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356C" w14:textId="77777777" w:rsidR="00CE1E58" w:rsidRPr="00B52866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5286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5286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5286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B52866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FF85110" w14:textId="4A829B7B" w:rsidR="006C46B2" w:rsidRPr="00B52866" w:rsidRDefault="006C46B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35AF43D8" w14:textId="7CA779CB" w:rsidR="00CE1E58" w:rsidRPr="00B52866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B5286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B52866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6F1A3AAE" w14:textId="6AB575AC" w:rsidR="00AE20AF" w:rsidRPr="00B52866" w:rsidRDefault="00AE20AF" w:rsidP="00AE20A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การรวมธุรกิจภายใต้การควบคุมเดียวกัน</w:t>
      </w:r>
    </w:p>
    <w:p w14:paraId="01E3432B" w14:textId="3E653DA4" w:rsidR="009655C3" w:rsidRPr="00B52866" w:rsidRDefault="00CE1E58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5286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ADB4B7" w14:textId="77777777" w:rsidR="004A6698" w:rsidRPr="00B52866" w:rsidRDefault="004A6698" w:rsidP="004A6698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0B3B47CF" w14:textId="77777777" w:rsidR="00DD4626" w:rsidRPr="00B52866" w:rsidRDefault="00DD4626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B5286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B52866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B52866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B52866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B52866" w:rsidRDefault="00B30343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B52866" w:rsidRDefault="00844C5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B52866" w:rsidRDefault="0029001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B52866" w:rsidRDefault="00DC794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5286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1F36A0F" w14:textId="0274A0E2" w:rsidR="006B1550" w:rsidRPr="00B52866" w:rsidRDefault="006B1550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7E6D4AF5" w14:textId="3E270341" w:rsidR="005628B5" w:rsidRPr="00B52866" w:rsidRDefault="005628B5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BAF5C0A" w14:textId="3EE1618C" w:rsidR="00DD4626" w:rsidRPr="00B52866" w:rsidRDefault="00DD4626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B5286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73CBE597" w:rsidR="006C73F9" w:rsidRPr="00B52866" w:rsidRDefault="006C73F9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033D3B4" w14:textId="1E11356F" w:rsidR="0057178C" w:rsidRPr="00B52866" w:rsidRDefault="0057178C" w:rsidP="0057178C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3979B572" w14:textId="153BA8DC" w:rsidR="00D53E5F" w:rsidRPr="00B52866" w:rsidRDefault="00D53E5F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A92E37B" w14:textId="77777777" w:rsidR="0057178C" w:rsidRPr="00B52866" w:rsidRDefault="0057178C" w:rsidP="0057178C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52866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0D329CDA" w14:textId="050CF2F2" w:rsidR="00E57CFF" w:rsidRPr="00B52866" w:rsidRDefault="00844C5B" w:rsidP="00844C5B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B52866">
        <w:rPr>
          <w:rFonts w:ascii="Angsana New" w:hAnsi="Angsana New" w:cs="Angsana New"/>
        </w:rPr>
        <w:tab/>
      </w:r>
    </w:p>
    <w:p w14:paraId="69B800C7" w14:textId="77777777" w:rsidR="0025275A" w:rsidRPr="00B52866" w:rsidRDefault="002371CF" w:rsidP="0018456B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B52866">
        <w:rPr>
          <w:rFonts w:ascii="Angsana New" w:hAnsi="Angsana New" w:cs="Angsana New"/>
          <w:b/>
          <w:bCs/>
        </w:rPr>
        <w:br w:type="page"/>
      </w:r>
      <w:r w:rsidR="0025275A" w:rsidRPr="00B52866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B52866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B52866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B52866" w:rsidRDefault="0025275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D3B505B" w14:textId="0C40A34E" w:rsidR="0025275A" w:rsidRPr="00B52866" w:rsidRDefault="0025275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B52866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B52866">
        <w:rPr>
          <w:rFonts w:ascii="Angsana New" w:hAnsi="Angsana New"/>
          <w:sz w:val="30"/>
          <w:szCs w:val="30"/>
          <w:cs/>
        </w:rPr>
        <w:t>นี้</w:t>
      </w:r>
      <w:r w:rsidRPr="00B52866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B52866">
        <w:rPr>
          <w:rFonts w:ascii="Angsana New" w:hAnsi="Angsana New"/>
          <w:sz w:val="30"/>
          <w:szCs w:val="30"/>
          <w:cs/>
        </w:rPr>
        <w:t>ติ</w:t>
      </w:r>
      <w:r w:rsidR="00C67B97" w:rsidRPr="00B52866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B52866">
        <w:rPr>
          <w:rFonts w:ascii="Angsana New" w:hAnsi="Angsana New"/>
          <w:sz w:val="30"/>
          <w:szCs w:val="30"/>
          <w:cs/>
        </w:rPr>
        <w:t>จาก</w:t>
      </w:r>
      <w:r w:rsidR="00723C61" w:rsidRPr="00B52866">
        <w:rPr>
          <w:rFonts w:ascii="Angsana New" w:hAnsi="Angsana New" w:hint="cs"/>
          <w:sz w:val="30"/>
          <w:szCs w:val="30"/>
          <w:cs/>
        </w:rPr>
        <w:t>คณะ</w:t>
      </w:r>
      <w:r w:rsidR="006322AD" w:rsidRPr="00B52866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B52866">
        <w:rPr>
          <w:rFonts w:ascii="Angsana New" w:hAnsi="Angsana New"/>
          <w:sz w:val="30"/>
          <w:szCs w:val="30"/>
          <w:cs/>
        </w:rPr>
        <w:t>วันที่</w:t>
      </w:r>
      <w:r w:rsidR="00F444E1" w:rsidRPr="00B52866">
        <w:rPr>
          <w:rFonts w:ascii="Angsana New" w:hAnsi="Angsana New"/>
          <w:sz w:val="30"/>
          <w:szCs w:val="30"/>
        </w:rPr>
        <w:t xml:space="preserve"> </w:t>
      </w:r>
      <w:r w:rsidR="0070589E">
        <w:rPr>
          <w:rFonts w:ascii="Angsana New" w:hAnsi="Angsana New"/>
          <w:sz w:val="30"/>
          <w:szCs w:val="30"/>
        </w:rPr>
        <w:t>11</w:t>
      </w:r>
      <w:r w:rsidR="00F444E1" w:rsidRPr="00B52866">
        <w:rPr>
          <w:rFonts w:ascii="Angsana New" w:hAnsi="Angsana New"/>
          <w:sz w:val="30"/>
          <w:szCs w:val="30"/>
        </w:rPr>
        <w:t xml:space="preserve"> </w:t>
      </w:r>
      <w:r w:rsidR="00EE1E81" w:rsidRPr="00B52866">
        <w:rPr>
          <w:rFonts w:ascii="Angsana New" w:hAnsi="Angsana New" w:hint="cs"/>
          <w:sz w:val="30"/>
          <w:szCs w:val="30"/>
          <w:cs/>
        </w:rPr>
        <w:t>พฤศจิกายน</w:t>
      </w:r>
      <w:r w:rsidR="00F444E1" w:rsidRPr="00B52866">
        <w:rPr>
          <w:rFonts w:ascii="Angsana New" w:hAnsi="Angsana New" w:hint="cs"/>
          <w:sz w:val="30"/>
          <w:szCs w:val="30"/>
          <w:cs/>
        </w:rPr>
        <w:t xml:space="preserve"> </w:t>
      </w:r>
      <w:r w:rsidR="00F444E1" w:rsidRPr="00B52866">
        <w:rPr>
          <w:rFonts w:ascii="Angsana New" w:hAnsi="Angsana New"/>
          <w:sz w:val="30"/>
          <w:szCs w:val="30"/>
        </w:rPr>
        <w:t>2567</w:t>
      </w:r>
    </w:p>
    <w:p w14:paraId="57867631" w14:textId="77777777" w:rsidR="00E66B73" w:rsidRPr="00B52866" w:rsidRDefault="00E66B73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3A70EFB3" w14:textId="4754105C" w:rsidR="00A24763" w:rsidRPr="00B52866" w:rsidRDefault="00A24763" w:rsidP="00A2476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29BB6ABA" w14:textId="77777777" w:rsidR="006C46B2" w:rsidRPr="00B52866" w:rsidRDefault="006C46B2" w:rsidP="006C46B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FA37D1" w14:textId="77777777" w:rsidR="006C46B2" w:rsidRPr="00B52866" w:rsidRDefault="006C46B2" w:rsidP="006C46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 xml:space="preserve">บริษัท แอสเสท เวิรด์ </w:t>
      </w:r>
      <w:r w:rsidRPr="00B52866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Pr="00B52866">
        <w:rPr>
          <w:rFonts w:ascii="Angsana New" w:hAnsi="Angsana New"/>
          <w:sz w:val="30"/>
          <w:szCs w:val="30"/>
          <w:cs/>
        </w:rPr>
        <w:t>จำกัด</w:t>
      </w:r>
      <w:r w:rsidRPr="00B52866">
        <w:rPr>
          <w:rFonts w:ascii="Angsana New" w:hAnsi="Angsana New"/>
          <w:sz w:val="30"/>
          <w:szCs w:val="30"/>
        </w:rPr>
        <w:t xml:space="preserve"> (</w:t>
      </w:r>
      <w:r w:rsidRPr="00B52866">
        <w:rPr>
          <w:rFonts w:ascii="Angsana New" w:hAnsi="Angsana New" w:hint="cs"/>
          <w:sz w:val="30"/>
          <w:szCs w:val="30"/>
          <w:cs/>
        </w:rPr>
        <w:t>มหาชน)</w:t>
      </w:r>
      <w:r w:rsidRPr="00B52866">
        <w:rPr>
          <w:rFonts w:ascii="Angsana New" w:hAnsi="Angsana New"/>
          <w:sz w:val="30"/>
          <w:szCs w:val="30"/>
        </w:rPr>
        <w:t xml:space="preserve"> “</w:t>
      </w:r>
      <w:r w:rsidRPr="00B52866">
        <w:rPr>
          <w:rFonts w:ascii="Angsana New" w:hAnsi="Angsana New"/>
          <w:sz w:val="30"/>
          <w:szCs w:val="30"/>
          <w:cs/>
        </w:rPr>
        <w:t>บริษัท</w:t>
      </w:r>
      <w:r w:rsidRPr="00B52866">
        <w:rPr>
          <w:rFonts w:ascii="Angsana New" w:hAnsi="Angsana New"/>
          <w:sz w:val="30"/>
          <w:szCs w:val="30"/>
        </w:rPr>
        <w:t xml:space="preserve">” </w:t>
      </w:r>
      <w:r w:rsidRPr="00B52866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</w:t>
      </w:r>
      <w:r w:rsidRPr="00B52866">
        <w:rPr>
          <w:rFonts w:ascii="Angsana New" w:hAnsi="Angsana New"/>
          <w:sz w:val="30"/>
          <w:szCs w:val="30"/>
          <w:cs/>
        </w:rPr>
        <w:t>ในประเทศ</w:t>
      </w:r>
      <w:r w:rsidRPr="00B52866">
        <w:rPr>
          <w:rFonts w:ascii="Angsana New" w:hAnsi="Angsana New" w:hint="cs"/>
          <w:sz w:val="30"/>
          <w:szCs w:val="30"/>
          <w:cs/>
        </w:rPr>
        <w:t>ไทย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B52866">
        <w:rPr>
          <w:rFonts w:ascii="Angsana New" w:hAnsi="Angsana New" w:hint="cs"/>
          <w:sz w:val="30"/>
          <w:szCs w:val="30"/>
          <w:cs/>
        </w:rPr>
        <w:t xml:space="preserve"> </w:t>
      </w:r>
      <w:bookmarkStart w:id="0" w:name="_Hlk24672387"/>
      <w:r w:rsidRPr="00B5286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52866">
        <w:rPr>
          <w:rFonts w:ascii="Angsana New" w:hAnsi="Angsana New"/>
          <w:sz w:val="30"/>
          <w:szCs w:val="30"/>
        </w:rPr>
        <w:t>10</w:t>
      </w:r>
      <w:r w:rsidRPr="00B52866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B52866">
        <w:rPr>
          <w:rFonts w:ascii="Angsana New" w:hAnsi="Angsana New"/>
          <w:sz w:val="30"/>
          <w:szCs w:val="30"/>
        </w:rPr>
        <w:t xml:space="preserve">2562 </w:t>
      </w:r>
      <w:r w:rsidRPr="00B52866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1" w:name="_Hlk24672360"/>
      <w:r w:rsidRPr="00B52866">
        <w:rPr>
          <w:rFonts w:ascii="Angsana New" w:hAnsi="Angsana New"/>
          <w:sz w:val="30"/>
          <w:szCs w:val="30"/>
          <w:cs/>
        </w:rPr>
        <w:t>ของบริษัท</w:t>
      </w:r>
      <w:bookmarkEnd w:id="0"/>
      <w:bookmarkEnd w:id="1"/>
      <w:r w:rsidRPr="00B52866">
        <w:rPr>
          <w:rFonts w:ascii="Angsana New" w:hAnsi="Angsana New"/>
          <w:sz w:val="30"/>
          <w:szCs w:val="30"/>
          <w:cs/>
        </w:rPr>
        <w:t>ตั้งอยู่</w:t>
      </w:r>
      <w:r w:rsidRPr="00B52866">
        <w:rPr>
          <w:rFonts w:ascii="Angsana New" w:hAnsi="Angsana New" w:hint="cs"/>
          <w:sz w:val="30"/>
          <w:szCs w:val="30"/>
          <w:cs/>
        </w:rPr>
        <w:t>เลขที่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1</w:t>
      </w:r>
      <w:r w:rsidRPr="00B52866">
        <w:rPr>
          <w:rFonts w:ascii="Angsana New" w:hAnsi="Angsana New"/>
          <w:sz w:val="30"/>
          <w:szCs w:val="30"/>
          <w:cs/>
        </w:rPr>
        <w:t xml:space="preserve">  </w:t>
      </w:r>
      <w:r w:rsidRPr="00B52866">
        <w:rPr>
          <w:rFonts w:ascii="Angsana New" w:hAnsi="Angsana New" w:hint="cs"/>
          <w:sz w:val="30"/>
          <w:szCs w:val="30"/>
          <w:cs/>
        </w:rPr>
        <w:t>อาคารเอ็มไพร์ทาวเวอร์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ชั้น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54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ถนนสาทรใต้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แขวงยานนาวา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เขตสาทร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</w:p>
    <w:p w14:paraId="3B3C0306" w14:textId="77777777" w:rsidR="006C46B2" w:rsidRPr="00B52866" w:rsidRDefault="006C46B2" w:rsidP="006C46B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4CDC91" w14:textId="625AD906" w:rsidR="006C46B2" w:rsidRPr="00B52866" w:rsidRDefault="006C46B2" w:rsidP="006C46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bookmarkStart w:id="2" w:name="_Hlk32174630"/>
      <w:r w:rsidRPr="00B52866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 ได้แก่ บริษัท ทีซีซี บริหารธุรกิจ จำกัด ซึ่งเป็นนิติบุคคลที่จัดตั้งขึ้นในประเทศไทย (ถือหุ้นร้อยละ </w:t>
      </w:r>
      <w:r w:rsidR="005B417D" w:rsidRPr="00B52866">
        <w:rPr>
          <w:rFonts w:ascii="Angsana New" w:hAnsi="Angsana New"/>
          <w:sz w:val="30"/>
          <w:szCs w:val="30"/>
        </w:rPr>
        <w:t>44.99</w:t>
      </w:r>
      <w:r w:rsidRPr="00B52866">
        <w:rPr>
          <w:rFonts w:ascii="Angsana New" w:hAnsi="Angsana New"/>
          <w:sz w:val="30"/>
          <w:szCs w:val="30"/>
          <w:cs/>
        </w:rPr>
        <w:t xml:space="preserve">) </w:t>
      </w:r>
      <w:r w:rsidR="005B417D" w:rsidRPr="00B52866">
        <w:rPr>
          <w:rFonts w:ascii="Angsana New" w:hAnsi="Angsana New" w:hint="cs"/>
          <w:sz w:val="30"/>
          <w:szCs w:val="30"/>
          <w:cs/>
        </w:rPr>
        <w:t>และ บริษัท</w:t>
      </w:r>
      <w:r w:rsidR="005B417D" w:rsidRPr="00B52866">
        <w:rPr>
          <w:rFonts w:ascii="Angsana New" w:hAnsi="Angsana New"/>
          <w:sz w:val="30"/>
          <w:szCs w:val="30"/>
          <w:cs/>
        </w:rPr>
        <w:t xml:space="preserve"> </w:t>
      </w:r>
      <w:r w:rsidR="005B417D" w:rsidRPr="00B52866">
        <w:rPr>
          <w:rFonts w:ascii="Angsana New" w:hAnsi="Angsana New" w:hint="cs"/>
          <w:sz w:val="30"/>
          <w:szCs w:val="30"/>
          <w:cs/>
        </w:rPr>
        <w:t>ทีซีซี</w:t>
      </w:r>
      <w:r w:rsidR="005B417D" w:rsidRPr="00B52866">
        <w:rPr>
          <w:rFonts w:ascii="Angsana New" w:hAnsi="Angsana New"/>
          <w:sz w:val="30"/>
          <w:szCs w:val="30"/>
          <w:cs/>
        </w:rPr>
        <w:t xml:space="preserve"> </w:t>
      </w:r>
      <w:r w:rsidR="005B417D" w:rsidRPr="00B52866">
        <w:rPr>
          <w:rFonts w:ascii="Angsana New" w:hAnsi="Angsana New" w:hint="cs"/>
          <w:sz w:val="30"/>
          <w:szCs w:val="30"/>
          <w:cs/>
        </w:rPr>
        <w:t>รีเทล</w:t>
      </w:r>
      <w:r w:rsidR="005B417D" w:rsidRPr="00B52866">
        <w:rPr>
          <w:rFonts w:ascii="Angsana New" w:hAnsi="Angsana New"/>
          <w:sz w:val="30"/>
          <w:szCs w:val="30"/>
          <w:cs/>
        </w:rPr>
        <w:t xml:space="preserve"> </w:t>
      </w:r>
      <w:r w:rsidR="005B417D" w:rsidRPr="00B52866">
        <w:rPr>
          <w:rFonts w:ascii="Angsana New" w:hAnsi="Angsana New" w:hint="cs"/>
          <w:sz w:val="30"/>
          <w:szCs w:val="30"/>
          <w:cs/>
        </w:rPr>
        <w:t>จำกัด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5B417D" w:rsidRPr="00B52866">
        <w:rPr>
          <w:rFonts w:ascii="Angsana New" w:hAnsi="Angsana New"/>
          <w:sz w:val="30"/>
          <w:szCs w:val="30"/>
          <w:cs/>
        </w:rPr>
        <w:t xml:space="preserve">ซึ่งเป็นนิติบุคคลที่จัดตั้งขึ้นในประเทศไทย </w:t>
      </w:r>
      <w:r w:rsidRPr="00B52866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5B417D" w:rsidRPr="00B52866">
        <w:rPr>
          <w:rFonts w:ascii="Angsana New" w:hAnsi="Angsana New"/>
          <w:sz w:val="30"/>
          <w:szCs w:val="30"/>
        </w:rPr>
        <w:t>30.00</w:t>
      </w:r>
      <w:r w:rsidRPr="00B52866">
        <w:rPr>
          <w:rFonts w:ascii="Angsana New" w:hAnsi="Angsana New"/>
          <w:sz w:val="30"/>
          <w:szCs w:val="30"/>
          <w:cs/>
        </w:rPr>
        <w:t xml:space="preserve">) </w:t>
      </w:r>
    </w:p>
    <w:bookmarkEnd w:id="2"/>
    <w:p w14:paraId="7F046A57" w14:textId="77777777" w:rsidR="00A24763" w:rsidRPr="00B52866" w:rsidRDefault="00A24763" w:rsidP="006C46B2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335AC8" w14:textId="00724295" w:rsidR="00E66B73" w:rsidRPr="00B52866" w:rsidRDefault="00E66B73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B52866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B52866" w:rsidRDefault="001001BD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39C2ACB5" w14:textId="226DE9E0" w:rsidR="00716186" w:rsidRPr="00B52866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B52866">
        <w:rPr>
          <w:rFonts w:ascii="Angsana New" w:hAnsi="Angsana New"/>
          <w:sz w:val="30"/>
          <w:szCs w:val="30"/>
        </w:rPr>
        <w:t>34</w:t>
      </w:r>
      <w:r w:rsidRPr="00B52866">
        <w:rPr>
          <w:rFonts w:ascii="Angsana New" w:hAnsi="Angsana New"/>
          <w:sz w:val="30"/>
          <w:szCs w:val="30"/>
          <w:cs/>
        </w:rPr>
        <w:t xml:space="preserve"> เรื่อง </w:t>
      </w:r>
      <w:r w:rsidRPr="00B5286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52866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</w:t>
      </w:r>
      <w:r w:rsidRPr="00B52866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B52866">
        <w:rPr>
          <w:rFonts w:ascii="Angsana New" w:hAnsi="Angsana New" w:hint="cs"/>
          <w:spacing w:val="-2"/>
          <w:sz w:val="30"/>
          <w:szCs w:val="30"/>
          <w:cs/>
        </w:rPr>
        <w:t xml:space="preserve"> โดยงบการเงินระหว่างกาลนี้</w:t>
      </w:r>
      <w:r w:rsidR="001C0ABD" w:rsidRPr="00B52866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="001C0ABD" w:rsidRPr="00B52866">
        <w:rPr>
          <w:rFonts w:ascii="Angsana New" w:hAnsi="Angsana New"/>
          <w:sz w:val="30"/>
          <w:szCs w:val="30"/>
          <w:cs/>
        </w:rPr>
        <w:t xml:space="preserve"> </w:t>
      </w:r>
      <w:r w:rsidR="001C0ABD" w:rsidRPr="00B52866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1C0ABD" w:rsidRPr="00B52866">
        <w:rPr>
          <w:rFonts w:ascii="Angsana New" w:hAnsi="Angsana New"/>
          <w:sz w:val="30"/>
          <w:szCs w:val="30"/>
          <w:cs/>
        </w:rPr>
        <w:t xml:space="preserve"> </w:t>
      </w:r>
      <w:r w:rsidR="001C0ABD" w:rsidRPr="00B52866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B52866">
        <w:rPr>
          <w:rFonts w:ascii="Angsana New" w:hAnsi="Angsana New"/>
          <w:sz w:val="30"/>
          <w:szCs w:val="30"/>
          <w:cs/>
        </w:rPr>
        <w:t xml:space="preserve"> </w:t>
      </w:r>
      <w:r w:rsidR="001C0ABD" w:rsidRPr="00B52866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B52866">
        <w:rPr>
          <w:rFonts w:ascii="Angsana New" w:hAnsi="Angsana New"/>
          <w:sz w:val="30"/>
          <w:szCs w:val="30"/>
          <w:cs/>
        </w:rPr>
        <w:t xml:space="preserve"> </w:t>
      </w:r>
      <w:r w:rsidR="008710C1" w:rsidRPr="00B52866">
        <w:rPr>
          <w:rFonts w:ascii="Angsana New" w:hAnsi="Angsana New"/>
          <w:sz w:val="30"/>
          <w:szCs w:val="30"/>
        </w:rPr>
        <w:t>31</w:t>
      </w:r>
      <w:r w:rsidR="001C0ABD" w:rsidRPr="00B52866">
        <w:rPr>
          <w:rFonts w:ascii="Angsana New" w:hAnsi="Angsana New"/>
          <w:sz w:val="30"/>
          <w:szCs w:val="30"/>
          <w:cs/>
        </w:rPr>
        <w:t xml:space="preserve"> </w:t>
      </w:r>
      <w:r w:rsidR="001C0ABD" w:rsidRPr="00B52866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B52866">
        <w:rPr>
          <w:rFonts w:ascii="Angsana New" w:hAnsi="Angsana New"/>
          <w:sz w:val="30"/>
          <w:szCs w:val="30"/>
          <w:cs/>
        </w:rPr>
        <w:t xml:space="preserve"> </w:t>
      </w:r>
      <w:r w:rsidR="008710C1" w:rsidRPr="00B52866">
        <w:rPr>
          <w:rFonts w:ascii="Angsana New" w:hAnsi="Angsana New"/>
          <w:sz w:val="30"/>
          <w:szCs w:val="30"/>
        </w:rPr>
        <w:t>256</w:t>
      </w:r>
      <w:r w:rsidR="00D35E70" w:rsidRPr="00B52866">
        <w:rPr>
          <w:rFonts w:ascii="Angsana New" w:hAnsi="Angsana New"/>
          <w:sz w:val="30"/>
          <w:szCs w:val="30"/>
        </w:rPr>
        <w:t>6</w:t>
      </w:r>
    </w:p>
    <w:p w14:paraId="7C686CDC" w14:textId="77777777" w:rsidR="007C1BA3" w:rsidRPr="00B52866" w:rsidRDefault="007C1BA3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D2538FE" w14:textId="5F1FCDF3" w:rsidR="00D20D56" w:rsidRPr="00B52866" w:rsidRDefault="00ED72B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ab/>
      </w:r>
      <w:r w:rsidR="00FC2B6F" w:rsidRPr="00B52866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B52866">
        <w:rPr>
          <w:rFonts w:ascii="Angsana New" w:hAnsi="Angsana New"/>
          <w:sz w:val="30"/>
          <w:szCs w:val="30"/>
          <w:cs/>
        </w:rPr>
        <w:t xml:space="preserve"> </w:t>
      </w:r>
      <w:r w:rsidR="00FC2B6F" w:rsidRPr="00B52866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B52866">
        <w:rPr>
          <w:rFonts w:ascii="Angsana New" w:hAnsi="Angsana New"/>
          <w:sz w:val="30"/>
          <w:szCs w:val="30"/>
          <w:cs/>
        </w:rPr>
        <w:t xml:space="preserve"> </w:t>
      </w:r>
      <w:r w:rsidR="00FC2B6F" w:rsidRPr="00B52866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B52866">
        <w:rPr>
          <w:rFonts w:ascii="Angsana New" w:hAnsi="Angsana New"/>
          <w:sz w:val="30"/>
          <w:szCs w:val="30"/>
          <w:cs/>
        </w:rPr>
        <w:t xml:space="preserve"> </w:t>
      </w:r>
      <w:r w:rsidR="00FC2B6F" w:rsidRPr="00B52866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B52866">
        <w:rPr>
          <w:rFonts w:ascii="Angsana New" w:hAnsi="Angsana New"/>
          <w:sz w:val="30"/>
          <w:szCs w:val="30"/>
          <w:cs/>
        </w:rPr>
        <w:t xml:space="preserve"> </w:t>
      </w:r>
      <w:r w:rsidR="00FC2B6F" w:rsidRPr="00B52866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B52866">
        <w:rPr>
          <w:rFonts w:ascii="Angsana New" w:hAnsi="Angsana New"/>
          <w:sz w:val="30"/>
          <w:szCs w:val="30"/>
          <w:cs/>
        </w:rPr>
        <w:t xml:space="preserve"> </w:t>
      </w:r>
      <w:r w:rsidR="00FC2B6F" w:rsidRPr="00B52866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B52866">
        <w:rPr>
          <w:rFonts w:ascii="Angsana New" w:hAnsi="Angsana New"/>
          <w:sz w:val="30"/>
          <w:szCs w:val="30"/>
          <w:cs/>
        </w:rPr>
        <w:t xml:space="preserve"> </w:t>
      </w:r>
      <w:r w:rsidR="008710C1" w:rsidRPr="00B52866">
        <w:rPr>
          <w:rFonts w:ascii="Angsana New" w:hAnsi="Angsana New"/>
          <w:sz w:val="30"/>
          <w:szCs w:val="30"/>
        </w:rPr>
        <w:t>31</w:t>
      </w:r>
      <w:r w:rsidR="00FC2B6F" w:rsidRPr="00B52866">
        <w:rPr>
          <w:rFonts w:ascii="Angsana New" w:hAnsi="Angsana New"/>
          <w:sz w:val="30"/>
          <w:szCs w:val="30"/>
          <w:cs/>
        </w:rPr>
        <w:t xml:space="preserve"> </w:t>
      </w:r>
      <w:r w:rsidR="00FC2B6F" w:rsidRPr="00B52866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B52866">
        <w:rPr>
          <w:rFonts w:ascii="Angsana New" w:hAnsi="Angsana New"/>
          <w:sz w:val="30"/>
          <w:szCs w:val="30"/>
          <w:cs/>
        </w:rPr>
        <w:t xml:space="preserve"> </w:t>
      </w:r>
      <w:r w:rsidR="008710C1" w:rsidRPr="00B52866">
        <w:rPr>
          <w:rFonts w:ascii="Angsana New" w:hAnsi="Angsana New"/>
          <w:sz w:val="30"/>
          <w:szCs w:val="30"/>
        </w:rPr>
        <w:t>256</w:t>
      </w:r>
      <w:r w:rsidR="00D35E70" w:rsidRPr="00B52866">
        <w:rPr>
          <w:rFonts w:ascii="Angsana New" w:hAnsi="Angsana New"/>
          <w:sz w:val="30"/>
          <w:szCs w:val="30"/>
        </w:rPr>
        <w:t>6</w:t>
      </w:r>
    </w:p>
    <w:p w14:paraId="280858E4" w14:textId="77777777" w:rsidR="00D20D56" w:rsidRPr="00B52866" w:rsidRDefault="00D20D56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01613F1" w14:textId="77777777" w:rsidR="004313D8" w:rsidRPr="00B52866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6511D760" w14:textId="77777777" w:rsidR="004313D8" w:rsidRPr="00B52866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742F79E9" w14:textId="77777777" w:rsidR="004313D8" w:rsidRPr="00B52866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1D2FD46" w14:textId="77777777" w:rsidR="004313D8" w:rsidRPr="00B52866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7EE214C3" w14:textId="77777777" w:rsidR="004313D8" w:rsidRPr="00B52866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32014217" w14:textId="77777777" w:rsidR="004313D8" w:rsidRPr="00B52866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AF8D296" w14:textId="77777777" w:rsidR="004313D8" w:rsidRPr="00B52866" w:rsidRDefault="004313D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71C2CC16" w14:textId="5244B59D" w:rsidR="005B417D" w:rsidRPr="00B52866" w:rsidRDefault="005B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B52866">
        <w:rPr>
          <w:rFonts w:ascii="Angsana New" w:hAnsi="Angsana New"/>
          <w:sz w:val="16"/>
          <w:szCs w:val="16"/>
          <w:cs/>
        </w:rPr>
        <w:br w:type="page"/>
      </w:r>
    </w:p>
    <w:p w14:paraId="4BBF8E49" w14:textId="71E2CAE3" w:rsidR="00AE20AF" w:rsidRPr="00B52866" w:rsidRDefault="00AE20AF" w:rsidP="00AE20A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การรวมธุรกิจภายใต้การควบคุมเดียวกัน</w:t>
      </w:r>
    </w:p>
    <w:p w14:paraId="01DE7A53" w14:textId="77777777" w:rsidR="003B0B83" w:rsidRPr="00B52866" w:rsidRDefault="003B0B83" w:rsidP="003B0B83">
      <w:pPr>
        <w:pStyle w:val="BodyText"/>
        <w:tabs>
          <w:tab w:val="clear" w:pos="454"/>
          <w:tab w:val="clear" w:pos="907"/>
          <w:tab w:val="left" w:pos="1440"/>
        </w:tabs>
        <w:spacing w:after="0" w:line="230" w:lineRule="auto"/>
        <w:ind w:left="900" w:right="27"/>
        <w:jc w:val="thaiDistribute"/>
        <w:rPr>
          <w:rFonts w:ascii="Angsana New" w:hAnsi="Angsana New"/>
          <w:sz w:val="30"/>
          <w:szCs w:val="30"/>
        </w:rPr>
      </w:pPr>
    </w:p>
    <w:p w14:paraId="79929F16" w14:textId="0D4BAC3B" w:rsidR="00865B00" w:rsidRPr="00B52866" w:rsidRDefault="00192A0F" w:rsidP="00271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26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เมษายน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ทีซีซี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โฮเทล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แอสเสท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จำกัด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แอสเสท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เวิรด์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รีเทล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จำกัด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ซึ่งเป็นบริษัทย่อยทางตรงของบริษัท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ได้</w:t>
      </w:r>
      <w:r w:rsidR="00865B00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เข้าลงทุนเพิ่มเติมในโครงการ </w:t>
      </w:r>
      <w:r w:rsidR="00865B00" w:rsidRPr="00B5286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โอพี การ์เด้น ของ</w:t>
      </w:r>
      <w:r w:rsidR="00865B00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</w:t>
      </w:r>
      <w:r w:rsidR="00F444E1" w:rsidRPr="00B52866">
        <w:rPr>
          <w:rFonts w:ascii="Angsana New" w:hAnsi="Angsana New"/>
          <w:snapToGrid w:val="0"/>
          <w:sz w:val="30"/>
          <w:szCs w:val="30"/>
          <w:lang w:val="en-GB" w:eastAsia="th-TH"/>
        </w:rPr>
        <w:br/>
      </w:r>
      <w:r w:rsidR="00865B00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เอดับบลิวซี เจริญกรุง แอสเสท จำกัด </w:t>
      </w:r>
      <w:r w:rsidR="00271CB4" w:rsidRPr="00B52866">
        <w:rPr>
          <w:rFonts w:ascii="Angsana New" w:hAnsi="Angsana New" w:hint="cs"/>
          <w:sz w:val="30"/>
          <w:szCs w:val="30"/>
          <w:cs/>
        </w:rPr>
        <w:t>โดยมีราคาเข้าซื้อสุทธิ</w:t>
      </w:r>
      <w:r w:rsidR="00271CB4" w:rsidRPr="00B52866">
        <w:rPr>
          <w:rFonts w:ascii="Angsana New" w:hAnsi="Angsana New"/>
          <w:sz w:val="30"/>
          <w:szCs w:val="30"/>
          <w:cs/>
        </w:rPr>
        <w:t xml:space="preserve"> </w:t>
      </w:r>
      <w:r w:rsidR="00F444E1" w:rsidRPr="00B52866">
        <w:rPr>
          <w:rFonts w:ascii="Angsana New" w:hAnsi="Angsana New"/>
          <w:sz w:val="30"/>
          <w:szCs w:val="30"/>
        </w:rPr>
        <w:t>209.23</w:t>
      </w:r>
      <w:r w:rsidR="00D2465C" w:rsidRPr="00B52866">
        <w:rPr>
          <w:rFonts w:ascii="Angsana New" w:hAnsi="Angsana New"/>
          <w:sz w:val="30"/>
          <w:szCs w:val="30"/>
        </w:rPr>
        <w:t xml:space="preserve"> </w:t>
      </w:r>
      <w:r w:rsidR="004B6BE7" w:rsidRPr="00B52866">
        <w:rPr>
          <w:rFonts w:ascii="Angsana New" w:hAnsi="Angsana New" w:hint="cs"/>
          <w:sz w:val="30"/>
          <w:szCs w:val="30"/>
          <w:cs/>
        </w:rPr>
        <w:t>ล้านบาทสำหรับการซื้อ</w:t>
      </w:r>
      <w:r w:rsidR="005B417D" w:rsidRPr="00B52866">
        <w:rPr>
          <w:rFonts w:ascii="Angsana New" w:hAnsi="Angsana New" w:hint="cs"/>
          <w:sz w:val="30"/>
          <w:szCs w:val="30"/>
          <w:cs/>
        </w:rPr>
        <w:t>สินทรัพย์สุทธิของโครงการ</w:t>
      </w:r>
      <w:r w:rsidR="00196098" w:rsidRPr="00B52866">
        <w:rPr>
          <w:rFonts w:ascii="Angsana New" w:hAnsi="Angsana New" w:hint="cs"/>
          <w:sz w:val="30"/>
          <w:szCs w:val="30"/>
          <w:cs/>
        </w:rPr>
        <w:t xml:space="preserve"> โอพี การ์เด้น</w:t>
      </w:r>
      <w:r w:rsidR="004B6BE7" w:rsidRPr="00B52866">
        <w:rPr>
          <w:rFonts w:ascii="Angsana New" w:hAnsi="Angsana New" w:hint="cs"/>
          <w:sz w:val="30"/>
          <w:szCs w:val="30"/>
          <w:cs/>
        </w:rPr>
        <w:t>และให้บริษัท</w:t>
      </w:r>
      <w:r w:rsidR="00196098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เอดับบลิวซี เจริญกรุง แอสเสท จำกัด </w:t>
      </w:r>
      <w:r w:rsidR="004B6BE7" w:rsidRPr="00B52866">
        <w:rPr>
          <w:rFonts w:ascii="Angsana New" w:hAnsi="Angsana New" w:hint="cs"/>
          <w:sz w:val="30"/>
          <w:szCs w:val="30"/>
          <w:cs/>
        </w:rPr>
        <w:t>กู้ยืมเงินจำนวน</w:t>
      </w:r>
      <w:r w:rsidR="004B6BE7" w:rsidRPr="00B52866">
        <w:rPr>
          <w:rFonts w:ascii="Angsana New" w:hAnsi="Angsana New"/>
          <w:sz w:val="30"/>
          <w:szCs w:val="30"/>
          <w:cs/>
        </w:rPr>
        <w:t xml:space="preserve"> </w:t>
      </w:r>
      <w:r w:rsidR="00D2465C" w:rsidRPr="00B52866">
        <w:rPr>
          <w:rFonts w:ascii="Angsana New" w:hAnsi="Angsana New"/>
          <w:sz w:val="30"/>
          <w:szCs w:val="30"/>
        </w:rPr>
        <w:t xml:space="preserve">232.55 </w:t>
      </w:r>
      <w:r w:rsidR="004B6BE7" w:rsidRPr="00B52866">
        <w:rPr>
          <w:rFonts w:ascii="Angsana New" w:hAnsi="Angsana New" w:hint="cs"/>
          <w:sz w:val="30"/>
          <w:szCs w:val="30"/>
          <w:cs/>
        </w:rPr>
        <w:t>ล้านบาทเพื่อจ่ายชำระคืนเงินกู้ยืมจากผู้ถือหุ้นเดิมที่มีอยู่</w:t>
      </w:r>
      <w:r w:rsidR="004B6BE7" w:rsidRPr="00B52866">
        <w:rPr>
          <w:rFonts w:ascii="Angsana New" w:hAnsi="Angsana New"/>
          <w:sz w:val="30"/>
          <w:szCs w:val="30"/>
          <w:cs/>
        </w:rPr>
        <w:t xml:space="preserve"> </w:t>
      </w:r>
      <w:r w:rsidR="004B6BE7" w:rsidRPr="00B52866">
        <w:rPr>
          <w:rFonts w:ascii="Angsana New" w:hAnsi="Angsana New" w:hint="cs"/>
          <w:sz w:val="30"/>
          <w:szCs w:val="30"/>
          <w:cs/>
        </w:rPr>
        <w:t>ณ</w:t>
      </w:r>
      <w:r w:rsidR="004B6BE7" w:rsidRPr="00B52866">
        <w:rPr>
          <w:rFonts w:ascii="Angsana New" w:hAnsi="Angsana New"/>
          <w:sz w:val="30"/>
          <w:szCs w:val="30"/>
          <w:cs/>
        </w:rPr>
        <w:t xml:space="preserve"> </w:t>
      </w:r>
      <w:r w:rsidR="004B6BE7" w:rsidRPr="00B52866">
        <w:rPr>
          <w:rFonts w:ascii="Angsana New" w:hAnsi="Angsana New" w:hint="cs"/>
          <w:sz w:val="30"/>
          <w:szCs w:val="30"/>
          <w:cs/>
        </w:rPr>
        <w:t>วันที่เข้าซื้อธุรกิจ</w:t>
      </w:r>
      <w:r w:rsidR="004B6BE7" w:rsidRPr="00B52866">
        <w:rPr>
          <w:rFonts w:ascii="Angsana New" w:hAnsi="Angsana New"/>
          <w:sz w:val="30"/>
          <w:szCs w:val="30"/>
        </w:rPr>
        <w:t xml:space="preserve"> </w:t>
      </w:r>
    </w:p>
    <w:p w14:paraId="30E63A30" w14:textId="08EE0A2E" w:rsidR="00192A0F" w:rsidRPr="00B52866" w:rsidRDefault="00192A0F" w:rsidP="00192A0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B34DFC4" w14:textId="5EE9A2F3" w:rsidR="00192A0F" w:rsidRPr="00B52866" w:rsidRDefault="00192A0F" w:rsidP="00192A0F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การจัดโครงสร้างใหม่นี้ถือเป็นการรวมธุรกิจภายใต้การควบคุมเดียวกัน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ในการนี้กลุ่มบริษัทได้จัดทำงบการเงินรวม</w:t>
      </w:r>
      <w:r w:rsidRPr="00B52866">
        <w:rPr>
          <w:rFonts w:ascii="Angsana New" w:hAnsi="Angsana New"/>
          <w:sz w:val="30"/>
          <w:szCs w:val="30"/>
          <w:cs/>
        </w:rPr>
        <w:br/>
      </w:r>
      <w:r w:rsidRPr="00B52866">
        <w:rPr>
          <w:rFonts w:ascii="Angsana New" w:hAnsi="Angsana New" w:hint="cs"/>
          <w:sz w:val="30"/>
          <w:szCs w:val="30"/>
          <w:cs/>
        </w:rPr>
        <w:t>ตามวิธีเสมือนว่าเป็นวิธีการรวมส่วนได้เสียโดยรวมงบการเงินของ</w:t>
      </w:r>
      <w:r w:rsidR="004E1AF6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โครงการ </w:t>
      </w:r>
      <w:r w:rsidR="004E1AF6" w:rsidRPr="00B5286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โอพี การ์เด้น </w:t>
      </w:r>
      <w:r w:rsidRPr="00B52866">
        <w:rPr>
          <w:rFonts w:ascii="Angsana New" w:hAnsi="Angsana New" w:hint="cs"/>
          <w:sz w:val="30"/>
          <w:szCs w:val="30"/>
          <w:cs/>
        </w:rPr>
        <w:t>ตั้งแต่ก่อนวันที่</w:t>
      </w:r>
      <w:r w:rsidR="00196098" w:rsidRPr="00B52866">
        <w:rPr>
          <w:rFonts w:ascii="Angsana New" w:hAnsi="Angsana New"/>
          <w:sz w:val="30"/>
          <w:szCs w:val="30"/>
        </w:rPr>
        <w:br/>
      </w:r>
      <w:r w:rsidRPr="00B52866">
        <w:rPr>
          <w:rFonts w:ascii="Angsana New" w:hAnsi="Angsana New"/>
          <w:sz w:val="30"/>
          <w:szCs w:val="30"/>
        </w:rPr>
        <w:t xml:space="preserve">1 </w:t>
      </w:r>
      <w:r w:rsidRPr="00B52866">
        <w:rPr>
          <w:rFonts w:ascii="Angsana New" w:hAnsi="Angsana New" w:hint="cs"/>
          <w:sz w:val="30"/>
          <w:szCs w:val="30"/>
          <w:cs/>
        </w:rPr>
        <w:t>มกราคม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</w:t>
      </w:r>
      <w:r w:rsidR="00196098" w:rsidRPr="00B52866">
        <w:rPr>
          <w:rFonts w:ascii="Angsana New" w:hAnsi="Angsana New"/>
          <w:sz w:val="30"/>
          <w:szCs w:val="30"/>
        </w:rPr>
        <w:t>6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ซึ่งการนำเสนอข้อมูลดังกล่าวจะสะท้อนเนื้อหาทางเศรษฐกิจของ</w:t>
      </w:r>
      <w:r w:rsidR="004E1AF6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โครงการ </w:t>
      </w:r>
      <w:r w:rsidR="004E1AF6" w:rsidRPr="00B5286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โอพี การ์เด้น </w:t>
      </w:r>
      <w:r w:rsidRPr="00B52866">
        <w:rPr>
          <w:rFonts w:ascii="Angsana New" w:hAnsi="Angsana New" w:hint="cs"/>
          <w:sz w:val="30"/>
          <w:szCs w:val="30"/>
          <w:cs/>
        </w:rPr>
        <w:t>เสมือนว่าบริษัทในกลุ่มได้ดำเนินธุรกิจเป็นหน่วยเศรษฐกิจเดียวกันตั้งแต่ก่อนวันที่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1 </w:t>
      </w:r>
      <w:r w:rsidRPr="00B52866">
        <w:rPr>
          <w:rFonts w:ascii="Angsana New" w:hAnsi="Angsana New" w:hint="cs"/>
          <w:sz w:val="30"/>
          <w:szCs w:val="30"/>
          <w:cs/>
        </w:rPr>
        <w:t>มกราคม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</w:t>
      </w:r>
      <w:r w:rsidR="00196098" w:rsidRPr="00B52866">
        <w:rPr>
          <w:rFonts w:ascii="Angsana New" w:hAnsi="Angsana New"/>
          <w:sz w:val="30"/>
          <w:szCs w:val="30"/>
        </w:rPr>
        <w:t>6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ถึงแม้ว่าความสัมพันธ์ของกลุ่มบริษัทกับ</w:t>
      </w:r>
      <w:r w:rsidR="0084505B" w:rsidRPr="00B52866">
        <w:rPr>
          <w:rFonts w:ascii="Angsana New" w:hAnsi="Angsana New" w:hint="cs"/>
          <w:sz w:val="30"/>
          <w:szCs w:val="30"/>
          <w:cs/>
        </w:rPr>
        <w:t>โครงการ</w:t>
      </w:r>
      <w:r w:rsidR="0084505B" w:rsidRPr="00B52866">
        <w:rPr>
          <w:rFonts w:ascii="Angsana New" w:hAnsi="Angsana New"/>
          <w:sz w:val="30"/>
          <w:szCs w:val="30"/>
          <w:cs/>
        </w:rPr>
        <w:t xml:space="preserve"> </w:t>
      </w:r>
      <w:r w:rsidR="0084505B" w:rsidRPr="00B52866">
        <w:rPr>
          <w:rFonts w:ascii="Angsana New" w:hAnsi="Angsana New" w:hint="cs"/>
          <w:sz w:val="30"/>
          <w:szCs w:val="30"/>
          <w:cs/>
        </w:rPr>
        <w:t>โอพี</w:t>
      </w:r>
      <w:r w:rsidR="0084505B" w:rsidRPr="00B52866">
        <w:rPr>
          <w:rFonts w:ascii="Angsana New" w:hAnsi="Angsana New"/>
          <w:sz w:val="30"/>
          <w:szCs w:val="30"/>
          <w:cs/>
        </w:rPr>
        <w:t xml:space="preserve"> </w:t>
      </w:r>
      <w:r w:rsidR="0084505B" w:rsidRPr="00B52866">
        <w:rPr>
          <w:rFonts w:ascii="Angsana New" w:hAnsi="Angsana New" w:hint="cs"/>
          <w:sz w:val="30"/>
          <w:szCs w:val="30"/>
          <w:cs/>
        </w:rPr>
        <w:t>การ์เด้น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ทางกฎหมายจะเกิดขึ้นในภายหลัง</w:t>
      </w:r>
    </w:p>
    <w:p w14:paraId="56791D65" w14:textId="77777777" w:rsidR="00192A0F" w:rsidRPr="00B52866" w:rsidRDefault="00192A0F" w:rsidP="00192A0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F69988F" w14:textId="77777777" w:rsidR="00192A0F" w:rsidRPr="00B52866" w:rsidRDefault="00192A0F" w:rsidP="00192A0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ข้อมูลของส่วนเกินทุนจากการรวมธุรกิจภายใต้การควบคุมเดียวกัน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มูลค่าสินทรัพย์ที่ได้มาและหนี้สินที่รับมาแต่ละประเภทที่สำคัญที่รับรู้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ณ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วันที่ซื้อ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10EA33C" w14:textId="77777777" w:rsidR="00192A0F" w:rsidRPr="00B52866" w:rsidRDefault="00192A0F" w:rsidP="00192A0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8640" w:type="dxa"/>
        <w:tblLayout w:type="fixed"/>
        <w:tblLook w:val="01E0" w:firstRow="1" w:lastRow="1" w:firstColumn="1" w:lastColumn="1" w:noHBand="0" w:noVBand="0"/>
      </w:tblPr>
      <w:tblGrid>
        <w:gridCol w:w="4842"/>
        <w:gridCol w:w="540"/>
        <w:gridCol w:w="1008"/>
        <w:gridCol w:w="2250"/>
      </w:tblGrid>
      <w:tr w:rsidR="00192A0F" w:rsidRPr="00B52866" w14:paraId="146DED6A" w14:textId="77777777" w:rsidTr="00F444E1">
        <w:trPr>
          <w:tblHeader/>
        </w:trPr>
        <w:tc>
          <w:tcPr>
            <w:tcW w:w="4842" w:type="dxa"/>
            <w:shd w:val="clear" w:color="auto" w:fill="auto"/>
            <w:vAlign w:val="bottom"/>
          </w:tcPr>
          <w:p w14:paraId="7998DCE1" w14:textId="77777777" w:rsidR="00192A0F" w:rsidRPr="00B52866" w:rsidRDefault="00192A0F" w:rsidP="00F4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540" w:type="dxa"/>
            <w:shd w:val="clear" w:color="auto" w:fill="auto"/>
          </w:tcPr>
          <w:p w14:paraId="785EAAC2" w14:textId="77777777" w:rsidR="00192A0F" w:rsidRPr="00B52866" w:rsidRDefault="00192A0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2C9BA9A" w14:textId="77777777" w:rsidR="00192A0F" w:rsidRPr="00B52866" w:rsidRDefault="00192A0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00895F6" w14:textId="7A9D5685" w:rsidR="00192A0F" w:rsidRPr="00B52866" w:rsidRDefault="00E6694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5286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โครงการ</w:t>
            </w:r>
            <w:r w:rsidRPr="00B5286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B5286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โอพี</w:t>
            </w:r>
            <w:r w:rsidRPr="00B5286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B52866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การ์เด้น</w:t>
            </w:r>
          </w:p>
        </w:tc>
      </w:tr>
      <w:tr w:rsidR="00192A0F" w:rsidRPr="00B52866" w14:paraId="7127AF54" w14:textId="77777777" w:rsidTr="00F444E1">
        <w:trPr>
          <w:tblHeader/>
        </w:trPr>
        <w:tc>
          <w:tcPr>
            <w:tcW w:w="4842" w:type="dxa"/>
            <w:shd w:val="clear" w:color="auto" w:fill="auto"/>
            <w:vAlign w:val="bottom"/>
          </w:tcPr>
          <w:p w14:paraId="5839B67A" w14:textId="77777777" w:rsidR="00192A0F" w:rsidRPr="00B52866" w:rsidRDefault="00192A0F" w:rsidP="00F4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91A3E49" w14:textId="77777777" w:rsidR="00192A0F" w:rsidRPr="00B52866" w:rsidRDefault="00192A0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ED459CD" w14:textId="77777777" w:rsidR="00192A0F" w:rsidRPr="00B52866" w:rsidRDefault="00192A0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7385DACC" w14:textId="77777777" w:rsidR="00192A0F" w:rsidRPr="00B52866" w:rsidRDefault="00192A0F" w:rsidP="00F444E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27C26" w:rsidRPr="00B52866" w14:paraId="05528DE9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67266D5C" w14:textId="0A9A5CDD" w:rsidR="00927C26" w:rsidRPr="00B52866" w:rsidRDefault="00144455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40" w:type="dxa"/>
            <w:shd w:val="clear" w:color="auto" w:fill="auto"/>
          </w:tcPr>
          <w:p w14:paraId="483E46FA" w14:textId="77777777" w:rsidR="00927C26" w:rsidRPr="00B52866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835B585" w14:textId="77777777" w:rsidR="00927C26" w:rsidRPr="00B52866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5F817AD8" w14:textId="014C35A3" w:rsidR="00927C26" w:rsidRPr="00B52866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27C26"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27C26" w:rsidRPr="00B52866" w14:paraId="66083B90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52AAD6BD" w14:textId="5A399FFE" w:rsidR="00927C26" w:rsidRPr="00B52866" w:rsidRDefault="00F65027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40" w:type="dxa"/>
            <w:shd w:val="clear" w:color="auto" w:fill="auto"/>
          </w:tcPr>
          <w:p w14:paraId="7EFCE301" w14:textId="77777777" w:rsidR="00927C26" w:rsidRPr="00B52866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69D8F1B" w14:textId="77777777" w:rsidR="00927C26" w:rsidRPr="00B52866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587CE76" w14:textId="729819A8" w:rsidR="00927C26" w:rsidRPr="00B52866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="006A0431" w:rsidRPr="00B528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A0431" w:rsidRPr="00B52866" w14:paraId="49406A27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20C18422" w14:textId="4A66086C" w:rsidR="006A0431" w:rsidRPr="00B52866" w:rsidRDefault="00C51A9C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540" w:type="dxa"/>
            <w:shd w:val="clear" w:color="auto" w:fill="auto"/>
          </w:tcPr>
          <w:p w14:paraId="3AF6C586" w14:textId="77777777" w:rsidR="006A0431" w:rsidRPr="00B52866" w:rsidRDefault="006A043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28046FDC" w14:textId="77777777" w:rsidR="006A0431" w:rsidRPr="00B52866" w:rsidRDefault="006A0431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4D441E04" w14:textId="4E0FACD3" w:rsidR="006A0431" w:rsidRPr="00B52866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7C26" w:rsidRPr="00B52866" w14:paraId="2955FB74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64E1F414" w14:textId="49241757" w:rsidR="00927C26" w:rsidRPr="00B52866" w:rsidRDefault="00927C26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shd w:val="clear" w:color="auto" w:fill="auto"/>
          </w:tcPr>
          <w:p w14:paraId="4B5D8B44" w14:textId="77777777" w:rsidR="00927C26" w:rsidRPr="00B52866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EB48E09" w14:textId="77777777" w:rsidR="00927C26" w:rsidRPr="00B52866" w:rsidRDefault="00927C26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4FB9E368" w14:textId="4A52C7FF" w:rsidR="00927C26" w:rsidRPr="00B52866" w:rsidRDefault="00927C26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F444E1" w:rsidRPr="00B528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1A9C" w:rsidRPr="00B52866" w14:paraId="6B330B1A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299841C1" w14:textId="28FBA6AC" w:rsidR="00C51A9C" w:rsidRPr="00B52866" w:rsidRDefault="00C51A9C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  <w:shd w:val="clear" w:color="auto" w:fill="auto"/>
          </w:tcPr>
          <w:p w14:paraId="511F4B93" w14:textId="77777777" w:rsidR="00C51A9C" w:rsidRPr="00B52866" w:rsidRDefault="00C51A9C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8A324AA" w14:textId="77777777" w:rsidR="00C51A9C" w:rsidRPr="00B52866" w:rsidRDefault="00C51A9C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5C25490" w14:textId="015CA7A1" w:rsidR="00C51A9C" w:rsidRPr="00B52866" w:rsidRDefault="00C51A9C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</w:tr>
      <w:tr w:rsidR="00F444E1" w:rsidRPr="00B52866" w14:paraId="5763D76A" w14:textId="77777777">
        <w:trPr>
          <w:trHeight w:val="290"/>
        </w:trPr>
        <w:tc>
          <w:tcPr>
            <w:tcW w:w="4842" w:type="dxa"/>
            <w:shd w:val="clear" w:color="auto" w:fill="auto"/>
          </w:tcPr>
          <w:p w14:paraId="0BE4E832" w14:textId="77777777" w:rsidR="00F444E1" w:rsidRPr="00B52866" w:rsidRDefault="00F444E1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540" w:type="dxa"/>
            <w:shd w:val="clear" w:color="auto" w:fill="auto"/>
          </w:tcPr>
          <w:p w14:paraId="67AC8FAB" w14:textId="77777777" w:rsidR="00F444E1" w:rsidRPr="00B52866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10743A" w14:textId="77777777" w:rsidR="00F444E1" w:rsidRPr="00B52866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C47BE7F" w14:textId="77777777" w:rsidR="00F444E1" w:rsidRPr="00B52866" w:rsidRDefault="00F444E1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(1)</w:t>
            </w:r>
          </w:p>
        </w:tc>
      </w:tr>
      <w:tr w:rsidR="00C53BA2" w:rsidRPr="00B52866" w14:paraId="28067203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0E63AAE7" w14:textId="77777777" w:rsidR="00C53BA2" w:rsidRPr="00B52866" w:rsidRDefault="00C53BA2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540" w:type="dxa"/>
            <w:shd w:val="clear" w:color="auto" w:fill="auto"/>
          </w:tcPr>
          <w:p w14:paraId="20A02A19" w14:textId="77777777" w:rsidR="00C53BA2" w:rsidRPr="00B52866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B7BD42E" w14:textId="77777777" w:rsidR="00C53BA2" w:rsidRPr="00B52866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1887AD0C" w14:textId="5EA05B53" w:rsidR="00C53BA2" w:rsidRPr="00B52866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</w:tr>
      <w:tr w:rsidR="00C53BA2" w:rsidRPr="00B52866" w14:paraId="52252BAF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1A50AFF7" w14:textId="24C45634" w:rsidR="00C53BA2" w:rsidRPr="00B52866" w:rsidRDefault="008F2E6C" w:rsidP="00F44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</w:t>
            </w:r>
            <w:r w:rsidR="00C53BA2"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47B4629" w14:textId="77777777" w:rsidR="00C53BA2" w:rsidRPr="00B52866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3F6BE9" w14:textId="77777777" w:rsidR="00C53BA2" w:rsidRPr="00B52866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41B9B65" w14:textId="67943146" w:rsidR="00C53BA2" w:rsidRPr="00B52866" w:rsidRDefault="00C53BA2" w:rsidP="0084505B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6080C" w:rsidRPr="00B5286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53BA2" w:rsidRPr="00B52866" w14:paraId="7A05AEAC" w14:textId="77777777" w:rsidTr="00F444E1">
        <w:trPr>
          <w:trHeight w:val="290"/>
        </w:trPr>
        <w:tc>
          <w:tcPr>
            <w:tcW w:w="4842" w:type="dxa"/>
            <w:shd w:val="clear" w:color="auto" w:fill="auto"/>
          </w:tcPr>
          <w:p w14:paraId="7709C90A" w14:textId="77777777" w:rsidR="00C53BA2" w:rsidRPr="00B52866" w:rsidRDefault="00C53BA2" w:rsidP="00F444E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540" w:type="dxa"/>
            <w:shd w:val="clear" w:color="auto" w:fill="auto"/>
          </w:tcPr>
          <w:p w14:paraId="4D72771F" w14:textId="77777777" w:rsidR="00C53BA2" w:rsidRPr="00B52866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3B50CF15" w14:textId="77777777" w:rsidR="00C53BA2" w:rsidRPr="00B52866" w:rsidRDefault="00C53BA2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524E8" w14:textId="19F30EB4" w:rsidR="00C53BA2" w:rsidRPr="00B52866" w:rsidRDefault="00F444E1" w:rsidP="00F444E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</w:tr>
    </w:tbl>
    <w:p w14:paraId="3E43B0E0" w14:textId="77777777" w:rsidR="00C84201" w:rsidRPr="00B52866" w:rsidRDefault="00C84201" w:rsidP="0019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6661C12" w14:textId="77777777" w:rsidR="00C84201" w:rsidRPr="00B52866" w:rsidRDefault="00C84201" w:rsidP="0019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0FA459" w14:textId="77777777" w:rsidR="003510DD" w:rsidRPr="00B52866" w:rsidRDefault="003510DD" w:rsidP="0019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7328BB" w14:textId="1C87C797" w:rsidR="00192A0F" w:rsidRPr="00B52866" w:rsidRDefault="00192A0F" w:rsidP="0019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192A0F" w:rsidRPr="00B52866" w:rsidSect="00AB0A4D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6"/>
          <w:cols w:space="708"/>
          <w:titlePg/>
          <w:docGrid w:linePitch="360"/>
        </w:sectPr>
      </w:pPr>
    </w:p>
    <w:p w14:paraId="28C0A908" w14:textId="55ACE0F1" w:rsidR="001B2B1B" w:rsidRPr="00B52866" w:rsidRDefault="004F062A" w:rsidP="005933CA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lastRenderedPageBreak/>
        <w:t>ผลกระทบของ</w:t>
      </w:r>
      <w:r w:rsidRPr="00B52866">
        <w:rPr>
          <w:rFonts w:ascii="Angsana New" w:hAnsi="Angsana New"/>
          <w:sz w:val="30"/>
          <w:szCs w:val="30"/>
          <w:cs/>
        </w:rPr>
        <w:t>การปรับปรุงใหม่</w:t>
      </w:r>
      <w:r w:rsidRPr="00B52866">
        <w:rPr>
          <w:rFonts w:ascii="Angsana New" w:hAnsi="Angsana New" w:hint="cs"/>
          <w:sz w:val="30"/>
          <w:szCs w:val="30"/>
          <w:cs/>
        </w:rPr>
        <w:t>ต่องบฐานะการเงินรวม ณ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52866">
        <w:rPr>
          <w:rFonts w:ascii="Angsana New" w:hAnsi="Angsana New"/>
          <w:sz w:val="30"/>
          <w:szCs w:val="30"/>
        </w:rPr>
        <w:t xml:space="preserve">1 </w:t>
      </w:r>
      <w:r w:rsidRPr="00B5286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B52866">
        <w:rPr>
          <w:rFonts w:ascii="Angsana New" w:hAnsi="Angsana New"/>
          <w:sz w:val="30"/>
          <w:szCs w:val="30"/>
        </w:rPr>
        <w:t xml:space="preserve">2566 </w:t>
      </w:r>
      <w:r w:rsidRPr="00B5286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52866">
        <w:rPr>
          <w:rFonts w:ascii="Angsana New" w:hAnsi="Angsana New"/>
          <w:sz w:val="30"/>
          <w:szCs w:val="30"/>
        </w:rPr>
        <w:t>31</w:t>
      </w:r>
      <w:r w:rsidRPr="00B5286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52866">
        <w:rPr>
          <w:rFonts w:ascii="Angsana New" w:hAnsi="Angsana New"/>
          <w:sz w:val="30"/>
          <w:szCs w:val="30"/>
        </w:rPr>
        <w:t>2566</w:t>
      </w:r>
      <w:r w:rsidRPr="00B52866">
        <w:rPr>
          <w:rFonts w:ascii="Angsana New" w:hAnsi="Angsana New" w:hint="cs"/>
          <w:sz w:val="30"/>
          <w:szCs w:val="30"/>
          <w:cs/>
        </w:rPr>
        <w:t xml:space="preserve"> และ งบกำไรขาดทุน</w:t>
      </w:r>
      <w:r w:rsidRPr="00B52866">
        <w:rPr>
          <w:rFonts w:ascii="Angsana New" w:hAnsi="Angsana New"/>
          <w:sz w:val="30"/>
          <w:szCs w:val="30"/>
          <w:cs/>
        </w:rPr>
        <w:t>เบ็ดเสร็จสำหรับ</w:t>
      </w:r>
      <w:r w:rsidRPr="00B52866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BE0528" w:rsidRPr="00B52866">
        <w:rPr>
          <w:rFonts w:ascii="Angsana New" w:hAnsi="Angsana New" w:hint="cs"/>
          <w:sz w:val="30"/>
          <w:szCs w:val="30"/>
          <w:cs/>
        </w:rPr>
        <w:t>เก้า</w:t>
      </w:r>
      <w:r w:rsidRPr="00B52866">
        <w:rPr>
          <w:rFonts w:ascii="Angsana New" w:hAnsi="Angsana New" w:hint="cs"/>
          <w:sz w:val="30"/>
          <w:szCs w:val="30"/>
          <w:cs/>
        </w:rPr>
        <w:t>เดือน</w:t>
      </w:r>
      <w:r w:rsidRPr="00B52866">
        <w:rPr>
          <w:rFonts w:ascii="Angsana New" w:hAnsi="Angsana New"/>
          <w:sz w:val="30"/>
          <w:szCs w:val="30"/>
          <w:cs/>
        </w:rPr>
        <w:t>สิ้นสุดวันที่</w:t>
      </w:r>
      <w:r w:rsidR="00196098" w:rsidRPr="00B52866">
        <w:rPr>
          <w:rFonts w:ascii="Angsana New" w:hAnsi="Angsana New"/>
          <w:sz w:val="30"/>
          <w:szCs w:val="30"/>
        </w:rPr>
        <w:br/>
      </w:r>
      <w:r w:rsidRPr="00B52866">
        <w:rPr>
          <w:rFonts w:ascii="Angsana New" w:hAnsi="Angsana New"/>
          <w:sz w:val="30"/>
          <w:szCs w:val="30"/>
        </w:rPr>
        <w:t xml:space="preserve">30 </w:t>
      </w:r>
      <w:r w:rsidR="00BE0528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2566</w:t>
      </w:r>
      <w:r w:rsidRPr="00B52866">
        <w:rPr>
          <w:rFonts w:ascii="Angsana New" w:hAnsi="Angsana New" w:hint="cs"/>
          <w:sz w:val="30"/>
          <w:szCs w:val="30"/>
          <w:cs/>
        </w:rPr>
        <w:t xml:space="preserve"> ของกลุ่มบริษัทมีดังนี้</w:t>
      </w:r>
    </w:p>
    <w:p w14:paraId="31066E1E" w14:textId="77777777" w:rsidR="00F444E1" w:rsidRPr="00B52866" w:rsidRDefault="00F444E1" w:rsidP="005933CA">
      <w:pPr>
        <w:spacing w:line="221" w:lineRule="auto"/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pPr w:leftFromText="180" w:rightFromText="180" w:vertAnchor="text" w:tblpX="900" w:tblpY="1"/>
        <w:tblOverlap w:val="never"/>
        <w:tblW w:w="14222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270"/>
        <w:gridCol w:w="1350"/>
        <w:gridCol w:w="270"/>
        <w:gridCol w:w="1260"/>
        <w:gridCol w:w="270"/>
        <w:gridCol w:w="1350"/>
        <w:gridCol w:w="360"/>
        <w:gridCol w:w="1350"/>
        <w:gridCol w:w="270"/>
        <w:gridCol w:w="1352"/>
        <w:gridCol w:w="252"/>
        <w:gridCol w:w="1266"/>
        <w:gridCol w:w="6"/>
        <w:gridCol w:w="6"/>
      </w:tblGrid>
      <w:tr w:rsidR="004F062A" w:rsidRPr="00B52866" w14:paraId="54463D79" w14:textId="77777777" w:rsidTr="00AF53B7">
        <w:trPr>
          <w:gridAfter w:val="2"/>
          <w:wAfter w:w="12" w:type="dxa"/>
          <w:trHeight w:val="20"/>
          <w:tblHeader/>
        </w:trPr>
        <w:tc>
          <w:tcPr>
            <w:tcW w:w="4320" w:type="dxa"/>
            <w:shd w:val="clear" w:color="auto" w:fill="auto"/>
          </w:tcPr>
          <w:p w14:paraId="74008838" w14:textId="77777777" w:rsidR="004F062A" w:rsidRPr="00B52866" w:rsidRDefault="004F062A" w:rsidP="000442C3">
            <w:pPr>
              <w:shd w:val="clear" w:color="auto" w:fill="FFFFFF"/>
              <w:tabs>
                <w:tab w:val="left" w:pos="4014"/>
              </w:tabs>
              <w:spacing w:line="18" w:lineRule="atLeast"/>
              <w:ind w:left="72" w:right="-108" w:hanging="72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376BFA8" w14:textId="77777777" w:rsidR="004F062A" w:rsidRPr="00B52866" w:rsidRDefault="004F062A" w:rsidP="000442C3">
            <w:pPr>
              <w:shd w:val="clear" w:color="auto" w:fill="FFFFFF"/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9620" w:type="dxa"/>
            <w:gridSpan w:val="12"/>
            <w:vAlign w:val="bottom"/>
          </w:tcPr>
          <w:p w14:paraId="0DA37EDB" w14:textId="77777777" w:rsidR="004F062A" w:rsidRPr="00B52866" w:rsidRDefault="004F062A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eastAsia="Calibri" w:hAnsiTheme="majorBidi" w:cstheme="majorBidi"/>
                <w:color w:val="000000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4F062A" w:rsidRPr="00B52866" w14:paraId="25A8D02B" w14:textId="77777777" w:rsidTr="00AF53B7">
        <w:trPr>
          <w:gridAfter w:val="1"/>
          <w:wAfter w:w="6" w:type="dxa"/>
          <w:trHeight w:val="318"/>
          <w:tblHeader/>
        </w:trPr>
        <w:tc>
          <w:tcPr>
            <w:tcW w:w="4320" w:type="dxa"/>
            <w:shd w:val="clear" w:color="auto" w:fill="auto"/>
          </w:tcPr>
          <w:p w14:paraId="25B1215A" w14:textId="2D9D451D" w:rsidR="004F062A" w:rsidRPr="00B52866" w:rsidRDefault="004F062A" w:rsidP="000442C3">
            <w:pPr>
              <w:tabs>
                <w:tab w:val="left" w:pos="4014"/>
              </w:tabs>
              <w:spacing w:line="18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งบฐานะการเงิน ณ วันที่</w:t>
            </w:r>
          </w:p>
        </w:tc>
        <w:tc>
          <w:tcPr>
            <w:tcW w:w="270" w:type="dxa"/>
          </w:tcPr>
          <w:p w14:paraId="17593DBC" w14:textId="77777777" w:rsidR="004F062A" w:rsidRPr="00B52866" w:rsidRDefault="004F062A" w:rsidP="000442C3">
            <w:pPr>
              <w:shd w:val="clear" w:color="auto" w:fill="FFFFFF"/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4770" w:type="dxa"/>
            <w:gridSpan w:val="6"/>
            <w:vAlign w:val="bottom"/>
          </w:tcPr>
          <w:p w14:paraId="55A20613" w14:textId="4009E783" w:rsidR="004F062A" w:rsidRPr="00B52866" w:rsidRDefault="004F062A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B52866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360" w:type="dxa"/>
          </w:tcPr>
          <w:p w14:paraId="43CFEA42" w14:textId="77777777" w:rsidR="004F062A" w:rsidRPr="00B52866" w:rsidRDefault="004F062A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496" w:type="dxa"/>
            <w:gridSpan w:val="6"/>
            <w:vAlign w:val="bottom"/>
          </w:tcPr>
          <w:p w14:paraId="1A5ABA46" w14:textId="3760DF71" w:rsidR="004F062A" w:rsidRPr="00B52866" w:rsidRDefault="004F062A" w:rsidP="000442C3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B52866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4F062A" w:rsidRPr="00B52866" w14:paraId="51A47E9C" w14:textId="77777777" w:rsidTr="00AF53B7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5846D910" w14:textId="77777777" w:rsidR="004F062A" w:rsidRPr="00B52866" w:rsidRDefault="004F062A" w:rsidP="000442C3">
            <w:pPr>
              <w:shd w:val="clear" w:color="auto" w:fill="FFFFFF"/>
              <w:tabs>
                <w:tab w:val="left" w:pos="4014"/>
              </w:tabs>
              <w:spacing w:line="18" w:lineRule="atLeast"/>
              <w:ind w:right="-115" w:firstLine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10213AE" w14:textId="77777777" w:rsidR="004F062A" w:rsidRPr="00B52866" w:rsidRDefault="004F062A" w:rsidP="000442C3">
            <w:pPr>
              <w:shd w:val="clear" w:color="auto" w:fill="FFFFFF"/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37B9BE06" w14:textId="77777777" w:rsidR="004F062A" w:rsidRPr="00B52866" w:rsidRDefault="004F062A" w:rsidP="000442C3">
            <w:pPr>
              <w:shd w:val="clear" w:color="auto" w:fill="FFFFFF"/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vAlign w:val="bottom"/>
          </w:tcPr>
          <w:p w14:paraId="6BBBAE6A" w14:textId="77777777" w:rsidR="004F062A" w:rsidRPr="00B52866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1A1F083B" w14:textId="77777777" w:rsidR="004F062A" w:rsidRPr="00B52866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38B6C51" w14:textId="77777777" w:rsidR="004F062A" w:rsidRPr="00B52866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06C731B3" w14:textId="77777777" w:rsidR="004F062A" w:rsidRPr="00B52866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2CA6470" w14:textId="77777777" w:rsidR="004F062A" w:rsidRPr="00B52866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</w:p>
        </w:tc>
        <w:tc>
          <w:tcPr>
            <w:tcW w:w="360" w:type="dxa"/>
          </w:tcPr>
          <w:p w14:paraId="497BF04F" w14:textId="77777777" w:rsidR="004F062A" w:rsidRPr="00B52866" w:rsidRDefault="004F062A" w:rsidP="000442C3">
            <w:pPr>
              <w:shd w:val="clear" w:color="auto" w:fill="FFFFFF"/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vAlign w:val="bottom"/>
          </w:tcPr>
          <w:p w14:paraId="32BED573" w14:textId="77777777" w:rsidR="004F062A" w:rsidRPr="00B52866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5E0F72F2" w14:textId="77777777" w:rsidR="004F062A" w:rsidRPr="00B52866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11B98369" w14:textId="77777777" w:rsidR="004F062A" w:rsidRPr="00B52866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14F3104A" w14:textId="77777777" w:rsidR="004F062A" w:rsidRPr="00B52866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BC4A2C0" w14:textId="77777777" w:rsidR="004F062A" w:rsidRPr="00B52866" w:rsidRDefault="004F062A" w:rsidP="000442C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</w:p>
        </w:tc>
      </w:tr>
      <w:tr w:rsidR="004F062A" w:rsidRPr="00B52866" w14:paraId="2A50EC88" w14:textId="77777777" w:rsidTr="00AF53B7">
        <w:trPr>
          <w:gridAfter w:val="2"/>
          <w:wAfter w:w="12" w:type="dxa"/>
          <w:trHeight w:val="275"/>
          <w:tblHeader/>
        </w:trPr>
        <w:tc>
          <w:tcPr>
            <w:tcW w:w="4320" w:type="dxa"/>
            <w:shd w:val="clear" w:color="auto" w:fill="auto"/>
          </w:tcPr>
          <w:p w14:paraId="2E99FEDD" w14:textId="77777777" w:rsidR="004F062A" w:rsidRPr="00B52866" w:rsidRDefault="004F062A" w:rsidP="000442C3">
            <w:pPr>
              <w:shd w:val="clear" w:color="auto" w:fill="FFFFFF"/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64D3361B" w14:textId="77777777" w:rsidR="004F062A" w:rsidRPr="00B52866" w:rsidRDefault="004F062A" w:rsidP="000442C3">
            <w:pPr>
              <w:shd w:val="clear" w:color="auto" w:fill="FFFFFF"/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5CF9123" w14:textId="77777777" w:rsidR="004F062A" w:rsidRPr="00B52866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50" w:type="dxa"/>
            <w:gridSpan w:val="11"/>
            <w:vAlign w:val="bottom"/>
          </w:tcPr>
          <w:p w14:paraId="56FFB1B2" w14:textId="77777777" w:rsidR="004F062A" w:rsidRPr="00B52866" w:rsidRDefault="004F062A" w:rsidP="000442C3">
            <w:pPr>
              <w:pStyle w:val="acctfourfigures"/>
              <w:shd w:val="clear" w:color="auto" w:fill="FFFFFF"/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(ล้านบาท)</w:t>
            </w:r>
          </w:p>
        </w:tc>
      </w:tr>
      <w:tr w:rsidR="004F062A" w:rsidRPr="00B52866" w14:paraId="4BE51404" w14:textId="77777777" w:rsidTr="00AF53B7">
        <w:trPr>
          <w:gridAfter w:val="2"/>
          <w:wAfter w:w="12" w:type="dxa"/>
          <w:trHeight w:val="333"/>
        </w:trPr>
        <w:tc>
          <w:tcPr>
            <w:tcW w:w="4320" w:type="dxa"/>
            <w:shd w:val="clear" w:color="auto" w:fill="auto"/>
          </w:tcPr>
          <w:p w14:paraId="7D8EE256" w14:textId="77777777" w:rsidR="004F062A" w:rsidRPr="00B52866" w:rsidRDefault="004F062A" w:rsidP="000442C3">
            <w:pPr>
              <w:shd w:val="clear" w:color="auto" w:fill="FFFFFF"/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B52866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8E01A3" w14:textId="77777777" w:rsidR="004F062A" w:rsidRPr="00B52866" w:rsidRDefault="004F062A" w:rsidP="000442C3">
            <w:pPr>
              <w:shd w:val="clear" w:color="auto" w:fill="FFFFFF"/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BE1C8EA" w14:textId="77777777" w:rsidR="004F062A" w:rsidRPr="00B52866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50" w:type="dxa"/>
            <w:gridSpan w:val="11"/>
            <w:vAlign w:val="bottom"/>
          </w:tcPr>
          <w:p w14:paraId="1FE5BF35" w14:textId="77777777" w:rsidR="004F062A" w:rsidRPr="00B52866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</w:tr>
      <w:tr w:rsidR="004F062A" w:rsidRPr="00B52866" w14:paraId="1C5D84E2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2E3DCD66" w14:textId="77777777" w:rsidR="004F062A" w:rsidRPr="00B52866" w:rsidRDefault="004F062A" w:rsidP="000442C3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B52866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13FD83C5" w14:textId="77777777" w:rsidR="004F062A" w:rsidRPr="00B52866" w:rsidRDefault="004F062A" w:rsidP="000442C3">
            <w:pPr>
              <w:shd w:val="clear" w:color="auto" w:fill="FFFFFF"/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FB4DB81" w14:textId="77777777" w:rsidR="004F062A" w:rsidRPr="00B52866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855D3E1" w14:textId="77777777" w:rsidR="004F062A" w:rsidRPr="00B52866" w:rsidRDefault="004F062A" w:rsidP="000442C3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FAE4DDB" w14:textId="77777777" w:rsidR="004F062A" w:rsidRPr="00B52866" w:rsidRDefault="004F062A" w:rsidP="000442C3">
            <w:pPr>
              <w:tabs>
                <w:tab w:val="clear" w:pos="680"/>
                <w:tab w:val="decimal" w:pos="684"/>
              </w:tabs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CEDB2B6" w14:textId="77777777" w:rsidR="004F062A" w:rsidRPr="00B52866" w:rsidRDefault="004F062A" w:rsidP="000442C3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5EDB62E" w14:textId="77777777" w:rsidR="004F062A" w:rsidRPr="00B52866" w:rsidRDefault="004F062A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B72AFD1" w14:textId="77777777" w:rsidR="004F062A" w:rsidRPr="00B52866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59CFCC1A" w14:textId="77777777" w:rsidR="004F062A" w:rsidRPr="00B52866" w:rsidRDefault="004F062A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3D5DFDC" w14:textId="77777777" w:rsidR="004F062A" w:rsidRPr="00B52866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EF9A94E" w14:textId="77777777" w:rsidR="004F062A" w:rsidRPr="00B52866" w:rsidRDefault="004F062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1AE0D986" w14:textId="77777777" w:rsidR="004F062A" w:rsidRPr="00B52866" w:rsidRDefault="004F062A" w:rsidP="000442C3">
            <w:pPr>
              <w:shd w:val="clear" w:color="auto" w:fill="FFFFFF"/>
              <w:tabs>
                <w:tab w:val="decimal" w:pos="63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3F05A865" w14:textId="77777777" w:rsidR="004F062A" w:rsidRPr="00B52866" w:rsidRDefault="004F062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571A05CE" w14:textId="77777777" w:rsidR="004F062A" w:rsidRPr="00B52866" w:rsidRDefault="004F062A" w:rsidP="000442C3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F77EB" w:rsidRPr="00B52866" w14:paraId="1C3D8D6B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ABF8BCC" w14:textId="77777777" w:rsidR="00FF77EB" w:rsidRPr="00B52866" w:rsidRDefault="00FF77EB" w:rsidP="00FF77EB">
            <w:pPr>
              <w:spacing w:line="18" w:lineRule="atLeast"/>
              <w:ind w:left="144" w:right="610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3162E5B4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A130701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7007853" w14:textId="3AC356AA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284 </w:t>
            </w:r>
          </w:p>
        </w:tc>
        <w:tc>
          <w:tcPr>
            <w:tcW w:w="270" w:type="dxa"/>
          </w:tcPr>
          <w:p w14:paraId="3814BC27" w14:textId="77777777" w:rsidR="00FF77EB" w:rsidRPr="00B52866" w:rsidRDefault="00FF77EB" w:rsidP="00FF77EB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E830042" w14:textId="72E08D06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ADA085" w14:textId="77777777" w:rsidR="00FF77EB" w:rsidRPr="00B52866" w:rsidRDefault="00FF77EB" w:rsidP="00FF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18" w:lineRule="atLeast"/>
              <w:ind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9F3DF29" w14:textId="2B8F1425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284 </w:t>
            </w:r>
          </w:p>
        </w:tc>
        <w:tc>
          <w:tcPr>
            <w:tcW w:w="360" w:type="dxa"/>
          </w:tcPr>
          <w:p w14:paraId="4BC527B9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6591B966" w14:textId="2B0497C0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509 </w:t>
            </w:r>
          </w:p>
        </w:tc>
        <w:tc>
          <w:tcPr>
            <w:tcW w:w="270" w:type="dxa"/>
            <w:shd w:val="clear" w:color="auto" w:fill="auto"/>
          </w:tcPr>
          <w:p w14:paraId="22826C0D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0077FB14" w14:textId="6A3E5F1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5E7E544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7C53219D" w14:textId="75D2D3FD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509 </w:t>
            </w:r>
          </w:p>
        </w:tc>
      </w:tr>
      <w:tr w:rsidR="00FF77EB" w:rsidRPr="00B52866" w14:paraId="13AB6B76" w14:textId="77777777" w:rsidTr="00AF53B7">
        <w:trPr>
          <w:trHeight w:val="90"/>
        </w:trPr>
        <w:tc>
          <w:tcPr>
            <w:tcW w:w="4320" w:type="dxa"/>
            <w:shd w:val="clear" w:color="auto" w:fill="auto"/>
          </w:tcPr>
          <w:p w14:paraId="00670A08" w14:textId="77777777" w:rsidR="00FF77EB" w:rsidRPr="00B52866" w:rsidRDefault="00FF77EB" w:rsidP="00FF77E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0BF88550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81F0E93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A7F14AE" w14:textId="341B7A8F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858 </w:t>
            </w:r>
          </w:p>
        </w:tc>
        <w:tc>
          <w:tcPr>
            <w:tcW w:w="270" w:type="dxa"/>
          </w:tcPr>
          <w:p w14:paraId="3849285C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699E2065" w14:textId="1D399E49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4DADC3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9100156" w14:textId="467A244C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858 </w:t>
            </w:r>
          </w:p>
        </w:tc>
        <w:tc>
          <w:tcPr>
            <w:tcW w:w="360" w:type="dxa"/>
          </w:tcPr>
          <w:p w14:paraId="660FFE81" w14:textId="77777777" w:rsidR="00FF77EB" w:rsidRPr="00B52866" w:rsidRDefault="00FF77EB" w:rsidP="00FF77EB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0EA398E5" w14:textId="56CF3FEA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971 </w:t>
            </w:r>
          </w:p>
        </w:tc>
        <w:tc>
          <w:tcPr>
            <w:tcW w:w="270" w:type="dxa"/>
            <w:shd w:val="clear" w:color="auto" w:fill="auto"/>
          </w:tcPr>
          <w:p w14:paraId="352D5099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2679DB65" w14:textId="67D3D8B6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 </w:t>
            </w:r>
          </w:p>
        </w:tc>
        <w:tc>
          <w:tcPr>
            <w:tcW w:w="252" w:type="dxa"/>
            <w:shd w:val="clear" w:color="auto" w:fill="auto"/>
          </w:tcPr>
          <w:p w14:paraId="2BE2750E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29B158E1" w14:textId="452D9CC0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976 </w:t>
            </w:r>
          </w:p>
        </w:tc>
      </w:tr>
      <w:tr w:rsidR="00FF77EB" w:rsidRPr="00B52866" w14:paraId="35746E82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3246386D" w14:textId="77777777" w:rsidR="00FF77EB" w:rsidRPr="00B52866" w:rsidRDefault="00FF77EB" w:rsidP="00FF77E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4AEF8E08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32899FA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7A7FA31" w14:textId="01E35B6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62 </w:t>
            </w:r>
          </w:p>
        </w:tc>
        <w:tc>
          <w:tcPr>
            <w:tcW w:w="270" w:type="dxa"/>
          </w:tcPr>
          <w:p w14:paraId="7235F2A1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1AA9F99C" w14:textId="0A36363E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D9978A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07972FA6" w14:textId="5CCBA85D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62 </w:t>
            </w:r>
          </w:p>
        </w:tc>
        <w:tc>
          <w:tcPr>
            <w:tcW w:w="360" w:type="dxa"/>
          </w:tcPr>
          <w:p w14:paraId="4E0BB4B7" w14:textId="77777777" w:rsidR="00FF77EB" w:rsidRPr="00B52866" w:rsidRDefault="00FF77EB" w:rsidP="00FF77EB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3220C046" w14:textId="0C06DF55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74 </w:t>
            </w:r>
          </w:p>
        </w:tc>
        <w:tc>
          <w:tcPr>
            <w:tcW w:w="270" w:type="dxa"/>
            <w:shd w:val="clear" w:color="auto" w:fill="auto"/>
          </w:tcPr>
          <w:p w14:paraId="2D7D1792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32FE0339" w14:textId="7EB2651D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5CE6A9C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6ADCD8C2" w14:textId="1CDE144E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74 </w:t>
            </w:r>
          </w:p>
        </w:tc>
      </w:tr>
      <w:tr w:rsidR="00FF77EB" w:rsidRPr="00B52866" w14:paraId="3CC78EDF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EC03795" w14:textId="77777777" w:rsidR="00FF77EB" w:rsidRPr="00B52866" w:rsidRDefault="00FF77EB" w:rsidP="00FF77EB">
            <w:pPr>
              <w:spacing w:line="18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3F213E79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9667EA5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C158636" w14:textId="0EBDB71A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82 </w:t>
            </w:r>
          </w:p>
        </w:tc>
        <w:tc>
          <w:tcPr>
            <w:tcW w:w="270" w:type="dxa"/>
          </w:tcPr>
          <w:p w14:paraId="10CAB2A4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4B33FC25" w14:textId="1F260DDB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 </w:t>
            </w:r>
          </w:p>
        </w:tc>
        <w:tc>
          <w:tcPr>
            <w:tcW w:w="270" w:type="dxa"/>
          </w:tcPr>
          <w:p w14:paraId="245CE49F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1ABB5EB0" w14:textId="11EE40E2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83 </w:t>
            </w:r>
          </w:p>
        </w:tc>
        <w:tc>
          <w:tcPr>
            <w:tcW w:w="360" w:type="dxa"/>
          </w:tcPr>
          <w:p w14:paraId="212C3EE3" w14:textId="77777777" w:rsidR="00FF77EB" w:rsidRPr="00B52866" w:rsidRDefault="00FF77EB" w:rsidP="00FF77EB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39753FBD" w14:textId="7C3BEC06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159 </w:t>
            </w:r>
          </w:p>
        </w:tc>
        <w:tc>
          <w:tcPr>
            <w:tcW w:w="270" w:type="dxa"/>
            <w:shd w:val="clear" w:color="auto" w:fill="auto"/>
          </w:tcPr>
          <w:p w14:paraId="621B151E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44060979" w14:textId="21DA9ECA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 </w:t>
            </w:r>
          </w:p>
        </w:tc>
        <w:tc>
          <w:tcPr>
            <w:tcW w:w="252" w:type="dxa"/>
            <w:shd w:val="clear" w:color="auto" w:fill="auto"/>
          </w:tcPr>
          <w:p w14:paraId="36A63E2D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22AC084F" w14:textId="5B0A618E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160 </w:t>
            </w:r>
          </w:p>
        </w:tc>
      </w:tr>
      <w:tr w:rsidR="00FF77EB" w:rsidRPr="00B52866" w14:paraId="6D93243B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EC0E87D" w14:textId="77777777" w:rsidR="00FF77EB" w:rsidRPr="00B52866" w:rsidRDefault="00FF77EB" w:rsidP="00FF77EB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รวมสินทรัพย์หมุนเวียน</w:t>
            </w:r>
          </w:p>
        </w:tc>
        <w:tc>
          <w:tcPr>
            <w:tcW w:w="270" w:type="dxa"/>
          </w:tcPr>
          <w:p w14:paraId="59A3D754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D889C23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DAD6C2" w14:textId="384D6AF0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1,286 </w:t>
            </w:r>
          </w:p>
        </w:tc>
        <w:tc>
          <w:tcPr>
            <w:tcW w:w="270" w:type="dxa"/>
          </w:tcPr>
          <w:p w14:paraId="726DCDFB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83F99C" w14:textId="0D0C57AD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 </w:t>
            </w:r>
          </w:p>
        </w:tc>
        <w:tc>
          <w:tcPr>
            <w:tcW w:w="270" w:type="dxa"/>
          </w:tcPr>
          <w:p w14:paraId="570BD75F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524188" w14:textId="2D8C3D33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1,287 </w:t>
            </w:r>
          </w:p>
        </w:tc>
        <w:tc>
          <w:tcPr>
            <w:tcW w:w="360" w:type="dxa"/>
          </w:tcPr>
          <w:p w14:paraId="7AA8FF6E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C1712" w14:textId="78148D9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1,713 </w:t>
            </w:r>
          </w:p>
        </w:tc>
        <w:tc>
          <w:tcPr>
            <w:tcW w:w="270" w:type="dxa"/>
            <w:shd w:val="clear" w:color="auto" w:fill="auto"/>
          </w:tcPr>
          <w:p w14:paraId="27EDEDF9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F3A87" w14:textId="4788BF4F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6 </w:t>
            </w:r>
          </w:p>
        </w:tc>
        <w:tc>
          <w:tcPr>
            <w:tcW w:w="252" w:type="dxa"/>
            <w:shd w:val="clear" w:color="auto" w:fill="auto"/>
          </w:tcPr>
          <w:p w14:paraId="42053B6A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51A69" w14:textId="64201170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1,719 </w:t>
            </w:r>
          </w:p>
        </w:tc>
      </w:tr>
      <w:tr w:rsidR="002E7159" w:rsidRPr="00B52866" w14:paraId="269F570A" w14:textId="77777777" w:rsidTr="002E7159">
        <w:trPr>
          <w:trHeight w:val="164"/>
        </w:trPr>
        <w:tc>
          <w:tcPr>
            <w:tcW w:w="4320" w:type="dxa"/>
            <w:shd w:val="clear" w:color="auto" w:fill="auto"/>
          </w:tcPr>
          <w:p w14:paraId="01A134E1" w14:textId="77777777" w:rsidR="002E7159" w:rsidRPr="002E7159" w:rsidRDefault="002E7159" w:rsidP="00FF77EB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0765CB4" w14:textId="77777777" w:rsidR="002E7159" w:rsidRPr="002E7159" w:rsidRDefault="002E7159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7CF2B5F" w14:textId="77777777" w:rsidR="002E7159" w:rsidRPr="002E7159" w:rsidRDefault="002E7159" w:rsidP="00FF77EB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BFD9E0" w14:textId="77777777" w:rsidR="002E7159" w:rsidRPr="002E7159" w:rsidRDefault="002E7159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8166070" w14:textId="77777777" w:rsidR="002E7159" w:rsidRPr="002E7159" w:rsidRDefault="002E7159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7E580B" w14:textId="77777777" w:rsidR="002E7159" w:rsidRPr="002E7159" w:rsidRDefault="002E7159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6304700A" w14:textId="77777777" w:rsidR="002E7159" w:rsidRPr="002E7159" w:rsidRDefault="002E7159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4B2BDD" w14:textId="77777777" w:rsidR="002E7159" w:rsidRPr="002E7159" w:rsidRDefault="002E7159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360" w:type="dxa"/>
          </w:tcPr>
          <w:p w14:paraId="2ADE9D45" w14:textId="77777777" w:rsidR="002E7159" w:rsidRPr="002E7159" w:rsidRDefault="002E7159" w:rsidP="00FF77EB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9442DB1" w14:textId="77777777" w:rsidR="002E7159" w:rsidRPr="002E7159" w:rsidRDefault="002E7159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9C009" w14:textId="77777777" w:rsidR="002E7159" w:rsidRPr="002E7159" w:rsidRDefault="002E7159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3068DFDA" w14:textId="77777777" w:rsidR="002E7159" w:rsidRPr="002E7159" w:rsidRDefault="002E7159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42608C15" w14:textId="77777777" w:rsidR="002E7159" w:rsidRPr="002E7159" w:rsidRDefault="002E7159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EACBF6" w14:textId="77777777" w:rsidR="002E7159" w:rsidRPr="002E7159" w:rsidRDefault="002E7159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FF77EB" w:rsidRPr="00B52866" w14:paraId="30379690" w14:textId="77777777" w:rsidTr="002E7159">
        <w:trPr>
          <w:trHeight w:val="299"/>
        </w:trPr>
        <w:tc>
          <w:tcPr>
            <w:tcW w:w="4320" w:type="dxa"/>
            <w:shd w:val="clear" w:color="auto" w:fill="auto"/>
          </w:tcPr>
          <w:p w14:paraId="40E1CF77" w14:textId="77777777" w:rsidR="00FF77EB" w:rsidRPr="00B52866" w:rsidRDefault="00FF77EB" w:rsidP="00FF77E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31E0CE97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8623FD7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C37CB70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384413B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3C76175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2F283FE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CBE93D9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63AA6E1" w14:textId="77777777" w:rsidR="00FF77EB" w:rsidRPr="00B52866" w:rsidRDefault="00FF77EB" w:rsidP="00FF77EB">
            <w:pPr>
              <w:shd w:val="clear" w:color="auto" w:fill="FFFFFF"/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320BE50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A31BBDB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1100B4A0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631E1F76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5A9DAB2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F77EB" w:rsidRPr="00B52866" w14:paraId="34BEF3DD" w14:textId="77777777" w:rsidTr="002E7159">
        <w:trPr>
          <w:trHeight w:val="299"/>
        </w:trPr>
        <w:tc>
          <w:tcPr>
            <w:tcW w:w="4320" w:type="dxa"/>
            <w:shd w:val="clear" w:color="auto" w:fill="auto"/>
          </w:tcPr>
          <w:p w14:paraId="3BA467DB" w14:textId="029FC555" w:rsidR="00FF77EB" w:rsidRPr="00B52866" w:rsidRDefault="00FF77EB" w:rsidP="00FF77EB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 w:hint="cs"/>
                <w:sz w:val="23"/>
                <w:szCs w:val="23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</w:tcPr>
          <w:p w14:paraId="2D311E91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06E6AA1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6FD870B" w14:textId="3D49EA6D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73281B2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7A65532" w14:textId="57B33149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1F163D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AA4E90B" w14:textId="1076A79F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60" w:type="dxa"/>
            <w:vAlign w:val="bottom"/>
          </w:tcPr>
          <w:p w14:paraId="338D1E64" w14:textId="77777777" w:rsidR="00FF77EB" w:rsidRPr="00B52866" w:rsidRDefault="00FF77EB" w:rsidP="00FF77EB">
            <w:pPr>
              <w:shd w:val="clear" w:color="auto" w:fill="FFFFFF"/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7D3C289" w14:textId="33093A08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1,390 </w:t>
            </w:r>
          </w:p>
        </w:tc>
        <w:tc>
          <w:tcPr>
            <w:tcW w:w="270" w:type="dxa"/>
          </w:tcPr>
          <w:p w14:paraId="21DAE44D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5753257" w14:textId="04041263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C1921AC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4B2DBD2B" w14:textId="2B420C66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1,390 </w:t>
            </w:r>
          </w:p>
        </w:tc>
      </w:tr>
      <w:tr w:rsidR="00FF77EB" w:rsidRPr="00B52866" w14:paraId="56359E8E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F97D91E" w14:textId="77777777" w:rsidR="00FF77EB" w:rsidRPr="00B52866" w:rsidRDefault="00FF77EB" w:rsidP="00FF77E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เงินจ่ายล่วงหน้าค่าก่อสร้าง</w:t>
            </w:r>
          </w:p>
        </w:tc>
        <w:tc>
          <w:tcPr>
            <w:tcW w:w="270" w:type="dxa"/>
          </w:tcPr>
          <w:p w14:paraId="5F7146B0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7B1B245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710BCDD" w14:textId="1FE273E2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116 </w:t>
            </w:r>
          </w:p>
        </w:tc>
        <w:tc>
          <w:tcPr>
            <w:tcW w:w="270" w:type="dxa"/>
          </w:tcPr>
          <w:p w14:paraId="782A1BCF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0279D6E1" w14:textId="4D845BE0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3520D3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6C390323" w14:textId="69C571BF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116 </w:t>
            </w:r>
          </w:p>
        </w:tc>
        <w:tc>
          <w:tcPr>
            <w:tcW w:w="360" w:type="dxa"/>
          </w:tcPr>
          <w:p w14:paraId="623A474E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0CE6342" w14:textId="56A99044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82 </w:t>
            </w:r>
          </w:p>
        </w:tc>
        <w:tc>
          <w:tcPr>
            <w:tcW w:w="270" w:type="dxa"/>
          </w:tcPr>
          <w:p w14:paraId="38C2D8B5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60069CD" w14:textId="42105F6A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8E7B356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BD7F096" w14:textId="09292FC4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82 </w:t>
            </w:r>
          </w:p>
        </w:tc>
      </w:tr>
      <w:tr w:rsidR="00FF77EB" w:rsidRPr="00B52866" w14:paraId="68AD4EDA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731AC29" w14:textId="362FB105" w:rsidR="00FF77EB" w:rsidRPr="00B52866" w:rsidRDefault="00FF77EB" w:rsidP="00FF77E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hint="cs"/>
                <w:sz w:val="23"/>
                <w:szCs w:val="23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70" w:type="dxa"/>
          </w:tcPr>
          <w:p w14:paraId="67A651AC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29816D6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FB10A66" w14:textId="0C1A25E8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E8D23B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5FD5FFD7" w14:textId="622CF57E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4D637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D5AC02B" w14:textId="71D2D629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D8AF057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632EE5B" w14:textId="406ED89B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52 </w:t>
            </w:r>
          </w:p>
        </w:tc>
        <w:tc>
          <w:tcPr>
            <w:tcW w:w="270" w:type="dxa"/>
          </w:tcPr>
          <w:p w14:paraId="0AEEEE1B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0B313B82" w14:textId="777899EE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AC49874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3199D1D" w14:textId="68B647AE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52 </w:t>
            </w:r>
          </w:p>
        </w:tc>
      </w:tr>
      <w:tr w:rsidR="00FF77EB" w:rsidRPr="00B52866" w14:paraId="1AB83181" w14:textId="77777777" w:rsidTr="00AF53B7">
        <w:trPr>
          <w:trHeight w:val="108"/>
        </w:trPr>
        <w:tc>
          <w:tcPr>
            <w:tcW w:w="4320" w:type="dxa"/>
            <w:shd w:val="clear" w:color="auto" w:fill="auto"/>
          </w:tcPr>
          <w:p w14:paraId="6210955C" w14:textId="77777777" w:rsidR="00FF77EB" w:rsidRPr="00B52866" w:rsidRDefault="00FF77EB" w:rsidP="00FF77E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313EDA37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3464A1E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A964E71" w14:textId="33E8C0BE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77,906 </w:t>
            </w:r>
          </w:p>
        </w:tc>
        <w:tc>
          <w:tcPr>
            <w:tcW w:w="270" w:type="dxa"/>
          </w:tcPr>
          <w:p w14:paraId="034C3453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1D7FFD84" w14:textId="03370D66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453</w:t>
            </w:r>
          </w:p>
        </w:tc>
        <w:tc>
          <w:tcPr>
            <w:tcW w:w="270" w:type="dxa"/>
          </w:tcPr>
          <w:p w14:paraId="522D6E9F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33F9A70C" w14:textId="7209A365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78,359</w:t>
            </w:r>
          </w:p>
        </w:tc>
        <w:tc>
          <w:tcPr>
            <w:tcW w:w="360" w:type="dxa"/>
          </w:tcPr>
          <w:p w14:paraId="0B8A56AC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552BB9C2" w14:textId="76CE5360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84,074 </w:t>
            </w:r>
          </w:p>
        </w:tc>
        <w:tc>
          <w:tcPr>
            <w:tcW w:w="270" w:type="dxa"/>
          </w:tcPr>
          <w:p w14:paraId="098226F0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11C8866" w14:textId="64617A31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451</w:t>
            </w:r>
          </w:p>
        </w:tc>
        <w:tc>
          <w:tcPr>
            <w:tcW w:w="252" w:type="dxa"/>
          </w:tcPr>
          <w:p w14:paraId="1EA98846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8DDA963" w14:textId="0A998E6F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84,525 </w:t>
            </w:r>
          </w:p>
        </w:tc>
      </w:tr>
      <w:tr w:rsidR="00FF77EB" w:rsidRPr="00B52866" w14:paraId="34309A86" w14:textId="77777777" w:rsidTr="00AF53B7">
        <w:trPr>
          <w:trHeight w:val="81"/>
        </w:trPr>
        <w:tc>
          <w:tcPr>
            <w:tcW w:w="4320" w:type="dxa"/>
            <w:shd w:val="clear" w:color="auto" w:fill="auto"/>
          </w:tcPr>
          <w:p w14:paraId="274FE2FA" w14:textId="77777777" w:rsidR="00FF77EB" w:rsidRPr="00B52866" w:rsidRDefault="00FF77EB" w:rsidP="00FF77E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3EC364BE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8FC9148" w14:textId="77777777" w:rsidR="00FF77EB" w:rsidRPr="00B52866" w:rsidRDefault="00FF77EB" w:rsidP="00FF77EB">
            <w:pPr>
              <w:spacing w:line="18" w:lineRule="atLeas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C5E6334" w14:textId="3FF9E9A1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80,343 </w:t>
            </w:r>
          </w:p>
        </w:tc>
        <w:tc>
          <w:tcPr>
            <w:tcW w:w="270" w:type="dxa"/>
          </w:tcPr>
          <w:p w14:paraId="0C1098E3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73C5EB84" w14:textId="71848CE4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-</w:t>
            </w:r>
          </w:p>
        </w:tc>
        <w:tc>
          <w:tcPr>
            <w:tcW w:w="270" w:type="dxa"/>
          </w:tcPr>
          <w:p w14:paraId="0AE929DB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DF776A0" w14:textId="051E0B01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80,343 </w:t>
            </w:r>
          </w:p>
        </w:tc>
        <w:tc>
          <w:tcPr>
            <w:tcW w:w="360" w:type="dxa"/>
          </w:tcPr>
          <w:p w14:paraId="098E9738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3E4BF092" w14:textId="6C98E8B9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82,593 </w:t>
            </w:r>
          </w:p>
        </w:tc>
        <w:tc>
          <w:tcPr>
            <w:tcW w:w="270" w:type="dxa"/>
          </w:tcPr>
          <w:p w14:paraId="0258F7D8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A28D50A" w14:textId="4124E65C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- </w:t>
            </w:r>
          </w:p>
        </w:tc>
        <w:tc>
          <w:tcPr>
            <w:tcW w:w="252" w:type="dxa"/>
          </w:tcPr>
          <w:p w14:paraId="7B81A39E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376EE414" w14:textId="3FA639A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82,593</w:t>
            </w:r>
          </w:p>
        </w:tc>
      </w:tr>
      <w:tr w:rsidR="00FF77EB" w:rsidRPr="00B52866" w14:paraId="016DF021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7A4D68E" w14:textId="77777777" w:rsidR="00FF77EB" w:rsidRPr="00B52866" w:rsidRDefault="00FF77EB" w:rsidP="00FF77E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สินทรัพย์ไม่มีตัวตนอื่น</w:t>
            </w:r>
          </w:p>
        </w:tc>
        <w:tc>
          <w:tcPr>
            <w:tcW w:w="270" w:type="dxa"/>
          </w:tcPr>
          <w:p w14:paraId="19C7D131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1B102D8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EC6DB3B" w14:textId="66FE9A86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247 </w:t>
            </w:r>
          </w:p>
        </w:tc>
        <w:tc>
          <w:tcPr>
            <w:tcW w:w="270" w:type="dxa"/>
          </w:tcPr>
          <w:p w14:paraId="4DD53A34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0826B995" w14:textId="507B053C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AA30B1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C1ACC8B" w14:textId="1A84A09F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247 </w:t>
            </w:r>
          </w:p>
        </w:tc>
        <w:tc>
          <w:tcPr>
            <w:tcW w:w="360" w:type="dxa"/>
          </w:tcPr>
          <w:p w14:paraId="1B25CCF6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1434B264" w14:textId="6D12B4B9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300 </w:t>
            </w:r>
          </w:p>
        </w:tc>
        <w:tc>
          <w:tcPr>
            <w:tcW w:w="270" w:type="dxa"/>
          </w:tcPr>
          <w:p w14:paraId="44AC6292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44E5661" w14:textId="01AC098F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C548AD2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25E945A" w14:textId="3FF7593D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300 </w:t>
            </w:r>
          </w:p>
        </w:tc>
      </w:tr>
      <w:tr w:rsidR="00FF77EB" w:rsidRPr="00B52866" w14:paraId="79B0D8DE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1A1D4A4" w14:textId="77777777" w:rsidR="00FF77EB" w:rsidRPr="00B52866" w:rsidRDefault="00FF77EB" w:rsidP="00FF77E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8678052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5B2B469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3C00C32" w14:textId="0F274C09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1,431 </w:t>
            </w:r>
          </w:p>
        </w:tc>
        <w:tc>
          <w:tcPr>
            <w:tcW w:w="270" w:type="dxa"/>
          </w:tcPr>
          <w:p w14:paraId="49A08ACB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EF9632A" w14:textId="719CBBB3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5E1ECC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5D0381A" w14:textId="24D9B85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1,431 </w:t>
            </w:r>
          </w:p>
        </w:tc>
        <w:tc>
          <w:tcPr>
            <w:tcW w:w="360" w:type="dxa"/>
          </w:tcPr>
          <w:p w14:paraId="4004F591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194D9764" w14:textId="4F81B440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1,319 </w:t>
            </w:r>
          </w:p>
        </w:tc>
        <w:tc>
          <w:tcPr>
            <w:tcW w:w="270" w:type="dxa"/>
          </w:tcPr>
          <w:p w14:paraId="50B59764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17DBCC8" w14:textId="3DECE280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FC01C40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780883AF" w14:textId="43BA2DE1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1,319 </w:t>
            </w:r>
          </w:p>
        </w:tc>
      </w:tr>
      <w:tr w:rsidR="00FF77EB" w:rsidRPr="00B52866" w14:paraId="5EBA4A24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07CA613" w14:textId="77777777" w:rsidR="00FF77EB" w:rsidRPr="00B52866" w:rsidRDefault="00FF77EB" w:rsidP="00FF77EB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สิน</w:t>
            </w:r>
            <w:r w:rsidRPr="00B52866">
              <w:rPr>
                <w:rFonts w:asciiTheme="majorBidi" w:hAnsiTheme="majorBidi" w:cstheme="majorBidi" w:hint="cs"/>
                <w:sz w:val="23"/>
                <w:szCs w:val="23"/>
                <w:cs/>
              </w:rPr>
              <w:t>ทรัพย์</w:t>
            </w: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270" w:type="dxa"/>
          </w:tcPr>
          <w:p w14:paraId="18FBF043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43CE726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F7C681B" w14:textId="587EE15C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39 </w:t>
            </w:r>
          </w:p>
        </w:tc>
        <w:tc>
          <w:tcPr>
            <w:tcW w:w="270" w:type="dxa"/>
          </w:tcPr>
          <w:p w14:paraId="62B2C2B3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7EE446A2" w14:textId="16987159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76AD7D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61EA58F8" w14:textId="71411E86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39 </w:t>
            </w:r>
          </w:p>
        </w:tc>
        <w:tc>
          <w:tcPr>
            <w:tcW w:w="360" w:type="dxa"/>
          </w:tcPr>
          <w:p w14:paraId="766403A6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5ECE42C" w14:textId="6A3CE78C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33 </w:t>
            </w:r>
          </w:p>
        </w:tc>
        <w:tc>
          <w:tcPr>
            <w:tcW w:w="270" w:type="dxa"/>
          </w:tcPr>
          <w:p w14:paraId="1BFA6958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70A80419" w14:textId="3D8BE33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8B21695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3195AB9" w14:textId="3A988A66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33 </w:t>
            </w:r>
          </w:p>
        </w:tc>
      </w:tr>
      <w:tr w:rsidR="00FF77EB" w:rsidRPr="00B52866" w14:paraId="2E324A38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2BBB263D" w14:textId="77777777" w:rsidR="00FF77EB" w:rsidRPr="00B52866" w:rsidRDefault="00FF77EB" w:rsidP="00FF77EB">
            <w:pPr>
              <w:spacing w:line="18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45B6BFDC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EEB42A0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67B695" w14:textId="09024798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769 </w:t>
            </w:r>
          </w:p>
        </w:tc>
        <w:tc>
          <w:tcPr>
            <w:tcW w:w="270" w:type="dxa"/>
          </w:tcPr>
          <w:p w14:paraId="0FD476C1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DC9112" w14:textId="37815235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B639E6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D82F00" w14:textId="773B99BC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769 </w:t>
            </w:r>
          </w:p>
        </w:tc>
        <w:tc>
          <w:tcPr>
            <w:tcW w:w="360" w:type="dxa"/>
          </w:tcPr>
          <w:p w14:paraId="01901C59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9C33DD" w14:textId="4485C35F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881 </w:t>
            </w:r>
          </w:p>
        </w:tc>
        <w:tc>
          <w:tcPr>
            <w:tcW w:w="270" w:type="dxa"/>
          </w:tcPr>
          <w:p w14:paraId="537E5B3C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17EE9BF" w14:textId="5AA4F9F0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 </w:t>
            </w:r>
          </w:p>
        </w:tc>
        <w:tc>
          <w:tcPr>
            <w:tcW w:w="252" w:type="dxa"/>
          </w:tcPr>
          <w:p w14:paraId="6CDA178E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05C69442" w14:textId="061551A5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885</w:t>
            </w:r>
          </w:p>
        </w:tc>
      </w:tr>
      <w:tr w:rsidR="00FF77EB" w:rsidRPr="00B52866" w14:paraId="2F7CB837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A56208E" w14:textId="77777777" w:rsidR="00FF77EB" w:rsidRPr="00B52866" w:rsidRDefault="00FF77EB" w:rsidP="00FF77EB">
            <w:pPr>
              <w:spacing w:line="0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รวมสินทรัพย์ไม่หมุนเวียน</w:t>
            </w:r>
          </w:p>
        </w:tc>
        <w:tc>
          <w:tcPr>
            <w:tcW w:w="270" w:type="dxa"/>
          </w:tcPr>
          <w:p w14:paraId="352BDC1A" w14:textId="77777777" w:rsidR="00FF77EB" w:rsidRPr="00B52866" w:rsidRDefault="00FF77EB" w:rsidP="00FF77EB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EA7963A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3B2589" w14:textId="7AE9D82B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160,851 </w:t>
            </w:r>
          </w:p>
        </w:tc>
        <w:tc>
          <w:tcPr>
            <w:tcW w:w="270" w:type="dxa"/>
          </w:tcPr>
          <w:p w14:paraId="2E1BB2FE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AE72EB" w14:textId="7816D06B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453 </w:t>
            </w:r>
          </w:p>
        </w:tc>
        <w:tc>
          <w:tcPr>
            <w:tcW w:w="270" w:type="dxa"/>
          </w:tcPr>
          <w:p w14:paraId="7A7B877F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0A0327" w14:textId="1E46A12B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161,304</w:t>
            </w:r>
          </w:p>
        </w:tc>
        <w:tc>
          <w:tcPr>
            <w:tcW w:w="360" w:type="dxa"/>
          </w:tcPr>
          <w:p w14:paraId="4B27DE49" w14:textId="77777777" w:rsidR="00FF77EB" w:rsidRPr="00B52866" w:rsidRDefault="00FF77EB" w:rsidP="00FF77EB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877EBE" w14:textId="16A1B1AF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170,724 </w:t>
            </w:r>
          </w:p>
        </w:tc>
        <w:tc>
          <w:tcPr>
            <w:tcW w:w="270" w:type="dxa"/>
          </w:tcPr>
          <w:p w14:paraId="10163244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3E931C1E" w14:textId="542A4FDA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455</w:t>
            </w:r>
          </w:p>
        </w:tc>
        <w:tc>
          <w:tcPr>
            <w:tcW w:w="252" w:type="dxa"/>
          </w:tcPr>
          <w:p w14:paraId="2CAA7454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D94A8" w14:textId="764650C2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171,179 </w:t>
            </w:r>
          </w:p>
        </w:tc>
      </w:tr>
      <w:tr w:rsidR="00FF77EB" w:rsidRPr="00B52866" w14:paraId="31488B7F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EB3DEE2" w14:textId="77777777" w:rsidR="00FF77EB" w:rsidRPr="00B52866" w:rsidRDefault="00FF77EB" w:rsidP="00FF77EB">
            <w:pPr>
              <w:spacing w:line="160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</w:t>
            </w:r>
          </w:p>
        </w:tc>
        <w:tc>
          <w:tcPr>
            <w:tcW w:w="270" w:type="dxa"/>
          </w:tcPr>
          <w:p w14:paraId="357A7A31" w14:textId="77777777" w:rsidR="00FF77EB" w:rsidRPr="00B52866" w:rsidRDefault="00FF77EB" w:rsidP="00FF77EB">
            <w:pPr>
              <w:shd w:val="clear" w:color="auto" w:fill="FFFFFF"/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6AE6778" w14:textId="77777777" w:rsidR="00FF77EB" w:rsidRPr="00B52866" w:rsidRDefault="00FF77EB" w:rsidP="00FF77EB">
            <w:pPr>
              <w:spacing w:line="16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C42CE0" w14:textId="02951845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162,137 </w:t>
            </w:r>
          </w:p>
        </w:tc>
        <w:tc>
          <w:tcPr>
            <w:tcW w:w="270" w:type="dxa"/>
          </w:tcPr>
          <w:p w14:paraId="0FFA75C1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842191" w14:textId="2CD0B0DC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454</w:t>
            </w:r>
          </w:p>
        </w:tc>
        <w:tc>
          <w:tcPr>
            <w:tcW w:w="270" w:type="dxa"/>
          </w:tcPr>
          <w:p w14:paraId="660870D8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DDFF02" w14:textId="5D1DBEB1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162,591</w:t>
            </w:r>
          </w:p>
        </w:tc>
        <w:tc>
          <w:tcPr>
            <w:tcW w:w="360" w:type="dxa"/>
            <w:vAlign w:val="bottom"/>
          </w:tcPr>
          <w:p w14:paraId="1B8CE930" w14:textId="77777777" w:rsidR="00FF77EB" w:rsidRPr="00B52866" w:rsidRDefault="00FF77EB" w:rsidP="00FF77EB">
            <w:pPr>
              <w:shd w:val="clear" w:color="auto" w:fill="FFFFFF"/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DA9ADA" w14:textId="592963D1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172,437 </w:t>
            </w:r>
          </w:p>
        </w:tc>
        <w:tc>
          <w:tcPr>
            <w:tcW w:w="270" w:type="dxa"/>
          </w:tcPr>
          <w:p w14:paraId="68734A73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9FC12E4" w14:textId="23E728C3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461 </w:t>
            </w:r>
          </w:p>
        </w:tc>
        <w:tc>
          <w:tcPr>
            <w:tcW w:w="252" w:type="dxa"/>
          </w:tcPr>
          <w:p w14:paraId="466D8AFF" w14:textId="7777777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37A2E21" w14:textId="76138087" w:rsidR="00FF77EB" w:rsidRPr="00B52866" w:rsidRDefault="00FF77EB" w:rsidP="00FF77EB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172,898 </w:t>
            </w:r>
          </w:p>
        </w:tc>
      </w:tr>
      <w:tr w:rsidR="00F444E1" w:rsidRPr="002E7159" w14:paraId="70871EFD" w14:textId="77777777" w:rsidTr="00F444E1">
        <w:trPr>
          <w:trHeight w:val="20"/>
        </w:trPr>
        <w:tc>
          <w:tcPr>
            <w:tcW w:w="4320" w:type="dxa"/>
            <w:shd w:val="clear" w:color="auto" w:fill="auto"/>
          </w:tcPr>
          <w:p w14:paraId="32FDA5B7" w14:textId="77777777" w:rsidR="00F444E1" w:rsidRPr="002E7159" w:rsidRDefault="00F444E1" w:rsidP="000442C3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70" w:type="dxa"/>
          </w:tcPr>
          <w:p w14:paraId="47CB2CFB" w14:textId="77777777" w:rsidR="00F444E1" w:rsidRPr="002E7159" w:rsidRDefault="00F444E1" w:rsidP="000442C3">
            <w:pPr>
              <w:shd w:val="clear" w:color="auto" w:fill="FFFFFF"/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4"/>
                <w:szCs w:val="4"/>
              </w:rPr>
            </w:pPr>
          </w:p>
        </w:tc>
        <w:tc>
          <w:tcPr>
            <w:tcW w:w="270" w:type="dxa"/>
          </w:tcPr>
          <w:p w14:paraId="5889684F" w14:textId="77777777" w:rsidR="00F444E1" w:rsidRPr="002E7159" w:rsidRDefault="00F444E1" w:rsidP="000442C3">
            <w:pPr>
              <w:spacing w:line="160" w:lineRule="atLeast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737159" w14:textId="77777777" w:rsidR="00F444E1" w:rsidRPr="002E7159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</w:tcPr>
          <w:p w14:paraId="29D02439" w14:textId="77777777" w:rsidR="00F444E1" w:rsidRPr="002E7159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0A5DB9" w14:textId="77777777" w:rsidR="00F444E1" w:rsidRPr="002E7159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</w:tcPr>
          <w:p w14:paraId="75BA52D4" w14:textId="77777777" w:rsidR="00F444E1" w:rsidRPr="002E7159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0879F1" w14:textId="77777777" w:rsidR="00F444E1" w:rsidRPr="002E7159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483ACDD2" w14:textId="77777777" w:rsidR="00F444E1" w:rsidRPr="002E7159" w:rsidRDefault="00F444E1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F6BEC5" w14:textId="77777777" w:rsidR="00F444E1" w:rsidRPr="002E7159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</w:tcPr>
          <w:p w14:paraId="1F013800" w14:textId="77777777" w:rsidR="00F444E1" w:rsidRPr="002E7159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CCE26D4" w14:textId="77777777" w:rsidR="00F444E1" w:rsidRPr="002E7159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252" w:type="dxa"/>
          </w:tcPr>
          <w:p w14:paraId="5BB449C9" w14:textId="77777777" w:rsidR="00F444E1" w:rsidRPr="002E7159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2E7F9BC2" w14:textId="77777777" w:rsidR="00F444E1" w:rsidRPr="002E7159" w:rsidRDefault="00F444E1" w:rsidP="000442C3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</w:tr>
      <w:tr w:rsidR="005933CA" w:rsidRPr="00B52866" w14:paraId="73ABD45C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540D922" w14:textId="77777777" w:rsidR="005933CA" w:rsidRPr="00B52866" w:rsidRDefault="005933CA" w:rsidP="000442C3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B52866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270" w:type="dxa"/>
          </w:tcPr>
          <w:p w14:paraId="53D6E430" w14:textId="77777777" w:rsidR="005933CA" w:rsidRPr="00B52866" w:rsidRDefault="005933CA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5FCE292" w14:textId="77777777" w:rsidR="005933CA" w:rsidRPr="00B52866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18CF2C7" w14:textId="77777777" w:rsidR="005933CA" w:rsidRPr="00B52866" w:rsidRDefault="005933CA" w:rsidP="000442C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74A79F6" w14:textId="77777777" w:rsidR="005933CA" w:rsidRPr="00B52866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F3598A7" w14:textId="77777777" w:rsidR="005933CA" w:rsidRPr="00B52866" w:rsidRDefault="005933CA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62E0C2E" w14:textId="77777777" w:rsidR="005933CA" w:rsidRPr="00B52866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F962A2D" w14:textId="77777777" w:rsidR="005933CA" w:rsidRPr="00B52866" w:rsidRDefault="005933CA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EDCB9E5" w14:textId="77777777" w:rsidR="005933CA" w:rsidRPr="00B52866" w:rsidRDefault="005933CA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4D44CD9" w14:textId="77777777" w:rsidR="005933CA" w:rsidRPr="00B52866" w:rsidRDefault="005933CA" w:rsidP="000442C3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F9505B0" w14:textId="77777777" w:rsidR="005933CA" w:rsidRPr="00B52866" w:rsidRDefault="005933C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3307F725" w14:textId="77777777" w:rsidR="005933CA" w:rsidRPr="00B52866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53A127D9" w14:textId="77777777" w:rsidR="005933CA" w:rsidRPr="00B52866" w:rsidRDefault="005933C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68828EC4" w14:textId="77777777" w:rsidR="005933CA" w:rsidRPr="00B52866" w:rsidRDefault="005933CA" w:rsidP="000442C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933CA" w:rsidRPr="00B52866" w14:paraId="33A59ADC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21FEC17D" w14:textId="77777777" w:rsidR="005933CA" w:rsidRPr="00B52866" w:rsidRDefault="005933CA" w:rsidP="000442C3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B52866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455199D3" w14:textId="77777777" w:rsidR="005933CA" w:rsidRPr="00B52866" w:rsidRDefault="005933CA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686FD14" w14:textId="77777777" w:rsidR="005933CA" w:rsidRPr="00B52866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3A7E8C4" w14:textId="54CA8D12" w:rsidR="005933CA" w:rsidRPr="00B52866" w:rsidRDefault="005933CA" w:rsidP="000442C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B9994C0" w14:textId="77777777" w:rsidR="005933CA" w:rsidRPr="00B52866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DEC52A9" w14:textId="77777777" w:rsidR="005933CA" w:rsidRPr="00B52866" w:rsidRDefault="005933CA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E2BC6C1" w14:textId="77777777" w:rsidR="005933CA" w:rsidRPr="00B52866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074BE25" w14:textId="77777777" w:rsidR="005933CA" w:rsidRPr="00B52866" w:rsidRDefault="005933CA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9AF57BA" w14:textId="77777777" w:rsidR="005933CA" w:rsidRPr="00B52866" w:rsidRDefault="005933CA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6C53C96" w14:textId="57FB0A64" w:rsidR="005933CA" w:rsidRPr="00B52866" w:rsidRDefault="005933CA" w:rsidP="000442C3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7B1FAF0" w14:textId="77777777" w:rsidR="005933CA" w:rsidRPr="00B52866" w:rsidRDefault="005933C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01F4CF17" w14:textId="77777777" w:rsidR="005933CA" w:rsidRPr="00B52866" w:rsidRDefault="005933CA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27B9493F" w14:textId="77777777" w:rsidR="005933CA" w:rsidRPr="00B52866" w:rsidRDefault="005933CA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A3BCFF5" w14:textId="77777777" w:rsidR="005933CA" w:rsidRPr="00B52866" w:rsidRDefault="005933CA" w:rsidP="000442C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B72E9" w:rsidRPr="00B52866" w14:paraId="30A2DDEC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332ADE1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7A458746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863700E" w14:textId="77777777" w:rsidR="00FB72E9" w:rsidRPr="00B52866" w:rsidRDefault="00FB72E9" w:rsidP="00FB72E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9CEAB04" w14:textId="67E99966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2,038 </w:t>
            </w:r>
          </w:p>
        </w:tc>
        <w:tc>
          <w:tcPr>
            <w:tcW w:w="270" w:type="dxa"/>
          </w:tcPr>
          <w:p w14:paraId="0883A1CE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3CE31E4C" w14:textId="07AEB9B2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0E27DE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6A1C5CD1" w14:textId="55169AC2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2,038 </w:t>
            </w:r>
          </w:p>
        </w:tc>
        <w:tc>
          <w:tcPr>
            <w:tcW w:w="360" w:type="dxa"/>
          </w:tcPr>
          <w:p w14:paraId="5D21B0CA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08820AD" w14:textId="5F3BEE0D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2,778 </w:t>
            </w:r>
          </w:p>
        </w:tc>
        <w:tc>
          <w:tcPr>
            <w:tcW w:w="270" w:type="dxa"/>
          </w:tcPr>
          <w:p w14:paraId="315A913F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7A82F639" w14:textId="19283FF1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7 </w:t>
            </w:r>
          </w:p>
        </w:tc>
        <w:tc>
          <w:tcPr>
            <w:tcW w:w="252" w:type="dxa"/>
          </w:tcPr>
          <w:p w14:paraId="0D2CEED5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FD31A41" w14:textId="3829C483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2,785 </w:t>
            </w:r>
          </w:p>
        </w:tc>
      </w:tr>
      <w:tr w:rsidR="00FB72E9" w:rsidRPr="00B52866" w14:paraId="08765058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32863F3" w14:textId="083F1663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ส่วนขอ</w:t>
            </w:r>
            <w:r w:rsidRPr="00B52866">
              <w:rPr>
                <w:rFonts w:asciiTheme="majorBidi" w:hAnsiTheme="majorBidi" w:cstheme="majorBidi" w:hint="cs"/>
                <w:sz w:val="23"/>
                <w:szCs w:val="23"/>
                <w:cs/>
              </w:rPr>
              <w:t>งหนี้สินระยะยาว</w:t>
            </w: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6F8F4A79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729050E" w14:textId="77777777" w:rsidR="00FB72E9" w:rsidRPr="00B52866" w:rsidRDefault="00FB72E9" w:rsidP="00FB72E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BB3E917" w14:textId="3564A5C4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667 </w:t>
            </w:r>
          </w:p>
        </w:tc>
        <w:tc>
          <w:tcPr>
            <w:tcW w:w="270" w:type="dxa"/>
          </w:tcPr>
          <w:p w14:paraId="3001ECA0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54DF84B9" w14:textId="71381150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F39BCE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5ACE536" w14:textId="0EFD2459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667 </w:t>
            </w:r>
          </w:p>
        </w:tc>
        <w:tc>
          <w:tcPr>
            <w:tcW w:w="360" w:type="dxa"/>
          </w:tcPr>
          <w:p w14:paraId="74E20502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DE70701" w14:textId="20682E98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8,800 </w:t>
            </w:r>
          </w:p>
        </w:tc>
        <w:tc>
          <w:tcPr>
            <w:tcW w:w="270" w:type="dxa"/>
          </w:tcPr>
          <w:p w14:paraId="43046CC8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1BCE1012" w14:textId="57D042E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B4B4D18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22D9614B" w14:textId="6BA36EE8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8,800 </w:t>
            </w:r>
          </w:p>
        </w:tc>
      </w:tr>
      <w:tr w:rsidR="00FB72E9" w:rsidRPr="00B52866" w14:paraId="4D6B47F9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3DF4E821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77A219C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36865E5" w14:textId="77777777" w:rsidR="00FB72E9" w:rsidRPr="00B52866" w:rsidRDefault="00FB72E9" w:rsidP="00FB72E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719BE5B" w14:textId="77E2B60F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5,550 </w:t>
            </w:r>
          </w:p>
        </w:tc>
        <w:tc>
          <w:tcPr>
            <w:tcW w:w="270" w:type="dxa"/>
          </w:tcPr>
          <w:p w14:paraId="31A8A3CB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DA06A9B" w14:textId="4F6F6059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267733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4B7D6E4" w14:textId="7ED01CC1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5,550 </w:t>
            </w:r>
          </w:p>
        </w:tc>
        <w:tc>
          <w:tcPr>
            <w:tcW w:w="360" w:type="dxa"/>
            <w:vAlign w:val="bottom"/>
          </w:tcPr>
          <w:p w14:paraId="3BBBA9F1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9735679" w14:textId="10EC23EF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6,320 </w:t>
            </w:r>
          </w:p>
        </w:tc>
        <w:tc>
          <w:tcPr>
            <w:tcW w:w="270" w:type="dxa"/>
          </w:tcPr>
          <w:p w14:paraId="48C92437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77F3E06" w14:textId="4E2B3934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77B698A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748C822F" w14:textId="6B3E4E43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6,320 </w:t>
            </w:r>
          </w:p>
        </w:tc>
      </w:tr>
      <w:tr w:rsidR="00FB72E9" w:rsidRPr="00B52866" w14:paraId="386D3561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27B501E3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6616208D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9EBBF2D" w14:textId="77777777" w:rsidR="00FB72E9" w:rsidRPr="00B52866" w:rsidRDefault="00FB72E9" w:rsidP="00FB72E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4120826" w14:textId="504D6064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25 </w:t>
            </w:r>
          </w:p>
        </w:tc>
        <w:tc>
          <w:tcPr>
            <w:tcW w:w="270" w:type="dxa"/>
          </w:tcPr>
          <w:p w14:paraId="22CF7BBD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0CCAC4A6" w14:textId="4377C680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E6D69D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07C43BBA" w14:textId="65070519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25 </w:t>
            </w:r>
          </w:p>
        </w:tc>
        <w:tc>
          <w:tcPr>
            <w:tcW w:w="360" w:type="dxa"/>
            <w:vAlign w:val="bottom"/>
          </w:tcPr>
          <w:p w14:paraId="0E33F742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AA16AA7" w14:textId="595B7FCD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60 </w:t>
            </w:r>
          </w:p>
        </w:tc>
        <w:tc>
          <w:tcPr>
            <w:tcW w:w="270" w:type="dxa"/>
          </w:tcPr>
          <w:p w14:paraId="1D85740B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3C188B7" w14:textId="2642AEA5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2A6893B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9EB717A" w14:textId="6732BB3E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60 </w:t>
            </w:r>
          </w:p>
        </w:tc>
      </w:tr>
      <w:tr w:rsidR="00FB72E9" w:rsidRPr="00B52866" w14:paraId="740FD65F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0A59ED5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ภาษีเงินได้นิติบุคคลค้างจ่าย</w:t>
            </w:r>
          </w:p>
        </w:tc>
        <w:tc>
          <w:tcPr>
            <w:tcW w:w="270" w:type="dxa"/>
          </w:tcPr>
          <w:p w14:paraId="7CCB2DFD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9B0303C" w14:textId="77777777" w:rsidR="00FB72E9" w:rsidRPr="00B52866" w:rsidRDefault="00FB72E9" w:rsidP="00FB72E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73721E0" w14:textId="2046286B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12 </w:t>
            </w:r>
          </w:p>
        </w:tc>
        <w:tc>
          <w:tcPr>
            <w:tcW w:w="270" w:type="dxa"/>
          </w:tcPr>
          <w:p w14:paraId="391B4B11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671BA9F5" w14:textId="3E89641E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541397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53805DCC" w14:textId="37D2A52C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12 </w:t>
            </w:r>
          </w:p>
        </w:tc>
        <w:tc>
          <w:tcPr>
            <w:tcW w:w="360" w:type="dxa"/>
          </w:tcPr>
          <w:p w14:paraId="7E9B420F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5422952" w14:textId="27174D65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37E99B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5A09CFB3" w14:textId="4400EF50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571F18D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3F4C7ACD" w14:textId="72E99ECF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</w:tr>
      <w:tr w:rsidR="00FB72E9" w:rsidRPr="00B52866" w14:paraId="6FCE853A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E9FFACB" w14:textId="35815FF3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hint="cs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7A64F005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D58EB74" w14:textId="77777777" w:rsidR="00FB72E9" w:rsidRPr="00B52866" w:rsidRDefault="00FB72E9" w:rsidP="00FB72E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74D6987" w14:textId="077E67BC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189 </w:t>
            </w:r>
          </w:p>
        </w:tc>
        <w:tc>
          <w:tcPr>
            <w:tcW w:w="270" w:type="dxa"/>
          </w:tcPr>
          <w:p w14:paraId="5FD63635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37EA8B1C" w14:textId="175E4694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1   </w:t>
            </w:r>
          </w:p>
        </w:tc>
        <w:tc>
          <w:tcPr>
            <w:tcW w:w="270" w:type="dxa"/>
          </w:tcPr>
          <w:p w14:paraId="3BE794AD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3E3F9314" w14:textId="16C666D9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190 </w:t>
            </w:r>
          </w:p>
        </w:tc>
        <w:tc>
          <w:tcPr>
            <w:tcW w:w="360" w:type="dxa"/>
          </w:tcPr>
          <w:p w14:paraId="27FA4520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73AB4D1" w14:textId="54644675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439 </w:t>
            </w:r>
          </w:p>
        </w:tc>
        <w:tc>
          <w:tcPr>
            <w:tcW w:w="270" w:type="dxa"/>
          </w:tcPr>
          <w:p w14:paraId="323787C0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175F91B7" w14:textId="25EFD61D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4865DF77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73AA4BC" w14:textId="7CF5E7AE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440 </w:t>
            </w:r>
          </w:p>
        </w:tc>
      </w:tr>
      <w:tr w:rsidR="00FB72E9" w:rsidRPr="00B52866" w14:paraId="5CB6B5C7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9170FDF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รวมหนี้สินหมุนเวียน</w:t>
            </w:r>
          </w:p>
        </w:tc>
        <w:tc>
          <w:tcPr>
            <w:tcW w:w="270" w:type="dxa"/>
          </w:tcPr>
          <w:p w14:paraId="64C8B0EB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23813DF" w14:textId="77777777" w:rsidR="00FB72E9" w:rsidRPr="00B52866" w:rsidRDefault="00FB72E9" w:rsidP="00FB72E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5F0616" w14:textId="00C5F38E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8,481 </w:t>
            </w:r>
          </w:p>
        </w:tc>
        <w:tc>
          <w:tcPr>
            <w:tcW w:w="270" w:type="dxa"/>
          </w:tcPr>
          <w:p w14:paraId="24795D0D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F38B25" w14:textId="451D2D15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1   </w:t>
            </w:r>
          </w:p>
        </w:tc>
        <w:tc>
          <w:tcPr>
            <w:tcW w:w="270" w:type="dxa"/>
          </w:tcPr>
          <w:p w14:paraId="402DF8F6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B4CC22" w14:textId="0B5755B3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8,482 </w:t>
            </w:r>
          </w:p>
        </w:tc>
        <w:tc>
          <w:tcPr>
            <w:tcW w:w="360" w:type="dxa"/>
          </w:tcPr>
          <w:p w14:paraId="39081B3B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70968F9" w14:textId="307F7584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18,397 </w:t>
            </w:r>
          </w:p>
        </w:tc>
        <w:tc>
          <w:tcPr>
            <w:tcW w:w="270" w:type="dxa"/>
          </w:tcPr>
          <w:p w14:paraId="0F0CD753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7AAD4DD6" w14:textId="24CC195A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658FFDE8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0C8E29" w14:textId="44F567B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18,405 </w:t>
            </w:r>
          </w:p>
        </w:tc>
      </w:tr>
      <w:tr w:rsidR="002E7159" w:rsidRPr="00B52866" w14:paraId="5558D866" w14:textId="77777777" w:rsidTr="002E7159">
        <w:trPr>
          <w:trHeight w:val="20"/>
        </w:trPr>
        <w:tc>
          <w:tcPr>
            <w:tcW w:w="4320" w:type="dxa"/>
            <w:shd w:val="clear" w:color="auto" w:fill="auto"/>
          </w:tcPr>
          <w:p w14:paraId="4027A975" w14:textId="77777777" w:rsidR="002E7159" w:rsidRPr="00B52866" w:rsidRDefault="002E715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4C9CC65E" w14:textId="77777777" w:rsidR="002E7159" w:rsidRPr="00B52866" w:rsidRDefault="002E715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572EE53" w14:textId="77777777" w:rsidR="002E7159" w:rsidRPr="00B52866" w:rsidRDefault="002E7159" w:rsidP="00FB72E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2DA864" w14:textId="77777777" w:rsidR="002E7159" w:rsidRPr="00B52866" w:rsidRDefault="002E715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</w:tcPr>
          <w:p w14:paraId="13A1CDB0" w14:textId="77777777" w:rsidR="002E7159" w:rsidRPr="00B52866" w:rsidRDefault="002E715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5C85BF" w14:textId="77777777" w:rsidR="002E7159" w:rsidRPr="00B52866" w:rsidRDefault="002E715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</w:tcPr>
          <w:p w14:paraId="1583BBB1" w14:textId="77777777" w:rsidR="002E7159" w:rsidRPr="00B52866" w:rsidRDefault="002E715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C43DD4" w14:textId="77777777" w:rsidR="002E7159" w:rsidRPr="00B52866" w:rsidRDefault="002E715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360" w:type="dxa"/>
          </w:tcPr>
          <w:p w14:paraId="7884E79F" w14:textId="77777777" w:rsidR="002E7159" w:rsidRPr="00B52866" w:rsidRDefault="002E715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B6B779" w14:textId="77777777" w:rsidR="002E7159" w:rsidRPr="00B52866" w:rsidRDefault="002E715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</w:tcPr>
          <w:p w14:paraId="05A9686A" w14:textId="77777777" w:rsidR="002E7159" w:rsidRPr="00B52866" w:rsidRDefault="002E715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F175A9C" w14:textId="77777777" w:rsidR="002E7159" w:rsidRPr="00B52866" w:rsidRDefault="002E715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52" w:type="dxa"/>
          </w:tcPr>
          <w:p w14:paraId="4DFC040A" w14:textId="77777777" w:rsidR="002E7159" w:rsidRPr="00B52866" w:rsidRDefault="002E715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5833C6A7" w14:textId="77777777" w:rsidR="002E7159" w:rsidRPr="00B52866" w:rsidRDefault="002E715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</w:tr>
      <w:tr w:rsidR="00FB72E9" w:rsidRPr="00B52866" w14:paraId="33A304BE" w14:textId="77777777" w:rsidTr="00AF53B7">
        <w:trPr>
          <w:trHeight w:val="63"/>
        </w:trPr>
        <w:tc>
          <w:tcPr>
            <w:tcW w:w="4320" w:type="dxa"/>
            <w:shd w:val="clear" w:color="auto" w:fill="auto"/>
          </w:tcPr>
          <w:p w14:paraId="686868EF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088E8A45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F5B2CB1" w14:textId="77777777" w:rsidR="00FB72E9" w:rsidRPr="00B52866" w:rsidRDefault="00FB72E9" w:rsidP="00FB72E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7CE61E9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38EF8CA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EEB52B9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4D147EB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BC0CB80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6E4BD220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DC913A7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03DB96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6D0BF550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7ECEE682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626E1185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</w:tr>
      <w:tr w:rsidR="00FB72E9" w:rsidRPr="00B52866" w14:paraId="47607F78" w14:textId="77777777" w:rsidTr="00AF53B7">
        <w:trPr>
          <w:trHeight w:val="189"/>
        </w:trPr>
        <w:tc>
          <w:tcPr>
            <w:tcW w:w="4320" w:type="dxa"/>
            <w:shd w:val="clear" w:color="auto" w:fill="auto"/>
          </w:tcPr>
          <w:p w14:paraId="0FF9B64E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9D39A89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5DC6F8F" w14:textId="77777777" w:rsidR="00FB72E9" w:rsidRPr="00B52866" w:rsidRDefault="00FB72E9" w:rsidP="00FB72E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4B0891B" w14:textId="15989F0A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55,890 </w:t>
            </w:r>
          </w:p>
        </w:tc>
        <w:tc>
          <w:tcPr>
            <w:tcW w:w="270" w:type="dxa"/>
          </w:tcPr>
          <w:p w14:paraId="7388A793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5C919947" w14:textId="1B1A0805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224 </w:t>
            </w:r>
          </w:p>
        </w:tc>
        <w:tc>
          <w:tcPr>
            <w:tcW w:w="270" w:type="dxa"/>
          </w:tcPr>
          <w:p w14:paraId="58B221C4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44C64866" w14:textId="50B262EF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56,114 </w:t>
            </w:r>
          </w:p>
        </w:tc>
        <w:tc>
          <w:tcPr>
            <w:tcW w:w="360" w:type="dxa"/>
          </w:tcPr>
          <w:p w14:paraId="05D455FD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DF371B9" w14:textId="668A50BA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51,212 </w:t>
            </w:r>
          </w:p>
        </w:tc>
        <w:tc>
          <w:tcPr>
            <w:tcW w:w="270" w:type="dxa"/>
          </w:tcPr>
          <w:p w14:paraId="3F5EA37E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CB2F815" w14:textId="6347CA9B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225 </w:t>
            </w:r>
          </w:p>
        </w:tc>
        <w:tc>
          <w:tcPr>
            <w:tcW w:w="252" w:type="dxa"/>
          </w:tcPr>
          <w:p w14:paraId="68E41944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1AA252A" w14:textId="543490BF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51,437</w:t>
            </w:r>
          </w:p>
        </w:tc>
      </w:tr>
      <w:tr w:rsidR="00FB72E9" w:rsidRPr="00B52866" w14:paraId="4A7E4C65" w14:textId="77777777" w:rsidTr="00AF53B7">
        <w:trPr>
          <w:trHeight w:val="234"/>
        </w:trPr>
        <w:tc>
          <w:tcPr>
            <w:tcW w:w="4320" w:type="dxa"/>
            <w:shd w:val="clear" w:color="auto" w:fill="auto"/>
          </w:tcPr>
          <w:p w14:paraId="5C06F5CF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210F087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EE814DB" w14:textId="77777777" w:rsidR="00FB72E9" w:rsidRPr="00B52866" w:rsidRDefault="00FB72E9" w:rsidP="00FB72E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874D6AD" w14:textId="7FA1D390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4,381 </w:t>
            </w:r>
          </w:p>
        </w:tc>
        <w:tc>
          <w:tcPr>
            <w:tcW w:w="270" w:type="dxa"/>
          </w:tcPr>
          <w:p w14:paraId="555C5867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52B8520A" w14:textId="7E3E35E4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3035AF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48882B34" w14:textId="33A67253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4,381 </w:t>
            </w:r>
          </w:p>
        </w:tc>
        <w:tc>
          <w:tcPr>
            <w:tcW w:w="360" w:type="dxa"/>
            <w:vAlign w:val="bottom"/>
          </w:tcPr>
          <w:p w14:paraId="2AEE3F4F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0FF963D" w14:textId="137CB5CB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4,433 </w:t>
            </w:r>
          </w:p>
        </w:tc>
        <w:tc>
          <w:tcPr>
            <w:tcW w:w="270" w:type="dxa"/>
          </w:tcPr>
          <w:p w14:paraId="38336226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6492A4B" w14:textId="3256E5D8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FE83498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A3691A5" w14:textId="4ABC52AE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4,433 </w:t>
            </w:r>
          </w:p>
        </w:tc>
      </w:tr>
      <w:tr w:rsidR="00FB72E9" w:rsidRPr="00B52866" w14:paraId="197DA0F7" w14:textId="77777777" w:rsidTr="00AF53B7">
        <w:trPr>
          <w:trHeight w:val="234"/>
        </w:trPr>
        <w:tc>
          <w:tcPr>
            <w:tcW w:w="4320" w:type="dxa"/>
            <w:shd w:val="clear" w:color="auto" w:fill="auto"/>
          </w:tcPr>
          <w:p w14:paraId="6A459648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0AA32EF6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14D4EF0" w14:textId="77777777" w:rsidR="00FB72E9" w:rsidRPr="00B52866" w:rsidRDefault="00FB72E9" w:rsidP="00FB72E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DDA102C" w14:textId="35BCB46E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492 </w:t>
            </w:r>
          </w:p>
        </w:tc>
        <w:tc>
          <w:tcPr>
            <w:tcW w:w="270" w:type="dxa"/>
          </w:tcPr>
          <w:p w14:paraId="31AB50A9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144233CC" w14:textId="2362A3EC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C9C8C3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3A27CEC3" w14:textId="1A3764E9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492 </w:t>
            </w:r>
          </w:p>
        </w:tc>
        <w:tc>
          <w:tcPr>
            <w:tcW w:w="360" w:type="dxa"/>
            <w:vAlign w:val="bottom"/>
          </w:tcPr>
          <w:p w14:paraId="2433D43A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3617030" w14:textId="5A26FFC2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479 </w:t>
            </w:r>
          </w:p>
        </w:tc>
        <w:tc>
          <w:tcPr>
            <w:tcW w:w="270" w:type="dxa"/>
          </w:tcPr>
          <w:p w14:paraId="7C19C756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04012FA6" w14:textId="252E8966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C8D9B18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F83AC81" w14:textId="0559D251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479 </w:t>
            </w:r>
          </w:p>
        </w:tc>
      </w:tr>
      <w:tr w:rsidR="00FB72E9" w:rsidRPr="00B52866" w14:paraId="22CB663F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0394DDE1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เงินมัดจำรับจากผู้เช่า</w:t>
            </w:r>
          </w:p>
        </w:tc>
        <w:tc>
          <w:tcPr>
            <w:tcW w:w="270" w:type="dxa"/>
          </w:tcPr>
          <w:p w14:paraId="0110B26B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89976C1" w14:textId="77777777" w:rsidR="00FB72E9" w:rsidRPr="00B52866" w:rsidRDefault="00FB72E9" w:rsidP="00FB72E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26DB9AF" w14:textId="61E6331B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711 </w:t>
            </w:r>
          </w:p>
        </w:tc>
        <w:tc>
          <w:tcPr>
            <w:tcW w:w="270" w:type="dxa"/>
          </w:tcPr>
          <w:p w14:paraId="36793F6C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6482EBB2" w14:textId="5743902A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990739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42B6DD57" w14:textId="55FE70AD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711 </w:t>
            </w:r>
          </w:p>
        </w:tc>
        <w:tc>
          <w:tcPr>
            <w:tcW w:w="360" w:type="dxa"/>
          </w:tcPr>
          <w:p w14:paraId="7C561EF4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EEE7A5E" w14:textId="1D357963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423 </w:t>
            </w:r>
          </w:p>
        </w:tc>
        <w:tc>
          <w:tcPr>
            <w:tcW w:w="270" w:type="dxa"/>
          </w:tcPr>
          <w:p w14:paraId="6DD92836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3EE88512" w14:textId="277E8AF5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945DB47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7FA2789" w14:textId="3CA59120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423 </w:t>
            </w:r>
          </w:p>
        </w:tc>
      </w:tr>
      <w:tr w:rsidR="00FB72E9" w:rsidRPr="00B52866" w14:paraId="66994FA2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01E508E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6055756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5F472E8" w14:textId="77777777" w:rsidR="00FB72E9" w:rsidRPr="00B52866" w:rsidRDefault="00FB72E9" w:rsidP="00FB72E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DE90101" w14:textId="36BD545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8,349 </w:t>
            </w:r>
          </w:p>
        </w:tc>
        <w:tc>
          <w:tcPr>
            <w:tcW w:w="270" w:type="dxa"/>
          </w:tcPr>
          <w:p w14:paraId="5ED84B38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ACA849A" w14:textId="18594DAC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46 </w:t>
            </w:r>
          </w:p>
        </w:tc>
        <w:tc>
          <w:tcPr>
            <w:tcW w:w="270" w:type="dxa"/>
          </w:tcPr>
          <w:p w14:paraId="364DD8F2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63887CF3" w14:textId="35057E93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8,395 </w:t>
            </w:r>
          </w:p>
        </w:tc>
        <w:tc>
          <w:tcPr>
            <w:tcW w:w="360" w:type="dxa"/>
          </w:tcPr>
          <w:p w14:paraId="062E6999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D95B49A" w14:textId="2ED5A4FF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9,527 </w:t>
            </w:r>
          </w:p>
        </w:tc>
        <w:tc>
          <w:tcPr>
            <w:tcW w:w="270" w:type="dxa"/>
          </w:tcPr>
          <w:p w14:paraId="333E3D41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75C0C120" w14:textId="55278B13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46 </w:t>
            </w:r>
          </w:p>
        </w:tc>
        <w:tc>
          <w:tcPr>
            <w:tcW w:w="252" w:type="dxa"/>
          </w:tcPr>
          <w:p w14:paraId="7EBDD2A5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347050B" w14:textId="690F39D5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9,573 </w:t>
            </w:r>
          </w:p>
        </w:tc>
      </w:tr>
      <w:tr w:rsidR="00FB72E9" w:rsidRPr="00B52866" w14:paraId="71CB3739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83ED218" w14:textId="00CA9BB1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hint="cs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3D0E9FA3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50EFD8A" w14:textId="77777777" w:rsidR="00FB72E9" w:rsidRPr="00B52866" w:rsidRDefault="00FB72E9" w:rsidP="00FB72E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B21825B" w14:textId="082A89BB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92B434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A17EBE2" w14:textId="62F28D3E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C11165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73C536CA" w14:textId="0E217A3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FD3E12F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E72C761" w14:textId="355A38AB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34 </w:t>
            </w:r>
          </w:p>
        </w:tc>
        <w:tc>
          <w:tcPr>
            <w:tcW w:w="270" w:type="dxa"/>
          </w:tcPr>
          <w:p w14:paraId="04579F18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307F20CE" w14:textId="613CC3CC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81A4472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42C09970" w14:textId="7330547B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34 </w:t>
            </w:r>
          </w:p>
        </w:tc>
      </w:tr>
      <w:tr w:rsidR="00FB72E9" w:rsidRPr="00B52866" w14:paraId="73529A65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2290F57C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2E2664A6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1EFFC8A" w14:textId="77777777" w:rsidR="00FB72E9" w:rsidRPr="00B52866" w:rsidRDefault="00FB72E9" w:rsidP="00FB72E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B7F181" w14:textId="2025D7B0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213 </w:t>
            </w:r>
          </w:p>
        </w:tc>
        <w:tc>
          <w:tcPr>
            <w:tcW w:w="270" w:type="dxa"/>
          </w:tcPr>
          <w:p w14:paraId="31B8C49F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5BCAAD" w14:textId="66D04F14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47B0A32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42CE3F" w14:textId="6076B1CB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214 </w:t>
            </w:r>
          </w:p>
        </w:tc>
        <w:tc>
          <w:tcPr>
            <w:tcW w:w="360" w:type="dxa"/>
          </w:tcPr>
          <w:p w14:paraId="50EF1590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1B0482" w14:textId="448F986E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456 </w:t>
            </w:r>
          </w:p>
        </w:tc>
        <w:tc>
          <w:tcPr>
            <w:tcW w:w="270" w:type="dxa"/>
          </w:tcPr>
          <w:p w14:paraId="4A88EF34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24D8106" w14:textId="53D78C13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25B8291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3BACE825" w14:textId="0F25A61F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456 </w:t>
            </w:r>
          </w:p>
        </w:tc>
      </w:tr>
      <w:tr w:rsidR="00FB72E9" w:rsidRPr="00B52866" w14:paraId="0621472C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2FA156B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รวมหนี้สินไม่หมุนเวียน</w:t>
            </w:r>
          </w:p>
        </w:tc>
        <w:tc>
          <w:tcPr>
            <w:tcW w:w="270" w:type="dxa"/>
          </w:tcPr>
          <w:p w14:paraId="0F14861C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169AAA7" w14:textId="77777777" w:rsidR="00FB72E9" w:rsidRPr="00B52866" w:rsidRDefault="00FB72E9" w:rsidP="00FB72E9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C49145" w14:textId="3262B859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70,036 </w:t>
            </w:r>
          </w:p>
        </w:tc>
        <w:tc>
          <w:tcPr>
            <w:tcW w:w="270" w:type="dxa"/>
          </w:tcPr>
          <w:p w14:paraId="290604A5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ECFC17" w14:textId="1046F3F2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271 </w:t>
            </w:r>
          </w:p>
        </w:tc>
        <w:tc>
          <w:tcPr>
            <w:tcW w:w="270" w:type="dxa"/>
          </w:tcPr>
          <w:p w14:paraId="2C8FE981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FDC9F7" w14:textId="0D093494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70,307 </w:t>
            </w:r>
          </w:p>
        </w:tc>
        <w:tc>
          <w:tcPr>
            <w:tcW w:w="360" w:type="dxa"/>
          </w:tcPr>
          <w:p w14:paraId="4E39C2E0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F5E36B" w14:textId="3532C4F1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66,564 </w:t>
            </w:r>
          </w:p>
        </w:tc>
        <w:tc>
          <w:tcPr>
            <w:tcW w:w="270" w:type="dxa"/>
          </w:tcPr>
          <w:p w14:paraId="2C2243C2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398E32AF" w14:textId="77BA2DB6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271 </w:t>
            </w:r>
          </w:p>
        </w:tc>
        <w:tc>
          <w:tcPr>
            <w:tcW w:w="252" w:type="dxa"/>
          </w:tcPr>
          <w:p w14:paraId="1F3B28CF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9960BF" w14:textId="3C7888FE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66,835 </w:t>
            </w:r>
          </w:p>
        </w:tc>
      </w:tr>
      <w:tr w:rsidR="00FB72E9" w:rsidRPr="00B52866" w14:paraId="74E00394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5B416E9" w14:textId="77777777" w:rsidR="00FB72E9" w:rsidRPr="00B52866" w:rsidRDefault="00FB72E9" w:rsidP="00FB72E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</w:t>
            </w:r>
          </w:p>
        </w:tc>
        <w:tc>
          <w:tcPr>
            <w:tcW w:w="270" w:type="dxa"/>
          </w:tcPr>
          <w:p w14:paraId="28DFBDC4" w14:textId="77777777" w:rsidR="00FB72E9" w:rsidRPr="00B52866" w:rsidRDefault="00FB72E9" w:rsidP="00FB72E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A7FC8DE" w14:textId="77777777" w:rsidR="00FB72E9" w:rsidRPr="00B52866" w:rsidRDefault="00FB72E9" w:rsidP="00FB72E9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49BD20" w14:textId="772C4512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78,517 </w:t>
            </w:r>
          </w:p>
        </w:tc>
        <w:tc>
          <w:tcPr>
            <w:tcW w:w="270" w:type="dxa"/>
          </w:tcPr>
          <w:p w14:paraId="3EE92B40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2CF9B1" w14:textId="7862CAB5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272</w:t>
            </w:r>
          </w:p>
        </w:tc>
        <w:tc>
          <w:tcPr>
            <w:tcW w:w="270" w:type="dxa"/>
          </w:tcPr>
          <w:p w14:paraId="6273B1B2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74F4ED" w14:textId="010775AC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78,789</w:t>
            </w:r>
          </w:p>
        </w:tc>
        <w:tc>
          <w:tcPr>
            <w:tcW w:w="360" w:type="dxa"/>
          </w:tcPr>
          <w:p w14:paraId="20E4D3DC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A05566" w14:textId="1639FAF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84,961 </w:t>
            </w:r>
          </w:p>
        </w:tc>
        <w:tc>
          <w:tcPr>
            <w:tcW w:w="270" w:type="dxa"/>
          </w:tcPr>
          <w:p w14:paraId="72F8DF8D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0A51896" w14:textId="495D810A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279 </w:t>
            </w:r>
          </w:p>
        </w:tc>
        <w:tc>
          <w:tcPr>
            <w:tcW w:w="252" w:type="dxa"/>
          </w:tcPr>
          <w:p w14:paraId="68AD0FC7" w14:textId="7777777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243249A" w14:textId="232C4187" w:rsidR="00FB72E9" w:rsidRPr="00B52866" w:rsidRDefault="00FB72E9" w:rsidP="00FB72E9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85,240 </w:t>
            </w:r>
          </w:p>
        </w:tc>
      </w:tr>
      <w:tr w:rsidR="00DC6EF3" w:rsidRPr="00B52866" w14:paraId="605BD955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0F64A96" w14:textId="77777777" w:rsidR="00DC6EF3" w:rsidRPr="00B52866" w:rsidRDefault="00DC6EF3" w:rsidP="000442C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13984638" w14:textId="77777777" w:rsidR="00DC6EF3" w:rsidRPr="00B52866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3CA9122" w14:textId="77777777" w:rsidR="00DC6EF3" w:rsidRPr="00B52866" w:rsidRDefault="00DC6EF3" w:rsidP="000442C3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D2EA76F" w14:textId="77777777" w:rsidR="00DC6EF3" w:rsidRPr="00B52866" w:rsidRDefault="00DC6EF3" w:rsidP="000442C3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1DA1E40" w14:textId="77777777" w:rsidR="00DC6EF3" w:rsidRPr="00B52866" w:rsidRDefault="00DC6EF3" w:rsidP="000442C3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C73752" w14:textId="77777777" w:rsidR="00DC6EF3" w:rsidRPr="00B52866" w:rsidRDefault="00DC6EF3" w:rsidP="000442C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0A215DD" w14:textId="77777777" w:rsidR="00DC6EF3" w:rsidRPr="00B52866" w:rsidRDefault="00DC6EF3" w:rsidP="000442C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2D874B" w14:textId="77777777" w:rsidR="00DC6EF3" w:rsidRPr="00B52866" w:rsidRDefault="00DC6EF3" w:rsidP="000442C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5EAC1113" w14:textId="77777777" w:rsidR="00DC6EF3" w:rsidRPr="00B52866" w:rsidRDefault="00DC6EF3" w:rsidP="000442C3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A17F506" w14:textId="77777777" w:rsidR="00DC6EF3" w:rsidRPr="00B52866" w:rsidRDefault="00DC6EF3" w:rsidP="000442C3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41FA8F7" w14:textId="77777777" w:rsidR="00DC6EF3" w:rsidRPr="00B52866" w:rsidRDefault="00DC6EF3" w:rsidP="000442C3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5DA1F800" w14:textId="77777777" w:rsidR="00DC6EF3" w:rsidRPr="00B52866" w:rsidRDefault="00DC6EF3" w:rsidP="000442C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29B403E6" w14:textId="77777777" w:rsidR="00DC6EF3" w:rsidRPr="00B52866" w:rsidRDefault="00DC6EF3" w:rsidP="000442C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7A06579B" w14:textId="77777777" w:rsidR="00DC6EF3" w:rsidRPr="00B52866" w:rsidRDefault="00DC6EF3" w:rsidP="000442C3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DC6EF3" w:rsidRPr="00B52866" w14:paraId="2EC49FAE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6FB493E6" w14:textId="77777777" w:rsidR="00DC6EF3" w:rsidRPr="00B52866" w:rsidRDefault="00DC6EF3" w:rsidP="000442C3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lastRenderedPageBreak/>
              <w:t>ส่วนของผู้ถือหุ้น</w:t>
            </w:r>
          </w:p>
        </w:tc>
        <w:tc>
          <w:tcPr>
            <w:tcW w:w="270" w:type="dxa"/>
          </w:tcPr>
          <w:p w14:paraId="7D9AD8D6" w14:textId="77777777" w:rsidR="00DC6EF3" w:rsidRPr="00B52866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87D745E" w14:textId="77777777" w:rsidR="00DC6EF3" w:rsidRPr="00B52866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FE5FFE8" w14:textId="77777777" w:rsidR="00DC6EF3" w:rsidRPr="00B52866" w:rsidRDefault="00DC6EF3" w:rsidP="000442C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597453D" w14:textId="77777777" w:rsidR="00DC6EF3" w:rsidRPr="00B52866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47482CD2" w14:textId="77777777" w:rsidR="00DC6EF3" w:rsidRPr="00B52866" w:rsidRDefault="00DC6EF3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6EC5147" w14:textId="77777777" w:rsidR="00DC6EF3" w:rsidRPr="00B52866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2F6D43B" w14:textId="77777777" w:rsidR="00DC6EF3" w:rsidRPr="00B52866" w:rsidRDefault="00DC6EF3" w:rsidP="000442C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7238A130" w14:textId="77777777" w:rsidR="00DC6EF3" w:rsidRPr="00B52866" w:rsidRDefault="00DC6EF3" w:rsidP="000442C3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18CB2C4" w14:textId="77777777" w:rsidR="00DC6EF3" w:rsidRPr="00B52866" w:rsidRDefault="00DC6EF3" w:rsidP="000442C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DB2B44A" w14:textId="77777777" w:rsidR="00DC6EF3" w:rsidRPr="00B52866" w:rsidRDefault="00DC6EF3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1BBB3F5F" w14:textId="77777777" w:rsidR="00DC6EF3" w:rsidRPr="00B52866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797ADF3C" w14:textId="77777777" w:rsidR="00DC6EF3" w:rsidRPr="00B52866" w:rsidRDefault="00DC6EF3" w:rsidP="000442C3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9D3006F" w14:textId="77777777" w:rsidR="00DC6EF3" w:rsidRPr="00B52866" w:rsidRDefault="00DC6EF3" w:rsidP="000442C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C6EF3" w:rsidRPr="00B52866" w14:paraId="5D8FA65A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82EABB4" w14:textId="77777777" w:rsidR="00DC6EF3" w:rsidRPr="00B52866" w:rsidRDefault="00DC6EF3" w:rsidP="000442C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ทุนเรือนหุ้น</w:t>
            </w:r>
          </w:p>
        </w:tc>
        <w:tc>
          <w:tcPr>
            <w:tcW w:w="270" w:type="dxa"/>
          </w:tcPr>
          <w:p w14:paraId="417DFBE5" w14:textId="77777777" w:rsidR="00DC6EF3" w:rsidRPr="00B52866" w:rsidRDefault="00DC6EF3" w:rsidP="000442C3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935626D" w14:textId="77777777" w:rsidR="00DC6EF3" w:rsidRPr="00B52866" w:rsidRDefault="00DC6EF3" w:rsidP="000442C3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00DA818" w14:textId="77777777" w:rsidR="00DC6EF3" w:rsidRPr="00B52866" w:rsidRDefault="00DC6EF3" w:rsidP="000442C3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6F678EA" w14:textId="77777777" w:rsidR="00DC6EF3" w:rsidRPr="00B52866" w:rsidRDefault="00DC6EF3" w:rsidP="000442C3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8895478" w14:textId="77777777" w:rsidR="00DC6EF3" w:rsidRPr="00B52866" w:rsidRDefault="00DC6EF3" w:rsidP="000442C3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77A408F" w14:textId="77777777" w:rsidR="00DC6EF3" w:rsidRPr="00B52866" w:rsidRDefault="00DC6EF3" w:rsidP="000442C3">
            <w:pPr>
              <w:tabs>
                <w:tab w:val="decimal" w:pos="648"/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80B73EF" w14:textId="77777777" w:rsidR="00DC6EF3" w:rsidRPr="00B52866" w:rsidRDefault="00DC6EF3" w:rsidP="000442C3">
            <w:pPr>
              <w:tabs>
                <w:tab w:val="decimal" w:pos="880"/>
              </w:tabs>
              <w:ind w:right="-1350" w:firstLine="70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7A6B6453" w14:textId="77777777" w:rsidR="00DC6EF3" w:rsidRPr="00B52866" w:rsidRDefault="00DC6EF3" w:rsidP="000442C3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4F4AF74" w14:textId="77777777" w:rsidR="00DC6EF3" w:rsidRPr="00B52866" w:rsidRDefault="00DC6EF3" w:rsidP="0004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9FBACD0" w14:textId="77777777" w:rsidR="00DC6EF3" w:rsidRPr="00B52866" w:rsidRDefault="00DC6EF3" w:rsidP="0004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07217FD5" w14:textId="77777777" w:rsidR="00DC6EF3" w:rsidRPr="00B52866" w:rsidRDefault="00DC6EF3" w:rsidP="0004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2B31C0CF" w14:textId="77777777" w:rsidR="00DC6EF3" w:rsidRPr="00B52866" w:rsidRDefault="00DC6EF3" w:rsidP="0004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2EBE820B" w14:textId="77777777" w:rsidR="00DC6EF3" w:rsidRPr="00B52866" w:rsidRDefault="00DC6EF3" w:rsidP="00044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B5D22" w:rsidRPr="00B52866" w14:paraId="1EEE3520" w14:textId="77777777" w:rsidTr="00AF53B7">
        <w:trPr>
          <w:trHeight w:val="324"/>
        </w:trPr>
        <w:tc>
          <w:tcPr>
            <w:tcW w:w="4320" w:type="dxa"/>
            <w:shd w:val="clear" w:color="auto" w:fill="auto"/>
          </w:tcPr>
          <w:p w14:paraId="6AEDBA09" w14:textId="77777777" w:rsidR="00EB5D22" w:rsidRPr="00B52866" w:rsidRDefault="00EB5D22" w:rsidP="00EB5D22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ทุนจดทะเบียน</w:t>
            </w:r>
          </w:p>
        </w:tc>
        <w:tc>
          <w:tcPr>
            <w:tcW w:w="270" w:type="dxa"/>
          </w:tcPr>
          <w:p w14:paraId="3D06E853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D0B9823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0D84457" w14:textId="4B26930F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32,150 </w:t>
            </w:r>
          </w:p>
        </w:tc>
        <w:tc>
          <w:tcPr>
            <w:tcW w:w="270" w:type="dxa"/>
          </w:tcPr>
          <w:p w14:paraId="13C29E57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C413630" w14:textId="21E484DC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C8AD52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19AE137C" w14:textId="56C9C0AA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32,150 </w:t>
            </w:r>
          </w:p>
        </w:tc>
        <w:tc>
          <w:tcPr>
            <w:tcW w:w="360" w:type="dxa"/>
            <w:vAlign w:val="bottom"/>
          </w:tcPr>
          <w:p w14:paraId="462E36B7" w14:textId="77777777" w:rsidR="00EB5D22" w:rsidRPr="00B52866" w:rsidRDefault="00EB5D22" w:rsidP="00EB5D22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5F5ECEF" w14:textId="14F1244F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32,150 </w:t>
            </w:r>
          </w:p>
        </w:tc>
        <w:tc>
          <w:tcPr>
            <w:tcW w:w="270" w:type="dxa"/>
          </w:tcPr>
          <w:p w14:paraId="768F8096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7A44ECC1" w14:textId="020AA96B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13BA877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28BABCEA" w14:textId="6E12229E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32,150 </w:t>
            </w:r>
          </w:p>
        </w:tc>
      </w:tr>
      <w:tr w:rsidR="00EB5D22" w:rsidRPr="00B52866" w14:paraId="3E9FF699" w14:textId="77777777" w:rsidTr="00AF53B7">
        <w:trPr>
          <w:trHeight w:val="324"/>
        </w:trPr>
        <w:tc>
          <w:tcPr>
            <w:tcW w:w="4320" w:type="dxa"/>
            <w:shd w:val="clear" w:color="auto" w:fill="auto"/>
          </w:tcPr>
          <w:p w14:paraId="3378D77B" w14:textId="77777777" w:rsidR="00EB5D22" w:rsidRPr="00B52866" w:rsidRDefault="00EB5D22" w:rsidP="00EB5D22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ทุนที่ออกและชำระแล้ว</w:t>
            </w:r>
          </w:p>
        </w:tc>
        <w:tc>
          <w:tcPr>
            <w:tcW w:w="270" w:type="dxa"/>
          </w:tcPr>
          <w:p w14:paraId="3DEF4EC5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0ADA12D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00D0B5F" w14:textId="48C702CF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32,001 </w:t>
            </w:r>
          </w:p>
        </w:tc>
        <w:tc>
          <w:tcPr>
            <w:tcW w:w="270" w:type="dxa"/>
          </w:tcPr>
          <w:p w14:paraId="4F7A150D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866FE3" w14:textId="15C38FE6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7F1AF9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83AB58D" w14:textId="0A743616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32,001 </w:t>
            </w:r>
          </w:p>
        </w:tc>
        <w:tc>
          <w:tcPr>
            <w:tcW w:w="360" w:type="dxa"/>
            <w:vAlign w:val="bottom"/>
          </w:tcPr>
          <w:p w14:paraId="4F5395B3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A2C5B3" w14:textId="274BA111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32,002 </w:t>
            </w:r>
          </w:p>
        </w:tc>
        <w:tc>
          <w:tcPr>
            <w:tcW w:w="270" w:type="dxa"/>
          </w:tcPr>
          <w:p w14:paraId="03873D6C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764C0018" w14:textId="1B6ED00F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CAC8AD5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6256FFCB" w14:textId="0530A2D9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32,002 </w:t>
            </w:r>
          </w:p>
        </w:tc>
      </w:tr>
      <w:tr w:rsidR="00EB5D22" w:rsidRPr="00B52866" w14:paraId="2FE50EA7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9C41BFC" w14:textId="77777777" w:rsidR="00EB5D22" w:rsidRPr="00B52866" w:rsidRDefault="00EB5D22" w:rsidP="00EB5D22">
            <w:pPr>
              <w:spacing w:line="240" w:lineRule="auto"/>
              <w:ind w:left="10"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ส่วนเกินมูลค่าหุ้น</w:t>
            </w:r>
          </w:p>
        </w:tc>
        <w:tc>
          <w:tcPr>
            <w:tcW w:w="270" w:type="dxa"/>
          </w:tcPr>
          <w:p w14:paraId="13724234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1628C73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CB2DD29" w14:textId="35E418AD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39,329 </w:t>
            </w:r>
          </w:p>
        </w:tc>
        <w:tc>
          <w:tcPr>
            <w:tcW w:w="270" w:type="dxa"/>
          </w:tcPr>
          <w:p w14:paraId="54DB4F60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7C80FBC6" w14:textId="0A938762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47DC54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0EDC7708" w14:textId="58BD689B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39,329 </w:t>
            </w:r>
          </w:p>
        </w:tc>
        <w:tc>
          <w:tcPr>
            <w:tcW w:w="360" w:type="dxa"/>
            <w:vAlign w:val="bottom"/>
          </w:tcPr>
          <w:p w14:paraId="3ACF32C4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9DB6045" w14:textId="7562F060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39,335  </w:t>
            </w:r>
          </w:p>
        </w:tc>
        <w:tc>
          <w:tcPr>
            <w:tcW w:w="270" w:type="dxa"/>
          </w:tcPr>
          <w:p w14:paraId="30091374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73C218E" w14:textId="6FAC8C8E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8E02B51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AEA7707" w14:textId="49992330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39,335  </w:t>
            </w:r>
          </w:p>
        </w:tc>
      </w:tr>
      <w:tr w:rsidR="00EB5D22" w:rsidRPr="00B52866" w14:paraId="02411880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016FDE9C" w14:textId="77777777" w:rsidR="00EB5D22" w:rsidRPr="00B52866" w:rsidRDefault="00EB5D22" w:rsidP="00EB5D22">
            <w:pPr>
              <w:spacing w:line="240" w:lineRule="auto"/>
              <w:ind w:left="144" w:right="-108" w:hanging="223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</w:rPr>
              <w:t xml:space="preserve">   </w:t>
            </w: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กำไรสะสม</w:t>
            </w:r>
          </w:p>
        </w:tc>
        <w:tc>
          <w:tcPr>
            <w:tcW w:w="270" w:type="dxa"/>
          </w:tcPr>
          <w:p w14:paraId="3BBBB427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AFB1FD3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F00B6EB" w14:textId="75435673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764A55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A0E8D8D" w14:textId="240880D6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</w:tcPr>
          <w:p w14:paraId="0B591891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74102AF2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2B4C6F91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E60C5A6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8B3F14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65FFD0EF" w14:textId="07C8238D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52" w:type="dxa"/>
          </w:tcPr>
          <w:p w14:paraId="21FF4588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91B2AAD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</w:tr>
      <w:tr w:rsidR="00EB5D22" w:rsidRPr="00B52866" w14:paraId="640A6B12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6559E53" w14:textId="77777777" w:rsidR="00EB5D22" w:rsidRPr="00B52866" w:rsidRDefault="00EB5D22" w:rsidP="00EB5D22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จัดสรรเป็นทุนสำรองตามกฎหมาย</w:t>
            </w:r>
          </w:p>
        </w:tc>
        <w:tc>
          <w:tcPr>
            <w:tcW w:w="270" w:type="dxa"/>
          </w:tcPr>
          <w:p w14:paraId="6DA795FE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13218D3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9EF31B2" w14:textId="12E7CF2B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95 </w:t>
            </w:r>
          </w:p>
        </w:tc>
        <w:tc>
          <w:tcPr>
            <w:tcW w:w="270" w:type="dxa"/>
          </w:tcPr>
          <w:p w14:paraId="38522160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41D7440E" w14:textId="6203593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5AA14D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01EB0D79" w14:textId="3582A6D1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95 </w:t>
            </w:r>
          </w:p>
        </w:tc>
        <w:tc>
          <w:tcPr>
            <w:tcW w:w="360" w:type="dxa"/>
            <w:vAlign w:val="bottom"/>
          </w:tcPr>
          <w:p w14:paraId="3170903B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5A06E5" w14:textId="704661DC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181 </w:t>
            </w:r>
          </w:p>
        </w:tc>
        <w:tc>
          <w:tcPr>
            <w:tcW w:w="270" w:type="dxa"/>
          </w:tcPr>
          <w:p w14:paraId="06C75969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28BDB8EF" w14:textId="57252F21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16C6D9D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7B5C9C6" w14:textId="488DE8B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181 </w:t>
            </w:r>
          </w:p>
        </w:tc>
      </w:tr>
      <w:tr w:rsidR="00EB5D22" w:rsidRPr="00B52866" w14:paraId="39F1C7F8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7EBA8FF1" w14:textId="77777777" w:rsidR="00EB5D22" w:rsidRPr="00B52866" w:rsidRDefault="00EB5D22" w:rsidP="00EB5D22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ยังไม่ได้จัดสรร</w:t>
            </w:r>
            <w:r w:rsidRPr="00B5286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</w:tcPr>
          <w:p w14:paraId="5630FACC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01253D4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A26BF30" w14:textId="0725AB9F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10,262 </w:t>
            </w:r>
          </w:p>
        </w:tc>
        <w:tc>
          <w:tcPr>
            <w:tcW w:w="270" w:type="dxa"/>
          </w:tcPr>
          <w:p w14:paraId="4B815FBD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3D42C48E" w14:textId="4B359EE5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7B4ED5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68C13A7" w14:textId="631D9081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10,262 </w:t>
            </w:r>
          </w:p>
        </w:tc>
        <w:tc>
          <w:tcPr>
            <w:tcW w:w="360" w:type="dxa"/>
            <w:vAlign w:val="center"/>
          </w:tcPr>
          <w:p w14:paraId="66DAB213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EE7CE2" w14:textId="003D927D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14,257 </w:t>
            </w:r>
          </w:p>
        </w:tc>
        <w:tc>
          <w:tcPr>
            <w:tcW w:w="270" w:type="dxa"/>
          </w:tcPr>
          <w:p w14:paraId="4E39DF37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1D35173A" w14:textId="55296EEB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8C8C22C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8CDCB01" w14:textId="31911F5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14,257 </w:t>
            </w:r>
          </w:p>
        </w:tc>
      </w:tr>
      <w:tr w:rsidR="00EB5D22" w:rsidRPr="00B52866" w14:paraId="31D99F61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0B91506F" w14:textId="77777777" w:rsidR="00EB5D22" w:rsidRPr="00B52866" w:rsidRDefault="00EB5D22" w:rsidP="00EB5D22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สำรองการตีราคาที่ดินใหม่</w:t>
            </w:r>
          </w:p>
        </w:tc>
        <w:tc>
          <w:tcPr>
            <w:tcW w:w="270" w:type="dxa"/>
          </w:tcPr>
          <w:p w14:paraId="60C775E8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F033F56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AA1C253" w14:textId="276C1909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7,306 </w:t>
            </w:r>
          </w:p>
        </w:tc>
        <w:tc>
          <w:tcPr>
            <w:tcW w:w="270" w:type="dxa"/>
          </w:tcPr>
          <w:p w14:paraId="4AA8BC33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4648C665" w14:textId="79092C3B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EFF0AC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3FF0EA79" w14:textId="6FF2DBF3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7,306 </w:t>
            </w:r>
          </w:p>
        </w:tc>
        <w:tc>
          <w:tcPr>
            <w:tcW w:w="360" w:type="dxa"/>
            <w:vAlign w:val="bottom"/>
          </w:tcPr>
          <w:p w14:paraId="186004B1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6A0C0E2" w14:textId="52ECF7AE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7,595 </w:t>
            </w:r>
          </w:p>
        </w:tc>
        <w:tc>
          <w:tcPr>
            <w:tcW w:w="270" w:type="dxa"/>
          </w:tcPr>
          <w:p w14:paraId="50147BFC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3CE5633D" w14:textId="67E6B88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71CFC31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3E03C642" w14:textId="19422FF2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7,595 </w:t>
            </w:r>
          </w:p>
        </w:tc>
      </w:tr>
      <w:tr w:rsidR="00EB5D22" w:rsidRPr="00B52866" w14:paraId="2407DBC5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04C41812" w14:textId="77777777" w:rsidR="00EB5D22" w:rsidRPr="00B52866" w:rsidRDefault="00EB5D22" w:rsidP="00EB5D22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สำรองการป้องกันความเสี่ยง</w:t>
            </w:r>
          </w:p>
        </w:tc>
        <w:tc>
          <w:tcPr>
            <w:tcW w:w="270" w:type="dxa"/>
          </w:tcPr>
          <w:p w14:paraId="71DC171E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36FDD06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57F043A" w14:textId="1B36180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 </w:t>
            </w:r>
          </w:p>
        </w:tc>
        <w:tc>
          <w:tcPr>
            <w:tcW w:w="270" w:type="dxa"/>
          </w:tcPr>
          <w:p w14:paraId="44D1DEC4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425BD9CC" w14:textId="054498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BF43B8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3C95D72A" w14:textId="3399D17E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 </w:t>
            </w:r>
          </w:p>
        </w:tc>
        <w:tc>
          <w:tcPr>
            <w:tcW w:w="360" w:type="dxa"/>
            <w:vAlign w:val="bottom"/>
          </w:tcPr>
          <w:p w14:paraId="5B6C409F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2F7EFD9" w14:textId="2F069475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26 </w:t>
            </w:r>
          </w:p>
        </w:tc>
        <w:tc>
          <w:tcPr>
            <w:tcW w:w="270" w:type="dxa"/>
          </w:tcPr>
          <w:p w14:paraId="5CB93ABC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490F3582" w14:textId="2A7A237F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78495B0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46F7C7E" w14:textId="2AB0948E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26 </w:t>
            </w:r>
          </w:p>
        </w:tc>
      </w:tr>
      <w:tr w:rsidR="00EB5D22" w:rsidRPr="00B52866" w14:paraId="7D4CDFB3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5C86E0EB" w14:textId="77777777" w:rsidR="00EB5D22" w:rsidRPr="00B52866" w:rsidRDefault="00EB5D22" w:rsidP="00EB5D22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270" w:type="dxa"/>
          </w:tcPr>
          <w:p w14:paraId="3D6F74BB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7DE1035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D20BF23" w14:textId="533FE81F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17 </w:t>
            </w:r>
          </w:p>
        </w:tc>
        <w:tc>
          <w:tcPr>
            <w:tcW w:w="270" w:type="dxa"/>
          </w:tcPr>
          <w:p w14:paraId="0C515B30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28240021" w14:textId="55B8D39D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25B49A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298E3DC8" w14:textId="2E9B0C85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17 </w:t>
            </w:r>
          </w:p>
        </w:tc>
        <w:tc>
          <w:tcPr>
            <w:tcW w:w="360" w:type="dxa"/>
            <w:vAlign w:val="bottom"/>
          </w:tcPr>
          <w:p w14:paraId="50E4E038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77AB7E1" w14:textId="0D3C260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26 </w:t>
            </w:r>
          </w:p>
        </w:tc>
        <w:tc>
          <w:tcPr>
            <w:tcW w:w="270" w:type="dxa"/>
          </w:tcPr>
          <w:p w14:paraId="39ED3663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5C4C5359" w14:textId="578BC0F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7265FEF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63B5587" w14:textId="2776CF8C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26 </w:t>
            </w:r>
          </w:p>
        </w:tc>
      </w:tr>
      <w:tr w:rsidR="00EB5D22" w:rsidRPr="00B52866" w14:paraId="75918999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6425DE29" w14:textId="5DBFDF21" w:rsidR="00EB5D22" w:rsidRPr="00B52866" w:rsidRDefault="00EB5D22" w:rsidP="00EB5D22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hint="cs"/>
                <w:sz w:val="23"/>
                <w:szCs w:val="23"/>
                <w:cs/>
              </w:rPr>
              <w:t>ส่วนแบ่งกำไรขาดทุนเบ็ดเสร็จอื่นของการร่วมค้าที่ใช้วิธีส่วนได้เสีย</w:t>
            </w:r>
          </w:p>
        </w:tc>
        <w:tc>
          <w:tcPr>
            <w:tcW w:w="270" w:type="dxa"/>
          </w:tcPr>
          <w:p w14:paraId="1BC8C45B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0219B66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4533E58" w14:textId="14050574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8B88D8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</w:tcPr>
          <w:p w14:paraId="0C0D844A" w14:textId="1FAEF395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98B8BC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</w:tcPr>
          <w:p w14:paraId="66F40ACB" w14:textId="15C356B3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3B4EE962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D5C340F" w14:textId="01E1D404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17 </w:t>
            </w:r>
          </w:p>
        </w:tc>
        <w:tc>
          <w:tcPr>
            <w:tcW w:w="270" w:type="dxa"/>
          </w:tcPr>
          <w:p w14:paraId="35460D06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</w:tcPr>
          <w:p w14:paraId="5B6E7665" w14:textId="4F8F5FC4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7C0EB04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7F04C89F" w14:textId="4A59B28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17 </w:t>
            </w:r>
          </w:p>
        </w:tc>
      </w:tr>
      <w:tr w:rsidR="00EB5D22" w:rsidRPr="00B52866" w14:paraId="1A621487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092ED70F" w14:textId="77777777" w:rsidR="00EB5D22" w:rsidRPr="00B52866" w:rsidRDefault="00EB5D22" w:rsidP="00EB5D22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270" w:type="dxa"/>
          </w:tcPr>
          <w:p w14:paraId="64FD05D5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9D59CBC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EAC8C3" w14:textId="6E22CB1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(6,153)</w:t>
            </w:r>
          </w:p>
        </w:tc>
        <w:tc>
          <w:tcPr>
            <w:tcW w:w="270" w:type="dxa"/>
          </w:tcPr>
          <w:p w14:paraId="3424D355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CC2C57" w14:textId="47D640B1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CDAB85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39E3B5" w14:textId="017CB294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(6,153)</w:t>
            </w:r>
          </w:p>
        </w:tc>
        <w:tc>
          <w:tcPr>
            <w:tcW w:w="360" w:type="dxa"/>
            <w:vAlign w:val="bottom"/>
          </w:tcPr>
          <w:p w14:paraId="7AE18126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248C4F" w14:textId="27DB76F0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(5,963)</w:t>
            </w:r>
          </w:p>
        </w:tc>
        <w:tc>
          <w:tcPr>
            <w:tcW w:w="270" w:type="dxa"/>
          </w:tcPr>
          <w:p w14:paraId="6D279620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2B74B41" w14:textId="296E9E3F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CCEB961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51AAA3FD" w14:textId="13B999B0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(5,963)</w:t>
            </w:r>
          </w:p>
        </w:tc>
      </w:tr>
      <w:tr w:rsidR="00EB5D22" w:rsidRPr="00B52866" w14:paraId="01EF2336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3FBA3CEF" w14:textId="661A7059" w:rsidR="00EB5D22" w:rsidRPr="00B52866" w:rsidRDefault="00EB5D22" w:rsidP="00EB5D22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270" w:type="dxa"/>
          </w:tcPr>
          <w:p w14:paraId="66C07803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0C8E71B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56AC62" w14:textId="5249B902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82,859 </w:t>
            </w:r>
          </w:p>
        </w:tc>
        <w:tc>
          <w:tcPr>
            <w:tcW w:w="270" w:type="dxa"/>
          </w:tcPr>
          <w:p w14:paraId="36200093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C2C599" w14:textId="714B6F8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91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2328EB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E58AE6" w14:textId="7602A8D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82,859 </w:t>
            </w:r>
          </w:p>
        </w:tc>
        <w:tc>
          <w:tcPr>
            <w:tcW w:w="360" w:type="dxa"/>
            <w:vAlign w:val="bottom"/>
          </w:tcPr>
          <w:p w14:paraId="7B0E76FD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F7B527" w14:textId="5F144ACC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87,476 </w:t>
            </w:r>
          </w:p>
        </w:tc>
        <w:tc>
          <w:tcPr>
            <w:tcW w:w="270" w:type="dxa"/>
          </w:tcPr>
          <w:p w14:paraId="5DED9313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E302E1E" w14:textId="2886565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9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-</w:t>
            </w:r>
          </w:p>
        </w:tc>
        <w:tc>
          <w:tcPr>
            <w:tcW w:w="252" w:type="dxa"/>
          </w:tcPr>
          <w:p w14:paraId="19663C85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022C8B78" w14:textId="44AB26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87,476 </w:t>
            </w:r>
          </w:p>
        </w:tc>
      </w:tr>
      <w:tr w:rsidR="00EB5D22" w:rsidRPr="00B52866" w14:paraId="13C55624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4E266CF7" w14:textId="77777777" w:rsidR="00EB5D22" w:rsidRPr="00B52866" w:rsidRDefault="00EB5D22" w:rsidP="00EB5D22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ส่วนของผู้ถือหุ้นของบริษัทอื่นในกลุ่มก่อนการจัดโครงสร้างธุรกิจ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</w:tcPr>
          <w:p w14:paraId="332F1FDC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1E60ED8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D438BA" w14:textId="74EF7B6B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761 </w:t>
            </w:r>
          </w:p>
        </w:tc>
        <w:tc>
          <w:tcPr>
            <w:tcW w:w="270" w:type="dxa"/>
          </w:tcPr>
          <w:p w14:paraId="2591239E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103B64" w14:textId="225EB00F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182</w:t>
            </w:r>
          </w:p>
        </w:tc>
        <w:tc>
          <w:tcPr>
            <w:tcW w:w="270" w:type="dxa"/>
          </w:tcPr>
          <w:p w14:paraId="25C340C0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97BBEC" w14:textId="2594F06A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943 </w:t>
            </w:r>
          </w:p>
        </w:tc>
        <w:tc>
          <w:tcPr>
            <w:tcW w:w="360" w:type="dxa"/>
            <w:vAlign w:val="bottom"/>
          </w:tcPr>
          <w:p w14:paraId="2E113316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E1B17A" w14:textId="5DD7D87D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627108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8972655" w14:textId="3C99264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182 </w:t>
            </w:r>
          </w:p>
        </w:tc>
        <w:tc>
          <w:tcPr>
            <w:tcW w:w="252" w:type="dxa"/>
          </w:tcPr>
          <w:p w14:paraId="59A67055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6130449E" w14:textId="5A5E36BA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182</w:t>
            </w:r>
          </w:p>
        </w:tc>
      </w:tr>
      <w:tr w:rsidR="00EB5D22" w:rsidRPr="00B52866" w14:paraId="42B608D5" w14:textId="77777777" w:rsidTr="00AF53B7">
        <w:trPr>
          <w:trHeight w:val="20"/>
        </w:trPr>
        <w:tc>
          <w:tcPr>
            <w:tcW w:w="4320" w:type="dxa"/>
            <w:shd w:val="clear" w:color="auto" w:fill="auto"/>
          </w:tcPr>
          <w:p w14:paraId="14865668" w14:textId="77777777" w:rsidR="00EB5D22" w:rsidRPr="00B52866" w:rsidRDefault="00EB5D22" w:rsidP="00EB5D22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5286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รวมส่วนผู้ถือหุ้น</w:t>
            </w:r>
          </w:p>
        </w:tc>
        <w:tc>
          <w:tcPr>
            <w:tcW w:w="270" w:type="dxa"/>
          </w:tcPr>
          <w:p w14:paraId="00AD9785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E9A8496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DD3BF9" w14:textId="6B665B9A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83,620 </w:t>
            </w:r>
          </w:p>
        </w:tc>
        <w:tc>
          <w:tcPr>
            <w:tcW w:w="270" w:type="dxa"/>
          </w:tcPr>
          <w:p w14:paraId="4A527764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BB14CD" w14:textId="50D52193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182</w:t>
            </w:r>
          </w:p>
        </w:tc>
        <w:tc>
          <w:tcPr>
            <w:tcW w:w="270" w:type="dxa"/>
          </w:tcPr>
          <w:p w14:paraId="1C19D9FC" w14:textId="2425ED11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CC6666" w14:textId="1B75DD5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83,802 </w:t>
            </w:r>
          </w:p>
        </w:tc>
        <w:tc>
          <w:tcPr>
            <w:tcW w:w="360" w:type="dxa"/>
            <w:vAlign w:val="bottom"/>
          </w:tcPr>
          <w:p w14:paraId="0A812655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A8451A" w14:textId="13B943C0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87,476 </w:t>
            </w:r>
          </w:p>
        </w:tc>
        <w:tc>
          <w:tcPr>
            <w:tcW w:w="270" w:type="dxa"/>
          </w:tcPr>
          <w:p w14:paraId="2D6FAF18" w14:textId="65A3730F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09CEB7C" w14:textId="4568DADE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182 </w:t>
            </w:r>
          </w:p>
        </w:tc>
        <w:tc>
          <w:tcPr>
            <w:tcW w:w="252" w:type="dxa"/>
          </w:tcPr>
          <w:p w14:paraId="0F02BDA1" w14:textId="4A81E169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77318B33" w14:textId="62A14060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87,658 </w:t>
            </w:r>
          </w:p>
        </w:tc>
      </w:tr>
      <w:tr w:rsidR="00EB5D22" w:rsidRPr="00B52866" w14:paraId="5EAFF80B" w14:textId="77777777" w:rsidTr="00AF53B7">
        <w:trPr>
          <w:trHeight w:val="321"/>
        </w:trPr>
        <w:tc>
          <w:tcPr>
            <w:tcW w:w="4320" w:type="dxa"/>
            <w:shd w:val="clear" w:color="auto" w:fill="auto"/>
          </w:tcPr>
          <w:p w14:paraId="5C7D9D08" w14:textId="77777777" w:rsidR="00EB5D22" w:rsidRPr="00B52866" w:rsidRDefault="00EB5D22" w:rsidP="00EB5D22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รวมหนี้สินและส่วนของผู้ถือหุ้น</w:t>
            </w:r>
          </w:p>
        </w:tc>
        <w:tc>
          <w:tcPr>
            <w:tcW w:w="270" w:type="dxa"/>
          </w:tcPr>
          <w:p w14:paraId="59FE2AF3" w14:textId="77777777" w:rsidR="00EB5D22" w:rsidRPr="00B52866" w:rsidRDefault="00EB5D22" w:rsidP="00EB5D22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6C28D77" w14:textId="77777777" w:rsidR="00EB5D22" w:rsidRPr="00B52866" w:rsidRDefault="00EB5D22" w:rsidP="00EB5D22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B9B1E5" w14:textId="5F2F98E3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162,137 </w:t>
            </w:r>
          </w:p>
        </w:tc>
        <w:tc>
          <w:tcPr>
            <w:tcW w:w="270" w:type="dxa"/>
          </w:tcPr>
          <w:p w14:paraId="1EEA89B7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B1FE22" w14:textId="4009198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454</w:t>
            </w:r>
          </w:p>
        </w:tc>
        <w:tc>
          <w:tcPr>
            <w:tcW w:w="270" w:type="dxa"/>
          </w:tcPr>
          <w:p w14:paraId="156F313A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C02D7F" w14:textId="38251A73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162,591</w:t>
            </w:r>
          </w:p>
        </w:tc>
        <w:tc>
          <w:tcPr>
            <w:tcW w:w="360" w:type="dxa"/>
          </w:tcPr>
          <w:p w14:paraId="189E6084" w14:textId="77777777" w:rsidR="00EB5D22" w:rsidRPr="00B52866" w:rsidRDefault="00EB5D22" w:rsidP="00EB5D22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E979B4" w14:textId="02746F6B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172,437 </w:t>
            </w:r>
          </w:p>
        </w:tc>
        <w:tc>
          <w:tcPr>
            <w:tcW w:w="270" w:type="dxa"/>
          </w:tcPr>
          <w:p w14:paraId="2DEEA863" w14:textId="77777777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7BEA812" w14:textId="47E313D8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461 </w:t>
            </w:r>
          </w:p>
        </w:tc>
        <w:tc>
          <w:tcPr>
            <w:tcW w:w="252" w:type="dxa"/>
          </w:tcPr>
          <w:p w14:paraId="284286AB" w14:textId="73B1669D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B351694" w14:textId="6D7D133F" w:rsidR="00EB5D22" w:rsidRPr="00B52866" w:rsidRDefault="00EB5D22" w:rsidP="00EB5D22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 xml:space="preserve"> 172,898 </w:t>
            </w:r>
          </w:p>
        </w:tc>
      </w:tr>
    </w:tbl>
    <w:p w14:paraId="619032FA" w14:textId="77777777" w:rsidR="004F062A" w:rsidRPr="00B52866" w:rsidRDefault="004F062A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FBCABB" w14:textId="77777777" w:rsidR="001B2B1B" w:rsidRPr="00B52866" w:rsidRDefault="001B2B1B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362218" w14:textId="77777777" w:rsidR="001B2B1B" w:rsidRPr="00B52866" w:rsidRDefault="001B2B1B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5747F7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1150F5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22B394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FA4843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AAE09C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4FF232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6343E2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A611A3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CEBAD7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47AF1A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1CED8F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230AB7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1550B9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C82E4F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08318E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9CF66A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FFA67A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C8AE3B" w14:textId="77777777" w:rsidR="00AC344F" w:rsidRPr="00B52866" w:rsidRDefault="00AC344F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  <w:sectPr w:rsidR="00AC344F" w:rsidRPr="00B52866" w:rsidSect="00F444E1">
          <w:headerReference w:type="default" r:id="rId17"/>
          <w:headerReference w:type="first" r:id="rId18"/>
          <w:footerReference w:type="first" r:id="rId19"/>
          <w:pgSz w:w="16834" w:h="11909" w:orient="landscape" w:code="9"/>
          <w:pgMar w:top="1152" w:right="691" w:bottom="1152" w:left="576" w:header="720" w:footer="720" w:gutter="0"/>
          <w:pgNumType w:start="19"/>
          <w:cols w:space="708"/>
          <w:titlePg/>
          <w:docGrid w:linePitch="360"/>
        </w:sect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350"/>
        <w:gridCol w:w="284"/>
        <w:gridCol w:w="1336"/>
        <w:gridCol w:w="236"/>
        <w:gridCol w:w="1294"/>
      </w:tblGrid>
      <w:tr w:rsidR="00AE20AF" w:rsidRPr="00B52866" w14:paraId="1723CDDE" w14:textId="77777777" w:rsidTr="003B0B83">
        <w:trPr>
          <w:trHeight w:val="20"/>
          <w:tblHeader/>
        </w:trPr>
        <w:tc>
          <w:tcPr>
            <w:tcW w:w="4950" w:type="dxa"/>
            <w:gridSpan w:val="2"/>
            <w:shd w:val="clear" w:color="auto" w:fill="auto"/>
          </w:tcPr>
          <w:p w14:paraId="739DD343" w14:textId="36C7E612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lastRenderedPageBreak/>
              <w:tab/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4500" w:type="dxa"/>
            <w:gridSpan w:val="5"/>
            <w:vAlign w:val="bottom"/>
          </w:tcPr>
          <w:p w14:paraId="08BEB49E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20AF" w:rsidRPr="00B52866" w14:paraId="33416373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539D8787" w14:textId="49E463E2" w:rsidR="00AE20AF" w:rsidRPr="00B52866" w:rsidRDefault="00263C61" w:rsidP="00D051DB">
            <w:pPr>
              <w:tabs>
                <w:tab w:val="clear" w:pos="227"/>
                <w:tab w:val="left" w:pos="4014"/>
              </w:tabs>
              <w:spacing w:line="240" w:lineRule="auto"/>
              <w:ind w:left="250" w:right="-115" w:hanging="250"/>
              <w:rPr>
                <w:rFonts w:ascii="Angsana New" w:hAnsi="Angsana New"/>
                <w:sz w:val="30"/>
                <w:szCs w:val="30"/>
                <w:rtl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F062A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F062A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A27EC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26820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6523A0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C14AC50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231DDB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B528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2E3D1527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786154A7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48F9828E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7124D0A" w14:textId="77777777" w:rsidR="00AE20AF" w:rsidRPr="00B52866" w:rsidRDefault="00AE20A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04224F1B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AE20AF" w:rsidRPr="00B52866" w14:paraId="72FA481A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6E9105CC" w14:textId="77777777" w:rsidR="00AE20AF" w:rsidRPr="00B52866" w:rsidRDefault="00AE20AF" w:rsidP="00D051DB">
            <w:pPr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9846D7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08E276F5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528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E20AF" w:rsidRPr="00B52866" w14:paraId="03A164F3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6AD0902" w14:textId="77777777" w:rsidR="00AE20AF" w:rsidRPr="00B52866" w:rsidRDefault="00AE20A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vAlign w:val="center"/>
          </w:tcPr>
          <w:p w14:paraId="373F3312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E970CDD" w14:textId="77777777" w:rsidR="00AE20AF" w:rsidRPr="00B52866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53D52D29" w14:textId="77777777" w:rsidR="00AE20AF" w:rsidRPr="00B52866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3432648C" w14:textId="77777777" w:rsidR="00AE20AF" w:rsidRPr="00B52866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C4822DC" w14:textId="77777777" w:rsidR="00AE20AF" w:rsidRPr="00B52866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66DF6C9" w14:textId="77777777" w:rsidR="00AE20AF" w:rsidRPr="00B52866" w:rsidRDefault="00AE20AF" w:rsidP="00D051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92548" w:rsidRPr="00B52866" w14:paraId="1280C6C7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61AA6F47" w14:textId="77777777" w:rsidR="00992548" w:rsidRPr="00B52866" w:rsidRDefault="00992548" w:rsidP="0099254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627BEF0D" w14:textId="77777777" w:rsidR="00992548" w:rsidRPr="00B52866" w:rsidRDefault="00992548" w:rsidP="0099254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E163CC6" w14:textId="77777777" w:rsidR="005D7FFD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78EB404" w14:textId="73D06DEE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2,373 </w:t>
            </w:r>
          </w:p>
        </w:tc>
        <w:tc>
          <w:tcPr>
            <w:tcW w:w="284" w:type="dxa"/>
          </w:tcPr>
          <w:p w14:paraId="489CE5AE" w14:textId="77777777" w:rsidR="00992548" w:rsidRPr="00B52866" w:rsidRDefault="00992548" w:rsidP="00992548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1CF0148" w14:textId="77777777" w:rsidR="005D7FFD" w:rsidRPr="00B52866" w:rsidRDefault="005D7FFD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6241116" w14:textId="56262E67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0B060C4" w14:textId="77777777" w:rsidR="00992548" w:rsidRPr="00B52866" w:rsidRDefault="00992548" w:rsidP="00992548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79DCBF" w14:textId="77777777" w:rsidR="005D7FFD" w:rsidRPr="00B52866" w:rsidRDefault="005D7FFD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397D2EFF" w14:textId="4D70F528" w:rsidR="00992548" w:rsidRPr="00B52866" w:rsidRDefault="00992548" w:rsidP="001E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2,373 </w:t>
            </w:r>
          </w:p>
        </w:tc>
      </w:tr>
      <w:tr w:rsidR="00992548" w:rsidRPr="00B52866" w14:paraId="28C26CB7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71568779" w14:textId="77777777" w:rsidR="00992548" w:rsidRPr="00B52866" w:rsidRDefault="00992548" w:rsidP="0099254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1F981C3A" w14:textId="77777777" w:rsidR="00992548" w:rsidRPr="00B52866" w:rsidRDefault="00992548" w:rsidP="0099254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97FACDF" w14:textId="2AC2A1C9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89</w:t>
            </w:r>
            <w:r w:rsidR="000F5963" w:rsidRPr="00B52866">
              <w:rPr>
                <w:rFonts w:ascii="Angsana New" w:hAnsi="Angsana New"/>
                <w:sz w:val="30"/>
                <w:szCs w:val="30"/>
              </w:rPr>
              <w:t>3</w:t>
            </w:r>
            <w:r w:rsidRPr="00B528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217ABA6" w14:textId="77777777" w:rsidR="00992548" w:rsidRPr="00B52866" w:rsidRDefault="00992548" w:rsidP="00992548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120C178" w14:textId="7DE1CDE1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 </w:t>
            </w:r>
          </w:p>
        </w:tc>
        <w:tc>
          <w:tcPr>
            <w:tcW w:w="236" w:type="dxa"/>
          </w:tcPr>
          <w:p w14:paraId="60AADAFB" w14:textId="77777777" w:rsidR="00992548" w:rsidRPr="00B52866" w:rsidRDefault="00992548" w:rsidP="00992548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9FA67B" w14:textId="3CEB4EBC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89</w:t>
            </w:r>
            <w:r w:rsidR="000F5963" w:rsidRPr="00B52866">
              <w:rPr>
                <w:rFonts w:ascii="Angsana New" w:hAnsi="Angsana New"/>
                <w:sz w:val="30"/>
                <w:szCs w:val="30"/>
              </w:rPr>
              <w:t>5</w:t>
            </w:r>
            <w:r w:rsidRPr="00B528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92548" w:rsidRPr="00B52866" w14:paraId="33859BA9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45D16C84" w14:textId="77777777" w:rsidR="00992548" w:rsidRPr="00B52866" w:rsidRDefault="00992548" w:rsidP="00992548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center"/>
          </w:tcPr>
          <w:p w14:paraId="0E3CDB19" w14:textId="77777777" w:rsidR="00992548" w:rsidRPr="00B52866" w:rsidRDefault="00992548" w:rsidP="0099254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AE0B13" w14:textId="658F3AF9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129 </w:t>
            </w:r>
          </w:p>
        </w:tc>
        <w:tc>
          <w:tcPr>
            <w:tcW w:w="284" w:type="dxa"/>
          </w:tcPr>
          <w:p w14:paraId="62EBAC32" w14:textId="77777777" w:rsidR="00992548" w:rsidRPr="00B52866" w:rsidRDefault="00992548" w:rsidP="009925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639E145" w14:textId="42D6425E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583C524" w14:textId="77777777" w:rsidR="00992548" w:rsidRPr="00B52866" w:rsidRDefault="00992548" w:rsidP="00992548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2EF54E" w14:textId="30BCD6CF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129 </w:t>
            </w:r>
          </w:p>
        </w:tc>
      </w:tr>
      <w:tr w:rsidR="00992548" w:rsidRPr="00B52866" w14:paraId="1BEE7D8B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38F0928F" w14:textId="3380574E" w:rsidR="00992548" w:rsidRPr="00B52866" w:rsidRDefault="00992548" w:rsidP="00992548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70" w:type="dxa"/>
            <w:vAlign w:val="center"/>
          </w:tcPr>
          <w:p w14:paraId="00334AD3" w14:textId="77777777" w:rsidR="00992548" w:rsidRPr="00B52866" w:rsidRDefault="00992548" w:rsidP="0099254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ACA3015" w14:textId="578981B0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284" w:type="dxa"/>
          </w:tcPr>
          <w:p w14:paraId="49A36EA5" w14:textId="77777777" w:rsidR="00992548" w:rsidRPr="00B52866" w:rsidRDefault="00992548" w:rsidP="009925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DD89014" w14:textId="51412982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181C0478" w14:textId="77777777" w:rsidR="00992548" w:rsidRPr="00B52866" w:rsidRDefault="00992548" w:rsidP="00992548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E421BA" w14:textId="4BE241A2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</w:tr>
      <w:tr w:rsidR="00992548" w:rsidRPr="00B52866" w14:paraId="7FFCA1D1" w14:textId="77777777">
        <w:trPr>
          <w:trHeight w:val="60"/>
        </w:trPr>
        <w:tc>
          <w:tcPr>
            <w:tcW w:w="4680" w:type="dxa"/>
            <w:shd w:val="clear" w:color="auto" w:fill="auto"/>
          </w:tcPr>
          <w:p w14:paraId="5388BA3D" w14:textId="77777777" w:rsidR="00992548" w:rsidRPr="00B52866" w:rsidRDefault="00992548" w:rsidP="00992548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vAlign w:val="center"/>
          </w:tcPr>
          <w:p w14:paraId="3F5D94A5" w14:textId="77777777" w:rsidR="00992548" w:rsidRPr="00B52866" w:rsidRDefault="00992548" w:rsidP="0099254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41C59A8" w14:textId="41FCC2C9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7 </w:t>
            </w:r>
          </w:p>
        </w:tc>
        <w:tc>
          <w:tcPr>
            <w:tcW w:w="284" w:type="dxa"/>
          </w:tcPr>
          <w:p w14:paraId="4EA84218" w14:textId="77777777" w:rsidR="00992548" w:rsidRPr="00B52866" w:rsidRDefault="00992548" w:rsidP="009925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7FC782C" w14:textId="18C9782E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 </w:t>
            </w:r>
          </w:p>
        </w:tc>
        <w:tc>
          <w:tcPr>
            <w:tcW w:w="236" w:type="dxa"/>
          </w:tcPr>
          <w:p w14:paraId="1B9B0794" w14:textId="77777777" w:rsidR="00992548" w:rsidRPr="00B52866" w:rsidRDefault="00992548" w:rsidP="00992548">
            <w:pPr>
              <w:tabs>
                <w:tab w:val="decimal" w:pos="648"/>
                <w:tab w:val="decimal" w:pos="974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7E7935" w14:textId="04144A6A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9 </w:t>
            </w:r>
          </w:p>
        </w:tc>
      </w:tr>
      <w:tr w:rsidR="00992548" w:rsidRPr="00B52866" w14:paraId="61FAAD81" w14:textId="77777777">
        <w:trPr>
          <w:trHeight w:val="60"/>
        </w:trPr>
        <w:tc>
          <w:tcPr>
            <w:tcW w:w="4680" w:type="dxa"/>
            <w:shd w:val="clear" w:color="auto" w:fill="auto"/>
          </w:tcPr>
          <w:p w14:paraId="19D8DEA4" w14:textId="77777777" w:rsidR="00992548" w:rsidRPr="00B52866" w:rsidRDefault="00992548" w:rsidP="00992548">
            <w:pPr>
              <w:tabs>
                <w:tab w:val="left" w:pos="342"/>
              </w:tabs>
              <w:spacing w:line="240" w:lineRule="auto"/>
              <w:ind w:left="166" w:right="-10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70" w:type="dxa"/>
            <w:vAlign w:val="center"/>
          </w:tcPr>
          <w:p w14:paraId="2FE1FC0A" w14:textId="77777777" w:rsidR="00992548" w:rsidRPr="00B52866" w:rsidRDefault="00992548" w:rsidP="0099254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3CF88B" w14:textId="77777777" w:rsidR="005D7FFD" w:rsidRPr="00B52866" w:rsidRDefault="005D7FFD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0B8EE9E5" w14:textId="3B163D5D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1,263 </w:t>
            </w:r>
          </w:p>
        </w:tc>
        <w:tc>
          <w:tcPr>
            <w:tcW w:w="284" w:type="dxa"/>
          </w:tcPr>
          <w:p w14:paraId="04AFBD01" w14:textId="77777777" w:rsidR="00992548" w:rsidRPr="00B52866" w:rsidRDefault="00992548" w:rsidP="0099254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AA1A613" w14:textId="77777777" w:rsidR="005D7FFD" w:rsidRPr="00B52866" w:rsidRDefault="005D7FFD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4F2756D" w14:textId="4117D70B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448FBAED" w14:textId="77777777" w:rsidR="00992548" w:rsidRPr="00B52866" w:rsidRDefault="00992548" w:rsidP="00992548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EF32880" w14:textId="77777777" w:rsidR="005D7FFD" w:rsidRPr="00B52866" w:rsidRDefault="005D7FFD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902F841" w14:textId="366D0204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1,263 </w:t>
            </w:r>
          </w:p>
        </w:tc>
      </w:tr>
      <w:tr w:rsidR="00992548" w:rsidRPr="00B52866" w14:paraId="22A1A5A3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68DF0A2C" w14:textId="77777777" w:rsidR="00992548" w:rsidRPr="00B52866" w:rsidRDefault="00992548" w:rsidP="00992548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vAlign w:val="center"/>
          </w:tcPr>
          <w:p w14:paraId="4F9631CB" w14:textId="77777777" w:rsidR="00992548" w:rsidRPr="00B52866" w:rsidRDefault="00992548" w:rsidP="0099254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012398" w14:textId="3A4CE8D9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4,66</w:t>
            </w:r>
            <w:r w:rsidR="000F5963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56BF58CE" w14:textId="77777777" w:rsidR="00992548" w:rsidRPr="00B52866" w:rsidRDefault="00992548" w:rsidP="00992548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05BEC7D5" w14:textId="63DF4AB2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 </w:t>
            </w:r>
          </w:p>
        </w:tc>
        <w:tc>
          <w:tcPr>
            <w:tcW w:w="236" w:type="dxa"/>
          </w:tcPr>
          <w:p w14:paraId="0304E690" w14:textId="77777777" w:rsidR="00992548" w:rsidRPr="00B52866" w:rsidRDefault="00992548" w:rsidP="00992548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E0DCDEB" w14:textId="093DEB28" w:rsidR="00992548" w:rsidRPr="00B52866" w:rsidRDefault="00992548" w:rsidP="0099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4,67</w:t>
            </w:r>
            <w:r w:rsidR="00EB61CE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20AF" w:rsidRPr="00B52866" w14:paraId="71A329DB" w14:textId="77777777" w:rsidTr="00AC344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E5C32F6" w14:textId="77777777" w:rsidR="00AE20AF" w:rsidRPr="00B52866" w:rsidRDefault="00AE20AF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221BCB8E" w14:textId="77777777" w:rsidR="00AE20AF" w:rsidRPr="00B52866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F5CC54E" w14:textId="77777777" w:rsidR="00AE20AF" w:rsidRPr="00B52866" w:rsidRDefault="00AE20AF" w:rsidP="0055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 w:firstLine="2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4509F616" w14:textId="77777777" w:rsidR="00AE20AF" w:rsidRPr="00B52866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2A327F0A" w14:textId="77777777" w:rsidR="00AE20AF" w:rsidRPr="00B52866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E405C53" w14:textId="77777777" w:rsidR="00AE20AF" w:rsidRPr="00B52866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3622D71C" w14:textId="77777777" w:rsidR="00AE20AF" w:rsidRPr="00B52866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AF" w:rsidRPr="00B52866" w14:paraId="1965F1A2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1B89AADA" w14:textId="77777777" w:rsidR="00AE20AF" w:rsidRPr="00B52866" w:rsidRDefault="00AE20A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  <w:vAlign w:val="center"/>
          </w:tcPr>
          <w:p w14:paraId="0B6C1D14" w14:textId="77777777" w:rsidR="00AE20AF" w:rsidRPr="00B52866" w:rsidRDefault="00AE20AF" w:rsidP="00D051D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A43E5D" w14:textId="77777777" w:rsidR="00AE20AF" w:rsidRPr="00B52866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0F9552C" w14:textId="77777777" w:rsidR="00AE20AF" w:rsidRPr="00B52866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68453539" w14:textId="77777777" w:rsidR="00AE20AF" w:rsidRPr="00B52866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17CD68" w14:textId="77777777" w:rsidR="00AE20AF" w:rsidRPr="00B52866" w:rsidRDefault="00AE20AF" w:rsidP="00D051D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62FF8BB" w14:textId="77777777" w:rsidR="00AE20AF" w:rsidRPr="00B52866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F41" w:rsidRPr="00B52866" w14:paraId="12A27702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76F38334" w14:textId="77777777" w:rsidR="00A51F41" w:rsidRPr="00B52866" w:rsidRDefault="00A51F41" w:rsidP="00A51F41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76FD5A4C" w14:textId="77777777" w:rsidR="00A51F41" w:rsidRPr="00B52866" w:rsidRDefault="00A51F41" w:rsidP="00A51F4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96A64F" w14:textId="77777777" w:rsidR="009D652A" w:rsidRPr="00B52866" w:rsidRDefault="009D652A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707E11EA" w14:textId="794B7363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1,260 </w:t>
            </w:r>
          </w:p>
        </w:tc>
        <w:tc>
          <w:tcPr>
            <w:tcW w:w="284" w:type="dxa"/>
          </w:tcPr>
          <w:p w14:paraId="2F822509" w14:textId="77777777" w:rsidR="00A51F41" w:rsidRPr="00B52866" w:rsidRDefault="00A51F41" w:rsidP="00A51F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6D1D5E0" w14:textId="77777777" w:rsidR="009D652A" w:rsidRPr="00B52866" w:rsidRDefault="009D652A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2ED39AD2" w14:textId="77B21B64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06E727E2" w14:textId="77777777" w:rsidR="00A51F41" w:rsidRPr="00B52866" w:rsidRDefault="00A51F41" w:rsidP="00A51F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40B771" w14:textId="77777777" w:rsidR="009D652A" w:rsidRPr="00B52866" w:rsidRDefault="009D652A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CF1C86A" w14:textId="3B06A04F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1,260 </w:t>
            </w:r>
          </w:p>
        </w:tc>
      </w:tr>
      <w:tr w:rsidR="00A51F41" w:rsidRPr="00B52866" w14:paraId="17F001DF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7DBC3BCC" w14:textId="77777777" w:rsidR="00A51F41" w:rsidRPr="00B52866" w:rsidRDefault="00A51F41" w:rsidP="00A51F4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394F0A87" w14:textId="77777777" w:rsidR="00A51F41" w:rsidRPr="00B52866" w:rsidRDefault="00A51F41" w:rsidP="00A51F4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53BBFB" w14:textId="0FA8CE10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342 </w:t>
            </w:r>
          </w:p>
        </w:tc>
        <w:tc>
          <w:tcPr>
            <w:tcW w:w="284" w:type="dxa"/>
          </w:tcPr>
          <w:p w14:paraId="2F5F44FB" w14:textId="77777777" w:rsidR="00A51F41" w:rsidRPr="00B52866" w:rsidRDefault="00A51F41" w:rsidP="00A51F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4E61EE2" w14:textId="4E4AF4A1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</w:tcPr>
          <w:p w14:paraId="3B3BABCE" w14:textId="77777777" w:rsidR="00A51F41" w:rsidRPr="00B52866" w:rsidRDefault="00A51F41" w:rsidP="00A51F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3AC04B" w14:textId="4DA50514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343 </w:t>
            </w:r>
          </w:p>
        </w:tc>
      </w:tr>
      <w:tr w:rsidR="00A51F41" w:rsidRPr="00B52866" w14:paraId="3668715F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6D848EF7" w14:textId="77777777" w:rsidR="00A51F41" w:rsidRPr="00B52866" w:rsidRDefault="00A51F41" w:rsidP="00A51F4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0" w:type="dxa"/>
            <w:vAlign w:val="center"/>
          </w:tcPr>
          <w:p w14:paraId="116D9A76" w14:textId="77777777" w:rsidR="00A51F41" w:rsidRPr="00B52866" w:rsidRDefault="00A51F41" w:rsidP="00A51F4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CB56BE" w14:textId="504D7F5A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84 </w:t>
            </w:r>
          </w:p>
        </w:tc>
        <w:tc>
          <w:tcPr>
            <w:tcW w:w="284" w:type="dxa"/>
          </w:tcPr>
          <w:p w14:paraId="77CB8180" w14:textId="77777777" w:rsidR="00A51F41" w:rsidRPr="00B52866" w:rsidRDefault="00A51F41" w:rsidP="00A51F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533FA78" w14:textId="6062F654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461CA7E2" w14:textId="77777777" w:rsidR="00A51F41" w:rsidRPr="00B52866" w:rsidRDefault="00A51F41" w:rsidP="00A51F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615E38" w14:textId="046586E9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84 </w:t>
            </w:r>
          </w:p>
        </w:tc>
      </w:tr>
      <w:tr w:rsidR="00A51F41" w:rsidRPr="00B52866" w14:paraId="02BABAAF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5FD219FC" w14:textId="77777777" w:rsidR="00A51F41" w:rsidRPr="00B52866" w:rsidRDefault="00A51F41" w:rsidP="00A51F4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  <w:vAlign w:val="center"/>
          </w:tcPr>
          <w:p w14:paraId="1A3BB589" w14:textId="77777777" w:rsidR="00A51F41" w:rsidRPr="00B52866" w:rsidRDefault="00A51F41" w:rsidP="00A51F4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B00C34" w14:textId="6FCC238B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166 </w:t>
            </w:r>
          </w:p>
        </w:tc>
        <w:tc>
          <w:tcPr>
            <w:tcW w:w="284" w:type="dxa"/>
          </w:tcPr>
          <w:p w14:paraId="1FD11304" w14:textId="77777777" w:rsidR="00A51F41" w:rsidRPr="00B52866" w:rsidRDefault="00A51F41" w:rsidP="00A51F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2D33820" w14:textId="11763857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6C1CFBE3" w14:textId="77777777" w:rsidR="00A51F41" w:rsidRPr="00B52866" w:rsidRDefault="00A51F41" w:rsidP="00A51F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F8329F" w14:textId="08F54B93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166 </w:t>
            </w:r>
          </w:p>
        </w:tc>
      </w:tr>
      <w:tr w:rsidR="00A51F41" w:rsidRPr="00B52866" w14:paraId="7C900A97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50987289" w14:textId="77777777" w:rsidR="00A51F41" w:rsidRPr="00B52866" w:rsidRDefault="00A51F41" w:rsidP="00A51F4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vAlign w:val="center"/>
          </w:tcPr>
          <w:p w14:paraId="036EDD00" w14:textId="77777777" w:rsidR="00A51F41" w:rsidRPr="00B52866" w:rsidRDefault="00A51F41" w:rsidP="00A51F4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20EA58" w14:textId="34593EAB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962 </w:t>
            </w:r>
          </w:p>
        </w:tc>
        <w:tc>
          <w:tcPr>
            <w:tcW w:w="284" w:type="dxa"/>
          </w:tcPr>
          <w:p w14:paraId="3CCB054A" w14:textId="77777777" w:rsidR="00A51F41" w:rsidRPr="00B52866" w:rsidRDefault="00A51F41" w:rsidP="00A51F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396C11F" w14:textId="6E244496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597BA8EA" w14:textId="77777777" w:rsidR="00A51F41" w:rsidRPr="00B52866" w:rsidRDefault="00A51F41" w:rsidP="00A51F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0BED00" w14:textId="36C60091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962 </w:t>
            </w:r>
          </w:p>
        </w:tc>
      </w:tr>
      <w:tr w:rsidR="00A51F41" w:rsidRPr="00B52866" w14:paraId="555433B4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3CF32AC8" w14:textId="77777777" w:rsidR="00A51F41" w:rsidRPr="00B52866" w:rsidRDefault="00A51F41" w:rsidP="00A51F41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  <w:vAlign w:val="center"/>
          </w:tcPr>
          <w:p w14:paraId="57BD1219" w14:textId="77777777" w:rsidR="00A51F41" w:rsidRPr="00B52866" w:rsidRDefault="00A51F41" w:rsidP="00A51F41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6C21F3" w14:textId="49A83A4B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2,814 </w:t>
            </w:r>
          </w:p>
        </w:tc>
        <w:tc>
          <w:tcPr>
            <w:tcW w:w="284" w:type="dxa"/>
          </w:tcPr>
          <w:p w14:paraId="4E5F2B16" w14:textId="77777777" w:rsidR="00A51F41" w:rsidRPr="00B52866" w:rsidRDefault="00A51F41" w:rsidP="00A51F4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404D398" w14:textId="54F998F7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</w:tcPr>
          <w:p w14:paraId="38363793" w14:textId="77777777" w:rsidR="00A51F41" w:rsidRPr="00B52866" w:rsidRDefault="00A51F41" w:rsidP="00A51F4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2FED593" w14:textId="47D9B83D" w:rsidR="00A51F41" w:rsidRPr="00B52866" w:rsidRDefault="00A51F41" w:rsidP="00A5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2,815 </w:t>
            </w:r>
          </w:p>
        </w:tc>
      </w:tr>
      <w:tr w:rsidR="00AE20AF" w:rsidRPr="00B52866" w14:paraId="431498A3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1A506F4A" w14:textId="77777777" w:rsidR="00AE20AF" w:rsidRPr="00B52866" w:rsidRDefault="00AE20A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center"/>
          </w:tcPr>
          <w:p w14:paraId="1ACA16C4" w14:textId="77777777" w:rsidR="00AE20AF" w:rsidRPr="00B52866" w:rsidRDefault="00AE20AF" w:rsidP="00D051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D82F79" w14:textId="77777777" w:rsidR="00AE20AF" w:rsidRPr="00B52866" w:rsidRDefault="00AE20AF" w:rsidP="0030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61A21FBA" w14:textId="77777777" w:rsidR="00AE20AF" w:rsidRPr="00B52866" w:rsidRDefault="00AE20AF" w:rsidP="003074CF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3A81C8E" w14:textId="77777777" w:rsidR="00AE20AF" w:rsidRPr="00B52866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35C4257" w14:textId="77777777" w:rsidR="00AE20AF" w:rsidRPr="00B52866" w:rsidRDefault="00AE20AF" w:rsidP="003074CF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569B36A" w14:textId="77777777" w:rsidR="00AE20AF" w:rsidRPr="00B52866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375D" w:rsidRPr="00B52866" w14:paraId="15060ECA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083088B9" w14:textId="77777777" w:rsidR="0041375D" w:rsidRPr="00BC110A" w:rsidRDefault="0041375D" w:rsidP="0041375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C110A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270" w:type="dxa"/>
            <w:vAlign w:val="center"/>
          </w:tcPr>
          <w:p w14:paraId="48F9DD13" w14:textId="77777777" w:rsidR="0041375D" w:rsidRPr="00BC110A" w:rsidRDefault="0041375D" w:rsidP="0041375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A300C3" w14:textId="008234CE" w:rsidR="0041375D" w:rsidRPr="00BC110A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sz w:val="30"/>
                <w:szCs w:val="30"/>
              </w:rPr>
            </w:pPr>
            <w:r w:rsidRPr="00BC110A">
              <w:rPr>
                <w:rFonts w:ascii="Angsana New" w:hAnsi="Angsana New"/>
                <w:b/>
                <w:sz w:val="30"/>
                <w:szCs w:val="30"/>
              </w:rPr>
              <w:t xml:space="preserve"> 1,85</w:t>
            </w:r>
            <w:r w:rsidR="00EB61CE" w:rsidRPr="00BC110A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6C611107" w14:textId="77777777" w:rsidR="0041375D" w:rsidRPr="00BC110A" w:rsidRDefault="0041375D" w:rsidP="0041375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</w:tcPr>
          <w:p w14:paraId="62D731BA" w14:textId="50112E79" w:rsidR="0041375D" w:rsidRPr="00BC110A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sz w:val="30"/>
                <w:szCs w:val="30"/>
              </w:rPr>
            </w:pPr>
            <w:r w:rsidRPr="00BC110A">
              <w:rPr>
                <w:rFonts w:ascii="Angsana New" w:hAnsi="Angsana New"/>
                <w:b/>
                <w:sz w:val="30"/>
                <w:szCs w:val="30"/>
              </w:rPr>
              <w:t xml:space="preserve"> 3 </w:t>
            </w:r>
          </w:p>
        </w:tc>
        <w:tc>
          <w:tcPr>
            <w:tcW w:w="236" w:type="dxa"/>
          </w:tcPr>
          <w:p w14:paraId="749B93E5" w14:textId="77777777" w:rsidR="0041375D" w:rsidRPr="00BC110A" w:rsidRDefault="0041375D" w:rsidP="0041375D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85A48A" w14:textId="4448EBF6" w:rsidR="0041375D" w:rsidRPr="00BC110A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sz w:val="30"/>
                <w:szCs w:val="30"/>
              </w:rPr>
            </w:pPr>
            <w:r w:rsidRPr="00BC110A">
              <w:rPr>
                <w:rFonts w:ascii="Angsana New" w:hAnsi="Angsana New"/>
                <w:b/>
                <w:sz w:val="30"/>
                <w:szCs w:val="30"/>
              </w:rPr>
              <w:t xml:space="preserve"> 1,85</w:t>
            </w:r>
            <w:r w:rsidR="00EB61CE" w:rsidRPr="00BC110A">
              <w:rPr>
                <w:rFonts w:ascii="Angsana New" w:hAnsi="Angsana New"/>
                <w:b/>
                <w:sz w:val="30"/>
                <w:szCs w:val="30"/>
              </w:rPr>
              <w:t>5</w:t>
            </w:r>
            <w:r w:rsidRPr="00BC110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41375D" w:rsidRPr="00B52866" w14:paraId="18AD5434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041CF7FD" w14:textId="013D3D52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A40B2D" w:rsidRPr="00B5286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270" w:type="dxa"/>
            <w:vAlign w:val="center"/>
          </w:tcPr>
          <w:p w14:paraId="6662559D" w14:textId="77777777" w:rsidR="0041375D" w:rsidRPr="00B52866" w:rsidRDefault="0041375D" w:rsidP="0041375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7B446B" w14:textId="6B3BE6A3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(9)</w:t>
            </w:r>
          </w:p>
        </w:tc>
        <w:tc>
          <w:tcPr>
            <w:tcW w:w="284" w:type="dxa"/>
          </w:tcPr>
          <w:p w14:paraId="44FCBBA6" w14:textId="77777777" w:rsidR="0041375D" w:rsidRPr="00B52866" w:rsidRDefault="0041375D" w:rsidP="004137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EB7B608" w14:textId="740BDA85" w:rsidR="0041375D" w:rsidRPr="00B52866" w:rsidRDefault="0041375D" w:rsidP="0096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58CF2BDE" w14:textId="77777777" w:rsidR="0041375D" w:rsidRPr="00B52866" w:rsidRDefault="0041375D" w:rsidP="004137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D2D11F" w14:textId="05CB2252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(9)</w:t>
            </w:r>
          </w:p>
        </w:tc>
      </w:tr>
      <w:tr w:rsidR="0041375D" w:rsidRPr="00B52866" w14:paraId="727BC7CE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247207E4" w14:textId="77777777" w:rsidR="0041375D" w:rsidRPr="00B52866" w:rsidRDefault="0041375D" w:rsidP="0041375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vAlign w:val="center"/>
          </w:tcPr>
          <w:p w14:paraId="45A58B9F" w14:textId="77777777" w:rsidR="0041375D" w:rsidRPr="00B52866" w:rsidRDefault="0041375D" w:rsidP="0041375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EA2BC6" w14:textId="5CF05CF5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(435)</w:t>
            </w:r>
          </w:p>
        </w:tc>
        <w:tc>
          <w:tcPr>
            <w:tcW w:w="284" w:type="dxa"/>
          </w:tcPr>
          <w:p w14:paraId="049E430B" w14:textId="77777777" w:rsidR="0041375D" w:rsidRPr="00B52866" w:rsidRDefault="0041375D" w:rsidP="004137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67EB711" w14:textId="0C2B138D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(3)</w:t>
            </w:r>
          </w:p>
        </w:tc>
        <w:tc>
          <w:tcPr>
            <w:tcW w:w="236" w:type="dxa"/>
          </w:tcPr>
          <w:p w14:paraId="0641D841" w14:textId="77777777" w:rsidR="0041375D" w:rsidRPr="00B52866" w:rsidRDefault="0041375D" w:rsidP="004137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11D742" w14:textId="6B99B4F4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(438)</w:t>
            </w:r>
          </w:p>
        </w:tc>
      </w:tr>
      <w:tr w:rsidR="0041375D" w:rsidRPr="00B52866" w14:paraId="7D3C73E9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11AD18F5" w14:textId="77777777" w:rsidR="0041375D" w:rsidRPr="00B52866" w:rsidRDefault="0041375D" w:rsidP="0041375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0" w:type="dxa"/>
            <w:vAlign w:val="center"/>
          </w:tcPr>
          <w:p w14:paraId="38A330DE" w14:textId="77777777" w:rsidR="0041375D" w:rsidRPr="00B52866" w:rsidRDefault="0041375D" w:rsidP="0041375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968186" w14:textId="2DDF720B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1,40</w:t>
            </w:r>
            <w:r w:rsidR="00EB61CE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3F3D975" w14:textId="77777777" w:rsidR="0041375D" w:rsidRPr="00B52866" w:rsidRDefault="0041375D" w:rsidP="0041375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EA26F0" w14:textId="15E7D943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0DE478F7" w14:textId="77777777" w:rsidR="0041375D" w:rsidRPr="00B52866" w:rsidRDefault="0041375D" w:rsidP="0041375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10162EA" w14:textId="1F4D2F45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1,40</w:t>
            </w:r>
            <w:r w:rsidR="00EB61CE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1375D" w:rsidRPr="00B52866" w14:paraId="359F8A97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1337A7BC" w14:textId="77777777" w:rsidR="0041375D" w:rsidRPr="00B52866" w:rsidRDefault="0041375D" w:rsidP="0041375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vAlign w:val="center"/>
          </w:tcPr>
          <w:p w14:paraId="592A94F6" w14:textId="77777777" w:rsidR="0041375D" w:rsidRPr="00B52866" w:rsidRDefault="0041375D" w:rsidP="0041375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A18E03" w14:textId="16AFF0A1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(272)</w:t>
            </w:r>
          </w:p>
        </w:tc>
        <w:tc>
          <w:tcPr>
            <w:tcW w:w="284" w:type="dxa"/>
          </w:tcPr>
          <w:p w14:paraId="3DD1F177" w14:textId="77777777" w:rsidR="0041375D" w:rsidRPr="00B52866" w:rsidRDefault="0041375D" w:rsidP="004137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A293D0B" w14:textId="76AF206F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5B17AE87" w14:textId="77777777" w:rsidR="0041375D" w:rsidRPr="00B52866" w:rsidRDefault="0041375D" w:rsidP="004137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68F6196" w14:textId="377C3B42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(272)</w:t>
            </w:r>
          </w:p>
        </w:tc>
      </w:tr>
      <w:tr w:rsidR="0041375D" w:rsidRPr="00B52866" w14:paraId="0AE91915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44948731" w14:textId="133F3568" w:rsidR="0041375D" w:rsidRPr="00B52866" w:rsidRDefault="0041375D" w:rsidP="0041375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B52866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11132F75" w14:textId="77777777" w:rsidR="0041375D" w:rsidRPr="00B52866" w:rsidRDefault="0041375D" w:rsidP="0041375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104803" w14:textId="023741E8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1,13</w:t>
            </w:r>
            <w:r w:rsidR="00EB61CE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3A770E3" w14:textId="77777777" w:rsidR="0041375D" w:rsidRPr="00B52866" w:rsidRDefault="0041375D" w:rsidP="0041375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9A2671E" w14:textId="20931438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065ABBA6" w14:textId="77777777" w:rsidR="0041375D" w:rsidRPr="00B52866" w:rsidRDefault="0041375D" w:rsidP="0041375D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D894C" w14:textId="10B00E4A" w:rsidR="0041375D" w:rsidRPr="00B52866" w:rsidRDefault="0041375D" w:rsidP="00413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1,13</w:t>
            </w:r>
            <w:r w:rsidR="00EB61CE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4505B" w:rsidRPr="00B52866" w14:paraId="69386DB1" w14:textId="77777777" w:rsidTr="00FE7E1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B73E065" w14:textId="77777777" w:rsidR="0084505B" w:rsidRPr="00B52866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17744B26" w14:textId="77777777" w:rsidR="0084505B" w:rsidRPr="00B52866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373BD14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A29A505" w14:textId="77777777" w:rsidR="0084505B" w:rsidRPr="00B52866" w:rsidRDefault="0084505B" w:rsidP="0084505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5AAC9B37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ACB6420" w14:textId="77777777" w:rsidR="0084505B" w:rsidRPr="00B52866" w:rsidRDefault="0084505B" w:rsidP="0084505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57CCDC9E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B52866" w14:paraId="5B7816C0" w14:textId="77777777" w:rsidTr="00FE7E1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75243F52" w14:textId="77777777" w:rsidR="0084505B" w:rsidRPr="00B52866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0A9E21FB" w14:textId="77777777" w:rsidR="0084505B" w:rsidRPr="00B52866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F8A50F4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8509861" w14:textId="77777777" w:rsidR="0084505B" w:rsidRPr="00B52866" w:rsidRDefault="0084505B" w:rsidP="0084505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36F27EE8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FFB5091" w14:textId="77777777" w:rsidR="0084505B" w:rsidRPr="00B52866" w:rsidRDefault="0084505B" w:rsidP="0084505B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374E8CB0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B52866" w14:paraId="3162F77D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34D50667" w14:textId="77777777" w:rsidR="0084505B" w:rsidRPr="00B52866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กำไรขาดทุนเบ็ดเสร็จอื่น</w:t>
            </w:r>
          </w:p>
        </w:tc>
        <w:tc>
          <w:tcPr>
            <w:tcW w:w="270" w:type="dxa"/>
            <w:vAlign w:val="center"/>
          </w:tcPr>
          <w:p w14:paraId="6B6374DB" w14:textId="77777777" w:rsidR="0084505B" w:rsidRPr="00B52866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86F4C9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169AD59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1E2BD925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336218F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1EB21882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B52866" w14:paraId="41C2CE57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3CBD3C18" w14:textId="77777777" w:rsidR="0084505B" w:rsidRPr="00B52866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อาจ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42B73BB6" w14:textId="77777777" w:rsidR="0084505B" w:rsidRPr="00B52866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7A8A8A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A21864F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132A44B1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12"/>
                <w:tab w:val="decimal" w:pos="9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99F26C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47F5F4F2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427" w:rsidRPr="00B52866" w14:paraId="551424B5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972C50E" w14:textId="77777777" w:rsidR="00BA2427" w:rsidRPr="00B52866" w:rsidRDefault="00BA2427" w:rsidP="00BA2427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270" w:type="dxa"/>
            <w:vAlign w:val="center"/>
          </w:tcPr>
          <w:p w14:paraId="72FEA80A" w14:textId="77777777" w:rsidR="00BA2427" w:rsidRPr="00B52866" w:rsidRDefault="00BA2427" w:rsidP="00BA2427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816E70" w14:textId="47D51491" w:rsidR="00BA2427" w:rsidRPr="00B52866" w:rsidRDefault="00BA2427" w:rsidP="008A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8A4017" w:rsidRPr="00B5286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52866">
              <w:rPr>
                <w:rFonts w:ascii="Angsana New" w:hAnsi="Angsana New"/>
                <w:sz w:val="30"/>
                <w:szCs w:val="30"/>
              </w:rPr>
              <w:t xml:space="preserve">      16 </w:t>
            </w:r>
          </w:p>
        </w:tc>
        <w:tc>
          <w:tcPr>
            <w:tcW w:w="284" w:type="dxa"/>
            <w:vAlign w:val="bottom"/>
          </w:tcPr>
          <w:p w14:paraId="36767A42" w14:textId="77777777" w:rsidR="00BA2427" w:rsidRPr="00B52866" w:rsidRDefault="00BA2427" w:rsidP="00BA24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7A3CF8F6" w14:textId="584FAF93" w:rsidR="00BA2427" w:rsidRPr="00B52866" w:rsidRDefault="0005638F" w:rsidP="00B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27DE0C" w14:textId="77777777" w:rsidR="00BA2427" w:rsidRPr="00B52866" w:rsidRDefault="00BA2427" w:rsidP="00BA24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647E1C64" w14:textId="00412A8D" w:rsidR="00BA2427" w:rsidRPr="00B52866" w:rsidRDefault="00BA2427" w:rsidP="00B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                16 </w:t>
            </w:r>
          </w:p>
        </w:tc>
      </w:tr>
      <w:tr w:rsidR="00BA2427" w:rsidRPr="00B52866" w14:paraId="0E435902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441CD1C9" w14:textId="78BFECF6" w:rsidR="00BA2427" w:rsidRPr="00B52866" w:rsidRDefault="00BA2427" w:rsidP="00BA2427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ส่วนแบ่งกำไรขาดทุนเบ็ดเสร็จอื่นของการร่วมค้าที่ใช้วิธีส่วนได้เสีย</w:t>
            </w:r>
          </w:p>
        </w:tc>
        <w:tc>
          <w:tcPr>
            <w:tcW w:w="270" w:type="dxa"/>
            <w:vAlign w:val="center"/>
          </w:tcPr>
          <w:p w14:paraId="20A8F48C" w14:textId="77777777" w:rsidR="00BA2427" w:rsidRPr="00B52866" w:rsidRDefault="00BA2427" w:rsidP="00BA2427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BA6140" w14:textId="04E34DA5" w:rsidR="00BA2427" w:rsidRPr="00B52866" w:rsidRDefault="00BA2427" w:rsidP="008A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                    19 </w:t>
            </w:r>
          </w:p>
        </w:tc>
        <w:tc>
          <w:tcPr>
            <w:tcW w:w="284" w:type="dxa"/>
            <w:vAlign w:val="bottom"/>
          </w:tcPr>
          <w:p w14:paraId="6531852D" w14:textId="77777777" w:rsidR="00BA2427" w:rsidRPr="00B52866" w:rsidRDefault="00BA2427" w:rsidP="00BA24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37CF00A4" w14:textId="163D5B0E" w:rsidR="00BA2427" w:rsidRPr="00B52866" w:rsidRDefault="0005638F" w:rsidP="00B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585FA2" w14:textId="77777777" w:rsidR="00BA2427" w:rsidRPr="00B52866" w:rsidRDefault="00BA2427" w:rsidP="00BA242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8598B57" w14:textId="1C56E986" w:rsidR="00BA2427" w:rsidRPr="00B52866" w:rsidRDefault="00BA2427" w:rsidP="00B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                    19 </w:t>
            </w:r>
          </w:p>
        </w:tc>
      </w:tr>
      <w:tr w:rsidR="00BC0A8B" w:rsidRPr="00B52866" w14:paraId="06A0743F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00D121AE" w14:textId="77777777" w:rsidR="00BC0A8B" w:rsidRPr="00B52866" w:rsidRDefault="00BC0A8B" w:rsidP="00BC0A8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205AF3B" w14:textId="77777777" w:rsidR="00BC0A8B" w:rsidRPr="00B52866" w:rsidRDefault="00BC0A8B" w:rsidP="00BC0A8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204BEA" w14:textId="68EC361D" w:rsidR="00BC0A8B" w:rsidRPr="00B52866" w:rsidRDefault="00BC0A8B" w:rsidP="008A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                    (3)</w:t>
            </w:r>
          </w:p>
        </w:tc>
        <w:tc>
          <w:tcPr>
            <w:tcW w:w="284" w:type="dxa"/>
            <w:vAlign w:val="bottom"/>
          </w:tcPr>
          <w:p w14:paraId="750D4185" w14:textId="48E4D35F" w:rsidR="00BC0A8B" w:rsidRPr="00B52866" w:rsidRDefault="00BC0A8B" w:rsidP="00BC0A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189792A4" w14:textId="4ADAEA52" w:rsidR="00BC0A8B" w:rsidRPr="00B52866" w:rsidRDefault="0005638F" w:rsidP="00BC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E152DB" w14:textId="11F393E1" w:rsidR="00BC0A8B" w:rsidRPr="00B52866" w:rsidRDefault="00BC0A8B" w:rsidP="00BC0A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43454A8" w14:textId="487CD596" w:rsidR="00BC0A8B" w:rsidRPr="00B52866" w:rsidRDefault="00BC0A8B" w:rsidP="00BC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                    (3)</w:t>
            </w:r>
          </w:p>
        </w:tc>
      </w:tr>
      <w:tr w:rsidR="00BC0A8B" w:rsidRPr="00B52866" w14:paraId="29D252C3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549845BD" w14:textId="77777777" w:rsidR="00BC0A8B" w:rsidRPr="00B52866" w:rsidRDefault="00BC0A8B" w:rsidP="00BC0A8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0B84DFB" w14:textId="77777777" w:rsidR="00BC0A8B" w:rsidRPr="00B52866" w:rsidRDefault="00BC0A8B" w:rsidP="00BC0A8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48CB8" w14:textId="0B2F4334" w:rsidR="00BC0A8B" w:rsidRPr="00B52866" w:rsidRDefault="00BC0A8B" w:rsidP="008A4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32 </w:t>
            </w:r>
          </w:p>
        </w:tc>
        <w:tc>
          <w:tcPr>
            <w:tcW w:w="284" w:type="dxa"/>
            <w:vAlign w:val="bottom"/>
          </w:tcPr>
          <w:p w14:paraId="02E75679" w14:textId="2F31E88D" w:rsidR="00BC0A8B" w:rsidRPr="00B52866" w:rsidRDefault="00BC0A8B" w:rsidP="00BC0A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D1B72" w14:textId="4B5C3B82" w:rsidR="00BC0A8B" w:rsidRPr="0005638F" w:rsidRDefault="0005638F" w:rsidP="00BC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638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642ED29" w14:textId="7C075DAF" w:rsidR="00BC0A8B" w:rsidRPr="00B52866" w:rsidRDefault="00BC0A8B" w:rsidP="00BC0A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11B55" w14:textId="41A20A58" w:rsidR="00BC0A8B" w:rsidRPr="00B52866" w:rsidRDefault="00BC0A8B" w:rsidP="00BC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32 </w:t>
            </w:r>
          </w:p>
        </w:tc>
      </w:tr>
      <w:tr w:rsidR="0084505B" w:rsidRPr="00B52866" w14:paraId="655C2E1F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4787907D" w14:textId="77777777" w:rsidR="0084505B" w:rsidRPr="00B52866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6BEE686" w14:textId="77777777" w:rsidR="0084505B" w:rsidRPr="00B52866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9E77B9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</w:pPr>
          </w:p>
        </w:tc>
        <w:tc>
          <w:tcPr>
            <w:tcW w:w="284" w:type="dxa"/>
            <w:vAlign w:val="bottom"/>
          </w:tcPr>
          <w:p w14:paraId="5E63D443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6D3094C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</w:pPr>
          </w:p>
        </w:tc>
        <w:tc>
          <w:tcPr>
            <w:tcW w:w="236" w:type="dxa"/>
            <w:vAlign w:val="bottom"/>
          </w:tcPr>
          <w:p w14:paraId="59188538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BBA2AB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</w:pPr>
          </w:p>
        </w:tc>
      </w:tr>
      <w:tr w:rsidR="0084505B" w:rsidRPr="00B52866" w14:paraId="23727A79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612C52C" w14:textId="16B32DA0" w:rsidR="0084505B" w:rsidRPr="00B52866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9231FBE" w14:textId="77777777" w:rsidR="0084505B" w:rsidRPr="00B52866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85B867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</w:pPr>
          </w:p>
        </w:tc>
        <w:tc>
          <w:tcPr>
            <w:tcW w:w="284" w:type="dxa"/>
            <w:vAlign w:val="bottom"/>
          </w:tcPr>
          <w:p w14:paraId="4C003556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3F0B0FFD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</w:pPr>
          </w:p>
        </w:tc>
        <w:tc>
          <w:tcPr>
            <w:tcW w:w="236" w:type="dxa"/>
            <w:vAlign w:val="bottom"/>
          </w:tcPr>
          <w:p w14:paraId="26713E65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6173683B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-117"/>
            </w:pPr>
          </w:p>
        </w:tc>
      </w:tr>
      <w:tr w:rsidR="003F7A0D" w:rsidRPr="00B52866" w14:paraId="7A67ECEE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2ED75EBE" w14:textId="14BD240D" w:rsidR="003F7A0D" w:rsidRPr="00B52866" w:rsidRDefault="003F7A0D" w:rsidP="003F7A0D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270" w:type="dxa"/>
            <w:vAlign w:val="center"/>
          </w:tcPr>
          <w:p w14:paraId="175A7C50" w14:textId="77777777" w:rsidR="003F7A0D" w:rsidRPr="00B52866" w:rsidRDefault="003F7A0D" w:rsidP="003F7A0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DBAF18" w14:textId="77777777" w:rsidR="00475218" w:rsidRPr="00B52866" w:rsidRDefault="00475218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055FC203" w14:textId="38F00424" w:rsidR="003F7A0D" w:rsidRPr="00B52866" w:rsidRDefault="003F7A0D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19 </w:t>
            </w:r>
          </w:p>
        </w:tc>
        <w:tc>
          <w:tcPr>
            <w:tcW w:w="284" w:type="dxa"/>
          </w:tcPr>
          <w:p w14:paraId="45A2A25D" w14:textId="77777777" w:rsidR="003F7A0D" w:rsidRPr="00B52866" w:rsidRDefault="003F7A0D" w:rsidP="008326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</w:tcPr>
          <w:p w14:paraId="0BB96E0A" w14:textId="77777777" w:rsidR="00475218" w:rsidRPr="00B52866" w:rsidRDefault="00475218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0B3BA93F" w14:textId="323863BE" w:rsidR="003F7A0D" w:rsidRPr="00B52866" w:rsidRDefault="003F7A0D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0AD8991A" w14:textId="77777777" w:rsidR="003F7A0D" w:rsidRPr="00B52866" w:rsidRDefault="003F7A0D" w:rsidP="008326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39C96FA0" w14:textId="77777777" w:rsidR="00475218" w:rsidRPr="00B52866" w:rsidRDefault="00475218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32762B4D" w14:textId="63BF37B8" w:rsidR="003F7A0D" w:rsidRPr="00B52866" w:rsidRDefault="003F7A0D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19 </w:t>
            </w:r>
          </w:p>
        </w:tc>
      </w:tr>
      <w:tr w:rsidR="009F27D5" w:rsidRPr="00B52866" w14:paraId="307EBD8B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7EAB30A8" w14:textId="2EAFFDD8" w:rsidR="009F27D5" w:rsidRPr="00B52866" w:rsidRDefault="009F27D5" w:rsidP="009F27D5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0876899B" w14:textId="77777777" w:rsidR="009F27D5" w:rsidRPr="00B52866" w:rsidRDefault="009F27D5" w:rsidP="009F27D5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8B38E9" w14:textId="77777777" w:rsidR="00475218" w:rsidRPr="00B52866" w:rsidRDefault="00475218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4689BA6D" w14:textId="158593FE" w:rsidR="009F27D5" w:rsidRPr="00B52866" w:rsidRDefault="009F27D5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(4)</w:t>
            </w:r>
          </w:p>
        </w:tc>
        <w:tc>
          <w:tcPr>
            <w:tcW w:w="284" w:type="dxa"/>
          </w:tcPr>
          <w:p w14:paraId="2CC1CD80" w14:textId="77777777" w:rsidR="009F27D5" w:rsidRPr="00B52866" w:rsidRDefault="009F27D5" w:rsidP="008326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A756A8E" w14:textId="77777777" w:rsidR="00475218" w:rsidRPr="00B52866" w:rsidRDefault="00475218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21F5828A" w14:textId="009B6671" w:rsidR="009F27D5" w:rsidRPr="00B52866" w:rsidRDefault="009F27D5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629DB635" w14:textId="77777777" w:rsidR="009F27D5" w:rsidRPr="00B52866" w:rsidRDefault="009F27D5" w:rsidP="008326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63C00AF" w14:textId="77777777" w:rsidR="00475218" w:rsidRPr="00B52866" w:rsidRDefault="00475218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</w:p>
          <w:p w14:paraId="5763F36F" w14:textId="7FCC2889" w:rsidR="009F27D5" w:rsidRPr="00B52866" w:rsidRDefault="009F27D5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(4)</w:t>
            </w:r>
          </w:p>
        </w:tc>
      </w:tr>
      <w:tr w:rsidR="008326E0" w:rsidRPr="00B52866" w14:paraId="0959B005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3448A070" w14:textId="46727D26" w:rsidR="008326E0" w:rsidRPr="00B52866" w:rsidRDefault="008326E0" w:rsidP="008326E0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613FBEEE" w14:textId="77777777" w:rsidR="008326E0" w:rsidRPr="00B52866" w:rsidRDefault="008326E0" w:rsidP="008326E0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E50AF5" w14:textId="77777777" w:rsidR="00475218" w:rsidRPr="00B52866" w:rsidRDefault="00475218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8C8CEC" w14:textId="381320FB" w:rsidR="008326E0" w:rsidRPr="00B52866" w:rsidRDefault="008326E0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15 </w:t>
            </w:r>
          </w:p>
        </w:tc>
        <w:tc>
          <w:tcPr>
            <w:tcW w:w="284" w:type="dxa"/>
          </w:tcPr>
          <w:p w14:paraId="5C07191E" w14:textId="77777777" w:rsidR="008326E0" w:rsidRPr="00B52866" w:rsidRDefault="008326E0" w:rsidP="008326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CE47630" w14:textId="77777777" w:rsidR="00475218" w:rsidRPr="00B52866" w:rsidRDefault="00475218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5B7682" w14:textId="7AD80286" w:rsidR="008326E0" w:rsidRPr="00B52866" w:rsidRDefault="008326E0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2ADE0E34" w14:textId="77777777" w:rsidR="008326E0" w:rsidRPr="00B52866" w:rsidRDefault="008326E0" w:rsidP="008326E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0381244" w14:textId="77777777" w:rsidR="00475218" w:rsidRPr="00B52866" w:rsidRDefault="00475218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D3A47A" w14:textId="1396EE13" w:rsidR="008326E0" w:rsidRPr="00B52866" w:rsidRDefault="008326E0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15 </w:t>
            </w:r>
          </w:p>
        </w:tc>
      </w:tr>
      <w:tr w:rsidR="008326E0" w:rsidRPr="00B52866" w14:paraId="75B5104A" w14:textId="77777777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5BB97CDA" w14:textId="63F8D7D2" w:rsidR="008326E0" w:rsidRPr="00B52866" w:rsidRDefault="008326E0" w:rsidP="008326E0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บ็ดเสร็จอื่นสำหรับ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สุทธิจากภาษีเงินได้</w:t>
            </w:r>
          </w:p>
        </w:tc>
        <w:tc>
          <w:tcPr>
            <w:tcW w:w="270" w:type="dxa"/>
            <w:vAlign w:val="center"/>
          </w:tcPr>
          <w:p w14:paraId="75F7AD5B" w14:textId="77777777" w:rsidR="008326E0" w:rsidRPr="00B52866" w:rsidRDefault="008326E0" w:rsidP="008326E0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C2670F" w14:textId="0CC6CCE0" w:rsidR="008326E0" w:rsidRPr="00B52866" w:rsidRDefault="008326E0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47 </w:t>
            </w:r>
          </w:p>
        </w:tc>
        <w:tc>
          <w:tcPr>
            <w:tcW w:w="284" w:type="dxa"/>
          </w:tcPr>
          <w:p w14:paraId="71F86C9C" w14:textId="77777777" w:rsidR="008326E0" w:rsidRPr="00B52866" w:rsidRDefault="008326E0" w:rsidP="008326E0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26B856B" w14:textId="674948C9" w:rsidR="008326E0" w:rsidRPr="00B52866" w:rsidRDefault="008326E0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51EA57AD" w14:textId="77777777" w:rsidR="008326E0" w:rsidRPr="00B52866" w:rsidRDefault="008326E0" w:rsidP="008326E0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3260B7" w14:textId="5AE8AFCE" w:rsidR="008326E0" w:rsidRPr="00B52866" w:rsidRDefault="008326E0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47 </w:t>
            </w:r>
          </w:p>
        </w:tc>
      </w:tr>
      <w:tr w:rsidR="008326E0" w:rsidRPr="00B52866" w14:paraId="131F2570" w14:textId="77777777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3E3ECF7C" w14:textId="7C2C5ECF" w:rsidR="008326E0" w:rsidRPr="00B52866" w:rsidRDefault="008326E0" w:rsidP="008326E0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0AAA9168" w14:textId="77777777" w:rsidR="008326E0" w:rsidRPr="00B52866" w:rsidRDefault="008326E0" w:rsidP="008326E0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98EF97" w14:textId="3799DD16" w:rsidR="008326E0" w:rsidRPr="00B52866" w:rsidRDefault="008326E0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1,18</w:t>
            </w:r>
            <w:r w:rsidR="0042649A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22C3F29" w14:textId="77777777" w:rsidR="008326E0" w:rsidRPr="00B52866" w:rsidRDefault="008326E0" w:rsidP="008326E0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67FD06E" w14:textId="3DA1C58E" w:rsidR="008326E0" w:rsidRPr="00B52866" w:rsidRDefault="008326E0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406BB8D8" w14:textId="77777777" w:rsidR="008326E0" w:rsidRPr="00B52866" w:rsidRDefault="008326E0" w:rsidP="008326E0">
            <w:pPr>
              <w:tabs>
                <w:tab w:val="clear" w:pos="680"/>
                <w:tab w:val="decimal" w:pos="656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F9F08BD" w14:textId="764C4C65" w:rsidR="008326E0" w:rsidRPr="00B52866" w:rsidRDefault="008326E0" w:rsidP="00832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1,18</w:t>
            </w:r>
            <w:r w:rsidR="0042649A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4505B" w:rsidRPr="00B52866" w14:paraId="7EA2DF4E" w14:textId="77777777" w:rsidTr="00AC344F">
        <w:trPr>
          <w:trHeight w:val="98"/>
        </w:trPr>
        <w:tc>
          <w:tcPr>
            <w:tcW w:w="4680" w:type="dxa"/>
            <w:shd w:val="clear" w:color="auto" w:fill="auto"/>
          </w:tcPr>
          <w:p w14:paraId="2CEBE705" w14:textId="77777777" w:rsidR="0084505B" w:rsidRPr="00B52866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10A8088" w14:textId="77777777" w:rsidR="0084505B" w:rsidRPr="00B52866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F1D9D1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B3DFCDE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441AB79A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025899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050DD4A1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554"/>
                <w:tab w:val="decimal" w:pos="612"/>
                <w:tab w:val="decimal" w:pos="10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505B" w:rsidRPr="00B52866" w14:paraId="4A1BF71A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495DA3BA" w14:textId="77777777" w:rsidR="0084505B" w:rsidRPr="00B52866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85F0218" w14:textId="77777777" w:rsidR="0084505B" w:rsidRPr="00B52866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E01F4B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41D7283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68BEE580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775E80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44715022" w14:textId="77777777" w:rsidR="0084505B" w:rsidRPr="00B52866" w:rsidRDefault="0084505B" w:rsidP="0084505B">
            <w:pPr>
              <w:pStyle w:val="acctfourfigures"/>
              <w:tabs>
                <w:tab w:val="clear" w:pos="765"/>
                <w:tab w:val="decimal" w:pos="554"/>
                <w:tab w:val="decimal" w:pos="612"/>
                <w:tab w:val="decimal" w:pos="10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40FDB" w:rsidRPr="00B52866" w14:paraId="47D5A329" w14:textId="77777777">
        <w:trPr>
          <w:trHeight w:val="173"/>
        </w:trPr>
        <w:tc>
          <w:tcPr>
            <w:tcW w:w="4680" w:type="dxa"/>
            <w:shd w:val="clear" w:color="auto" w:fill="auto"/>
          </w:tcPr>
          <w:p w14:paraId="2DE3769D" w14:textId="77777777" w:rsidR="00E40FDB" w:rsidRPr="00B52866" w:rsidRDefault="00E40FDB" w:rsidP="00E40FDB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A4A3A88" w14:textId="77777777" w:rsidR="00E40FDB" w:rsidRPr="00B52866" w:rsidRDefault="00E40FDB" w:rsidP="00E40F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B4308C" w14:textId="5A98717B" w:rsidR="00E40FDB" w:rsidRPr="00B52866" w:rsidRDefault="00E40FDB" w:rsidP="00E4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52866">
              <w:rPr>
                <w:rFonts w:ascii="Angsana New" w:hAnsi="Angsana New"/>
                <w:spacing w:val="-4"/>
                <w:sz w:val="30"/>
                <w:szCs w:val="30"/>
              </w:rPr>
              <w:t xml:space="preserve"> 1,13</w:t>
            </w:r>
            <w:r w:rsidR="0042649A" w:rsidRPr="00B52866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B5286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7B74D18" w14:textId="77777777" w:rsidR="00E40FDB" w:rsidRPr="00B52866" w:rsidRDefault="00E40FDB" w:rsidP="00E40FD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E154A38" w14:textId="3D0CB95E" w:rsidR="00E40FDB" w:rsidRPr="00B52866" w:rsidRDefault="00E40FDB" w:rsidP="00E4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52866">
              <w:rPr>
                <w:rFonts w:ascii="Angsana New" w:hAnsi="Angsana New"/>
                <w:spacing w:val="-4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31CCF82C" w14:textId="77777777" w:rsidR="00E40FDB" w:rsidRPr="00B52866" w:rsidRDefault="00E40FDB" w:rsidP="00E40FDB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5981CF" w14:textId="1AF1D1D0" w:rsidR="00E40FDB" w:rsidRPr="00B52866" w:rsidRDefault="00E40FDB" w:rsidP="00E4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52866">
              <w:rPr>
                <w:rFonts w:ascii="Angsana New" w:hAnsi="Angsana New"/>
                <w:spacing w:val="-4"/>
                <w:sz w:val="30"/>
                <w:szCs w:val="30"/>
              </w:rPr>
              <w:t xml:space="preserve"> 1,13</w:t>
            </w:r>
            <w:r w:rsidR="0042649A" w:rsidRPr="00B52866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B52866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</w:tr>
      <w:tr w:rsidR="00E40FDB" w:rsidRPr="00B52866" w14:paraId="5EDEACB3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70E42E00" w14:textId="4ADFC959" w:rsidR="00E40FDB" w:rsidRPr="00B52866" w:rsidRDefault="00E40FDB" w:rsidP="00E40FD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CC5B72C" w14:textId="77777777" w:rsidR="00E40FDB" w:rsidRPr="00B52866" w:rsidRDefault="00E40FDB" w:rsidP="00E40FD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1118E2" w14:textId="170555DD" w:rsidR="00E40FDB" w:rsidRPr="00B52866" w:rsidRDefault="00E40FDB" w:rsidP="00875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1,13</w:t>
            </w:r>
            <w:r w:rsidR="0042649A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52F4605B" w14:textId="77777777" w:rsidR="00E40FDB" w:rsidRPr="00B52866" w:rsidRDefault="00E40FDB" w:rsidP="008753B5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04215D20" w14:textId="6B73836C" w:rsidR="00E40FDB" w:rsidRPr="00B52866" w:rsidRDefault="00E40FDB" w:rsidP="00875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0EFE54D8" w14:textId="77777777" w:rsidR="00E40FDB" w:rsidRPr="00B52866" w:rsidRDefault="00E40FDB" w:rsidP="008753B5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E098922" w14:textId="375B0247" w:rsidR="00E40FDB" w:rsidRPr="00B52866" w:rsidRDefault="00E40FDB" w:rsidP="00875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1,13</w:t>
            </w:r>
            <w:r w:rsidR="0042649A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4505B" w:rsidRPr="00B52866" w14:paraId="4EE8A68B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1F943695" w14:textId="7837503A" w:rsidR="0084505B" w:rsidRPr="00B52866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FEA6A8" w14:textId="77777777" w:rsidR="0084505B" w:rsidRPr="00B52866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B4C3B2C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86CD0B" w14:textId="77777777" w:rsidR="0084505B" w:rsidRPr="00B52866" w:rsidRDefault="0084505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1C74F278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D86A668" w14:textId="77777777" w:rsidR="0084505B" w:rsidRPr="00B52866" w:rsidRDefault="0084505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1AAC231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564B" w:rsidRPr="00B52866" w14:paraId="7FF5D85A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330FC952" w14:textId="77777777" w:rsidR="00DF564B" w:rsidRPr="00B52866" w:rsidRDefault="00DF564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AB215B" w14:textId="77777777" w:rsidR="00DF564B" w:rsidRPr="00B52866" w:rsidRDefault="00DF564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32BA6B4" w14:textId="77777777" w:rsidR="00DF564B" w:rsidRPr="00B52866" w:rsidRDefault="00DF564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CA730F8" w14:textId="77777777" w:rsidR="00DF564B" w:rsidRPr="00B52866" w:rsidRDefault="00DF564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550E4AF2" w14:textId="77777777" w:rsidR="00DF564B" w:rsidRPr="00B52866" w:rsidRDefault="00DF564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5E103D" w14:textId="77777777" w:rsidR="00DF564B" w:rsidRPr="00B52866" w:rsidRDefault="00DF564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53A1C455" w14:textId="77777777" w:rsidR="00DF564B" w:rsidRPr="00B52866" w:rsidRDefault="00DF564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05B" w:rsidRPr="00B52866" w14:paraId="577A3D03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3E6F7604" w14:textId="7D0DC7DD" w:rsidR="0084505B" w:rsidRPr="00B52866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การแบ่งปันกำไรเบ็ดเสร็จรวม</w:t>
            </w:r>
          </w:p>
        </w:tc>
        <w:tc>
          <w:tcPr>
            <w:tcW w:w="270" w:type="dxa"/>
            <w:vAlign w:val="center"/>
          </w:tcPr>
          <w:p w14:paraId="550F3C29" w14:textId="77777777" w:rsidR="0084505B" w:rsidRPr="00B52866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483E063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2441A99" w14:textId="77777777" w:rsidR="0084505B" w:rsidRPr="00B52866" w:rsidRDefault="0084505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59BD10E2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53D9BDF" w14:textId="77777777" w:rsidR="0084505B" w:rsidRPr="00B52866" w:rsidRDefault="0084505B" w:rsidP="0084505B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679197D2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A44" w:rsidRPr="00B52866" w14:paraId="71D45C83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4E4A0D0B" w14:textId="77777777" w:rsidR="006A2A44" w:rsidRPr="00B52866" w:rsidRDefault="006A2A44" w:rsidP="006A2A44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9E34414" w14:textId="77777777" w:rsidR="006A2A44" w:rsidRPr="00B52866" w:rsidRDefault="006A2A44" w:rsidP="006A2A44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76803" w14:textId="13413E00" w:rsidR="006A2A44" w:rsidRPr="00B52866" w:rsidRDefault="006A2A44" w:rsidP="006A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1,18</w:t>
            </w:r>
            <w:r w:rsidR="0042649A" w:rsidRPr="00B52866">
              <w:rPr>
                <w:rFonts w:ascii="Angsana New" w:hAnsi="Angsana New"/>
                <w:sz w:val="30"/>
                <w:szCs w:val="30"/>
              </w:rPr>
              <w:t>3</w:t>
            </w:r>
            <w:r w:rsidRPr="00B528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D1E3680" w14:textId="77777777" w:rsidR="006A2A44" w:rsidRPr="00B52866" w:rsidRDefault="006A2A44" w:rsidP="006A2A44">
            <w:pPr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B1D8645" w14:textId="02C0B217" w:rsidR="006A2A44" w:rsidRPr="00B52866" w:rsidRDefault="006A2A44" w:rsidP="006A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16B4E0A2" w14:textId="77777777" w:rsidR="006A2A44" w:rsidRPr="00B52866" w:rsidRDefault="006A2A44" w:rsidP="006A2A44">
            <w:pPr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1A58FB" w14:textId="33A24290" w:rsidR="006A2A44" w:rsidRPr="00B52866" w:rsidRDefault="006A2A44" w:rsidP="006A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1,18</w:t>
            </w:r>
            <w:r w:rsidR="0042649A" w:rsidRPr="00B52866">
              <w:rPr>
                <w:rFonts w:ascii="Angsana New" w:hAnsi="Angsana New"/>
                <w:sz w:val="30"/>
                <w:szCs w:val="30"/>
              </w:rPr>
              <w:t>3</w:t>
            </w:r>
            <w:r w:rsidRPr="00B528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A2A44" w:rsidRPr="00B52866" w14:paraId="2EDCF7B4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71983E41" w14:textId="5F64B227" w:rsidR="006A2A44" w:rsidRPr="00B52866" w:rsidRDefault="006A2A44" w:rsidP="006A2A44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8993880" w14:textId="77777777" w:rsidR="006A2A44" w:rsidRPr="00B52866" w:rsidRDefault="006A2A44" w:rsidP="006A2A44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196E21" w14:textId="60448157" w:rsidR="006A2A44" w:rsidRPr="00B52866" w:rsidRDefault="006A2A44" w:rsidP="006A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1,18</w:t>
            </w:r>
            <w:r w:rsidR="0042649A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4FA2A38E" w14:textId="77777777" w:rsidR="006A2A44" w:rsidRPr="00B52866" w:rsidRDefault="006A2A44" w:rsidP="006A2A44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2D6967F0" w14:textId="49B7F07C" w:rsidR="006A2A44" w:rsidRPr="00B52866" w:rsidRDefault="006A2A44" w:rsidP="006A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3FC52480" w14:textId="77777777" w:rsidR="006A2A44" w:rsidRPr="00B52866" w:rsidRDefault="006A2A44" w:rsidP="006A2A44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91612D4" w14:textId="219904ED" w:rsidR="006A2A44" w:rsidRPr="00B52866" w:rsidRDefault="006A2A44" w:rsidP="006A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1,18</w:t>
            </w:r>
            <w:r w:rsidR="0042649A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4505B" w:rsidRPr="00B52866" w14:paraId="035FEF73" w14:textId="77777777" w:rsidTr="00AC344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6E178011" w14:textId="77777777" w:rsidR="0084505B" w:rsidRPr="00B52866" w:rsidRDefault="0084505B" w:rsidP="0084505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698F78D" w14:textId="77777777" w:rsidR="0084505B" w:rsidRPr="00B52866" w:rsidRDefault="0084505B" w:rsidP="0084505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5D9AF1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30DC44C" w14:textId="77777777" w:rsidR="0084505B" w:rsidRPr="00B52866" w:rsidRDefault="0084505B" w:rsidP="0084505B">
            <w:pPr>
              <w:tabs>
                <w:tab w:val="clear" w:pos="680"/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72309303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84E096" w14:textId="77777777" w:rsidR="0084505B" w:rsidRPr="00B52866" w:rsidRDefault="0084505B" w:rsidP="0084505B">
            <w:pPr>
              <w:tabs>
                <w:tab w:val="clear" w:pos="680"/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0A8B622" w14:textId="77777777" w:rsidR="0084505B" w:rsidRPr="00B52866" w:rsidRDefault="0084505B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74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564B" w:rsidRPr="00B52866" w14:paraId="09720FE4" w14:textId="77777777" w:rsidTr="00AC344F">
        <w:trPr>
          <w:trHeight w:val="66"/>
        </w:trPr>
        <w:tc>
          <w:tcPr>
            <w:tcW w:w="4680" w:type="dxa"/>
            <w:shd w:val="clear" w:color="auto" w:fill="auto"/>
          </w:tcPr>
          <w:p w14:paraId="1271D1FE" w14:textId="77777777" w:rsidR="00DF564B" w:rsidRPr="00B52866" w:rsidRDefault="00DF564B" w:rsidP="00DF564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391AE21" w14:textId="77777777" w:rsidR="00DF564B" w:rsidRPr="00B52866" w:rsidRDefault="00DF564B" w:rsidP="00DF564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6D1EBF2" w14:textId="4E8B6953" w:rsidR="00DF564B" w:rsidRPr="00B52866" w:rsidRDefault="00DF564B" w:rsidP="00D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0.035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14:paraId="6E559973" w14:textId="77777777" w:rsidR="00DF564B" w:rsidRPr="00B52866" w:rsidRDefault="00DF564B" w:rsidP="00DF564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14:paraId="64ECB867" w14:textId="75F50403" w:rsidR="00DF564B" w:rsidRPr="00B52866" w:rsidRDefault="00DF564B" w:rsidP="00D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6B2959" w14:textId="77777777" w:rsidR="00DF564B" w:rsidRPr="00B52866" w:rsidRDefault="00DF564B" w:rsidP="00DF564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21E24AE" w14:textId="0EA6B18F" w:rsidR="00DF564B" w:rsidRPr="00B52866" w:rsidRDefault="00DF564B" w:rsidP="00D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0.035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DF564B" w:rsidRPr="00B52866" w14:paraId="031F82C0" w14:textId="77777777" w:rsidTr="00AC344F">
        <w:trPr>
          <w:trHeight w:val="66"/>
        </w:trPr>
        <w:tc>
          <w:tcPr>
            <w:tcW w:w="4680" w:type="dxa"/>
            <w:shd w:val="clear" w:color="auto" w:fill="auto"/>
          </w:tcPr>
          <w:p w14:paraId="0433C34D" w14:textId="43C75507" w:rsidR="00DF564B" w:rsidRPr="00B52866" w:rsidRDefault="00DF564B" w:rsidP="00DF564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0D819D8" w14:textId="77777777" w:rsidR="00DF564B" w:rsidRPr="00B52866" w:rsidRDefault="00DF564B" w:rsidP="00DF564B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644824" w14:textId="1152F9A1" w:rsidR="00DF564B" w:rsidRPr="00B52866" w:rsidRDefault="00DF564B" w:rsidP="00D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0.035</w:t>
            </w:r>
            <w:r w:rsidR="00FC1F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14:paraId="5B304A4B" w14:textId="77777777" w:rsidR="00DF564B" w:rsidRPr="00B52866" w:rsidRDefault="00DF564B" w:rsidP="00DF564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9F0872" w14:textId="53A7D28A" w:rsidR="00DF564B" w:rsidRPr="00B52866" w:rsidRDefault="00DF564B" w:rsidP="00D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13D826" w14:textId="77777777" w:rsidR="00DF564B" w:rsidRPr="00B52866" w:rsidRDefault="00DF564B" w:rsidP="00DF564B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5828BB" w14:textId="1354AC98" w:rsidR="00DF564B" w:rsidRPr="00B52866" w:rsidRDefault="00DF564B" w:rsidP="00D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0.035</w:t>
            </w:r>
            <w:r w:rsidR="00FC1F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07A122C5" w14:textId="025D6DF4" w:rsidR="0072380C" w:rsidRPr="00B52866" w:rsidRDefault="00723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350"/>
        <w:gridCol w:w="284"/>
        <w:gridCol w:w="1336"/>
        <w:gridCol w:w="236"/>
        <w:gridCol w:w="1294"/>
      </w:tblGrid>
      <w:tr w:rsidR="004F062A" w:rsidRPr="00B52866" w14:paraId="2F3085EE" w14:textId="77777777" w:rsidTr="00184F0A">
        <w:trPr>
          <w:trHeight w:val="20"/>
          <w:tblHeader/>
        </w:trPr>
        <w:tc>
          <w:tcPr>
            <w:tcW w:w="4950" w:type="dxa"/>
            <w:gridSpan w:val="2"/>
            <w:shd w:val="clear" w:color="auto" w:fill="auto"/>
          </w:tcPr>
          <w:p w14:paraId="01371468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4500" w:type="dxa"/>
            <w:gridSpan w:val="5"/>
            <w:vAlign w:val="bottom"/>
          </w:tcPr>
          <w:p w14:paraId="39167FC5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062A" w:rsidRPr="00B52866" w14:paraId="74EBB870" w14:textId="77777777" w:rsidTr="00184F0A">
        <w:trPr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738EC6D6" w14:textId="69A4FABF" w:rsidR="004F062A" w:rsidRPr="00B52866" w:rsidRDefault="004F062A" w:rsidP="00184F0A">
            <w:pPr>
              <w:shd w:val="clear" w:color="auto" w:fill="FFFFFF"/>
              <w:tabs>
                <w:tab w:val="clear" w:pos="227"/>
                <w:tab w:val="clear" w:pos="454"/>
                <w:tab w:val="left" w:pos="430"/>
                <w:tab w:val="left" w:pos="4014"/>
              </w:tabs>
              <w:spacing w:line="240" w:lineRule="auto"/>
              <w:ind w:left="250" w:right="-115" w:hanging="250"/>
              <w:rPr>
                <w:rFonts w:ascii="Angsana New" w:hAnsi="Angsana New"/>
                <w:sz w:val="30"/>
                <w:szCs w:val="30"/>
                <w:rtl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76EF59B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6D10A83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C8CF6D8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B528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66E6793C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32C5D88D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6B116652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158F5479" w14:textId="77777777" w:rsidR="004F062A" w:rsidRPr="00B52866" w:rsidRDefault="004F062A" w:rsidP="00184F0A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36A86306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4F062A" w:rsidRPr="00B52866" w14:paraId="32BE22AF" w14:textId="77777777" w:rsidTr="00184F0A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120FAA09" w14:textId="77777777" w:rsidR="004F062A" w:rsidRPr="00B52866" w:rsidRDefault="004F062A" w:rsidP="00184F0A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FACCCB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198F8A6C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528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F062A" w:rsidRPr="00B52866" w14:paraId="69F539E3" w14:textId="77777777" w:rsidTr="00184F0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4345580F" w14:textId="77777777" w:rsidR="004F062A" w:rsidRPr="00B52866" w:rsidRDefault="004F062A" w:rsidP="00184F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vAlign w:val="center"/>
          </w:tcPr>
          <w:p w14:paraId="56501209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58D0D443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5E6BE4E1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6C388412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F2F9BCD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7078EBA6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61716" w:rsidRPr="00B52866" w14:paraId="16094041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7FBA9998" w14:textId="77777777" w:rsidR="00761716" w:rsidRPr="00B52866" w:rsidRDefault="00761716" w:rsidP="0076171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34A35E25" w14:textId="77777777" w:rsidR="00761716" w:rsidRPr="00B52866" w:rsidRDefault="00761716" w:rsidP="007617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0B5D54" w14:textId="77777777" w:rsidR="00A73F2E" w:rsidRPr="00B52866" w:rsidRDefault="00A73F2E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3E411CE6" w14:textId="30E5DAE5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7,357 </w:t>
            </w:r>
          </w:p>
        </w:tc>
        <w:tc>
          <w:tcPr>
            <w:tcW w:w="284" w:type="dxa"/>
          </w:tcPr>
          <w:p w14:paraId="62FE724D" w14:textId="77777777" w:rsidR="00761716" w:rsidRPr="00B52866" w:rsidRDefault="00761716" w:rsidP="00761716">
            <w:pPr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18127DE" w14:textId="77777777" w:rsidR="00A73F2E" w:rsidRPr="00B52866" w:rsidRDefault="00A73F2E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38DE5A5B" w14:textId="28A19E4A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453D3890" w14:textId="77777777" w:rsidR="00761716" w:rsidRPr="00B52866" w:rsidRDefault="00761716" w:rsidP="00761716">
            <w:pPr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19AB7D" w14:textId="77777777" w:rsidR="00A73F2E" w:rsidRPr="00B52866" w:rsidRDefault="00A73F2E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B93895A" w14:textId="42E34D4F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7,357 </w:t>
            </w:r>
          </w:p>
        </w:tc>
      </w:tr>
      <w:tr w:rsidR="00761716" w:rsidRPr="00B52866" w14:paraId="0F813372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7BF2A925" w14:textId="77777777" w:rsidR="00761716" w:rsidRPr="00B52866" w:rsidRDefault="00761716" w:rsidP="0076171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274FDEBD" w14:textId="77777777" w:rsidR="00761716" w:rsidRPr="00B52866" w:rsidRDefault="00761716" w:rsidP="007617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E20BA86" w14:textId="20A1729E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2,647 </w:t>
            </w:r>
          </w:p>
        </w:tc>
        <w:tc>
          <w:tcPr>
            <w:tcW w:w="284" w:type="dxa"/>
          </w:tcPr>
          <w:p w14:paraId="08A0738F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E7DF65D" w14:textId="6CB6E40C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 </w:t>
            </w:r>
          </w:p>
        </w:tc>
        <w:tc>
          <w:tcPr>
            <w:tcW w:w="236" w:type="dxa"/>
          </w:tcPr>
          <w:p w14:paraId="11611738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C4731E" w14:textId="3F579998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2,649 </w:t>
            </w:r>
          </w:p>
        </w:tc>
      </w:tr>
      <w:tr w:rsidR="00761716" w:rsidRPr="00B52866" w14:paraId="1E1F2E6F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6A9F6551" w14:textId="77777777" w:rsidR="00761716" w:rsidRPr="00B52866" w:rsidRDefault="00761716" w:rsidP="0076171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center"/>
          </w:tcPr>
          <w:p w14:paraId="7FFECA82" w14:textId="77777777" w:rsidR="00761716" w:rsidRPr="00B52866" w:rsidRDefault="00761716" w:rsidP="007617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ABE79E" w14:textId="1EAC322A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164 </w:t>
            </w:r>
          </w:p>
        </w:tc>
        <w:tc>
          <w:tcPr>
            <w:tcW w:w="284" w:type="dxa"/>
          </w:tcPr>
          <w:p w14:paraId="19E1851F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BBCBF50" w14:textId="4552672C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13046417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A807BEE" w14:textId="48D78F56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164 </w:t>
            </w:r>
          </w:p>
        </w:tc>
      </w:tr>
      <w:tr w:rsidR="00761716" w:rsidRPr="00B52866" w14:paraId="0A6E2E9E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2477BCE6" w14:textId="68CE7159" w:rsidR="00761716" w:rsidRPr="00B52866" w:rsidRDefault="00761716" w:rsidP="0076171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70" w:type="dxa"/>
            <w:vAlign w:val="center"/>
          </w:tcPr>
          <w:p w14:paraId="20969946" w14:textId="77777777" w:rsidR="00761716" w:rsidRPr="00B52866" w:rsidRDefault="00761716" w:rsidP="007617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82E47A" w14:textId="10A2B75A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 </w:t>
            </w:r>
          </w:p>
        </w:tc>
        <w:tc>
          <w:tcPr>
            <w:tcW w:w="284" w:type="dxa"/>
          </w:tcPr>
          <w:p w14:paraId="5483F230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4EEFB6B" w14:textId="1EA78B6E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3F302BDC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60F77A8" w14:textId="12E96DC2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 </w:t>
            </w:r>
          </w:p>
        </w:tc>
      </w:tr>
      <w:tr w:rsidR="00761716" w:rsidRPr="00B52866" w14:paraId="2C21A6FE" w14:textId="77777777">
        <w:trPr>
          <w:trHeight w:val="60"/>
        </w:trPr>
        <w:tc>
          <w:tcPr>
            <w:tcW w:w="4680" w:type="dxa"/>
            <w:shd w:val="clear" w:color="auto" w:fill="auto"/>
          </w:tcPr>
          <w:p w14:paraId="2D450B0D" w14:textId="77777777" w:rsidR="00761716" w:rsidRPr="00B52866" w:rsidRDefault="00761716" w:rsidP="0076171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vAlign w:val="center"/>
          </w:tcPr>
          <w:p w14:paraId="4CC5CA70" w14:textId="77777777" w:rsidR="00761716" w:rsidRPr="00B52866" w:rsidRDefault="00761716" w:rsidP="007617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AF406EC" w14:textId="202477AE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29 </w:t>
            </w:r>
          </w:p>
        </w:tc>
        <w:tc>
          <w:tcPr>
            <w:tcW w:w="284" w:type="dxa"/>
          </w:tcPr>
          <w:p w14:paraId="5EBA7C93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34A025F" w14:textId="32101DA3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97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3 </w:t>
            </w:r>
          </w:p>
        </w:tc>
        <w:tc>
          <w:tcPr>
            <w:tcW w:w="236" w:type="dxa"/>
          </w:tcPr>
          <w:p w14:paraId="3949D0BA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D93DB8" w14:textId="2F4DBE5F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32 </w:t>
            </w:r>
          </w:p>
        </w:tc>
      </w:tr>
      <w:tr w:rsidR="00761716" w:rsidRPr="00B52866" w14:paraId="54DC233E" w14:textId="77777777">
        <w:trPr>
          <w:trHeight w:val="60"/>
        </w:trPr>
        <w:tc>
          <w:tcPr>
            <w:tcW w:w="4680" w:type="dxa"/>
            <w:shd w:val="clear" w:color="auto" w:fill="auto"/>
          </w:tcPr>
          <w:p w14:paraId="22102E60" w14:textId="77777777" w:rsidR="00761716" w:rsidRPr="00B52866" w:rsidRDefault="00761716" w:rsidP="00761716">
            <w:p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70" w:type="dxa"/>
            <w:vAlign w:val="center"/>
          </w:tcPr>
          <w:p w14:paraId="61CFD305" w14:textId="77777777" w:rsidR="00761716" w:rsidRPr="00B52866" w:rsidRDefault="00761716" w:rsidP="007617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675ECC" w14:textId="77777777" w:rsidR="00A73F2E" w:rsidRPr="00B52866" w:rsidRDefault="00A73F2E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1B7B41CF" w14:textId="1B685A92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3,879 </w:t>
            </w:r>
          </w:p>
        </w:tc>
        <w:tc>
          <w:tcPr>
            <w:tcW w:w="284" w:type="dxa"/>
          </w:tcPr>
          <w:p w14:paraId="62986B8D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C946317" w14:textId="77777777" w:rsidR="00A73F2E" w:rsidRPr="00B52866" w:rsidRDefault="00A73F2E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C1452C7" w14:textId="0B12FE09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42B88B30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5149004" w14:textId="77777777" w:rsidR="00A73F2E" w:rsidRPr="00B52866" w:rsidRDefault="00A73F2E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088A2D9" w14:textId="43AA3DE0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3,879 </w:t>
            </w:r>
          </w:p>
        </w:tc>
      </w:tr>
      <w:tr w:rsidR="00761716" w:rsidRPr="00B52866" w14:paraId="79A35D06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1C40D525" w14:textId="77777777" w:rsidR="00761716" w:rsidRPr="00B52866" w:rsidRDefault="00761716" w:rsidP="00761716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vAlign w:val="center"/>
          </w:tcPr>
          <w:p w14:paraId="7E3DBB30" w14:textId="77777777" w:rsidR="00761716" w:rsidRPr="00B52866" w:rsidRDefault="00761716" w:rsidP="007617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431CF8" w14:textId="4A0A410B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14,078 </w:t>
            </w:r>
          </w:p>
        </w:tc>
        <w:tc>
          <w:tcPr>
            <w:tcW w:w="284" w:type="dxa"/>
          </w:tcPr>
          <w:p w14:paraId="26BB2BBD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589BCBC" w14:textId="066E2C0D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 </w:t>
            </w:r>
          </w:p>
        </w:tc>
        <w:tc>
          <w:tcPr>
            <w:tcW w:w="236" w:type="dxa"/>
          </w:tcPr>
          <w:p w14:paraId="401A78A6" w14:textId="77777777" w:rsidR="00761716" w:rsidRPr="00B52866" w:rsidRDefault="00761716" w:rsidP="00761716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29357FD" w14:textId="4B9C9529" w:rsidR="00761716" w:rsidRPr="00B52866" w:rsidRDefault="00761716" w:rsidP="0076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14,083 </w:t>
            </w:r>
          </w:p>
        </w:tc>
      </w:tr>
      <w:tr w:rsidR="004F062A" w:rsidRPr="00B52866" w14:paraId="4E7924B7" w14:textId="77777777" w:rsidTr="00184F0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551BD0F4" w14:textId="77777777" w:rsidR="004F062A" w:rsidRPr="00B52866" w:rsidRDefault="004F062A" w:rsidP="00184F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  <w:p w14:paraId="49A6F17C" w14:textId="77777777" w:rsidR="00E20EC2" w:rsidRDefault="00E20EC2" w:rsidP="00184F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  <w:p w14:paraId="059186C0" w14:textId="77777777" w:rsidR="009156B2" w:rsidRDefault="009156B2" w:rsidP="00184F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  <w:p w14:paraId="68D41EAF" w14:textId="77777777" w:rsidR="009156B2" w:rsidRDefault="009156B2" w:rsidP="00184F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  <w:p w14:paraId="102B452C" w14:textId="77777777" w:rsidR="009156B2" w:rsidRDefault="009156B2" w:rsidP="00184F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  <w:p w14:paraId="0B34A066" w14:textId="77777777" w:rsidR="009156B2" w:rsidRPr="00B52866" w:rsidRDefault="009156B2" w:rsidP="00184F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CFA2E36" w14:textId="77777777" w:rsidR="004F062A" w:rsidRPr="00B52866" w:rsidRDefault="004F062A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4CBC08F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7A6FA01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1BD1B9DA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7D3B098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6F2A8D3C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62A" w:rsidRPr="00B52866" w14:paraId="4038C16B" w14:textId="77777777" w:rsidTr="00184F0A">
        <w:trPr>
          <w:trHeight w:val="20"/>
        </w:trPr>
        <w:tc>
          <w:tcPr>
            <w:tcW w:w="4680" w:type="dxa"/>
            <w:shd w:val="clear" w:color="auto" w:fill="auto"/>
          </w:tcPr>
          <w:p w14:paraId="18826C4E" w14:textId="77777777" w:rsidR="004F062A" w:rsidRPr="00B52866" w:rsidRDefault="004F062A" w:rsidP="00184F0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270" w:type="dxa"/>
            <w:vAlign w:val="center"/>
          </w:tcPr>
          <w:p w14:paraId="5E81AE6C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300D4704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86A3FDF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6F20F233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DF88477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21FE9F7A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0630" w:rsidRPr="00B52866" w14:paraId="729A7CB8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5C610541" w14:textId="77777777" w:rsidR="00F20630" w:rsidRPr="00B52866" w:rsidRDefault="00F20630" w:rsidP="00F20630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11137139" w14:textId="77777777" w:rsidR="00F20630" w:rsidRPr="00B52866" w:rsidRDefault="00F20630" w:rsidP="00F2063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7BE0CB" w14:textId="77777777" w:rsidR="00FC1F32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AE99929" w14:textId="44D585D4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3,703 </w:t>
            </w:r>
          </w:p>
        </w:tc>
        <w:tc>
          <w:tcPr>
            <w:tcW w:w="284" w:type="dxa"/>
          </w:tcPr>
          <w:p w14:paraId="5EA58D96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D9B2FD3" w14:textId="77777777" w:rsidR="00FC1F32" w:rsidRDefault="00FC1F32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769D6C72" w14:textId="10920A20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10564DA6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546ACD" w14:textId="77777777" w:rsidR="00FC1F32" w:rsidRDefault="00FC1F32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0A301B78" w14:textId="016BB03B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3,703 </w:t>
            </w:r>
          </w:p>
        </w:tc>
      </w:tr>
      <w:tr w:rsidR="00F20630" w:rsidRPr="00B52866" w14:paraId="274D1563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2BAF8C8A" w14:textId="77777777" w:rsidR="00F20630" w:rsidRPr="00B52866" w:rsidRDefault="00F20630" w:rsidP="00F2063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08AF60FA" w14:textId="77777777" w:rsidR="00F20630" w:rsidRPr="00B52866" w:rsidRDefault="00F20630" w:rsidP="00F2063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281E4D" w14:textId="2EB06D73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1,084 </w:t>
            </w:r>
          </w:p>
        </w:tc>
        <w:tc>
          <w:tcPr>
            <w:tcW w:w="284" w:type="dxa"/>
          </w:tcPr>
          <w:p w14:paraId="5D1F54C0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6032F5B" w14:textId="41639058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97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 </w:t>
            </w:r>
          </w:p>
        </w:tc>
        <w:tc>
          <w:tcPr>
            <w:tcW w:w="236" w:type="dxa"/>
          </w:tcPr>
          <w:p w14:paraId="133C753A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169EA45" w14:textId="23A56952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1,086 </w:t>
            </w:r>
          </w:p>
        </w:tc>
      </w:tr>
      <w:tr w:rsidR="00F20630" w:rsidRPr="00B52866" w14:paraId="217B8ABA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533A32E8" w14:textId="77777777" w:rsidR="00F20630" w:rsidRPr="00B52866" w:rsidRDefault="00F20630" w:rsidP="00F2063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0" w:type="dxa"/>
            <w:vAlign w:val="center"/>
          </w:tcPr>
          <w:p w14:paraId="7ABFD41B" w14:textId="77777777" w:rsidR="00F20630" w:rsidRPr="00B52866" w:rsidRDefault="00F20630" w:rsidP="00F2063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390A3E" w14:textId="1BC6311A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110 </w:t>
            </w:r>
          </w:p>
        </w:tc>
        <w:tc>
          <w:tcPr>
            <w:tcW w:w="284" w:type="dxa"/>
          </w:tcPr>
          <w:p w14:paraId="234ABEDF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5893C65" w14:textId="306AD9B9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7CDE97D3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736F25" w14:textId="1AE38E9E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110 </w:t>
            </w:r>
          </w:p>
        </w:tc>
      </w:tr>
      <w:tr w:rsidR="00F20630" w:rsidRPr="00B52866" w14:paraId="6D3FEB69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1B85C277" w14:textId="77777777" w:rsidR="00F20630" w:rsidRPr="00B52866" w:rsidRDefault="00F20630" w:rsidP="00F2063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  <w:vAlign w:val="center"/>
          </w:tcPr>
          <w:p w14:paraId="7581FEE2" w14:textId="77777777" w:rsidR="00F20630" w:rsidRPr="00B52866" w:rsidRDefault="00F20630" w:rsidP="00F2063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1C1206" w14:textId="26E30F14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501 </w:t>
            </w:r>
          </w:p>
        </w:tc>
        <w:tc>
          <w:tcPr>
            <w:tcW w:w="284" w:type="dxa"/>
          </w:tcPr>
          <w:p w14:paraId="2AEC35A4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2D296AA" w14:textId="1B6D2035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23EAD98B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3A85E8D" w14:textId="22435D6F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501 </w:t>
            </w:r>
          </w:p>
        </w:tc>
      </w:tr>
      <w:tr w:rsidR="00F20630" w:rsidRPr="00B52866" w14:paraId="002BD88E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48371115" w14:textId="77777777" w:rsidR="00F20630" w:rsidRPr="00B52866" w:rsidRDefault="00F20630" w:rsidP="00F2063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vAlign w:val="center"/>
          </w:tcPr>
          <w:p w14:paraId="039728E0" w14:textId="77777777" w:rsidR="00F20630" w:rsidRPr="00B52866" w:rsidRDefault="00F20630" w:rsidP="00F2063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07CF79" w14:textId="0D643F79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2,774 </w:t>
            </w:r>
          </w:p>
        </w:tc>
        <w:tc>
          <w:tcPr>
            <w:tcW w:w="284" w:type="dxa"/>
          </w:tcPr>
          <w:p w14:paraId="1BAF3458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B77D036" w14:textId="5A02B343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2E7B82F5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5BB497" w14:textId="100D6D2A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2,774 </w:t>
            </w:r>
          </w:p>
        </w:tc>
      </w:tr>
      <w:tr w:rsidR="00F20630" w:rsidRPr="00B52866" w14:paraId="09A6E544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2D1F6EF1" w14:textId="77777777" w:rsidR="00F20630" w:rsidRPr="00B52866" w:rsidRDefault="00F20630" w:rsidP="00F20630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  <w:vAlign w:val="center"/>
          </w:tcPr>
          <w:p w14:paraId="29EFE59A" w14:textId="77777777" w:rsidR="00F20630" w:rsidRPr="00B52866" w:rsidRDefault="00F20630" w:rsidP="00F2063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4802D5" w14:textId="6E219602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8,172 </w:t>
            </w:r>
          </w:p>
        </w:tc>
        <w:tc>
          <w:tcPr>
            <w:tcW w:w="284" w:type="dxa"/>
          </w:tcPr>
          <w:p w14:paraId="2CA1A6EE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508DD48C" w14:textId="1984BBF2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97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 </w:t>
            </w:r>
          </w:p>
        </w:tc>
        <w:tc>
          <w:tcPr>
            <w:tcW w:w="236" w:type="dxa"/>
          </w:tcPr>
          <w:p w14:paraId="6C1FE1C3" w14:textId="77777777" w:rsidR="00F20630" w:rsidRPr="00B52866" w:rsidRDefault="00F20630" w:rsidP="00F20630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E24ED0E" w14:textId="142AF813" w:rsidR="00F20630" w:rsidRPr="00B52866" w:rsidRDefault="00F20630" w:rsidP="00F2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8,174 </w:t>
            </w:r>
          </w:p>
        </w:tc>
      </w:tr>
      <w:tr w:rsidR="004F062A" w:rsidRPr="00B52866" w14:paraId="2F4F0CCC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62B61780" w14:textId="77777777" w:rsidR="004F062A" w:rsidRPr="00B52866" w:rsidRDefault="004F062A" w:rsidP="00184F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EB0735F" w14:textId="77777777" w:rsidR="004F062A" w:rsidRPr="00B52866" w:rsidRDefault="004F062A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46F69A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76F4BCA" w14:textId="77777777" w:rsidR="004F062A" w:rsidRPr="00B52866" w:rsidRDefault="004F062A" w:rsidP="00184F0A">
            <w:pPr>
              <w:tabs>
                <w:tab w:val="clear" w:pos="680"/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53BB2FB1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2172B1" w14:textId="77777777" w:rsidR="004F062A" w:rsidRPr="00B52866" w:rsidRDefault="004F062A" w:rsidP="00184F0A">
            <w:pPr>
              <w:tabs>
                <w:tab w:val="clear" w:pos="680"/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139BE86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B22" w:rsidRPr="00B52866" w14:paraId="3FD29A91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06AABA17" w14:textId="77777777" w:rsidR="00D97B22" w:rsidRPr="00B52866" w:rsidRDefault="00D97B22" w:rsidP="00D97B22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270" w:type="dxa"/>
            <w:vAlign w:val="center"/>
          </w:tcPr>
          <w:p w14:paraId="5EB1BEDF" w14:textId="77777777" w:rsidR="00D97B22" w:rsidRPr="00B52866" w:rsidRDefault="00D97B22" w:rsidP="00D97B2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F46BE4" w14:textId="7E0A7E61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5,906 </w:t>
            </w:r>
          </w:p>
        </w:tc>
        <w:tc>
          <w:tcPr>
            <w:tcW w:w="284" w:type="dxa"/>
          </w:tcPr>
          <w:p w14:paraId="32DC05D6" w14:textId="77777777" w:rsidR="00D97B22" w:rsidRPr="00B52866" w:rsidRDefault="00D97B22" w:rsidP="00D97B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3DD8ADD2" w14:textId="739F3BE2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97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 </w:t>
            </w:r>
          </w:p>
        </w:tc>
        <w:tc>
          <w:tcPr>
            <w:tcW w:w="236" w:type="dxa"/>
          </w:tcPr>
          <w:p w14:paraId="3C912B47" w14:textId="77777777" w:rsidR="00D97B22" w:rsidRPr="00B52866" w:rsidRDefault="00D97B22" w:rsidP="00D97B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8362267" w14:textId="3EC94C8E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5,909 </w:t>
            </w:r>
          </w:p>
        </w:tc>
      </w:tr>
      <w:tr w:rsidR="00D97B22" w:rsidRPr="00B52866" w14:paraId="50EDBD49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2B7221C9" w14:textId="1076D95C" w:rsidR="00D97B22" w:rsidRPr="00B52866" w:rsidRDefault="00D97B22" w:rsidP="00D97B22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270" w:type="dxa"/>
            <w:vAlign w:val="center"/>
          </w:tcPr>
          <w:p w14:paraId="5486EF44" w14:textId="77777777" w:rsidR="00D97B22" w:rsidRPr="00B52866" w:rsidRDefault="00D97B22" w:rsidP="00D97B2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95D5F9" w14:textId="4B8ABC60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(9)</w:t>
            </w:r>
          </w:p>
        </w:tc>
        <w:tc>
          <w:tcPr>
            <w:tcW w:w="284" w:type="dxa"/>
          </w:tcPr>
          <w:p w14:paraId="2A3E9C3B" w14:textId="77777777" w:rsidR="00D97B22" w:rsidRPr="00B52866" w:rsidRDefault="00D97B22" w:rsidP="00D97B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EFC570E" w14:textId="2BA419A8" w:rsidR="00D97B22" w:rsidRPr="00B52866" w:rsidRDefault="00D97B22" w:rsidP="00516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71A482D5" w14:textId="77777777" w:rsidR="00D97B22" w:rsidRPr="00B52866" w:rsidRDefault="00D97B22" w:rsidP="00D97B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3C21E9" w14:textId="0115F5FE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(9)</w:t>
            </w:r>
          </w:p>
        </w:tc>
      </w:tr>
      <w:tr w:rsidR="00D97B22" w:rsidRPr="00B52866" w14:paraId="7E83DE74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7CA24DA2" w14:textId="77777777" w:rsidR="00D97B22" w:rsidRPr="00B52866" w:rsidRDefault="00D97B22" w:rsidP="00D97B22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vAlign w:val="center"/>
          </w:tcPr>
          <w:p w14:paraId="79894CF0" w14:textId="77777777" w:rsidR="00D97B22" w:rsidRPr="00B52866" w:rsidRDefault="00D97B22" w:rsidP="00D97B2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599497" w14:textId="428AB3E4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(1,221)</w:t>
            </w:r>
          </w:p>
        </w:tc>
        <w:tc>
          <w:tcPr>
            <w:tcW w:w="284" w:type="dxa"/>
          </w:tcPr>
          <w:p w14:paraId="3EA63302" w14:textId="77777777" w:rsidR="00D97B22" w:rsidRPr="00B52866" w:rsidRDefault="00D97B22" w:rsidP="00D97B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8FF9884" w14:textId="5E240885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(3)</w:t>
            </w:r>
          </w:p>
        </w:tc>
        <w:tc>
          <w:tcPr>
            <w:tcW w:w="236" w:type="dxa"/>
          </w:tcPr>
          <w:p w14:paraId="508AA9B0" w14:textId="77777777" w:rsidR="00D97B22" w:rsidRPr="00B52866" w:rsidRDefault="00D97B22" w:rsidP="00D97B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9CA571" w14:textId="2767C1B1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(1,224)</w:t>
            </w:r>
          </w:p>
        </w:tc>
      </w:tr>
      <w:tr w:rsidR="00D97B22" w:rsidRPr="00B52866" w14:paraId="1739873C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23F9F277" w14:textId="77777777" w:rsidR="00D97B22" w:rsidRPr="00B52866" w:rsidRDefault="00D97B22" w:rsidP="00D97B22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0" w:type="dxa"/>
            <w:vAlign w:val="center"/>
          </w:tcPr>
          <w:p w14:paraId="46D78F7B" w14:textId="77777777" w:rsidR="00D97B22" w:rsidRPr="00B52866" w:rsidRDefault="00D97B22" w:rsidP="00D97B2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A829C3" w14:textId="527E61F1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4,676 </w:t>
            </w:r>
          </w:p>
        </w:tc>
        <w:tc>
          <w:tcPr>
            <w:tcW w:w="284" w:type="dxa"/>
          </w:tcPr>
          <w:p w14:paraId="0C571401" w14:textId="77777777" w:rsidR="00D97B22" w:rsidRPr="00B52866" w:rsidRDefault="00D97B22" w:rsidP="00D97B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3A72F00" w14:textId="1B631331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3FC2D529" w14:textId="77777777" w:rsidR="00D97B22" w:rsidRPr="00B52866" w:rsidRDefault="00D97B22" w:rsidP="00D97B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0786EA5" w14:textId="318C3BD4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4,676 </w:t>
            </w:r>
          </w:p>
        </w:tc>
      </w:tr>
      <w:tr w:rsidR="00D97B22" w:rsidRPr="00B52866" w14:paraId="77AF85F2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1505D3BA" w14:textId="77777777" w:rsidR="00D97B22" w:rsidRPr="00B52866" w:rsidRDefault="00D97B22" w:rsidP="00D97B2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vAlign w:val="center"/>
          </w:tcPr>
          <w:p w14:paraId="1B9852A0" w14:textId="77777777" w:rsidR="00D97B22" w:rsidRPr="00B52866" w:rsidRDefault="00D97B22" w:rsidP="00D97B2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A6859D" w14:textId="6BE013B2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(929)</w:t>
            </w:r>
          </w:p>
        </w:tc>
        <w:tc>
          <w:tcPr>
            <w:tcW w:w="284" w:type="dxa"/>
          </w:tcPr>
          <w:p w14:paraId="3860A86F" w14:textId="77777777" w:rsidR="00D97B22" w:rsidRPr="00B52866" w:rsidRDefault="00D97B22" w:rsidP="00D97B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F2A8057" w14:textId="600D72C0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4C8A7786" w14:textId="77777777" w:rsidR="00D97B22" w:rsidRPr="00B52866" w:rsidRDefault="00D97B22" w:rsidP="00D97B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7183B80" w14:textId="29D3604C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(929)</w:t>
            </w:r>
          </w:p>
        </w:tc>
      </w:tr>
      <w:tr w:rsidR="00D97B22" w:rsidRPr="00B52866" w14:paraId="664F3E96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23B29D36" w14:textId="77777777" w:rsidR="00D97B22" w:rsidRPr="00B52866" w:rsidRDefault="00D97B22" w:rsidP="00D97B22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B52866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1645E3AE" w14:textId="77777777" w:rsidR="00D97B22" w:rsidRPr="00B52866" w:rsidRDefault="00D97B22" w:rsidP="00D97B2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3C537E" w14:textId="2D2208B2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3,747 </w:t>
            </w:r>
          </w:p>
        </w:tc>
        <w:tc>
          <w:tcPr>
            <w:tcW w:w="284" w:type="dxa"/>
          </w:tcPr>
          <w:p w14:paraId="2F5BD4FA" w14:textId="77777777" w:rsidR="00D97B22" w:rsidRPr="00B52866" w:rsidRDefault="00D97B22" w:rsidP="00D97B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1064A3E" w14:textId="59E4F016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195B1B0C" w14:textId="77777777" w:rsidR="00D97B22" w:rsidRPr="00B52866" w:rsidRDefault="00D97B22" w:rsidP="00D97B22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94BD6" w14:textId="5AF7FF74" w:rsidR="00D97B22" w:rsidRPr="00B52866" w:rsidRDefault="00D97B22" w:rsidP="00D9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3,747 </w:t>
            </w:r>
          </w:p>
        </w:tc>
      </w:tr>
      <w:tr w:rsidR="004F062A" w:rsidRPr="00B52866" w14:paraId="41B96582" w14:textId="77777777" w:rsidTr="00AC344F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920E546" w14:textId="77777777" w:rsidR="004F062A" w:rsidRPr="00B52866" w:rsidRDefault="004F062A" w:rsidP="00184F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4E086DAB" w14:textId="77777777" w:rsidR="004F062A" w:rsidRPr="00B52866" w:rsidRDefault="004F062A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4641EA6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FF8A4DC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00D994F8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34AA1D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1D6EE0F9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62A" w:rsidRPr="00B52866" w14:paraId="16751A88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0077F6C9" w14:textId="77777777" w:rsidR="004F062A" w:rsidRPr="00B52866" w:rsidRDefault="004F062A" w:rsidP="00184F0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center"/>
          </w:tcPr>
          <w:p w14:paraId="1543263C" w14:textId="77777777" w:rsidR="004F062A" w:rsidRPr="00B52866" w:rsidRDefault="004F062A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1E7B87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875C412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68EFB669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F35CC1C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5DE43293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62A" w:rsidRPr="00B52866" w14:paraId="23B8452D" w14:textId="77777777" w:rsidTr="00AC344F">
        <w:trPr>
          <w:trHeight w:val="20"/>
        </w:trPr>
        <w:tc>
          <w:tcPr>
            <w:tcW w:w="4680" w:type="dxa"/>
            <w:shd w:val="clear" w:color="auto" w:fill="auto"/>
          </w:tcPr>
          <w:p w14:paraId="258780D1" w14:textId="77777777" w:rsidR="004F062A" w:rsidRPr="00B52866" w:rsidRDefault="004F062A" w:rsidP="00184F0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อาจ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5A65883F" w14:textId="77777777" w:rsidR="004F062A" w:rsidRPr="00B52866" w:rsidRDefault="004F062A" w:rsidP="00184F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28CD2E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C540D97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2F9A3651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A22A0CF" w14:textId="77777777" w:rsidR="004F062A" w:rsidRPr="00B52866" w:rsidRDefault="004F062A" w:rsidP="00184F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D8007CE" w14:textId="77777777" w:rsidR="004F062A" w:rsidRPr="00B52866" w:rsidRDefault="004F06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9CF" w:rsidRPr="00B52866" w14:paraId="761AECFA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6F4292EE" w14:textId="77777777" w:rsidR="008219CF" w:rsidRPr="00B52866" w:rsidRDefault="008219CF" w:rsidP="008219CF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270" w:type="dxa"/>
            <w:vAlign w:val="center"/>
          </w:tcPr>
          <w:p w14:paraId="680BAE84" w14:textId="77777777" w:rsidR="008219CF" w:rsidRPr="00B52866" w:rsidRDefault="008219CF" w:rsidP="008219C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32FA1D" w14:textId="4ADD720E" w:rsidR="008219CF" w:rsidRPr="00B52866" w:rsidRDefault="008219CF" w:rsidP="0082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62 </w:t>
            </w:r>
          </w:p>
        </w:tc>
        <w:tc>
          <w:tcPr>
            <w:tcW w:w="284" w:type="dxa"/>
          </w:tcPr>
          <w:p w14:paraId="75B1DD2F" w14:textId="77777777" w:rsidR="008219CF" w:rsidRPr="00B52866" w:rsidRDefault="008219CF" w:rsidP="008219C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</w:tcPr>
          <w:p w14:paraId="437F4C2F" w14:textId="1C276FC9" w:rsidR="008219CF" w:rsidRPr="00B52866" w:rsidRDefault="008219CF" w:rsidP="0082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059A8783" w14:textId="77777777" w:rsidR="008219CF" w:rsidRPr="00B52866" w:rsidRDefault="008219CF" w:rsidP="008219C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144D574D" w14:textId="79900D68" w:rsidR="008219CF" w:rsidRPr="00B52866" w:rsidRDefault="008219CF" w:rsidP="0082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62 </w:t>
            </w:r>
          </w:p>
        </w:tc>
      </w:tr>
      <w:tr w:rsidR="008219CF" w:rsidRPr="00B52866" w14:paraId="7C1AF582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6EBC45A1" w14:textId="652D9B74" w:rsidR="008219CF" w:rsidRPr="00B52866" w:rsidRDefault="008219CF" w:rsidP="008219CF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ส่วนแบ่งกำไรขาดทุนเบ็ดเสร็จอื่นของการร่วมค้าที่ใช้วิธีส่วนได้เสีย</w:t>
            </w:r>
          </w:p>
        </w:tc>
        <w:tc>
          <w:tcPr>
            <w:tcW w:w="270" w:type="dxa"/>
            <w:vAlign w:val="center"/>
          </w:tcPr>
          <w:p w14:paraId="47C831B1" w14:textId="77777777" w:rsidR="008219CF" w:rsidRPr="00B52866" w:rsidRDefault="008219CF" w:rsidP="008219C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81456C" w14:textId="77777777" w:rsidR="00D34D81" w:rsidRPr="00B52866" w:rsidRDefault="00D34D81" w:rsidP="0082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627250C" w14:textId="0B99132C" w:rsidR="008219CF" w:rsidRPr="00B52866" w:rsidRDefault="008219CF" w:rsidP="0082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19 </w:t>
            </w:r>
          </w:p>
        </w:tc>
        <w:tc>
          <w:tcPr>
            <w:tcW w:w="284" w:type="dxa"/>
          </w:tcPr>
          <w:p w14:paraId="06C51DB9" w14:textId="77777777" w:rsidR="008219CF" w:rsidRPr="00B52866" w:rsidRDefault="008219CF" w:rsidP="008219C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</w:tcPr>
          <w:p w14:paraId="1BD31353" w14:textId="77777777" w:rsidR="00D34D81" w:rsidRPr="00B52866" w:rsidRDefault="00D34D81" w:rsidP="0082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311E5F2" w14:textId="666B9FEA" w:rsidR="008219CF" w:rsidRPr="00B52866" w:rsidRDefault="008219CF" w:rsidP="0082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70AF6767" w14:textId="77777777" w:rsidR="008219CF" w:rsidRPr="00B52866" w:rsidRDefault="008219CF" w:rsidP="008219C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1F6E4920" w14:textId="77777777" w:rsidR="00D34D81" w:rsidRPr="00B52866" w:rsidRDefault="00D34D81" w:rsidP="0082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141EC93D" w14:textId="6D45878E" w:rsidR="008219CF" w:rsidRPr="00B52866" w:rsidRDefault="008219CF" w:rsidP="00821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19 </w:t>
            </w:r>
          </w:p>
        </w:tc>
      </w:tr>
      <w:tr w:rsidR="00E67F94" w:rsidRPr="00B52866" w14:paraId="1090F3DA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02022205" w14:textId="77777777" w:rsidR="00E67F94" w:rsidRPr="00B52866" w:rsidRDefault="00E67F94" w:rsidP="00E67F94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26DFBC36" w14:textId="77777777" w:rsidR="00E67F94" w:rsidRPr="00B52866" w:rsidRDefault="00E67F94" w:rsidP="00E67F94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BA0FD1" w14:textId="77777777" w:rsidR="00D34D81" w:rsidRPr="00B52866" w:rsidRDefault="00E67F94" w:rsidP="00E6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0442567" w14:textId="42D36AEE" w:rsidR="00E67F94" w:rsidRPr="00B52866" w:rsidRDefault="00E67F94" w:rsidP="00E6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84" w:type="dxa"/>
          </w:tcPr>
          <w:p w14:paraId="015BE3B2" w14:textId="1017322D" w:rsidR="00E67F94" w:rsidRPr="00B52866" w:rsidRDefault="00E67F94" w:rsidP="00E67F94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2EBE072" w14:textId="77777777" w:rsidR="00D34D81" w:rsidRPr="00B52866" w:rsidRDefault="00D34D81" w:rsidP="00E6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3D3AE022" w14:textId="718B28C6" w:rsidR="00E67F94" w:rsidRPr="00B52866" w:rsidRDefault="00E67F94" w:rsidP="00E6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16B5423C" w14:textId="33EF2F93" w:rsidR="00E67F94" w:rsidRPr="00B52866" w:rsidRDefault="00E67F94" w:rsidP="00E67F94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A7466D" w14:textId="77777777" w:rsidR="00D34D81" w:rsidRPr="00B52866" w:rsidRDefault="00D34D81" w:rsidP="00E6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2BABA7C" w14:textId="6E0E4CDA" w:rsidR="00E67F94" w:rsidRPr="00B52866" w:rsidRDefault="00E67F94" w:rsidP="00E6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(12)</w:t>
            </w:r>
          </w:p>
        </w:tc>
      </w:tr>
      <w:tr w:rsidR="00CA3AFE" w:rsidRPr="00B52866" w14:paraId="6EC2AA5C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23E7ACA4" w14:textId="77777777" w:rsidR="00CA3AFE" w:rsidRPr="00B52866" w:rsidRDefault="00CA3AFE" w:rsidP="00CA3AFE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09D6DD22" w14:textId="77777777" w:rsidR="00CA3AFE" w:rsidRPr="00B52866" w:rsidRDefault="00CA3AFE" w:rsidP="00CA3AFE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B068B3" w14:textId="77777777" w:rsidR="00234AC8" w:rsidRPr="00B52866" w:rsidRDefault="00234AC8" w:rsidP="00CA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EE14C1" w14:textId="32A1B52E" w:rsidR="00CA3AFE" w:rsidRPr="00B52866" w:rsidRDefault="00CA3AFE" w:rsidP="00CA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69 </w:t>
            </w:r>
          </w:p>
        </w:tc>
        <w:tc>
          <w:tcPr>
            <w:tcW w:w="284" w:type="dxa"/>
          </w:tcPr>
          <w:p w14:paraId="529EFAD1" w14:textId="5AEFC433" w:rsidR="00CA3AFE" w:rsidRPr="00B52866" w:rsidRDefault="00CA3AFE" w:rsidP="00CA3AFE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6D0D674" w14:textId="77777777" w:rsidR="00234AC8" w:rsidRPr="00B52866" w:rsidRDefault="00234AC8" w:rsidP="00CA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090170" w14:textId="49E54DF6" w:rsidR="00CA3AFE" w:rsidRPr="00B52866" w:rsidRDefault="00CA3AFE" w:rsidP="00CA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4C88F38A" w14:textId="232A8E4C" w:rsidR="00CA3AFE" w:rsidRPr="00B52866" w:rsidRDefault="00CA3AFE" w:rsidP="00CA3AFE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6EB2112" w14:textId="77777777" w:rsidR="00234AC8" w:rsidRPr="00B52866" w:rsidRDefault="00234AC8" w:rsidP="00CA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F3C468" w14:textId="44C00E23" w:rsidR="00CA3AFE" w:rsidRPr="00B52866" w:rsidRDefault="00CA3AFE" w:rsidP="00CA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69 </w:t>
            </w:r>
          </w:p>
        </w:tc>
      </w:tr>
      <w:tr w:rsidR="00C121EA" w:rsidRPr="00B52866" w14:paraId="2496748A" w14:textId="77777777" w:rsidTr="00B4515F">
        <w:trPr>
          <w:trHeight w:val="20"/>
        </w:trPr>
        <w:tc>
          <w:tcPr>
            <w:tcW w:w="4680" w:type="dxa"/>
            <w:shd w:val="clear" w:color="auto" w:fill="auto"/>
          </w:tcPr>
          <w:p w14:paraId="31ACD9EC" w14:textId="77777777" w:rsidR="00971109" w:rsidRPr="00B52866" w:rsidRDefault="00971109" w:rsidP="00C121E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768A7B0" w14:textId="78E8D433" w:rsidR="00C121EA" w:rsidRPr="00B52866" w:rsidRDefault="00C121EA" w:rsidP="00C121E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24F5BA4B" w14:textId="77777777" w:rsidR="00C121EA" w:rsidRPr="00B52866" w:rsidRDefault="00C121EA" w:rsidP="00C121E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F8A14C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A50901D" w14:textId="77777777" w:rsidR="00C121EA" w:rsidRPr="00B52866" w:rsidRDefault="00C121EA" w:rsidP="00C121E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3FB58885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433AF2" w14:textId="77777777" w:rsidR="00C121EA" w:rsidRPr="00B52866" w:rsidRDefault="00C121EA" w:rsidP="00C121E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58392D94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E94" w:rsidRPr="00B52866" w14:paraId="4EF64C9F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2837F353" w14:textId="2A9073C9" w:rsidR="002B3E94" w:rsidRPr="00B52866" w:rsidRDefault="002B3E94" w:rsidP="002B3E94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270" w:type="dxa"/>
            <w:vAlign w:val="center"/>
          </w:tcPr>
          <w:p w14:paraId="057E6FBA" w14:textId="77777777" w:rsidR="002B3E94" w:rsidRPr="00B52866" w:rsidRDefault="002B3E94" w:rsidP="002B3E94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FBED70" w14:textId="77777777" w:rsidR="00D34D81" w:rsidRPr="00B52866" w:rsidRDefault="00D34D81" w:rsidP="002B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E90EB5D" w14:textId="61E5D3D1" w:rsidR="002B3E94" w:rsidRPr="00B52866" w:rsidRDefault="002B3E94" w:rsidP="002B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83 </w:t>
            </w:r>
          </w:p>
        </w:tc>
        <w:tc>
          <w:tcPr>
            <w:tcW w:w="284" w:type="dxa"/>
          </w:tcPr>
          <w:p w14:paraId="78A242D9" w14:textId="77777777" w:rsidR="002B3E94" w:rsidRPr="00B52866" w:rsidRDefault="002B3E94" w:rsidP="002B3E94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</w:tcPr>
          <w:p w14:paraId="7C4EFDD6" w14:textId="77777777" w:rsidR="00D34D81" w:rsidRPr="00B52866" w:rsidRDefault="002B3E94" w:rsidP="002B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3EB6689" w14:textId="03D0CCD7" w:rsidR="002B3E94" w:rsidRPr="00B52866" w:rsidRDefault="002B3E94" w:rsidP="002B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</w:tcPr>
          <w:p w14:paraId="78C9583A" w14:textId="77777777" w:rsidR="002B3E94" w:rsidRPr="00B52866" w:rsidRDefault="002B3E94" w:rsidP="002B3E94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59E3BC13" w14:textId="77777777" w:rsidR="00D34D81" w:rsidRPr="00B52866" w:rsidRDefault="00D34D81" w:rsidP="002B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F4AADB1" w14:textId="7D6D019C" w:rsidR="002B3E94" w:rsidRPr="00B52866" w:rsidRDefault="002B3E94" w:rsidP="002B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83 </w:t>
            </w:r>
          </w:p>
        </w:tc>
      </w:tr>
      <w:tr w:rsidR="00C76347" w:rsidRPr="00B52866" w14:paraId="5690ACA8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7FABF0A9" w14:textId="02B6BB24" w:rsidR="00C76347" w:rsidRPr="00B52866" w:rsidRDefault="00C76347" w:rsidP="00C76347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023C8D44" w14:textId="77777777" w:rsidR="00C76347" w:rsidRPr="00B52866" w:rsidRDefault="00C76347" w:rsidP="00C7634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5BF43E" w14:textId="77777777" w:rsidR="00D34D81" w:rsidRPr="00B52866" w:rsidRDefault="00D34D81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8042592" w14:textId="10B30F3B" w:rsidR="00C76347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(17)</w:t>
            </w:r>
          </w:p>
        </w:tc>
        <w:tc>
          <w:tcPr>
            <w:tcW w:w="284" w:type="dxa"/>
          </w:tcPr>
          <w:p w14:paraId="022230E8" w14:textId="77777777" w:rsidR="00C76347" w:rsidRPr="00B52866" w:rsidRDefault="00C76347" w:rsidP="00C7634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4DF91EC" w14:textId="77777777" w:rsidR="00D34D81" w:rsidRPr="00B52866" w:rsidRDefault="00D34D81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BAD6BF" w14:textId="22B5D600" w:rsidR="00C76347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3ECD4C82" w14:textId="77777777" w:rsidR="00C76347" w:rsidRPr="00B52866" w:rsidRDefault="00C76347" w:rsidP="00C7634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12AD251" w14:textId="77777777" w:rsidR="00D34D81" w:rsidRPr="00B52866" w:rsidRDefault="00D34D81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4FCF004" w14:textId="7FEDCEFE" w:rsidR="00C76347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(17)</w:t>
            </w:r>
          </w:p>
        </w:tc>
      </w:tr>
      <w:tr w:rsidR="00C76347" w:rsidRPr="00B52866" w14:paraId="3D3EB78F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71B5E206" w14:textId="2CEA04C1" w:rsidR="00C76347" w:rsidRPr="00B52866" w:rsidRDefault="00C76347" w:rsidP="00C76347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69ACE2B5" w14:textId="77777777" w:rsidR="00C76347" w:rsidRPr="00B52866" w:rsidRDefault="00C76347" w:rsidP="00C7634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CBCF84" w14:textId="77777777" w:rsidR="00D34D81" w:rsidRPr="00B52866" w:rsidRDefault="00D34D81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823490" w14:textId="0E2CCD47" w:rsidR="00C76347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66 </w:t>
            </w:r>
          </w:p>
        </w:tc>
        <w:tc>
          <w:tcPr>
            <w:tcW w:w="284" w:type="dxa"/>
          </w:tcPr>
          <w:p w14:paraId="262746FD" w14:textId="77777777" w:rsidR="00C76347" w:rsidRPr="00B52866" w:rsidRDefault="00C76347" w:rsidP="00C7634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F5CB057" w14:textId="77777777" w:rsidR="00D34D81" w:rsidRPr="00B52866" w:rsidRDefault="00D34D81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3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DB271C" w14:textId="5BC212EB" w:rsidR="00C76347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3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317836CA" w14:textId="77777777" w:rsidR="00C76347" w:rsidRPr="00B52866" w:rsidRDefault="00C76347" w:rsidP="00C7634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B58E125" w14:textId="77777777" w:rsidR="00D34D81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6BDAA026" w14:textId="10E4FA09" w:rsidR="00C76347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66 </w:t>
            </w:r>
          </w:p>
        </w:tc>
      </w:tr>
      <w:tr w:rsidR="00C76347" w:rsidRPr="00B52866" w14:paraId="11B34BF7" w14:textId="77777777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3D0E90CB" w14:textId="77777777" w:rsidR="00C76347" w:rsidRPr="00B52866" w:rsidRDefault="00C76347" w:rsidP="00C76347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บ็ดเสร็จอื่นสำหรับ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สุทธิจากภาษีเงินได้</w:t>
            </w:r>
          </w:p>
        </w:tc>
        <w:tc>
          <w:tcPr>
            <w:tcW w:w="270" w:type="dxa"/>
            <w:vAlign w:val="center"/>
          </w:tcPr>
          <w:p w14:paraId="72D5A1DF" w14:textId="77777777" w:rsidR="00C76347" w:rsidRPr="00B52866" w:rsidRDefault="00C76347" w:rsidP="00C7634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AFD7F5" w14:textId="661D246E" w:rsidR="00C76347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135 </w:t>
            </w:r>
          </w:p>
        </w:tc>
        <w:tc>
          <w:tcPr>
            <w:tcW w:w="284" w:type="dxa"/>
          </w:tcPr>
          <w:p w14:paraId="5CFC93DD" w14:textId="69C5970E" w:rsidR="00C76347" w:rsidRPr="00B52866" w:rsidRDefault="00C76347" w:rsidP="00C7634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0C17886" w14:textId="070B8E85" w:rsidR="00C76347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690"/>
              </w:tabs>
              <w:ind w:right="3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9399474" w14:textId="0DC277AF" w:rsidR="00C76347" w:rsidRPr="00B52866" w:rsidRDefault="00C76347" w:rsidP="00C7634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10115EF" w14:textId="61672FC6" w:rsidR="00C76347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135 </w:t>
            </w:r>
          </w:p>
        </w:tc>
      </w:tr>
      <w:tr w:rsidR="00C76347" w:rsidRPr="00B52866" w14:paraId="1D326188" w14:textId="77777777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67609EA" w14:textId="77777777" w:rsidR="00C76347" w:rsidRPr="00B52866" w:rsidRDefault="00C76347" w:rsidP="00C76347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19671EEA" w14:textId="77777777" w:rsidR="00C76347" w:rsidRPr="00B52866" w:rsidRDefault="00C76347" w:rsidP="00C7634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19C6BC" w14:textId="4EA0A641" w:rsidR="00C76347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3,882 </w:t>
            </w:r>
          </w:p>
        </w:tc>
        <w:tc>
          <w:tcPr>
            <w:tcW w:w="284" w:type="dxa"/>
          </w:tcPr>
          <w:p w14:paraId="0BE9D7F7" w14:textId="77777777" w:rsidR="00C76347" w:rsidRPr="00B52866" w:rsidRDefault="00C76347" w:rsidP="00C7634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250EE504" w14:textId="0416F7F7" w:rsidR="00C76347" w:rsidRPr="00B52866" w:rsidRDefault="00C76347" w:rsidP="00C76347">
            <w:pPr>
              <w:pStyle w:val="acctfourfigures"/>
              <w:shd w:val="clear" w:color="auto" w:fill="FFFFFF"/>
              <w:tabs>
                <w:tab w:val="clear" w:pos="765"/>
                <w:tab w:val="decimal" w:pos="690"/>
              </w:tabs>
              <w:spacing w:line="240" w:lineRule="auto"/>
              <w:ind w:left="-79" w:right="3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36" w:type="dxa"/>
          </w:tcPr>
          <w:p w14:paraId="47748C77" w14:textId="77777777" w:rsidR="00C76347" w:rsidRPr="00B52866" w:rsidRDefault="00C76347" w:rsidP="00C76347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D3D8C0B" w14:textId="003364E0" w:rsidR="00C76347" w:rsidRPr="00B52866" w:rsidRDefault="00C76347" w:rsidP="00C76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3,882 </w:t>
            </w:r>
          </w:p>
        </w:tc>
      </w:tr>
      <w:tr w:rsidR="00C121EA" w:rsidRPr="00B52866" w14:paraId="5E799ED9" w14:textId="77777777" w:rsidTr="00B4515F">
        <w:trPr>
          <w:trHeight w:val="98"/>
        </w:trPr>
        <w:tc>
          <w:tcPr>
            <w:tcW w:w="4680" w:type="dxa"/>
            <w:shd w:val="clear" w:color="auto" w:fill="auto"/>
          </w:tcPr>
          <w:p w14:paraId="30D46896" w14:textId="77777777" w:rsidR="00C121EA" w:rsidRPr="00B52866" w:rsidRDefault="00C121EA" w:rsidP="00C121E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5FBD1596" w14:textId="77777777" w:rsidR="00C121EA" w:rsidRPr="00B52866" w:rsidRDefault="00C121EA" w:rsidP="00C121E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F20630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6E45274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03BFF17" w14:textId="77777777" w:rsidR="00C121EA" w:rsidRPr="00B52866" w:rsidRDefault="00C121EA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B5CBC1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1568002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21EA" w:rsidRPr="00B52866" w14:paraId="3E8A4E66" w14:textId="77777777" w:rsidTr="00B4515F">
        <w:trPr>
          <w:trHeight w:val="20"/>
        </w:trPr>
        <w:tc>
          <w:tcPr>
            <w:tcW w:w="4680" w:type="dxa"/>
            <w:shd w:val="clear" w:color="auto" w:fill="auto"/>
          </w:tcPr>
          <w:p w14:paraId="7ACFC7AA" w14:textId="77777777" w:rsidR="00C121EA" w:rsidRPr="00B52866" w:rsidRDefault="00C121EA" w:rsidP="00C121E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02BC6FD" w14:textId="77777777" w:rsidR="00C121EA" w:rsidRPr="00B52866" w:rsidRDefault="00C121EA" w:rsidP="00C121E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7D7FB2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B98BAD0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D438DCF" w14:textId="77777777" w:rsidR="00C121EA" w:rsidRPr="00B52866" w:rsidRDefault="00C121EA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3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A42CA5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C5185E3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4FBC" w:rsidRPr="00B52866" w14:paraId="7C03D702" w14:textId="77777777">
        <w:trPr>
          <w:trHeight w:val="173"/>
        </w:trPr>
        <w:tc>
          <w:tcPr>
            <w:tcW w:w="4680" w:type="dxa"/>
            <w:shd w:val="clear" w:color="auto" w:fill="auto"/>
          </w:tcPr>
          <w:p w14:paraId="5AEE7F56" w14:textId="77777777" w:rsidR="00B64FBC" w:rsidRPr="00B52866" w:rsidRDefault="00B64FBC" w:rsidP="00B64FBC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A97EFBF" w14:textId="77777777" w:rsidR="00B64FBC" w:rsidRPr="00B52866" w:rsidRDefault="00B64FBC" w:rsidP="00B64FB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51C47" w14:textId="67650338" w:rsidR="00B64FBC" w:rsidRPr="00B52866" w:rsidRDefault="00B64FBC" w:rsidP="00B6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3,680 </w:t>
            </w:r>
          </w:p>
        </w:tc>
        <w:tc>
          <w:tcPr>
            <w:tcW w:w="284" w:type="dxa"/>
          </w:tcPr>
          <w:p w14:paraId="67AA7182" w14:textId="77777777" w:rsidR="00B64FBC" w:rsidRPr="00B52866" w:rsidRDefault="00B64FBC" w:rsidP="00B64F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0D17E65" w14:textId="29397554" w:rsidR="00B64FBC" w:rsidRPr="00B52866" w:rsidRDefault="00B64FBC" w:rsidP="00B64FBC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  <w:tab w:val="left" w:pos="590"/>
              </w:tabs>
              <w:spacing w:line="240" w:lineRule="auto"/>
              <w:ind w:left="-79" w:right="3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36" w:type="dxa"/>
          </w:tcPr>
          <w:p w14:paraId="4FEA9DF7" w14:textId="77777777" w:rsidR="00B64FBC" w:rsidRPr="00B52866" w:rsidRDefault="00B64FBC" w:rsidP="00B64FBC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BAEC30" w14:textId="1C56E645" w:rsidR="00B64FBC" w:rsidRPr="00B52866" w:rsidRDefault="00B64FBC" w:rsidP="00B6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3,680 </w:t>
            </w:r>
          </w:p>
        </w:tc>
      </w:tr>
      <w:tr w:rsidR="00B64FBC" w:rsidRPr="00B52866" w14:paraId="7B4C3CAB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3A5C6562" w14:textId="77777777" w:rsidR="00B64FBC" w:rsidRPr="00B52866" w:rsidRDefault="00B64FBC" w:rsidP="00B64FBC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05AA2B9C" w14:textId="77777777" w:rsidR="00B64FBC" w:rsidRPr="00B52866" w:rsidRDefault="00B64FBC" w:rsidP="00B64FB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64CCCE" w14:textId="77777777" w:rsidR="008C2FB2" w:rsidRPr="00B52866" w:rsidRDefault="008C2FB2" w:rsidP="00B6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7A7AF63E" w14:textId="655664C5" w:rsidR="00B64FBC" w:rsidRPr="00B52866" w:rsidRDefault="00B64FBC" w:rsidP="00B6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67 </w:t>
            </w:r>
          </w:p>
        </w:tc>
        <w:tc>
          <w:tcPr>
            <w:tcW w:w="284" w:type="dxa"/>
          </w:tcPr>
          <w:p w14:paraId="5A459FBC" w14:textId="77777777" w:rsidR="00B64FBC" w:rsidRPr="00B52866" w:rsidRDefault="00B64FBC" w:rsidP="00B64FBC">
            <w:pPr>
              <w:tabs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7075E3E" w14:textId="77777777" w:rsidR="00B4615A" w:rsidRPr="00B52866" w:rsidRDefault="00B4615A" w:rsidP="00B64FBC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  <w:tab w:val="decimal" w:pos="748"/>
              </w:tabs>
              <w:spacing w:line="240" w:lineRule="auto"/>
              <w:ind w:left="-79" w:right="3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7DE95E7" w14:textId="02D4C146" w:rsidR="00B64FBC" w:rsidRPr="00B52866" w:rsidRDefault="00B64FBC" w:rsidP="00B64FBC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  <w:tab w:val="decimal" w:pos="748"/>
              </w:tabs>
              <w:spacing w:line="240" w:lineRule="auto"/>
              <w:ind w:left="-79" w:right="3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36" w:type="dxa"/>
          </w:tcPr>
          <w:p w14:paraId="3129A8CB" w14:textId="77777777" w:rsidR="00B64FBC" w:rsidRPr="00B52866" w:rsidRDefault="00B64FBC" w:rsidP="00B64FBC">
            <w:pPr>
              <w:tabs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F234332" w14:textId="77777777" w:rsidR="00B4615A" w:rsidRPr="00B52866" w:rsidRDefault="00B4615A" w:rsidP="00B6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E21BAB" w14:textId="30B732C3" w:rsidR="00B64FBC" w:rsidRPr="00B52866" w:rsidRDefault="00B64FBC" w:rsidP="00B6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67 </w:t>
            </w:r>
          </w:p>
        </w:tc>
      </w:tr>
      <w:tr w:rsidR="00B64FBC" w:rsidRPr="00B52866" w14:paraId="58C08099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36C06C40" w14:textId="77777777" w:rsidR="00B64FBC" w:rsidRPr="00B52866" w:rsidRDefault="00B64FBC" w:rsidP="00B64FBC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0F059E1B" w14:textId="77777777" w:rsidR="00B64FBC" w:rsidRPr="00B52866" w:rsidRDefault="00B64FBC" w:rsidP="00B64FB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8F36E4" w14:textId="4A4E7461" w:rsidR="00B64FBC" w:rsidRPr="00B52866" w:rsidRDefault="00B64FBC" w:rsidP="00B6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3,747 </w:t>
            </w:r>
          </w:p>
        </w:tc>
        <w:tc>
          <w:tcPr>
            <w:tcW w:w="284" w:type="dxa"/>
          </w:tcPr>
          <w:p w14:paraId="4239B4CD" w14:textId="77777777" w:rsidR="00B64FBC" w:rsidRPr="00B52866" w:rsidRDefault="00B64FBC" w:rsidP="00B64FB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3AD9EC7F" w14:textId="3ED38C19" w:rsidR="00B64FBC" w:rsidRPr="00B52866" w:rsidRDefault="00B64FBC" w:rsidP="00B64FBC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3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36" w:type="dxa"/>
          </w:tcPr>
          <w:p w14:paraId="55529DAD" w14:textId="77777777" w:rsidR="00B64FBC" w:rsidRPr="00B52866" w:rsidRDefault="00B64FBC" w:rsidP="00B64FBC">
            <w:pPr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D77D202" w14:textId="54B27346" w:rsidR="00B64FBC" w:rsidRPr="00B52866" w:rsidRDefault="00B64FBC" w:rsidP="00B6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3,747 </w:t>
            </w:r>
          </w:p>
        </w:tc>
      </w:tr>
      <w:tr w:rsidR="00C121EA" w:rsidRPr="00B52866" w14:paraId="63C9AD25" w14:textId="77777777" w:rsidTr="00184F0A">
        <w:trPr>
          <w:trHeight w:val="20"/>
        </w:trPr>
        <w:tc>
          <w:tcPr>
            <w:tcW w:w="4680" w:type="dxa"/>
            <w:shd w:val="clear" w:color="auto" w:fill="auto"/>
          </w:tcPr>
          <w:p w14:paraId="6C1260AB" w14:textId="77777777" w:rsidR="00C121EA" w:rsidRPr="00B52866" w:rsidRDefault="00C121EA" w:rsidP="00C121E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การแบ่งปันกำไรเบ็ดเสร็จรวม</w:t>
            </w:r>
          </w:p>
        </w:tc>
        <w:tc>
          <w:tcPr>
            <w:tcW w:w="270" w:type="dxa"/>
            <w:vAlign w:val="center"/>
          </w:tcPr>
          <w:p w14:paraId="18138053" w14:textId="77777777" w:rsidR="00C121EA" w:rsidRPr="00B52866" w:rsidRDefault="00C121EA" w:rsidP="00C121E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F2EC1E6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FD174E9" w14:textId="77777777" w:rsidR="00C121EA" w:rsidRPr="00B52866" w:rsidRDefault="00C121EA" w:rsidP="00C121EA">
            <w:pPr>
              <w:tabs>
                <w:tab w:val="clear" w:pos="680"/>
                <w:tab w:val="decimal" w:pos="74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217EFF1D" w14:textId="77777777" w:rsidR="00C121EA" w:rsidRPr="00B52866" w:rsidRDefault="00C121EA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00DC7BD" w14:textId="77777777" w:rsidR="00C121EA" w:rsidRPr="00B52866" w:rsidRDefault="00C121EA" w:rsidP="00C121EA">
            <w:pPr>
              <w:tabs>
                <w:tab w:val="clear" w:pos="680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BB46D15" w14:textId="77777777" w:rsidR="00C121EA" w:rsidRPr="00B52866" w:rsidRDefault="00C121EA" w:rsidP="00C1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3F2E" w:rsidRPr="00B52866" w14:paraId="0ADCD659" w14:textId="77777777" w:rsidTr="00184F0A">
        <w:trPr>
          <w:trHeight w:val="20"/>
        </w:trPr>
        <w:tc>
          <w:tcPr>
            <w:tcW w:w="4680" w:type="dxa"/>
            <w:shd w:val="clear" w:color="auto" w:fill="auto"/>
          </w:tcPr>
          <w:p w14:paraId="4B046192" w14:textId="77777777" w:rsidR="00A73F2E" w:rsidRPr="00B52866" w:rsidRDefault="00A73F2E" w:rsidP="00A73F2E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22004EB" w14:textId="77777777" w:rsidR="00A73F2E" w:rsidRPr="00B52866" w:rsidRDefault="00A73F2E" w:rsidP="00A73F2E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696DE9" w14:textId="6D42442F" w:rsidR="00A73F2E" w:rsidRPr="00B52866" w:rsidRDefault="00A73F2E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3,815 </w:t>
            </w:r>
          </w:p>
        </w:tc>
        <w:tc>
          <w:tcPr>
            <w:tcW w:w="284" w:type="dxa"/>
          </w:tcPr>
          <w:p w14:paraId="64AA4283" w14:textId="77777777" w:rsidR="00A73F2E" w:rsidRPr="00B52866" w:rsidRDefault="00A73F2E" w:rsidP="00A73F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2C67547" w14:textId="223EA9D9" w:rsidR="00A73F2E" w:rsidRPr="00B52866" w:rsidRDefault="00A73F2E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428E0EE4" w14:textId="77777777" w:rsidR="00A73F2E" w:rsidRPr="00B52866" w:rsidRDefault="00A73F2E" w:rsidP="00A73F2E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DE2275" w14:textId="5906BD87" w:rsidR="00A73F2E" w:rsidRPr="00B52866" w:rsidRDefault="00A73F2E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3,815 </w:t>
            </w:r>
          </w:p>
        </w:tc>
      </w:tr>
      <w:tr w:rsidR="00A73F2E" w:rsidRPr="00B52866" w14:paraId="0D1B0D2A" w14:textId="77777777">
        <w:trPr>
          <w:trHeight w:val="20"/>
        </w:trPr>
        <w:tc>
          <w:tcPr>
            <w:tcW w:w="4680" w:type="dxa"/>
            <w:shd w:val="clear" w:color="auto" w:fill="auto"/>
          </w:tcPr>
          <w:p w14:paraId="5517C0C3" w14:textId="77777777" w:rsidR="00A73F2E" w:rsidRPr="00B52866" w:rsidRDefault="00A73F2E" w:rsidP="00A73F2E">
            <w:pPr>
              <w:spacing w:line="240" w:lineRule="auto"/>
              <w:ind w:left="162" w:right="-108" w:hanging="162"/>
              <w:rPr>
                <w:rFonts w:asciiTheme="minorHAnsi" w:hAnsiTheme="minorHAnsi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0B4AEE08" w14:textId="77777777" w:rsidR="00A73F2E" w:rsidRPr="00B52866" w:rsidRDefault="00A73F2E" w:rsidP="00A73F2E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0BA40E" w14:textId="77777777" w:rsidR="00B4615A" w:rsidRPr="00B52866" w:rsidRDefault="00A73F2E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1556795" w14:textId="06D5C5A3" w:rsidR="00A73F2E" w:rsidRPr="00B52866" w:rsidRDefault="00A73F2E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67 </w:t>
            </w:r>
          </w:p>
        </w:tc>
        <w:tc>
          <w:tcPr>
            <w:tcW w:w="284" w:type="dxa"/>
          </w:tcPr>
          <w:p w14:paraId="0473A303" w14:textId="77777777" w:rsidR="00A73F2E" w:rsidRPr="00B52866" w:rsidRDefault="00A73F2E" w:rsidP="00A73F2E">
            <w:pPr>
              <w:tabs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53275C0" w14:textId="77777777" w:rsidR="00B4615A" w:rsidRPr="00B52866" w:rsidRDefault="00B4615A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48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E6A2CF1" w14:textId="23A17C83" w:rsidR="00A73F2E" w:rsidRPr="00B52866" w:rsidRDefault="00A73F2E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48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2A4AF39E" w14:textId="77777777" w:rsidR="00A73F2E" w:rsidRPr="00B52866" w:rsidRDefault="00A73F2E" w:rsidP="00A73F2E">
            <w:pPr>
              <w:tabs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B6F1DC" w14:textId="77777777" w:rsidR="0096345A" w:rsidRPr="00B52866" w:rsidRDefault="0096345A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CDB810" w14:textId="01FA0C4F" w:rsidR="00A73F2E" w:rsidRPr="00B52866" w:rsidRDefault="00A73F2E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67 </w:t>
            </w:r>
          </w:p>
        </w:tc>
      </w:tr>
      <w:tr w:rsidR="00A73F2E" w:rsidRPr="00B52866" w14:paraId="274AE0C2" w14:textId="77777777" w:rsidTr="00184F0A">
        <w:trPr>
          <w:trHeight w:val="20"/>
        </w:trPr>
        <w:tc>
          <w:tcPr>
            <w:tcW w:w="4680" w:type="dxa"/>
            <w:shd w:val="clear" w:color="auto" w:fill="auto"/>
          </w:tcPr>
          <w:p w14:paraId="61D4C572" w14:textId="77777777" w:rsidR="00A73F2E" w:rsidRPr="00B52866" w:rsidRDefault="00A73F2E" w:rsidP="00A73F2E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3AA7814D" w14:textId="77777777" w:rsidR="00A73F2E" w:rsidRPr="00B52866" w:rsidRDefault="00A73F2E" w:rsidP="00A73F2E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184D79" w14:textId="539225BB" w:rsidR="00A73F2E" w:rsidRPr="00B52866" w:rsidRDefault="00A73F2E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3,882 </w:t>
            </w:r>
          </w:p>
        </w:tc>
        <w:tc>
          <w:tcPr>
            <w:tcW w:w="284" w:type="dxa"/>
          </w:tcPr>
          <w:p w14:paraId="0A610762" w14:textId="77777777" w:rsidR="00A73F2E" w:rsidRPr="00B52866" w:rsidRDefault="00A73F2E" w:rsidP="00A73F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4764E7B5" w14:textId="28BE66CE" w:rsidR="00A73F2E" w:rsidRPr="00B52866" w:rsidRDefault="00A73F2E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3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0519F1EF" w14:textId="77777777" w:rsidR="00A73F2E" w:rsidRPr="00B52866" w:rsidRDefault="00A73F2E" w:rsidP="00A73F2E">
            <w:pPr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F6315DF" w14:textId="2B7AA795" w:rsidR="00A73F2E" w:rsidRPr="00B52866" w:rsidRDefault="00A73F2E" w:rsidP="00A7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3,882 </w:t>
            </w:r>
          </w:p>
        </w:tc>
      </w:tr>
      <w:tr w:rsidR="00C121EA" w:rsidRPr="00B52866" w14:paraId="7B39528C" w14:textId="77777777" w:rsidTr="00184F0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7E9D36A8" w14:textId="77777777" w:rsidR="00C121EA" w:rsidRPr="00B52866" w:rsidRDefault="00C121EA" w:rsidP="00C121E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46D678" w14:textId="77777777" w:rsidR="00C121EA" w:rsidRPr="00B52866" w:rsidRDefault="00C121EA" w:rsidP="00C121E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89EBB25" w14:textId="77777777" w:rsidR="00C121EA" w:rsidRPr="00B52866" w:rsidRDefault="00C121EA" w:rsidP="0035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C7E5688" w14:textId="77777777" w:rsidR="00C121EA" w:rsidRPr="00B52866" w:rsidRDefault="00C121EA" w:rsidP="00352F75">
            <w:pPr>
              <w:tabs>
                <w:tab w:val="clear" w:pos="680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05CA5BF4" w14:textId="77777777" w:rsidR="00C121EA" w:rsidRPr="00B52866" w:rsidRDefault="00C121EA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F364A20" w14:textId="77777777" w:rsidR="00C121EA" w:rsidRPr="00B52866" w:rsidRDefault="00C121EA" w:rsidP="00352F75">
            <w:pPr>
              <w:tabs>
                <w:tab w:val="clear" w:pos="680"/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20C68717" w14:textId="77777777" w:rsidR="00C121EA" w:rsidRPr="00B52866" w:rsidRDefault="00C121EA" w:rsidP="00352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2F75" w:rsidRPr="00B52866" w14:paraId="49DB739B" w14:textId="77777777">
        <w:trPr>
          <w:trHeight w:val="66"/>
        </w:trPr>
        <w:tc>
          <w:tcPr>
            <w:tcW w:w="4680" w:type="dxa"/>
            <w:shd w:val="clear" w:color="auto" w:fill="auto"/>
          </w:tcPr>
          <w:p w14:paraId="6120B2DA" w14:textId="77777777" w:rsidR="00352F75" w:rsidRPr="00B52866" w:rsidRDefault="00352F75" w:rsidP="00352F75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E7A47E9" w14:textId="77777777" w:rsidR="00352F75" w:rsidRPr="00B52866" w:rsidRDefault="00352F75" w:rsidP="00352F7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4259301" w14:textId="75148439" w:rsidR="00352F75" w:rsidRPr="00B52866" w:rsidRDefault="00D07C54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0.115</w:t>
            </w:r>
            <w:r w:rsidR="009156B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608573A4" w14:textId="77777777" w:rsidR="00352F75" w:rsidRPr="00B52866" w:rsidRDefault="00352F75" w:rsidP="00352F75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</w:tcPr>
          <w:p w14:paraId="7AB2322B" w14:textId="272F3CCC" w:rsidR="00352F75" w:rsidRPr="00B52866" w:rsidRDefault="00C16BC9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972"/>
              </w:tabs>
              <w:ind w:right="3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3B826D" w14:textId="77777777" w:rsidR="00352F75" w:rsidRPr="00B52866" w:rsidRDefault="00352F75" w:rsidP="00352F75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3074B2B" w14:textId="330E8264" w:rsidR="00352F75" w:rsidRPr="00B52866" w:rsidRDefault="00D07C54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0.115</w:t>
            </w:r>
            <w:r w:rsidR="009156B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352F75" w:rsidRPr="00B52866" w14:paraId="110D5600" w14:textId="77777777">
        <w:trPr>
          <w:trHeight w:val="66"/>
        </w:trPr>
        <w:tc>
          <w:tcPr>
            <w:tcW w:w="4680" w:type="dxa"/>
            <w:shd w:val="clear" w:color="auto" w:fill="auto"/>
          </w:tcPr>
          <w:p w14:paraId="02EEE9FD" w14:textId="77777777" w:rsidR="00352F75" w:rsidRPr="00B52866" w:rsidRDefault="00352F75" w:rsidP="00352F75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2934FE0" w14:textId="77777777" w:rsidR="00352F75" w:rsidRPr="00B52866" w:rsidRDefault="00352F75" w:rsidP="00352F7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86C0A5D" w14:textId="2CAFDE50" w:rsidR="00352F75" w:rsidRPr="00B52866" w:rsidRDefault="00D07C54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  <w:r w:rsidR="00D17849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84" w:type="dxa"/>
          </w:tcPr>
          <w:p w14:paraId="33D64EED" w14:textId="77777777" w:rsidR="00352F75" w:rsidRPr="00B52866" w:rsidRDefault="00352F75" w:rsidP="00352F75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</w:tcPr>
          <w:p w14:paraId="3F9EBC54" w14:textId="30F0E64E" w:rsidR="00352F75" w:rsidRPr="00B52866" w:rsidRDefault="00AE0BB1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972"/>
              </w:tabs>
              <w:ind w:right="3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ABC160" w14:textId="77777777" w:rsidR="00352F75" w:rsidRPr="00B52866" w:rsidRDefault="00352F75" w:rsidP="00352F75">
            <w:pPr>
              <w:tabs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23265811" w14:textId="50F04C42" w:rsidR="00352F75" w:rsidRPr="00B52866" w:rsidRDefault="00D07C54" w:rsidP="0019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  <w:r w:rsidR="00D17849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</w:tr>
    </w:tbl>
    <w:p w14:paraId="554FDB3E" w14:textId="3C80D583" w:rsidR="00460AD0" w:rsidRPr="00B52866" w:rsidRDefault="0046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58BCD72" w14:textId="77777777" w:rsidR="00460AD0" w:rsidRPr="00B52866" w:rsidRDefault="0046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5286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7ACDE798" w:rsidR="00C61BCB" w:rsidRPr="00B52866" w:rsidRDefault="00F9645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DF632E" w14:textId="77777777" w:rsidR="00815BA9" w:rsidRPr="00B52866" w:rsidRDefault="00815BA9" w:rsidP="0069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3DE090D4" w14:textId="3C8030D5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52866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Pr="00B52866">
        <w:rPr>
          <w:rFonts w:ascii="Angsana New" w:hAnsi="Angsana New" w:hint="cs"/>
          <w:b/>
          <w:sz w:val="30"/>
          <w:szCs w:val="30"/>
          <w:cs/>
        </w:rPr>
        <w:t>กิจการร่วมค้าและ</w:t>
      </w:r>
      <w:r w:rsidRPr="00B52866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B52866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B52866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</w:t>
      </w:r>
      <w:r w:rsidRPr="00B52866">
        <w:rPr>
          <w:rFonts w:ascii="Angsana New" w:hAnsi="Angsana New"/>
          <w:b/>
          <w:sz w:val="30"/>
          <w:szCs w:val="30"/>
        </w:rPr>
        <w:br/>
      </w:r>
      <w:r w:rsidRPr="00B52866">
        <w:rPr>
          <w:rFonts w:ascii="Angsana New" w:hAnsi="Angsana New"/>
          <w:b/>
          <w:sz w:val="30"/>
          <w:szCs w:val="30"/>
          <w:cs/>
        </w:rPr>
        <w:t xml:space="preserve">ข้อ </w:t>
      </w:r>
      <w:r w:rsidRPr="00B52866">
        <w:rPr>
          <w:rFonts w:ascii="Angsana New" w:hAnsi="Angsana New"/>
          <w:bCs/>
          <w:sz w:val="30"/>
          <w:szCs w:val="30"/>
        </w:rPr>
        <w:t xml:space="preserve">5 </w:t>
      </w:r>
      <w:r w:rsidRPr="00B52866">
        <w:rPr>
          <w:rFonts w:ascii="Angsana New" w:hAnsi="Angsana New" w:hint="cs"/>
          <w:b/>
          <w:sz w:val="30"/>
          <w:szCs w:val="30"/>
          <w:cs/>
        </w:rPr>
        <w:t>และ</w:t>
      </w:r>
      <w:r w:rsidRPr="00B5286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bCs/>
          <w:sz w:val="30"/>
          <w:szCs w:val="30"/>
        </w:rPr>
        <w:t xml:space="preserve">6 </w:t>
      </w:r>
      <w:r w:rsidRPr="00B52866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Pr="00611E2E">
        <w:rPr>
          <w:rFonts w:ascii="Angsana New" w:hAnsi="Angsana New" w:hint="cs"/>
          <w:b/>
          <w:sz w:val="30"/>
          <w:szCs w:val="30"/>
          <w:cs/>
        </w:rPr>
        <w:t>ที่</w:t>
      </w:r>
      <w:r w:rsidRPr="00B52866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</w:t>
      </w:r>
      <w:r w:rsidR="00611E2E">
        <w:rPr>
          <w:rFonts w:ascii="Angsana New" w:hAnsi="Angsana New" w:hint="cs"/>
          <w:b/>
          <w:sz w:val="30"/>
          <w:szCs w:val="30"/>
          <w:cs/>
        </w:rPr>
        <w:t xml:space="preserve">กับกลุ่มบริษัท </w:t>
      </w:r>
      <w:r w:rsidR="00611E2E">
        <w:rPr>
          <w:rFonts w:ascii="Angsana New" w:hAnsi="Angsana New"/>
          <w:b/>
          <w:sz w:val="30"/>
          <w:szCs w:val="30"/>
          <w:cs/>
        </w:rPr>
        <w:br/>
      </w:r>
      <w:r w:rsidRPr="00B52866">
        <w:rPr>
          <w:rFonts w:ascii="Angsana New" w:hAnsi="Angsana New"/>
          <w:b/>
          <w:sz w:val="30"/>
          <w:szCs w:val="30"/>
          <w:cs/>
        </w:rPr>
        <w:t>ในระหว่างงวดมีดังต่อไปนี้</w:t>
      </w:r>
    </w:p>
    <w:p w14:paraId="08A7AE0B" w14:textId="77777777" w:rsidR="00960E84" w:rsidRPr="00B52866" w:rsidRDefault="00960E84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285E19" w:rsidRPr="00B52866" w14:paraId="476C57EC" w14:textId="77777777" w:rsidTr="00196098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C46D" w14:textId="17711B1C" w:rsidR="00F15296" w:rsidRPr="00B52866" w:rsidRDefault="00460AD0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sz w:val="28"/>
                <w:szCs w:val="28"/>
                <w:cs/>
              </w:rPr>
              <w:br/>
            </w:r>
            <w:r w:rsidR="00F15296"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F15296"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4A08" w14:textId="77777777" w:rsidR="00F15296" w:rsidRPr="00B52866" w:rsidRDefault="00F15296" w:rsidP="00C050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B52866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B16F3" w14:textId="77777777" w:rsidR="00F15296" w:rsidRPr="00B52866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3599" w:rsidRPr="00B52866" w14:paraId="25CD6ACC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34F0CE89" w:rsidR="00213599" w:rsidRPr="00B52866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60BAAC1" w:rsidR="00213599" w:rsidRPr="00B52866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531A75C7" w:rsidR="00213599" w:rsidRPr="00B52866" w:rsidRDefault="00213599" w:rsidP="00AE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B67679" w:rsidRPr="00B52866" w14:paraId="6AEFE723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C1625" w14:textId="2A55E548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hint="cs"/>
                <w:sz w:val="30"/>
                <w:szCs w:val="30"/>
                <w:cs/>
              </w:rPr>
              <w:t>บริษัท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ไชน่าทาวน์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เดสติเนชั่น</w:t>
            </w:r>
            <w:r w:rsidRPr="00B52866">
              <w:rPr>
                <w:sz w:val="30"/>
                <w:szCs w:val="30"/>
                <w:cs/>
              </w:rPr>
              <w:t xml:space="preserve"> (</w:t>
            </w:r>
            <w:r w:rsidRPr="00B52866">
              <w:rPr>
                <w:rFonts w:hint="cs"/>
                <w:sz w:val="30"/>
                <w:szCs w:val="30"/>
                <w:cs/>
              </w:rPr>
              <w:t>ไทยแลนด์</w:t>
            </w:r>
            <w:r w:rsidRPr="00B52866">
              <w:rPr>
                <w:sz w:val="30"/>
                <w:szCs w:val="30"/>
                <w:cs/>
              </w:rPr>
              <w:t xml:space="preserve">) </w:t>
            </w:r>
            <w:r w:rsidRPr="00B52866">
              <w:rPr>
                <w:rFonts w:hint="cs"/>
                <w:sz w:val="30"/>
                <w:szCs w:val="30"/>
                <w:cs/>
              </w:rPr>
              <w:t>จำกัด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A824D" w14:textId="3C49BE38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9D49" w14:textId="7413339F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67679" w:rsidRPr="00B52866" w14:paraId="5814CE01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31FF4" w14:textId="1FB04D54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hint="cs"/>
                <w:sz w:val="30"/>
                <w:szCs w:val="30"/>
                <w:cs/>
              </w:rPr>
              <w:t>บริษัท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คอฟฟี่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คอนเซ็ปต์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รีเทล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D9F65" w14:textId="49935F04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8B1AB" w14:textId="35B0EB94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67679" w:rsidRPr="00B52866" w14:paraId="3E26CC3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FD0E2" w14:textId="5F4A5F69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hint="cs"/>
                <w:sz w:val="30"/>
                <w:szCs w:val="30"/>
                <w:cs/>
              </w:rPr>
              <w:t>บริษัท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43BF" w14:textId="433B2665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CC178" w14:textId="4F3CD612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67679" w:rsidRPr="00B52866" w14:paraId="1995684E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1CF" w14:textId="6BED4129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0E82" w14:textId="07E9ACD2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F51E4" w14:textId="2A97AF8F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</w:t>
            </w:r>
            <w:r w:rsidRPr="00B52866">
              <w:rPr>
                <w:sz w:val="30"/>
                <w:szCs w:val="30"/>
                <w:cs/>
              </w:rPr>
              <w:t>ถือ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หุ้นรายใหญ่ในลำดับสูงสุดร่วมกัน</w:t>
            </w:r>
          </w:p>
        </w:tc>
      </w:tr>
      <w:tr w:rsidR="00B67679" w:rsidRPr="00B52866" w14:paraId="4C964D63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B560" w14:textId="1836CE6E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2234" w14:textId="0999FE66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082C" w14:textId="73C13783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67679" w:rsidRPr="00B52866" w14:paraId="3D21913D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5F24" w14:textId="57CB1660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รีเทล เวิลด์ 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DD57" w14:textId="252651DE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36C9" w14:textId="4A1F8831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67679" w:rsidRPr="00B52866" w14:paraId="15340EC2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4F1E" w14:textId="36B891C6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D33C0" w14:textId="61BD27D4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1E58" w14:textId="30ADD41F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67679" w:rsidRPr="00B52866" w14:paraId="47F64B1B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A933" w14:textId="17AF7684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005D" w14:textId="416263D8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CCEB" w14:textId="769D30A7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67679" w:rsidRPr="00B52866" w14:paraId="7FDDE4D9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2F8F" w14:textId="0760790C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5C96" w14:textId="1B1076F0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3C5F3" w14:textId="61AF83CB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67679" w:rsidRPr="00B52866" w14:paraId="41C780C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F5ECF" w14:textId="255FDBD6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แคปปิตอล แลนด์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18E6" w14:textId="69817974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E008" w14:textId="271D59BE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B67679" w:rsidRPr="00B52866" w14:paraId="689906E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B8B" w14:textId="2C089881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EFE94" w14:textId="60CF5578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2765" w14:textId="0D0EB6D0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67679" w:rsidRPr="00B52866" w14:paraId="2FF416B7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1888" w14:textId="0887F15A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124" w14:textId="6242CE7A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75F6" w14:textId="37F814C8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67679" w:rsidRPr="00B52866" w14:paraId="0F9B7708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4BC" w14:textId="43421D2A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A5D" w14:textId="5A65AC4C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B200" w14:textId="098FC9DD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67679" w:rsidRPr="00B52866" w14:paraId="38BB557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D67A" w14:textId="6C3FC620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คริสตอลลา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3F25E" w14:textId="65A0A538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725" w14:textId="5EEF4F40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67679" w:rsidRPr="00B52866" w14:paraId="114696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16E4" w14:textId="1DC03866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1061" w14:textId="724054FA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3421" w14:textId="2908F64E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67679" w:rsidRPr="00B52866" w14:paraId="25AF050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5480" w14:textId="57DDCEFF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hint="cs"/>
                <w:sz w:val="30"/>
                <w:szCs w:val="30"/>
                <w:cs/>
              </w:rPr>
              <w:t>บริษัท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ทีซีซี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แลนด์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อินเตอร์เนชั่นแนล</w:t>
            </w:r>
            <w:r w:rsidRPr="00B52866">
              <w:rPr>
                <w:sz w:val="30"/>
                <w:szCs w:val="30"/>
                <w:cs/>
              </w:rPr>
              <w:t xml:space="preserve"> (</w:t>
            </w:r>
            <w:r w:rsidRPr="00B52866">
              <w:rPr>
                <w:rFonts w:hint="cs"/>
                <w:sz w:val="30"/>
                <w:szCs w:val="30"/>
                <w:cs/>
              </w:rPr>
              <w:t>ประเทศไทย</w:t>
            </w:r>
            <w:r w:rsidRPr="00B52866">
              <w:rPr>
                <w:sz w:val="30"/>
                <w:szCs w:val="30"/>
                <w:cs/>
              </w:rPr>
              <w:t xml:space="preserve">) </w:t>
            </w:r>
            <w:r w:rsidRPr="00B52866"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84EB" w14:textId="735B0378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2415" w14:textId="05A115F2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D66C6" w:rsidRPr="00B52866" w14:paraId="38912A73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CEDCD" w14:textId="3F4C6F4F" w:rsidR="00BD66C6" w:rsidRPr="00B52866" w:rsidRDefault="00672763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sz w:val="30"/>
                <w:szCs w:val="30"/>
                <w:cs/>
              </w:rPr>
            </w:pPr>
            <w:r w:rsidRPr="00B52866">
              <w:rPr>
                <w:rFonts w:hint="cs"/>
                <w:sz w:val="30"/>
                <w:szCs w:val="30"/>
                <w:cs/>
              </w:rPr>
              <w:t>บริษัท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ไทยเบฟเวอเรจ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จำกัด</w:t>
            </w:r>
            <w:r w:rsidRPr="00B52866">
              <w:rPr>
                <w:sz w:val="30"/>
                <w:szCs w:val="30"/>
                <w:cs/>
              </w:rPr>
              <w:t xml:space="preserve"> (</w:t>
            </w:r>
            <w:r w:rsidRPr="00B52866">
              <w:rPr>
                <w:rFonts w:hint="cs"/>
                <w:sz w:val="30"/>
                <w:szCs w:val="30"/>
                <w:cs/>
              </w:rPr>
              <w:t>มหาชน</w:t>
            </w:r>
            <w:r w:rsidRPr="00B5286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8519" w14:textId="5AAD408A" w:rsidR="00BD66C6" w:rsidRPr="00B52866" w:rsidRDefault="00672763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DEFB0" w14:textId="66D038A8" w:rsidR="00BD66C6" w:rsidRPr="00B52866" w:rsidRDefault="00672763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67679" w:rsidRPr="00B52866" w14:paraId="0DB7FB4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B124" w14:textId="0FD3A86D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hint="cs"/>
                <w:sz w:val="30"/>
                <w:szCs w:val="30"/>
                <w:cs/>
              </w:rPr>
              <w:t>บริษัท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เพาเวอร์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โซลูชั่น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เทคโนโลยี</w:t>
            </w:r>
            <w:r w:rsidRPr="00B52866">
              <w:rPr>
                <w:sz w:val="30"/>
                <w:szCs w:val="30"/>
                <w:cs/>
              </w:rPr>
              <w:t xml:space="preserve"> </w:t>
            </w:r>
            <w:r w:rsidRPr="00B52866">
              <w:rPr>
                <w:rFonts w:hint="cs"/>
                <w:sz w:val="30"/>
                <w:szCs w:val="30"/>
                <w:cs/>
              </w:rPr>
              <w:t>จำกัด</w:t>
            </w:r>
            <w:r w:rsidRPr="00B52866">
              <w:rPr>
                <w:sz w:val="30"/>
                <w:szCs w:val="30"/>
                <w:cs/>
              </w:rPr>
              <w:t xml:space="preserve"> (</w:t>
            </w:r>
            <w:r w:rsidRPr="00B52866">
              <w:rPr>
                <w:rFonts w:hint="cs"/>
                <w:sz w:val="30"/>
                <w:szCs w:val="30"/>
                <w:cs/>
              </w:rPr>
              <w:t>มหาชน</w:t>
            </w:r>
            <w:r w:rsidRPr="00B52866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87F1" w14:textId="45F12A53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2EE6" w14:textId="4FF18BFE" w:rsidR="00B67679" w:rsidRPr="00B52866" w:rsidRDefault="00B67679" w:rsidP="00B6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EDD91C4" w14:textId="7C8B68FC" w:rsidR="00D36BC6" w:rsidRPr="00B52866" w:rsidRDefault="00D36BC6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2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170"/>
        <w:gridCol w:w="270"/>
        <w:gridCol w:w="1079"/>
        <w:gridCol w:w="270"/>
        <w:gridCol w:w="1073"/>
        <w:gridCol w:w="6"/>
      </w:tblGrid>
      <w:tr w:rsidR="00691BD5" w:rsidRPr="00B52866" w14:paraId="65867E25" w14:textId="77777777" w:rsidTr="00AC2394">
        <w:trPr>
          <w:cantSplit/>
          <w:trHeight w:val="335"/>
          <w:tblHeader/>
        </w:trPr>
        <w:tc>
          <w:tcPr>
            <w:tcW w:w="4293" w:type="dxa"/>
          </w:tcPr>
          <w:p w14:paraId="7B7A7711" w14:textId="77777777" w:rsidR="00691BD5" w:rsidRPr="00B52866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86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436CBBA" w14:textId="77777777" w:rsidR="00691BD5" w:rsidRPr="00B52866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25E7B" w14:textId="77777777" w:rsidR="00691BD5" w:rsidRPr="00B52866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</w:tcPr>
          <w:p w14:paraId="585F9290" w14:textId="77777777" w:rsidR="00691BD5" w:rsidRPr="00B52866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B52866" w14:paraId="411C1E2F" w14:textId="77777777" w:rsidTr="00AC2394">
        <w:trPr>
          <w:tblHeader/>
        </w:trPr>
        <w:tc>
          <w:tcPr>
            <w:tcW w:w="4293" w:type="dxa"/>
          </w:tcPr>
          <w:p w14:paraId="73A2377E" w14:textId="67DD4EBB" w:rsidR="00AC2394" w:rsidRPr="00B52866" w:rsidRDefault="00DF15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3137C5C0" w14:textId="5B06F139" w:rsidR="00AC2394" w:rsidRPr="00B52866" w:rsidRDefault="000A07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AA1CA8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A44ED" w14:textId="0F3CA169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6820" w:rsidRPr="00B5286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D32784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9FD0B0" w14:textId="08C5BB04" w:rsidR="00AC2394" w:rsidRPr="00B52866" w:rsidRDefault="000A07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B15D2B1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40B994" w14:textId="7A4506A8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6820" w:rsidRPr="00B5286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C2394" w:rsidRPr="00B52866" w14:paraId="683EAC30" w14:textId="77777777" w:rsidTr="00AC2394">
        <w:trPr>
          <w:tblHeader/>
        </w:trPr>
        <w:tc>
          <w:tcPr>
            <w:tcW w:w="4293" w:type="dxa"/>
          </w:tcPr>
          <w:p w14:paraId="332DAFF9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C4B068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8B87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59CBA" w14:textId="56C77D90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BA4784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56526A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4A6F1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2A53DC0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2394" w:rsidRPr="00B52866" w14:paraId="27CD5062" w14:textId="77777777" w:rsidTr="00AC2394">
        <w:trPr>
          <w:gridAfter w:val="1"/>
          <w:wAfter w:w="6" w:type="dxa"/>
          <w:tblHeader/>
        </w:trPr>
        <w:tc>
          <w:tcPr>
            <w:tcW w:w="4293" w:type="dxa"/>
          </w:tcPr>
          <w:p w14:paraId="6EBECC7C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28B7A1F7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0D0" w:rsidRPr="00B52866" w14:paraId="522B9D4F" w14:textId="77777777" w:rsidTr="00AC2394">
        <w:tc>
          <w:tcPr>
            <w:tcW w:w="4293" w:type="dxa"/>
          </w:tcPr>
          <w:p w14:paraId="0A91764E" w14:textId="77777777" w:rsidR="003350D0" w:rsidRPr="00B52866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9743261" w14:textId="660A97A9" w:rsidR="003350D0" w:rsidRPr="00B52866" w:rsidRDefault="003350D0" w:rsidP="0011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D74E0" w14:textId="77777777" w:rsidR="003350D0" w:rsidRPr="00B52866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993B7" w14:textId="77777777" w:rsidR="003350D0" w:rsidRPr="00B52866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47AE5" w14:textId="77777777" w:rsidR="003350D0" w:rsidRPr="00B52866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4B6B7F" w14:textId="77777777" w:rsidR="003350D0" w:rsidRPr="00B52866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7CBD7" w14:textId="77777777" w:rsidR="003350D0" w:rsidRPr="00B52866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03D5BD" w14:textId="6F36BD17" w:rsidR="003350D0" w:rsidRPr="00B52866" w:rsidRDefault="003350D0" w:rsidP="0033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4A71" w:rsidRPr="00B52866" w14:paraId="512DF4F3" w14:textId="77777777" w:rsidTr="00184F0A">
        <w:tc>
          <w:tcPr>
            <w:tcW w:w="4293" w:type="dxa"/>
          </w:tcPr>
          <w:p w14:paraId="697182CE" w14:textId="19D4FBEE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42B3F61F" w14:textId="3429C469" w:rsidR="002B4A71" w:rsidRPr="00B52866" w:rsidRDefault="002B4A7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right="-108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5E293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01D6AD" w14:textId="5A7DE9BA" w:rsidR="002B4A71" w:rsidRPr="00B52866" w:rsidRDefault="002B4A71" w:rsidP="00C6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58A4E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E7BBEA" w14:textId="73BCFC6B" w:rsidR="002B4A71" w:rsidRPr="00B52866" w:rsidRDefault="00993EF5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97BC6"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980</w:t>
            </w:r>
            <w:r w:rsidR="00497BC6"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70" w:type="dxa"/>
          </w:tcPr>
          <w:p w14:paraId="2520B0F0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230B21D" w14:textId="53F8DA5C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966,445 </w:t>
            </w:r>
          </w:p>
        </w:tc>
      </w:tr>
      <w:tr w:rsidR="002B4A71" w:rsidRPr="00B52866" w14:paraId="3012C9F7" w14:textId="77777777" w:rsidTr="005C64FC">
        <w:tc>
          <w:tcPr>
            <w:tcW w:w="4293" w:type="dxa"/>
          </w:tcPr>
          <w:p w14:paraId="6B1AF633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4640043" w14:textId="4160BC6C" w:rsidR="002B4A71" w:rsidRPr="00B52866" w:rsidRDefault="002B4A7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right="-108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AB607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5DA0D" w14:textId="2B7C61C8" w:rsidR="002B4A71" w:rsidRPr="00B52866" w:rsidRDefault="002B4A71" w:rsidP="00C6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1ADE59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D0A398" w14:textId="37175A4B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2,083,248 </w:t>
            </w:r>
          </w:p>
        </w:tc>
        <w:tc>
          <w:tcPr>
            <w:tcW w:w="270" w:type="dxa"/>
          </w:tcPr>
          <w:p w14:paraId="6E20DEF3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E161439" w14:textId="0CDDDD82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2,374,709 </w:t>
            </w:r>
          </w:p>
        </w:tc>
      </w:tr>
      <w:tr w:rsidR="002B4A71" w:rsidRPr="00B52866" w14:paraId="57F536C8" w14:textId="77777777" w:rsidTr="005C64FC">
        <w:tc>
          <w:tcPr>
            <w:tcW w:w="4293" w:type="dxa"/>
          </w:tcPr>
          <w:p w14:paraId="4BC033E1" w14:textId="5D03CD75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793240B" w14:textId="372951A1" w:rsidR="002B4A71" w:rsidRPr="00B52866" w:rsidRDefault="002B4A7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right="-108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A83A6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9665A" w14:textId="5DC00DFF" w:rsidR="002B4A71" w:rsidRPr="00B52866" w:rsidRDefault="002B4A71" w:rsidP="00C6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84584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0EFA2FB" w14:textId="15EFBED3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3,306 </w:t>
            </w:r>
          </w:p>
        </w:tc>
        <w:tc>
          <w:tcPr>
            <w:tcW w:w="270" w:type="dxa"/>
          </w:tcPr>
          <w:p w14:paraId="144C62B5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38654" w14:textId="36876EC9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3,689 </w:t>
            </w:r>
          </w:p>
        </w:tc>
      </w:tr>
      <w:tr w:rsidR="00461BB2" w:rsidRPr="00B52866" w14:paraId="5C875405" w14:textId="77777777" w:rsidTr="005C64FC">
        <w:trPr>
          <w:trHeight w:val="137"/>
        </w:trPr>
        <w:tc>
          <w:tcPr>
            <w:tcW w:w="4293" w:type="dxa"/>
          </w:tcPr>
          <w:p w14:paraId="5BDADAED" w14:textId="54ED076C" w:rsidR="00461BB2" w:rsidRPr="00B52866" w:rsidRDefault="00461BB2" w:rsidP="0046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760D99E6" w14:textId="472D5186" w:rsidR="00461BB2" w:rsidRPr="00B52866" w:rsidRDefault="00461BB2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60AAA" w14:textId="77777777" w:rsidR="00461BB2" w:rsidRPr="00B52866" w:rsidRDefault="00461BB2" w:rsidP="0046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3C3D8" w14:textId="2BE5CF66" w:rsidR="00461BB2" w:rsidRPr="00B52866" w:rsidRDefault="00461BB2" w:rsidP="00C6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D1621" w14:textId="77777777" w:rsidR="00461BB2" w:rsidRPr="00B52866" w:rsidRDefault="00461BB2" w:rsidP="0046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26C69B" w14:textId="2B775063" w:rsidR="00461BB2" w:rsidRPr="00B52866" w:rsidRDefault="00153ED3" w:rsidP="0046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27,675</w:t>
            </w:r>
          </w:p>
        </w:tc>
        <w:tc>
          <w:tcPr>
            <w:tcW w:w="270" w:type="dxa"/>
          </w:tcPr>
          <w:p w14:paraId="069E0141" w14:textId="77777777" w:rsidR="00461BB2" w:rsidRPr="00B52866" w:rsidRDefault="00461BB2" w:rsidP="0046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6A2BF07" w14:textId="5BD47F12" w:rsidR="00461BB2" w:rsidRPr="00B52866" w:rsidRDefault="002B4A71" w:rsidP="00461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33,285</w:t>
            </w:r>
          </w:p>
        </w:tc>
      </w:tr>
      <w:tr w:rsidR="002B4A71" w:rsidRPr="00B52866" w14:paraId="6B14CA7A" w14:textId="77777777" w:rsidTr="005C64FC">
        <w:trPr>
          <w:trHeight w:val="20"/>
        </w:trPr>
        <w:tc>
          <w:tcPr>
            <w:tcW w:w="4293" w:type="dxa"/>
          </w:tcPr>
          <w:p w14:paraId="3D4F9574" w14:textId="1C7B736F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31256872" w14:textId="309D58D3" w:rsidR="002B4A71" w:rsidRPr="00B52866" w:rsidRDefault="002B4A7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4A713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A2639" w14:textId="2A5234C7" w:rsidR="002B4A71" w:rsidRPr="00B52866" w:rsidRDefault="002B4A71" w:rsidP="00C6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91387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3F0313" w14:textId="3FB5A2DB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5,642 </w:t>
            </w:r>
          </w:p>
        </w:tc>
        <w:tc>
          <w:tcPr>
            <w:tcW w:w="270" w:type="dxa"/>
          </w:tcPr>
          <w:p w14:paraId="0365D25D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43E0D2" w14:textId="007CF2A5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4,107 </w:t>
            </w:r>
          </w:p>
        </w:tc>
      </w:tr>
      <w:tr w:rsidR="002B4A71" w:rsidRPr="00B52866" w14:paraId="2B422A4C" w14:textId="77777777" w:rsidTr="005C64FC">
        <w:trPr>
          <w:trHeight w:val="20"/>
        </w:trPr>
        <w:tc>
          <w:tcPr>
            <w:tcW w:w="4293" w:type="dxa"/>
          </w:tcPr>
          <w:p w14:paraId="17A8A3A2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3B9A3453" w14:textId="1F6553A5" w:rsidR="002B4A71" w:rsidRPr="00B52866" w:rsidRDefault="002B4A7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63004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CD775" w14:textId="2EBF7D07" w:rsidR="002B4A71" w:rsidRPr="00B52866" w:rsidRDefault="002B4A71" w:rsidP="00C6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25A5B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B1070A" w14:textId="36357211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18,442 </w:t>
            </w:r>
          </w:p>
        </w:tc>
        <w:tc>
          <w:tcPr>
            <w:tcW w:w="270" w:type="dxa"/>
          </w:tcPr>
          <w:p w14:paraId="7267C406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1D81FA1" w14:textId="54754EB9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16,735 </w:t>
            </w:r>
          </w:p>
        </w:tc>
      </w:tr>
      <w:tr w:rsidR="002B4A71" w:rsidRPr="00B52866" w14:paraId="63674603" w14:textId="77777777" w:rsidTr="005C64FC">
        <w:trPr>
          <w:trHeight w:val="20"/>
        </w:trPr>
        <w:tc>
          <w:tcPr>
            <w:tcW w:w="4293" w:type="dxa"/>
          </w:tcPr>
          <w:p w14:paraId="245D720A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FECA79A" w14:textId="0D46B53D" w:rsidR="002B4A71" w:rsidRPr="00B52866" w:rsidRDefault="002B4A7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67ABD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F7C8D" w14:textId="032C3B01" w:rsidR="002B4A71" w:rsidRPr="00B52866" w:rsidRDefault="002B4A71" w:rsidP="00C6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A0989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52C9E37" w14:textId="3B65CD18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293,642 </w:t>
            </w:r>
          </w:p>
        </w:tc>
        <w:tc>
          <w:tcPr>
            <w:tcW w:w="270" w:type="dxa"/>
          </w:tcPr>
          <w:p w14:paraId="7BBE8ED3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87A359A" w14:textId="335A048C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13,593 </w:t>
            </w:r>
          </w:p>
        </w:tc>
      </w:tr>
      <w:tr w:rsidR="002B4A71" w:rsidRPr="00B52866" w14:paraId="7AB0CE74" w14:textId="77777777" w:rsidTr="005C64FC">
        <w:trPr>
          <w:trHeight w:val="20"/>
        </w:trPr>
        <w:tc>
          <w:tcPr>
            <w:tcW w:w="4293" w:type="dxa"/>
          </w:tcPr>
          <w:p w14:paraId="06535BCD" w14:textId="6AFB5661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shd w:val="clear" w:color="auto" w:fill="auto"/>
          </w:tcPr>
          <w:p w14:paraId="46F57F5E" w14:textId="6CA3A5E5" w:rsidR="002B4A71" w:rsidRPr="00B52866" w:rsidRDefault="002B4A7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242651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EE438" w14:textId="52E05773" w:rsidR="002B4A71" w:rsidRPr="00B52866" w:rsidRDefault="002B4A71" w:rsidP="00C6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E5F64E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2716DA" w14:textId="4B79E02B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980 </w:t>
            </w:r>
          </w:p>
        </w:tc>
        <w:tc>
          <w:tcPr>
            <w:tcW w:w="270" w:type="dxa"/>
          </w:tcPr>
          <w:p w14:paraId="48A4A799" w14:textId="77777777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FBE82E7" w14:textId="1F6D3F09" w:rsidR="002B4A71" w:rsidRPr="00B52866" w:rsidRDefault="002B4A71" w:rsidP="002B4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200 </w:t>
            </w:r>
          </w:p>
        </w:tc>
      </w:tr>
      <w:tr w:rsidR="008E23CD" w:rsidRPr="00B52866" w14:paraId="1E518C39" w14:textId="77777777" w:rsidTr="005C64FC">
        <w:trPr>
          <w:trHeight w:val="20"/>
        </w:trPr>
        <w:tc>
          <w:tcPr>
            <w:tcW w:w="4293" w:type="dxa"/>
          </w:tcPr>
          <w:p w14:paraId="6C8F9EC4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CAC867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6F35A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2BF06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748A3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4BA47A5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B41C9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CF78260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23CD" w:rsidRPr="00B52866" w14:paraId="485403F5" w14:textId="77777777" w:rsidTr="00C57890">
        <w:tc>
          <w:tcPr>
            <w:tcW w:w="4293" w:type="dxa"/>
          </w:tcPr>
          <w:p w14:paraId="7712CA4E" w14:textId="77777777" w:rsidR="008E23CD" w:rsidRPr="00B52866" w:rsidRDefault="008E23CD" w:rsidP="008E23CD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Pr="00B528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shd w:val="clear" w:color="auto" w:fill="auto"/>
          </w:tcPr>
          <w:p w14:paraId="26E80F8B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0F0E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35179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94A14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ABA0CE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A44D9E0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E673474" w14:textId="77777777" w:rsidR="008E23CD" w:rsidRPr="00B52866" w:rsidRDefault="008E23CD" w:rsidP="008E2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7B0" w:rsidRPr="00B52866" w14:paraId="4E1B406E" w14:textId="77777777" w:rsidTr="00C57890">
        <w:tc>
          <w:tcPr>
            <w:tcW w:w="4293" w:type="dxa"/>
          </w:tcPr>
          <w:p w14:paraId="5A28A239" w14:textId="77777777" w:rsidR="00A117B0" w:rsidRPr="00B52866" w:rsidRDefault="00A117B0" w:rsidP="00A117B0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63E444D7" w14:textId="26D43799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102,258 </w:t>
            </w:r>
          </w:p>
        </w:tc>
        <w:tc>
          <w:tcPr>
            <w:tcW w:w="270" w:type="dxa"/>
            <w:vAlign w:val="bottom"/>
          </w:tcPr>
          <w:p w14:paraId="4731C7AB" w14:textId="77777777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5C39C" w14:textId="41C7C4F4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160,567 </w:t>
            </w:r>
          </w:p>
        </w:tc>
        <w:tc>
          <w:tcPr>
            <w:tcW w:w="270" w:type="dxa"/>
            <w:vAlign w:val="bottom"/>
          </w:tcPr>
          <w:p w14:paraId="4CEE255E" w14:textId="77777777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71C5DFD" w14:textId="4DD39C37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102,258 </w:t>
            </w:r>
          </w:p>
        </w:tc>
        <w:tc>
          <w:tcPr>
            <w:tcW w:w="270" w:type="dxa"/>
            <w:vAlign w:val="bottom"/>
          </w:tcPr>
          <w:p w14:paraId="464EA0C1" w14:textId="77777777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9F0E4" w14:textId="68E90550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160,567 </w:t>
            </w:r>
          </w:p>
        </w:tc>
      </w:tr>
      <w:tr w:rsidR="00A117B0" w:rsidRPr="00B52866" w14:paraId="3FF44118" w14:textId="77777777" w:rsidTr="00C57890">
        <w:tc>
          <w:tcPr>
            <w:tcW w:w="4293" w:type="dxa"/>
          </w:tcPr>
          <w:p w14:paraId="0683A17E" w14:textId="77777777" w:rsidR="00A117B0" w:rsidRPr="00B52866" w:rsidRDefault="00A117B0" w:rsidP="00A117B0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2D716F9" w14:textId="3665BC21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1,854 </w:t>
            </w:r>
          </w:p>
        </w:tc>
        <w:tc>
          <w:tcPr>
            <w:tcW w:w="270" w:type="dxa"/>
            <w:vAlign w:val="bottom"/>
          </w:tcPr>
          <w:p w14:paraId="10990AC7" w14:textId="77777777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F303D" w14:textId="27DBA334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380 </w:t>
            </w:r>
          </w:p>
        </w:tc>
        <w:tc>
          <w:tcPr>
            <w:tcW w:w="270" w:type="dxa"/>
            <w:vAlign w:val="bottom"/>
          </w:tcPr>
          <w:p w14:paraId="452A6AA1" w14:textId="77777777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496D7F" w14:textId="4A1CBFD9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1,854 </w:t>
            </w:r>
          </w:p>
        </w:tc>
        <w:tc>
          <w:tcPr>
            <w:tcW w:w="270" w:type="dxa"/>
            <w:vAlign w:val="bottom"/>
          </w:tcPr>
          <w:p w14:paraId="26FA4DCC" w14:textId="77777777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B874879" w14:textId="4E7DAE7F" w:rsidR="00A117B0" w:rsidRPr="00B52866" w:rsidRDefault="00A117B0" w:rsidP="00A1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380 </w:t>
            </w:r>
          </w:p>
        </w:tc>
      </w:tr>
      <w:tr w:rsidR="00514106" w:rsidRPr="00B52866" w14:paraId="1024E9D4" w14:textId="77777777" w:rsidTr="00C57890">
        <w:tc>
          <w:tcPr>
            <w:tcW w:w="4293" w:type="dxa"/>
          </w:tcPr>
          <w:p w14:paraId="28FF1C9F" w14:textId="1612E90D" w:rsidR="00514106" w:rsidRPr="00B52866" w:rsidRDefault="00514106" w:rsidP="0051410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DF9C43F" w14:textId="1206E149" w:rsidR="00514106" w:rsidRPr="00B52866" w:rsidRDefault="00A117B0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EA7F79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935F3" w14:textId="3572032E" w:rsidR="00514106" w:rsidRPr="00B52866" w:rsidRDefault="00A117B0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vAlign w:val="bottom"/>
          </w:tcPr>
          <w:p w14:paraId="440781D2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0C2742" w14:textId="34789C09" w:rsidR="00514106" w:rsidRPr="00B52866" w:rsidRDefault="00A117B0" w:rsidP="00B4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4B043D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8EE7C58" w14:textId="3353E4AD" w:rsidR="00514106" w:rsidRPr="00B52866" w:rsidRDefault="00A117B0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1B7C6F" w:rsidRPr="00B52866" w14:paraId="0C77CBC0" w14:textId="77777777" w:rsidTr="00C57890">
        <w:tc>
          <w:tcPr>
            <w:tcW w:w="4293" w:type="dxa"/>
          </w:tcPr>
          <w:p w14:paraId="635C664E" w14:textId="77777777" w:rsidR="001B7C6F" w:rsidRPr="00B52866" w:rsidRDefault="001B7C6F" w:rsidP="0051410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CDA55C" w14:textId="77777777" w:rsidR="001B7C6F" w:rsidRPr="00B52866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6E4DB141" w14:textId="77777777" w:rsidR="001B7C6F" w:rsidRPr="00B52866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60E1D" w14:textId="77777777" w:rsidR="001B7C6F" w:rsidRPr="00B52866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A83FFB" w14:textId="77777777" w:rsidR="001B7C6F" w:rsidRPr="00B52866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AB6B08" w14:textId="77777777" w:rsidR="001B7C6F" w:rsidRPr="00B52866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35EC7E" w14:textId="77777777" w:rsidR="001B7C6F" w:rsidRPr="00B52866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FBE8EC4" w14:textId="77777777" w:rsidR="001B7C6F" w:rsidRPr="00B52866" w:rsidRDefault="001B7C6F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514106" w:rsidRPr="00B52866" w14:paraId="4BD301AA" w14:textId="77777777" w:rsidTr="00AC2394">
        <w:tc>
          <w:tcPr>
            <w:tcW w:w="4293" w:type="dxa"/>
          </w:tcPr>
          <w:p w14:paraId="780D8E7D" w14:textId="7E40876D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B20439A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E3DE4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93098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9E5BF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2FC8DF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39EFD9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B333B2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106" w:rsidRPr="00B52866" w14:paraId="4BEAF193" w14:textId="77777777" w:rsidTr="00AC2394">
        <w:tc>
          <w:tcPr>
            <w:tcW w:w="4293" w:type="dxa"/>
          </w:tcPr>
          <w:p w14:paraId="78F3B3F7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84C096F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2C728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2F95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1501B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AEAE1A4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F3582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114897A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2DE7" w:rsidRPr="00B52866" w14:paraId="212BE775" w14:textId="77777777" w:rsidTr="005C64FC">
        <w:tc>
          <w:tcPr>
            <w:tcW w:w="4293" w:type="dxa"/>
          </w:tcPr>
          <w:p w14:paraId="02BFCFDF" w14:textId="7CB49FF2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B528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09117678" w14:textId="01E0B40D" w:rsidR="00C02DE7" w:rsidRPr="00B52866" w:rsidRDefault="00742F3E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134,465 </w:t>
            </w:r>
          </w:p>
        </w:tc>
        <w:tc>
          <w:tcPr>
            <w:tcW w:w="270" w:type="dxa"/>
          </w:tcPr>
          <w:p w14:paraId="7DFA7CF5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EAB97" w14:textId="6458B208" w:rsidR="00C02DE7" w:rsidRPr="00B52866" w:rsidRDefault="005B4127" w:rsidP="005B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157,168 </w:t>
            </w:r>
          </w:p>
        </w:tc>
        <w:tc>
          <w:tcPr>
            <w:tcW w:w="270" w:type="dxa"/>
          </w:tcPr>
          <w:p w14:paraId="6309913A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78FE5FD" w14:textId="276E2318" w:rsidR="00C02DE7" w:rsidRPr="00B52866" w:rsidRDefault="00742F3E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134,465 </w:t>
            </w:r>
          </w:p>
        </w:tc>
        <w:tc>
          <w:tcPr>
            <w:tcW w:w="270" w:type="dxa"/>
          </w:tcPr>
          <w:p w14:paraId="5676E52A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FAFAA7A" w14:textId="401FECBC" w:rsidR="00C02DE7" w:rsidRPr="00B52866" w:rsidRDefault="005B412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157,168 </w:t>
            </w:r>
          </w:p>
        </w:tc>
      </w:tr>
      <w:tr w:rsidR="00C02DE7" w:rsidRPr="00B52866" w14:paraId="2DED99C3" w14:textId="77777777" w:rsidTr="005C64FC">
        <w:tc>
          <w:tcPr>
            <w:tcW w:w="4293" w:type="dxa"/>
          </w:tcPr>
          <w:p w14:paraId="2C5B44E1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46E2941" w14:textId="2467FEA9" w:rsidR="00C02DE7" w:rsidRPr="00B52866" w:rsidRDefault="00742F3E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3,353 </w:t>
            </w:r>
          </w:p>
        </w:tc>
        <w:tc>
          <w:tcPr>
            <w:tcW w:w="270" w:type="dxa"/>
          </w:tcPr>
          <w:p w14:paraId="51318152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B1767" w14:textId="39B2C80E" w:rsidR="00C02DE7" w:rsidRPr="00B52866" w:rsidRDefault="005B4127" w:rsidP="005B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3,199 </w:t>
            </w:r>
          </w:p>
        </w:tc>
        <w:tc>
          <w:tcPr>
            <w:tcW w:w="270" w:type="dxa"/>
          </w:tcPr>
          <w:p w14:paraId="3CFDCAD8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5BA731" w14:textId="3EC07984" w:rsidR="00C02DE7" w:rsidRPr="00B52866" w:rsidRDefault="00742F3E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3,353 </w:t>
            </w:r>
          </w:p>
        </w:tc>
        <w:tc>
          <w:tcPr>
            <w:tcW w:w="270" w:type="dxa"/>
          </w:tcPr>
          <w:p w14:paraId="2A2A0421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8ED2D3F" w14:textId="23C9C356" w:rsidR="00C02DE7" w:rsidRPr="00B52866" w:rsidRDefault="005B4127" w:rsidP="005B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3,199 </w:t>
            </w:r>
          </w:p>
        </w:tc>
      </w:tr>
      <w:tr w:rsidR="00C02DE7" w:rsidRPr="00B52866" w14:paraId="51AA7B44" w14:textId="77777777" w:rsidTr="005C64FC">
        <w:tc>
          <w:tcPr>
            <w:tcW w:w="4293" w:type="dxa"/>
          </w:tcPr>
          <w:p w14:paraId="0F309972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</w:tcPr>
          <w:p w14:paraId="567B6874" w14:textId="44A16C1E" w:rsidR="00C02DE7" w:rsidRPr="00B52866" w:rsidRDefault="00742F3E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13,454 </w:t>
            </w:r>
          </w:p>
        </w:tc>
        <w:tc>
          <w:tcPr>
            <w:tcW w:w="270" w:type="dxa"/>
          </w:tcPr>
          <w:p w14:paraId="57631344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6EB7A" w14:textId="1AB19130" w:rsidR="00C02DE7" w:rsidRPr="00B52866" w:rsidRDefault="005B4127" w:rsidP="005B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6,090 </w:t>
            </w:r>
          </w:p>
        </w:tc>
        <w:tc>
          <w:tcPr>
            <w:tcW w:w="270" w:type="dxa"/>
          </w:tcPr>
          <w:p w14:paraId="4BE45DA5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2E950DF" w14:textId="72EFA075" w:rsidR="00C02DE7" w:rsidRPr="00B52866" w:rsidRDefault="00742F3E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13,454 </w:t>
            </w:r>
          </w:p>
        </w:tc>
        <w:tc>
          <w:tcPr>
            <w:tcW w:w="270" w:type="dxa"/>
          </w:tcPr>
          <w:p w14:paraId="1BD02AE5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C0A494B" w14:textId="0E578852" w:rsidR="00C02DE7" w:rsidRPr="00B52866" w:rsidRDefault="005B4127" w:rsidP="005B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6,090 </w:t>
            </w:r>
          </w:p>
        </w:tc>
      </w:tr>
      <w:tr w:rsidR="00C02DE7" w:rsidRPr="00B52866" w14:paraId="2C7BC331" w14:textId="77777777" w:rsidTr="005C64FC">
        <w:tc>
          <w:tcPr>
            <w:tcW w:w="4293" w:type="dxa"/>
          </w:tcPr>
          <w:p w14:paraId="1447C250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F62C0A" w14:textId="44BEA4B8" w:rsidR="00C02DE7" w:rsidRPr="00B52866" w:rsidRDefault="00742F3E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151,27</w:t>
            </w:r>
            <w:r w:rsidR="001F6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2043F38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FA1B0A" w14:textId="0B1A4859" w:rsidR="00C02DE7" w:rsidRPr="00B52866" w:rsidRDefault="005B4127" w:rsidP="005B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166,45</w:t>
            </w:r>
            <w:r w:rsidR="001F6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EC245B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E3B62BE" w14:textId="28AA7966" w:rsidR="00C02DE7" w:rsidRPr="00B52866" w:rsidRDefault="00742F3E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151,27</w:t>
            </w:r>
            <w:r w:rsidR="001F6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747E8E4" w14:textId="77777777" w:rsidR="00C02DE7" w:rsidRPr="00B52866" w:rsidRDefault="00C02DE7" w:rsidP="00C0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E52CF" w14:textId="2D884D12" w:rsidR="00C02DE7" w:rsidRPr="00B52866" w:rsidRDefault="005B4127" w:rsidP="005B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166,45</w:t>
            </w:r>
            <w:r w:rsidR="001F6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4505B" w:rsidRPr="00B52866" w14:paraId="42E8A372" w14:textId="77777777" w:rsidTr="0084505B">
        <w:tc>
          <w:tcPr>
            <w:tcW w:w="4293" w:type="dxa"/>
          </w:tcPr>
          <w:p w14:paraId="203D16C5" w14:textId="77777777" w:rsidR="0084505B" w:rsidRPr="00B52866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9F583C" w14:textId="77777777" w:rsidR="0084505B" w:rsidRPr="00B52866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08D961" w14:textId="77777777" w:rsidR="0084505B" w:rsidRPr="00B52866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882112" w14:textId="77777777" w:rsidR="0084505B" w:rsidRPr="00B52866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69B0A4" w14:textId="77777777" w:rsidR="0084505B" w:rsidRPr="00B52866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AAA5C39" w14:textId="77777777" w:rsidR="0084505B" w:rsidRPr="00B52866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A0A59D" w14:textId="77777777" w:rsidR="0084505B" w:rsidRPr="00B52866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71FE46A2" w14:textId="77777777" w:rsidR="0084505B" w:rsidRPr="00B52866" w:rsidRDefault="0084505B" w:rsidP="00C83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right="-12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514106" w:rsidRPr="00B52866" w14:paraId="1526F893" w14:textId="77777777" w:rsidTr="00AC2394">
        <w:tc>
          <w:tcPr>
            <w:tcW w:w="4293" w:type="dxa"/>
          </w:tcPr>
          <w:p w14:paraId="7859158F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C9D0A23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8580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086D2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101ED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1F3C08F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EF128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6E6891D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37B5" w:rsidRPr="00B52866" w14:paraId="4F797AD2" w14:textId="77777777">
        <w:tc>
          <w:tcPr>
            <w:tcW w:w="4293" w:type="dxa"/>
          </w:tcPr>
          <w:p w14:paraId="131AED7B" w14:textId="77777777" w:rsidR="00B137B5" w:rsidRPr="00B52866" w:rsidRDefault="00B137B5" w:rsidP="00B137B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B137B5" w:rsidRPr="00B52866" w:rsidRDefault="00B137B5" w:rsidP="00B137B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shd w:val="clear" w:color="auto" w:fill="auto"/>
          </w:tcPr>
          <w:p w14:paraId="24D9F598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1813B8" w14:textId="6B833D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39,268 </w:t>
            </w:r>
          </w:p>
        </w:tc>
        <w:tc>
          <w:tcPr>
            <w:tcW w:w="270" w:type="dxa"/>
            <w:vAlign w:val="bottom"/>
          </w:tcPr>
          <w:p w14:paraId="18B959FB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455CC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CB3318" w14:textId="58AF8955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45,397 </w:t>
            </w:r>
          </w:p>
        </w:tc>
        <w:tc>
          <w:tcPr>
            <w:tcW w:w="270" w:type="dxa"/>
            <w:vAlign w:val="bottom"/>
          </w:tcPr>
          <w:p w14:paraId="5D73E70D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E34BAFB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2E628" w14:textId="2FCC5DBC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AA4714E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457C1C5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95473" w14:textId="57F6062D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B137B5" w:rsidRPr="00B52866" w14:paraId="40322C93" w14:textId="77777777">
        <w:tc>
          <w:tcPr>
            <w:tcW w:w="4293" w:type="dxa"/>
          </w:tcPr>
          <w:p w14:paraId="0269A93A" w14:textId="77777777" w:rsidR="00B137B5" w:rsidRPr="00B52866" w:rsidRDefault="00B137B5" w:rsidP="00B137B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440CD355" w:rsidR="00B137B5" w:rsidRPr="00B52866" w:rsidRDefault="00B137B5" w:rsidP="00B137B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990" w:type="dxa"/>
            <w:shd w:val="clear" w:color="auto" w:fill="auto"/>
          </w:tcPr>
          <w:p w14:paraId="7FA63102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45E85B" w14:textId="05B158BE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131,378 </w:t>
            </w:r>
          </w:p>
        </w:tc>
        <w:tc>
          <w:tcPr>
            <w:tcW w:w="270" w:type="dxa"/>
            <w:vAlign w:val="bottom"/>
          </w:tcPr>
          <w:p w14:paraId="1DEF9D0A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8C930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684208" w14:textId="5143D525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6D7"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123,009</w:t>
            </w:r>
          </w:p>
        </w:tc>
        <w:tc>
          <w:tcPr>
            <w:tcW w:w="270" w:type="dxa"/>
            <w:vAlign w:val="bottom"/>
          </w:tcPr>
          <w:p w14:paraId="16B9E5A1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0DA83B6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CD082A" w14:textId="5D3B23D5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EBF1BC8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85EC9E8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15D3A" w14:textId="19FBB516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B137B5" w:rsidRPr="00B52866" w14:paraId="78EE21C6" w14:textId="77777777">
        <w:tc>
          <w:tcPr>
            <w:tcW w:w="4293" w:type="dxa"/>
          </w:tcPr>
          <w:p w14:paraId="2327CA9D" w14:textId="62929F77" w:rsidR="00B137B5" w:rsidRPr="00B52866" w:rsidRDefault="00B137B5" w:rsidP="00B137B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4894B636" w14:textId="3C2BA0CD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15,416 </w:t>
            </w:r>
          </w:p>
        </w:tc>
        <w:tc>
          <w:tcPr>
            <w:tcW w:w="270" w:type="dxa"/>
            <w:vAlign w:val="bottom"/>
          </w:tcPr>
          <w:p w14:paraId="0C1F12E8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25073B" w14:textId="38141BFC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43 </w:t>
            </w:r>
          </w:p>
        </w:tc>
        <w:tc>
          <w:tcPr>
            <w:tcW w:w="270" w:type="dxa"/>
            <w:vAlign w:val="bottom"/>
          </w:tcPr>
          <w:p w14:paraId="6A9317B5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8015A37" w14:textId="2794A0FD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15,416 </w:t>
            </w:r>
          </w:p>
        </w:tc>
        <w:tc>
          <w:tcPr>
            <w:tcW w:w="270" w:type="dxa"/>
            <w:vAlign w:val="bottom"/>
          </w:tcPr>
          <w:p w14:paraId="56EEB331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E5D3605" w14:textId="2BF8C1DD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43 </w:t>
            </w:r>
          </w:p>
        </w:tc>
      </w:tr>
      <w:tr w:rsidR="00B137B5" w:rsidRPr="00B52866" w14:paraId="0640F750" w14:textId="77777777">
        <w:tc>
          <w:tcPr>
            <w:tcW w:w="4293" w:type="dxa"/>
          </w:tcPr>
          <w:p w14:paraId="0C560F74" w14:textId="652CF336" w:rsidR="00B137B5" w:rsidRPr="00B52866" w:rsidRDefault="00B137B5" w:rsidP="00B137B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C9B7CDA" w14:textId="70C4A798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7,740 </w:t>
            </w:r>
          </w:p>
        </w:tc>
        <w:tc>
          <w:tcPr>
            <w:tcW w:w="270" w:type="dxa"/>
            <w:vAlign w:val="bottom"/>
          </w:tcPr>
          <w:p w14:paraId="54119B60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28618" w14:textId="034E719C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177 </w:t>
            </w:r>
          </w:p>
        </w:tc>
        <w:tc>
          <w:tcPr>
            <w:tcW w:w="270" w:type="dxa"/>
            <w:vAlign w:val="bottom"/>
          </w:tcPr>
          <w:p w14:paraId="245F26DB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16254C1" w14:textId="0BF0E27B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117 </w:t>
            </w:r>
          </w:p>
        </w:tc>
        <w:tc>
          <w:tcPr>
            <w:tcW w:w="270" w:type="dxa"/>
            <w:vAlign w:val="bottom"/>
          </w:tcPr>
          <w:p w14:paraId="645A6EF7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C5FE77F" w14:textId="01320638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81 </w:t>
            </w:r>
          </w:p>
        </w:tc>
      </w:tr>
      <w:tr w:rsidR="00B137B5" w:rsidRPr="00B52866" w14:paraId="74F9AF07" w14:textId="77777777">
        <w:tc>
          <w:tcPr>
            <w:tcW w:w="4293" w:type="dxa"/>
          </w:tcPr>
          <w:p w14:paraId="45BB81CE" w14:textId="06649867" w:rsidR="00B137B5" w:rsidRPr="00B52866" w:rsidRDefault="00B137B5" w:rsidP="00B137B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shd w:val="clear" w:color="auto" w:fill="auto"/>
          </w:tcPr>
          <w:p w14:paraId="456FA1D0" w14:textId="435E6B3A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24,098 </w:t>
            </w:r>
          </w:p>
        </w:tc>
        <w:tc>
          <w:tcPr>
            <w:tcW w:w="270" w:type="dxa"/>
          </w:tcPr>
          <w:p w14:paraId="669F8A91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3CCFF" w14:textId="20D39B62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21,452 </w:t>
            </w:r>
          </w:p>
        </w:tc>
        <w:tc>
          <w:tcPr>
            <w:tcW w:w="270" w:type="dxa"/>
          </w:tcPr>
          <w:p w14:paraId="6E2C10D3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B8E65B7" w14:textId="674C8EC4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0E0E916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F5AAF09" w14:textId="7426F8F9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B137B5" w:rsidRPr="00B52866" w14:paraId="1BD375AF" w14:textId="77777777" w:rsidTr="00AC2394">
        <w:tc>
          <w:tcPr>
            <w:tcW w:w="4293" w:type="dxa"/>
          </w:tcPr>
          <w:p w14:paraId="7DE57FBF" w14:textId="66C8583A" w:rsidR="00B137B5" w:rsidRPr="00B52866" w:rsidRDefault="00B137B5" w:rsidP="00B137B5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6862C5BC" w14:textId="18447766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9,357 </w:t>
            </w:r>
          </w:p>
        </w:tc>
        <w:tc>
          <w:tcPr>
            <w:tcW w:w="270" w:type="dxa"/>
          </w:tcPr>
          <w:p w14:paraId="3048A72C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20FB5" w14:textId="28E6BF56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13,477 </w:t>
            </w:r>
          </w:p>
        </w:tc>
        <w:tc>
          <w:tcPr>
            <w:tcW w:w="270" w:type="dxa"/>
          </w:tcPr>
          <w:p w14:paraId="776192F4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54F92BF" w14:textId="67AF167B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13 </w:t>
            </w:r>
          </w:p>
        </w:tc>
        <w:tc>
          <w:tcPr>
            <w:tcW w:w="270" w:type="dxa"/>
            <w:vAlign w:val="bottom"/>
          </w:tcPr>
          <w:p w14:paraId="08BDB030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01CCC38" w14:textId="69E372C1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1,095 </w:t>
            </w:r>
          </w:p>
        </w:tc>
      </w:tr>
      <w:tr w:rsidR="00B137B5" w:rsidRPr="00B52866" w14:paraId="54F91391" w14:textId="77777777" w:rsidTr="00AC2394">
        <w:tc>
          <w:tcPr>
            <w:tcW w:w="4293" w:type="dxa"/>
          </w:tcPr>
          <w:p w14:paraId="1A567F70" w14:textId="51A3DC08" w:rsidR="00B137B5" w:rsidRPr="00B52866" w:rsidRDefault="00B137B5" w:rsidP="00B137B5">
            <w:pPr>
              <w:spacing w:line="230" w:lineRule="auto"/>
              <w:ind w:left="222" w:right="160" w:hanging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shd w:val="clear" w:color="auto" w:fill="auto"/>
          </w:tcPr>
          <w:p w14:paraId="03639C65" w14:textId="689ED1D9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B5DAB"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0016">
              <w:rPr>
                <w:rFonts w:asciiTheme="majorBidi" w:hAnsiTheme="majorBidi" w:cstheme="majorBidi"/>
                <w:sz w:val="30"/>
                <w:szCs w:val="30"/>
              </w:rPr>
              <w:t>35,345</w:t>
            </w:r>
          </w:p>
        </w:tc>
        <w:tc>
          <w:tcPr>
            <w:tcW w:w="270" w:type="dxa"/>
          </w:tcPr>
          <w:p w14:paraId="1F7384B8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738E6" w14:textId="3C95AF19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28,253 </w:t>
            </w:r>
          </w:p>
        </w:tc>
        <w:tc>
          <w:tcPr>
            <w:tcW w:w="270" w:type="dxa"/>
          </w:tcPr>
          <w:p w14:paraId="690E8FEA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B40555" w14:textId="1CF12DAB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B3D7B5A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0B1EDB5" w14:textId="5F64CAB1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B137B5" w:rsidRPr="00B52866" w14:paraId="70EDDB95" w14:textId="77777777" w:rsidTr="00AC2394">
        <w:tc>
          <w:tcPr>
            <w:tcW w:w="4293" w:type="dxa"/>
          </w:tcPr>
          <w:p w14:paraId="72708135" w14:textId="053C88E7" w:rsidR="00B137B5" w:rsidRPr="00B52866" w:rsidRDefault="00B137B5" w:rsidP="00B137B5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shd w:val="clear" w:color="auto" w:fill="auto"/>
          </w:tcPr>
          <w:p w14:paraId="6119BECB" w14:textId="01162E24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8,391 </w:t>
            </w:r>
          </w:p>
        </w:tc>
        <w:tc>
          <w:tcPr>
            <w:tcW w:w="270" w:type="dxa"/>
          </w:tcPr>
          <w:p w14:paraId="33B96B5B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85454" w14:textId="0A169EB4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10,695 </w:t>
            </w:r>
          </w:p>
        </w:tc>
        <w:tc>
          <w:tcPr>
            <w:tcW w:w="270" w:type="dxa"/>
          </w:tcPr>
          <w:p w14:paraId="36A8054A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6DFBB93" w14:textId="32F2312D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6,361 </w:t>
            </w:r>
          </w:p>
        </w:tc>
        <w:tc>
          <w:tcPr>
            <w:tcW w:w="270" w:type="dxa"/>
            <w:vAlign w:val="bottom"/>
          </w:tcPr>
          <w:p w14:paraId="302BF27C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1025118" w14:textId="4F6AAF7A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8,326 </w:t>
            </w:r>
          </w:p>
        </w:tc>
      </w:tr>
      <w:tr w:rsidR="00B137B5" w:rsidRPr="00B52866" w14:paraId="06097D62" w14:textId="77777777" w:rsidTr="00C57890">
        <w:tc>
          <w:tcPr>
            <w:tcW w:w="4293" w:type="dxa"/>
          </w:tcPr>
          <w:p w14:paraId="700DE979" w14:textId="130D4F84" w:rsidR="00B137B5" w:rsidRPr="00B52866" w:rsidRDefault="00B137B5" w:rsidP="00B137B5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60C2BB05" w14:textId="1DE1E15F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160016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298D9698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70EA6" w14:textId="5F89FDA9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23,800 </w:t>
            </w:r>
          </w:p>
        </w:tc>
        <w:tc>
          <w:tcPr>
            <w:tcW w:w="270" w:type="dxa"/>
          </w:tcPr>
          <w:p w14:paraId="5059D071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9E6C99" w14:textId="10555C59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2,972 </w:t>
            </w:r>
          </w:p>
        </w:tc>
        <w:tc>
          <w:tcPr>
            <w:tcW w:w="270" w:type="dxa"/>
            <w:vAlign w:val="bottom"/>
          </w:tcPr>
          <w:p w14:paraId="78B8F27C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3B7522" w14:textId="4ADAB469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2,558 </w:t>
            </w:r>
          </w:p>
        </w:tc>
      </w:tr>
      <w:tr w:rsidR="00B137B5" w:rsidRPr="00B52866" w14:paraId="54F42130" w14:textId="77777777" w:rsidTr="00C57890">
        <w:tc>
          <w:tcPr>
            <w:tcW w:w="4293" w:type="dxa"/>
          </w:tcPr>
          <w:p w14:paraId="63EB751B" w14:textId="24801A6B" w:rsidR="00B137B5" w:rsidRPr="00B52866" w:rsidRDefault="00B137B5" w:rsidP="00B137B5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AF882BF" w14:textId="2982F358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79,728 </w:t>
            </w:r>
          </w:p>
        </w:tc>
        <w:tc>
          <w:tcPr>
            <w:tcW w:w="270" w:type="dxa"/>
          </w:tcPr>
          <w:p w14:paraId="0ABCAF7C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D036" w14:textId="49E8004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65,566 </w:t>
            </w:r>
          </w:p>
        </w:tc>
        <w:tc>
          <w:tcPr>
            <w:tcW w:w="270" w:type="dxa"/>
          </w:tcPr>
          <w:p w14:paraId="64D468E1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C86198" w14:textId="35C4835F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3,696 </w:t>
            </w:r>
          </w:p>
        </w:tc>
        <w:tc>
          <w:tcPr>
            <w:tcW w:w="270" w:type="dxa"/>
            <w:vAlign w:val="bottom"/>
          </w:tcPr>
          <w:p w14:paraId="7954E699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1F6861" w14:textId="4347F8DC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3,225 </w:t>
            </w:r>
          </w:p>
        </w:tc>
      </w:tr>
      <w:tr w:rsidR="00B137B5" w:rsidRPr="00B52866" w14:paraId="0A21D438" w14:textId="77777777" w:rsidTr="005C64FC">
        <w:tc>
          <w:tcPr>
            <w:tcW w:w="4293" w:type="dxa"/>
          </w:tcPr>
          <w:p w14:paraId="1B7C0483" w14:textId="37FB60DF" w:rsidR="00B137B5" w:rsidRPr="00B52866" w:rsidRDefault="00B137B5" w:rsidP="00B137B5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FC5C564" w14:textId="1FBE3456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36,868 </w:t>
            </w:r>
          </w:p>
        </w:tc>
        <w:tc>
          <w:tcPr>
            <w:tcW w:w="270" w:type="dxa"/>
            <w:vAlign w:val="bottom"/>
          </w:tcPr>
          <w:p w14:paraId="6132892F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5B3A7" w14:textId="4165F4BB" w:rsidR="00B137B5" w:rsidRPr="00B52866" w:rsidRDefault="004452E3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46,576</w:t>
            </w:r>
          </w:p>
        </w:tc>
        <w:tc>
          <w:tcPr>
            <w:tcW w:w="270" w:type="dxa"/>
            <w:vAlign w:val="bottom"/>
          </w:tcPr>
          <w:p w14:paraId="3D89F6DE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D07D62" w14:textId="4EF0A076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5,524 </w:t>
            </w:r>
          </w:p>
        </w:tc>
        <w:tc>
          <w:tcPr>
            <w:tcW w:w="270" w:type="dxa"/>
            <w:vAlign w:val="bottom"/>
          </w:tcPr>
          <w:p w14:paraId="09671789" w14:textId="77777777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2FE8ADB" w14:textId="3B22EC29" w:rsidR="00B137B5" w:rsidRPr="00B52866" w:rsidRDefault="00B137B5" w:rsidP="00B1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159 </w:t>
            </w:r>
          </w:p>
        </w:tc>
      </w:tr>
      <w:tr w:rsidR="00514106" w:rsidRPr="00B52866" w14:paraId="6F21C6F9" w14:textId="77777777" w:rsidTr="005C64FC">
        <w:tc>
          <w:tcPr>
            <w:tcW w:w="4293" w:type="dxa"/>
          </w:tcPr>
          <w:p w14:paraId="505E79CD" w14:textId="7C6E2B46" w:rsidR="00514106" w:rsidRPr="00B52866" w:rsidRDefault="00514106" w:rsidP="00514106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shd w:val="clear" w:color="auto" w:fill="auto"/>
          </w:tcPr>
          <w:p w14:paraId="5373910D" w14:textId="6B10DDF7" w:rsidR="00514106" w:rsidRPr="00B52866" w:rsidRDefault="0072226E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1,381</w:t>
            </w:r>
          </w:p>
        </w:tc>
        <w:tc>
          <w:tcPr>
            <w:tcW w:w="270" w:type="dxa"/>
            <w:vAlign w:val="bottom"/>
          </w:tcPr>
          <w:p w14:paraId="139088ED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1A079" w14:textId="14D988ED" w:rsidR="00514106" w:rsidRPr="00B52866" w:rsidRDefault="00B137B5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  <w:vAlign w:val="bottom"/>
          </w:tcPr>
          <w:p w14:paraId="2CD61A86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CC454FB" w14:textId="3EC3927C" w:rsidR="00514106" w:rsidRPr="00B52866" w:rsidRDefault="00D02917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  <w:vAlign w:val="bottom"/>
          </w:tcPr>
          <w:p w14:paraId="02FCF3E9" w14:textId="77777777" w:rsidR="00514106" w:rsidRPr="00B52866" w:rsidRDefault="00514106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D25D323" w14:textId="2743D85B" w:rsidR="00514106" w:rsidRPr="00B52866" w:rsidRDefault="00B137B5" w:rsidP="00514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</w:tbl>
    <w:p w14:paraId="3E490954" w14:textId="77777777" w:rsidR="00DE79D8" w:rsidRPr="00B52866" w:rsidRDefault="00DE79D8" w:rsidP="00AC2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4790B412" w14:textId="77777777" w:rsidR="0084505B" w:rsidRPr="00B52866" w:rsidRDefault="0084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52866">
        <w:rPr>
          <w:rFonts w:ascii="Angsana New" w:hAnsi="Angsana New"/>
          <w:sz w:val="30"/>
          <w:szCs w:val="30"/>
          <w:cs/>
        </w:rPr>
        <w:br w:type="page"/>
      </w:r>
    </w:p>
    <w:p w14:paraId="68D891B0" w14:textId="2C9AF169" w:rsidR="00AC2394" w:rsidRPr="00B52866" w:rsidRDefault="00AC2394" w:rsidP="00AC2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B52866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/>
          <w:sz w:val="30"/>
          <w:szCs w:val="30"/>
          <w:cs/>
        </w:rPr>
        <w:t xml:space="preserve">ณ </w:t>
      </w:r>
      <w:r w:rsidR="000A071F" w:rsidRPr="00B52866">
        <w:rPr>
          <w:rFonts w:ascii="Angsana New" w:hAnsi="Angsana New"/>
          <w:sz w:val="30"/>
          <w:szCs w:val="30"/>
          <w:cs/>
        </w:rPr>
        <w:t xml:space="preserve">วันที่ </w:t>
      </w:r>
      <w:r w:rsidR="00DF151F" w:rsidRPr="00B52866">
        <w:rPr>
          <w:rFonts w:ascii="Angsana New" w:hAnsi="Angsana New"/>
          <w:sz w:val="30"/>
          <w:szCs w:val="30"/>
        </w:rPr>
        <w:t xml:space="preserve">30 </w:t>
      </w:r>
      <w:r w:rsidR="00BE0528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="00DF151F" w:rsidRPr="00B52866">
        <w:rPr>
          <w:rFonts w:ascii="Angsana New" w:hAnsi="Angsana New"/>
          <w:sz w:val="30"/>
          <w:szCs w:val="30"/>
          <w:cs/>
        </w:rPr>
        <w:t xml:space="preserve"> </w:t>
      </w:r>
      <w:r w:rsidR="000A071F"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และ </w:t>
      </w:r>
      <w:r w:rsidRPr="00B52866">
        <w:rPr>
          <w:rFonts w:ascii="Angsana New" w:hAnsi="Angsana New"/>
          <w:sz w:val="30"/>
          <w:szCs w:val="30"/>
        </w:rPr>
        <w:t>31</w:t>
      </w:r>
      <w:r w:rsidRPr="00B5286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52866">
        <w:rPr>
          <w:rFonts w:ascii="Angsana New" w:hAnsi="Angsana New"/>
          <w:sz w:val="30"/>
          <w:szCs w:val="30"/>
        </w:rPr>
        <w:t>256</w:t>
      </w:r>
      <w:r w:rsidR="00AC2508" w:rsidRPr="00B52866">
        <w:rPr>
          <w:rFonts w:ascii="Angsana New" w:hAnsi="Angsana New"/>
          <w:sz w:val="30"/>
          <w:szCs w:val="30"/>
        </w:rPr>
        <w:t>6</w:t>
      </w:r>
      <w:r w:rsidRPr="00B5286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E90F84" w14:textId="77777777" w:rsidR="005B2070" w:rsidRPr="00B52866" w:rsidRDefault="005B2070" w:rsidP="004F5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36"/>
        <w:gridCol w:w="1111"/>
        <w:gridCol w:w="11"/>
        <w:gridCol w:w="279"/>
        <w:gridCol w:w="16"/>
        <w:gridCol w:w="1098"/>
      </w:tblGrid>
      <w:tr w:rsidR="005B2070" w:rsidRPr="00B52866" w14:paraId="73B47809" w14:textId="77777777" w:rsidTr="00A94E54">
        <w:trPr>
          <w:tblHeader/>
        </w:trPr>
        <w:tc>
          <w:tcPr>
            <w:tcW w:w="3987" w:type="dxa"/>
          </w:tcPr>
          <w:p w14:paraId="68051FE1" w14:textId="77777777" w:rsidR="005B2070" w:rsidRPr="00B52866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B52866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55F713" w14:textId="77777777" w:rsidR="005B2070" w:rsidRPr="00B52866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5" w:type="dxa"/>
            <w:gridSpan w:val="5"/>
          </w:tcPr>
          <w:p w14:paraId="65F49993" w14:textId="77777777" w:rsidR="005B2070" w:rsidRPr="00B52866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B52866" w14:paraId="526A265C" w14:textId="77777777" w:rsidTr="00A94E54">
        <w:trPr>
          <w:tblHeader/>
        </w:trPr>
        <w:tc>
          <w:tcPr>
            <w:tcW w:w="3987" w:type="dxa"/>
          </w:tcPr>
          <w:p w14:paraId="6D6DF717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6B74ED26" w:rsidR="00AC2394" w:rsidRPr="00B52866" w:rsidRDefault="00DF15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1" w:type="dxa"/>
            <w:vAlign w:val="center"/>
          </w:tcPr>
          <w:p w14:paraId="415B3F7E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2F105E06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31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CDC4474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3AF6F4" w14:textId="37D7CDD8" w:rsidR="00AC2394" w:rsidRPr="00B52866" w:rsidRDefault="00DF15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37704F15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31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2394" w:rsidRPr="00B52866" w14:paraId="630383A7" w14:textId="77777777" w:rsidTr="00A94E54">
        <w:trPr>
          <w:tblHeader/>
        </w:trPr>
        <w:tc>
          <w:tcPr>
            <w:tcW w:w="3987" w:type="dxa"/>
          </w:tcPr>
          <w:p w14:paraId="4D4E74EF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03EC118A" w:rsidR="00AC2394" w:rsidRPr="00B52866" w:rsidRDefault="000A07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1" w:type="dxa"/>
            <w:vAlign w:val="center"/>
          </w:tcPr>
          <w:p w14:paraId="5D81361F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36B57CC0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AC2508"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399F47B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6444D272" w14:textId="74E19BBD" w:rsidR="00AC2394" w:rsidRPr="00B52866" w:rsidRDefault="000A071F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1B56D7FF" w:rsidR="00AC2394" w:rsidRPr="00B52866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AC2508"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DF151F" w:rsidRPr="00B52866" w14:paraId="550BA3B5" w14:textId="77777777" w:rsidTr="00A94E54">
        <w:trPr>
          <w:tblHeader/>
        </w:trPr>
        <w:tc>
          <w:tcPr>
            <w:tcW w:w="3987" w:type="dxa"/>
          </w:tcPr>
          <w:p w14:paraId="533DADA4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003B461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1" w:type="dxa"/>
            <w:vAlign w:val="center"/>
          </w:tcPr>
          <w:p w14:paraId="7CFDC90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2F172E53" w14:textId="3444F46C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590158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1C95429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vAlign w:val="center"/>
          </w:tcPr>
          <w:p w14:paraId="25298356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44A04F36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DF151F" w:rsidRPr="00B52866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9"/>
            <w:tcBorders>
              <w:top w:val="nil"/>
              <w:bottom w:val="nil"/>
            </w:tcBorders>
            <w:vAlign w:val="bottom"/>
          </w:tcPr>
          <w:p w14:paraId="7F234DB6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151F" w:rsidRPr="00B52866" w14:paraId="3275AD86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3C2133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DF151F" w:rsidRPr="00B52866" w14:paraId="48822876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B91AA99" w14:textId="50BC64BC" w:rsidR="00DF151F" w:rsidRPr="00B52866" w:rsidRDefault="00F54A97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20,810</w:t>
            </w:r>
          </w:p>
        </w:tc>
        <w:tc>
          <w:tcPr>
            <w:tcW w:w="291" w:type="dxa"/>
          </w:tcPr>
          <w:p w14:paraId="4E4AA2F9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205AF9CF" w14:textId="5C27E620" w:rsidR="00DF151F" w:rsidRPr="00B52866" w:rsidRDefault="007748D8" w:rsidP="0077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21,976</w:t>
            </w:r>
          </w:p>
        </w:tc>
        <w:tc>
          <w:tcPr>
            <w:tcW w:w="236" w:type="dxa"/>
          </w:tcPr>
          <w:p w14:paraId="5D2E3B63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</w:tcPr>
          <w:p w14:paraId="51A91FDA" w14:textId="3F8A4F97" w:rsidR="00DF151F" w:rsidRPr="00B52866" w:rsidRDefault="007748D8" w:rsidP="0077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</w:tcPr>
          <w:p w14:paraId="6037D4B2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58E79D16" w14:textId="4D69FC94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F151F" w:rsidRPr="00B52866" w14:paraId="10D810D1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701ADB36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158AA91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</w:tcPr>
          <w:p w14:paraId="51945192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0A2029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80A1BC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14:paraId="76C95EC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</w:tcPr>
          <w:p w14:paraId="2646861D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93BD74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151F" w:rsidRPr="00B52866" w14:paraId="5C3CEAD5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bottom w:val="nil"/>
            </w:tcBorders>
          </w:tcPr>
          <w:p w14:paraId="43217866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bottom w:val="nil"/>
            </w:tcBorders>
          </w:tcPr>
          <w:p w14:paraId="7614C3B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15A5E59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662AC7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nil"/>
            </w:tcBorders>
          </w:tcPr>
          <w:p w14:paraId="2283C200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33B64C33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395FDF7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5891" w:rsidRPr="00B52866" w14:paraId="4C36D5AF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nil"/>
            </w:tcBorders>
          </w:tcPr>
          <w:p w14:paraId="6D606A2E" w14:textId="48788E22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tcBorders>
              <w:bottom w:val="nil"/>
            </w:tcBorders>
          </w:tcPr>
          <w:p w14:paraId="26D654DB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07823000" w14:textId="230F8F83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8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tcBorders>
              <w:bottom w:val="nil"/>
            </w:tcBorders>
          </w:tcPr>
          <w:p w14:paraId="28782CB2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6116" w14:textId="0E6FD5ED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1,903,757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4345A37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775C5ED" w14:textId="51124998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2,553,931 </w:t>
            </w:r>
          </w:p>
        </w:tc>
      </w:tr>
      <w:tr w:rsidR="00265891" w:rsidRPr="00B52866" w14:paraId="2B408A50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2BCD5B" w14:textId="0B5A1A21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  <w:tcBorders>
              <w:bottom w:val="nil"/>
            </w:tcBorders>
          </w:tcPr>
          <w:p w14:paraId="6D71E51C" w14:textId="5580694C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260,725 </w:t>
            </w:r>
          </w:p>
        </w:tc>
        <w:tc>
          <w:tcPr>
            <w:tcW w:w="291" w:type="dxa"/>
            <w:tcBorders>
              <w:bottom w:val="nil"/>
            </w:tcBorders>
          </w:tcPr>
          <w:p w14:paraId="456F6732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5DD6C519" w14:textId="60F1534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194,650 </w:t>
            </w:r>
          </w:p>
        </w:tc>
        <w:tc>
          <w:tcPr>
            <w:tcW w:w="236" w:type="dxa"/>
            <w:tcBorders>
              <w:bottom w:val="nil"/>
            </w:tcBorders>
          </w:tcPr>
          <w:p w14:paraId="13544B6B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DFA99" w14:textId="736EAFF3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260,725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15E3984D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75677D8" w14:textId="6273F919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194,650 </w:t>
            </w:r>
          </w:p>
        </w:tc>
      </w:tr>
      <w:tr w:rsidR="00265891" w:rsidRPr="00B52866" w14:paraId="36C753A7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5BBF229" w14:textId="3A545D4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7,251 </w:t>
            </w:r>
          </w:p>
        </w:tc>
        <w:tc>
          <w:tcPr>
            <w:tcW w:w="291" w:type="dxa"/>
            <w:tcBorders>
              <w:bottom w:val="nil"/>
            </w:tcBorders>
          </w:tcPr>
          <w:p w14:paraId="1645D1F5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F946D49" w14:textId="28DF1445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40,200 </w:t>
            </w:r>
          </w:p>
        </w:tc>
        <w:tc>
          <w:tcPr>
            <w:tcW w:w="236" w:type="dxa"/>
            <w:tcBorders>
              <w:bottom w:val="nil"/>
            </w:tcBorders>
          </w:tcPr>
          <w:p w14:paraId="4C3155B9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269A2" w14:textId="7860E8B9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4,043 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68B3402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57077E" w14:textId="1C00CD82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7,511 </w:t>
            </w:r>
          </w:p>
        </w:tc>
      </w:tr>
      <w:tr w:rsidR="00265891" w:rsidRPr="00B52866" w14:paraId="00836BF4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518B505F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267,976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14654AF8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234,850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41874" w14:textId="38CCED54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2,168,525 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475B0B63" w:rsidR="00265891" w:rsidRPr="00B52866" w:rsidRDefault="00265891" w:rsidP="00265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2,756,092</w:t>
            </w:r>
          </w:p>
        </w:tc>
      </w:tr>
      <w:tr w:rsidR="00425BAA" w:rsidRPr="00B52866" w14:paraId="5B2D492C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E3A584E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A8121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E188BD5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930BC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8F8BA4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CE945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DDBFA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CC7B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25BAA" w:rsidRPr="00B52866" w14:paraId="65D57530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53AC4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ินทรัพย์หมุนเวียนอื่น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C3409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53E5E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9B27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AFC83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0328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0002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0478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25BAA" w:rsidRPr="00B52866" w14:paraId="62A97350" w14:textId="77777777" w:rsidTr="00422F7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DAD8B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F7980B" w14:textId="101C7996" w:rsidR="00425BAA" w:rsidRPr="00B52866" w:rsidRDefault="00C719C7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C314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88B05" w14:textId="0415508B" w:rsidR="00425BAA" w:rsidRPr="00B52866" w:rsidRDefault="00C719C7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ED80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B90133" w14:textId="40BFA250" w:rsidR="00425BAA" w:rsidRPr="00B52866" w:rsidRDefault="00C719C7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FAFC2" w14:textId="77777777" w:rsidR="00425BAA" w:rsidRPr="00B52866" w:rsidRDefault="00425BAA" w:rsidP="00425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68216" w14:textId="77777777" w:rsidR="00425BAA" w:rsidRPr="00B52866" w:rsidRDefault="00425BAA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BD23FE" w14:textId="77777777" w:rsidR="00422F75" w:rsidRPr="00B52866" w:rsidRDefault="00422F75" w:rsidP="00083CD7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914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1025"/>
        <w:gridCol w:w="236"/>
        <w:gridCol w:w="1123"/>
        <w:gridCol w:w="239"/>
        <w:gridCol w:w="1277"/>
        <w:gridCol w:w="253"/>
        <w:gridCol w:w="1092"/>
        <w:gridCol w:w="6"/>
      </w:tblGrid>
      <w:tr w:rsidR="00A478D8" w:rsidRPr="00B52866" w14:paraId="01D1A35C" w14:textId="77777777" w:rsidTr="00D3375F">
        <w:trPr>
          <w:gridAfter w:val="1"/>
          <w:wAfter w:w="6" w:type="dxa"/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621CB793" w14:textId="223A7C20" w:rsidR="00D720DF" w:rsidRPr="00B52866" w:rsidRDefault="00D36BC6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B52866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B52866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4F9E2A82" w14:textId="6822E435" w:rsidR="00A478D8" w:rsidRPr="00B52866" w:rsidRDefault="00344C74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D07EC" w:rsidRPr="00B52866" w14:paraId="7DD300BC" w14:textId="77777777" w:rsidTr="00D3375F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B52866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B52866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70624E6" w14:textId="77777777" w:rsidR="009E4DE4" w:rsidRPr="00B52866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4ADEE091" w:rsidR="008D07EC" w:rsidRPr="00B52866" w:rsidRDefault="00DF151F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</w:tcPr>
          <w:p w14:paraId="6C5F914F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29567D4F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B21BD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5A1F50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6FF6C4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5A613E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B516F87" w14:textId="77777777" w:rsidR="008D07EC" w:rsidRPr="00B52866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  <w:hideMark/>
          </w:tcPr>
          <w:p w14:paraId="38357897" w14:textId="77777777" w:rsidR="009E4DE4" w:rsidRPr="00B52866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0C42C66C" w:rsidR="008D07EC" w:rsidRPr="00B52866" w:rsidRDefault="00DF151F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556BB" w:rsidRPr="00B52866" w14:paraId="521172C8" w14:textId="77777777" w:rsidTr="00D3375F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B52866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47024811" w:rsidR="00A556BB" w:rsidRPr="00B52866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</w:t>
            </w:r>
            <w:r w:rsidR="00C86063" w:rsidRPr="00B52866">
              <w:rPr>
                <w:rFonts w:ascii="Angsana New" w:hAnsi="Angsana New"/>
                <w:sz w:val="30"/>
                <w:szCs w:val="30"/>
              </w:rPr>
              <w:t>6</w:t>
            </w:r>
            <w:r w:rsidR="00FF5C0A" w:rsidRPr="00B5286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B52866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1583E64F" w:rsidR="00A556BB" w:rsidRPr="00B52866" w:rsidRDefault="000A071F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3" w:type="dxa"/>
          </w:tcPr>
          <w:p w14:paraId="5F4A1FB3" w14:textId="77777777" w:rsidR="00A556BB" w:rsidRPr="00B52866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9AF0CF0" w14:textId="7A32C159" w:rsidR="00A556BB" w:rsidRPr="00B52866" w:rsidRDefault="000A071F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03725" w14:textId="77777777" w:rsidR="00A556BB" w:rsidRPr="00B52866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A045C2" w14:textId="77777777" w:rsidR="00A556BB" w:rsidRPr="00B52866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A0E99C" w14:textId="77777777" w:rsidR="00A556BB" w:rsidRPr="00B52866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2EE01C" w14:textId="77777777" w:rsidR="00A556BB" w:rsidRPr="00B52866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58753A" w14:textId="77777777" w:rsidR="00A556BB" w:rsidRPr="00B52866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029610DC" w14:textId="450C977E" w:rsidR="00A556BB" w:rsidRPr="00B52866" w:rsidRDefault="000A071F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478D8" w:rsidRPr="00B52866" w14:paraId="6584B2BD" w14:textId="77777777" w:rsidTr="00D3375F">
        <w:trPr>
          <w:gridAfter w:val="1"/>
          <w:wAfter w:w="6" w:type="dxa"/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B52866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B52866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B52866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1D306AFA" w14:textId="77777777" w:rsidR="00A478D8" w:rsidRPr="00B52866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D92" w:rsidRPr="00B52866" w14:paraId="5B5C0A7C" w14:textId="77777777" w:rsidTr="00D3375F">
        <w:tc>
          <w:tcPr>
            <w:tcW w:w="2160" w:type="dxa"/>
            <w:shd w:val="clear" w:color="auto" w:fill="auto"/>
          </w:tcPr>
          <w:p w14:paraId="421E59C2" w14:textId="2917910C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21664A76" w14:textId="75C4CCB3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70" w:type="dxa"/>
            <w:shd w:val="clear" w:color="auto" w:fill="auto"/>
          </w:tcPr>
          <w:p w14:paraId="6C434251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41921" w14:textId="3314AECB" w:rsidR="002B0D92" w:rsidRPr="00B52866" w:rsidRDefault="003B0869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4.01</w:t>
            </w:r>
          </w:p>
        </w:tc>
        <w:tc>
          <w:tcPr>
            <w:tcW w:w="253" w:type="dxa"/>
          </w:tcPr>
          <w:p w14:paraId="145502FF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1C60BBCB" w14:textId="2B8E718D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52,408 </w:t>
            </w:r>
          </w:p>
        </w:tc>
        <w:tc>
          <w:tcPr>
            <w:tcW w:w="236" w:type="dxa"/>
            <w:shd w:val="clear" w:color="auto" w:fill="auto"/>
          </w:tcPr>
          <w:p w14:paraId="46111557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86C8618" w14:textId="65E6D87C" w:rsidR="002B0D92" w:rsidRPr="00B52866" w:rsidRDefault="003B0869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10,006</w:t>
            </w:r>
          </w:p>
        </w:tc>
        <w:tc>
          <w:tcPr>
            <w:tcW w:w="239" w:type="dxa"/>
            <w:shd w:val="clear" w:color="auto" w:fill="auto"/>
          </w:tcPr>
          <w:p w14:paraId="1661183E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25EBCDFA" w14:textId="640BF0C6" w:rsidR="002B0D92" w:rsidRPr="00B52866" w:rsidRDefault="003B0869" w:rsidP="00BF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249C649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8CFE3" w14:textId="6B3718CD" w:rsidR="002B0D92" w:rsidRPr="00B52866" w:rsidRDefault="003B0869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62,414</w:t>
            </w:r>
          </w:p>
        </w:tc>
      </w:tr>
      <w:tr w:rsidR="002B0D92" w:rsidRPr="00B52866" w14:paraId="208FB349" w14:textId="77777777" w:rsidTr="00D3375F">
        <w:tc>
          <w:tcPr>
            <w:tcW w:w="2160" w:type="dxa"/>
            <w:shd w:val="clear" w:color="auto" w:fill="auto"/>
          </w:tcPr>
          <w:p w14:paraId="50F9A3AE" w14:textId="540FEA15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14091FDB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7DFA3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B4A34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88A8C7F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CDBA5" w14:textId="2ACDD7EE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52,408 </w:t>
            </w:r>
          </w:p>
        </w:tc>
        <w:tc>
          <w:tcPr>
            <w:tcW w:w="236" w:type="dxa"/>
            <w:shd w:val="clear" w:color="auto" w:fill="auto"/>
          </w:tcPr>
          <w:p w14:paraId="17C33E5B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83BF4D0" w14:textId="32D9C24E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F2B9B8A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6FADE03" w14:textId="659F7F0B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1124140D" w14:textId="77777777" w:rsidR="002B0D92" w:rsidRPr="00B52866" w:rsidRDefault="002B0D92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1ED0C" w14:textId="5AB95AE0" w:rsidR="002B0D92" w:rsidRPr="00B52866" w:rsidRDefault="003B0869" w:rsidP="002B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62,414</w:t>
            </w:r>
          </w:p>
        </w:tc>
      </w:tr>
    </w:tbl>
    <w:p w14:paraId="65D0BF92" w14:textId="5C6A1122" w:rsidR="0084505B" w:rsidRPr="00B52866" w:rsidRDefault="0084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C203E5C" w14:textId="12DC6FDA" w:rsidR="0084505B" w:rsidRPr="00B52866" w:rsidRDefault="0084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941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59"/>
        <w:gridCol w:w="1017"/>
        <w:gridCol w:w="270"/>
        <w:gridCol w:w="990"/>
        <w:gridCol w:w="253"/>
        <w:gridCol w:w="1024"/>
        <w:gridCol w:w="236"/>
        <w:gridCol w:w="1122"/>
        <w:gridCol w:w="239"/>
        <w:gridCol w:w="1276"/>
        <w:gridCol w:w="253"/>
        <w:gridCol w:w="1091"/>
        <w:gridCol w:w="11"/>
      </w:tblGrid>
      <w:tr w:rsidR="00344C74" w:rsidRPr="00B52866" w14:paraId="4B5FB269" w14:textId="77777777" w:rsidTr="00344C74">
        <w:trPr>
          <w:gridAfter w:val="1"/>
          <w:wAfter w:w="11" w:type="dxa"/>
          <w:trHeight w:val="70"/>
          <w:tblHeader/>
        </w:trPr>
        <w:tc>
          <w:tcPr>
            <w:tcW w:w="2159" w:type="dxa"/>
            <w:shd w:val="clear" w:color="auto" w:fill="auto"/>
            <w:vAlign w:val="bottom"/>
          </w:tcPr>
          <w:p w14:paraId="70797373" w14:textId="77777777" w:rsidR="00344C74" w:rsidRPr="00B52866" w:rsidRDefault="00344C74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2277" w:type="dxa"/>
            <w:gridSpan w:val="3"/>
            <w:shd w:val="clear" w:color="auto" w:fill="auto"/>
            <w:vAlign w:val="bottom"/>
          </w:tcPr>
          <w:p w14:paraId="7E4EE408" w14:textId="77777777" w:rsidR="00344C74" w:rsidRPr="00B52866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338EFE6B" w14:textId="77777777" w:rsidR="00344C74" w:rsidRPr="00B52866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1" w:type="dxa"/>
            <w:gridSpan w:val="7"/>
            <w:shd w:val="clear" w:color="auto" w:fill="auto"/>
            <w:vAlign w:val="bottom"/>
          </w:tcPr>
          <w:p w14:paraId="0FC31DEC" w14:textId="77777777" w:rsidR="00344C74" w:rsidRPr="00B52866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B0FB0" w:rsidRPr="00B52866" w14:paraId="769C6421" w14:textId="77777777" w:rsidTr="00344C74">
        <w:trPr>
          <w:tblHeader/>
        </w:trPr>
        <w:tc>
          <w:tcPr>
            <w:tcW w:w="2159" w:type="dxa"/>
            <w:shd w:val="clear" w:color="auto" w:fill="auto"/>
          </w:tcPr>
          <w:p w14:paraId="314C5185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B52866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57E019F5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B52866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1017" w:type="dxa"/>
            <w:shd w:val="clear" w:color="auto" w:fill="auto"/>
            <w:hideMark/>
          </w:tcPr>
          <w:p w14:paraId="4B50A026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F1CAAF8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7CBC7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7FCD68B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F288BDD" w14:textId="667CD463" w:rsidR="007B0FB0" w:rsidRPr="00B52866" w:rsidRDefault="00DF151F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</w:tcPr>
          <w:p w14:paraId="518AAAF9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4FCDFEE1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CB7D136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E1C56F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4A5FEB5F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CD57041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40582A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568301F9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  <w:hideMark/>
          </w:tcPr>
          <w:p w14:paraId="51580059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2573516" w14:textId="61C27D91" w:rsidR="007B0FB0" w:rsidRPr="00B52866" w:rsidRDefault="00DF151F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B0FB0" w:rsidRPr="00B52866" w14:paraId="6E11F83C" w14:textId="77777777" w:rsidTr="00344C74">
        <w:trPr>
          <w:tblHeader/>
        </w:trPr>
        <w:tc>
          <w:tcPr>
            <w:tcW w:w="2159" w:type="dxa"/>
            <w:shd w:val="clear" w:color="auto" w:fill="auto"/>
          </w:tcPr>
          <w:p w14:paraId="68BA4FB4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1017" w:type="dxa"/>
            <w:shd w:val="clear" w:color="auto" w:fill="auto"/>
          </w:tcPr>
          <w:p w14:paraId="4E90A733" w14:textId="6A9751FF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B1E34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E728018" w14:textId="1DD14B4D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3" w:type="dxa"/>
          </w:tcPr>
          <w:p w14:paraId="59A8CBF8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BA5CC39" w14:textId="1AF39A65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</w:t>
            </w:r>
            <w:r w:rsidR="003F5D8F" w:rsidRPr="00B5286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988C75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15157F9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A89B68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5EEE92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FF358BE" w14:textId="77777777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14:paraId="05A034B0" w14:textId="678539B6" w:rsidR="007B0FB0" w:rsidRPr="00B52866" w:rsidRDefault="007B0FB0" w:rsidP="007B0F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44C74" w:rsidRPr="00B52866" w14:paraId="296D0A50" w14:textId="77777777" w:rsidTr="00344C74">
        <w:trPr>
          <w:gridAfter w:val="1"/>
          <w:wAfter w:w="11" w:type="dxa"/>
          <w:tblHeader/>
        </w:trPr>
        <w:tc>
          <w:tcPr>
            <w:tcW w:w="2159" w:type="dxa"/>
            <w:shd w:val="clear" w:color="auto" w:fill="auto"/>
            <w:vAlign w:val="bottom"/>
          </w:tcPr>
          <w:p w14:paraId="426D0DC2" w14:textId="77777777" w:rsidR="00344C74" w:rsidRPr="00B52866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shd w:val="clear" w:color="auto" w:fill="auto"/>
            <w:vAlign w:val="bottom"/>
          </w:tcPr>
          <w:p w14:paraId="6CB59DF8" w14:textId="77777777" w:rsidR="00344C74" w:rsidRPr="00B52866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0E7A32C6" w14:textId="77777777" w:rsidR="00344C74" w:rsidRPr="00B52866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1" w:type="dxa"/>
            <w:gridSpan w:val="7"/>
            <w:shd w:val="clear" w:color="auto" w:fill="auto"/>
            <w:vAlign w:val="bottom"/>
          </w:tcPr>
          <w:p w14:paraId="00FA9D31" w14:textId="77777777" w:rsidR="00344C74" w:rsidRPr="00B52866" w:rsidRDefault="00344C74" w:rsidP="00184F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869" w:rsidRPr="00B52866" w14:paraId="3AD5E6CA" w14:textId="77777777" w:rsidTr="00344C74">
        <w:tc>
          <w:tcPr>
            <w:tcW w:w="2159" w:type="dxa"/>
            <w:shd w:val="clear" w:color="auto" w:fill="auto"/>
          </w:tcPr>
          <w:p w14:paraId="57316AAA" w14:textId="7777777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17" w:type="dxa"/>
            <w:shd w:val="clear" w:color="auto" w:fill="auto"/>
          </w:tcPr>
          <w:p w14:paraId="1DD5EBAA" w14:textId="4332350A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8"/>
              </w:tabs>
              <w:spacing w:line="240" w:lineRule="auto"/>
              <w:ind w:left="-172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4.01 - 5.08</w:t>
            </w:r>
          </w:p>
        </w:tc>
        <w:tc>
          <w:tcPr>
            <w:tcW w:w="270" w:type="dxa"/>
            <w:shd w:val="clear" w:color="auto" w:fill="auto"/>
          </w:tcPr>
          <w:p w14:paraId="32BEAA22" w14:textId="7777777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9197DE" w14:textId="43B1E10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4.01 - 5.08</w:t>
            </w:r>
          </w:p>
        </w:tc>
        <w:tc>
          <w:tcPr>
            <w:tcW w:w="253" w:type="dxa"/>
          </w:tcPr>
          <w:p w14:paraId="077BFE5D" w14:textId="7777777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D9D9AD" w14:textId="5410D662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50,999,151</w:t>
            </w:r>
          </w:p>
        </w:tc>
        <w:tc>
          <w:tcPr>
            <w:tcW w:w="236" w:type="dxa"/>
            <w:shd w:val="clear" w:color="auto" w:fill="auto"/>
          </w:tcPr>
          <w:p w14:paraId="52809BE9" w14:textId="7777777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AEA2039" w14:textId="34EE60E5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35,318,501</w:t>
            </w:r>
          </w:p>
        </w:tc>
        <w:tc>
          <w:tcPr>
            <w:tcW w:w="239" w:type="dxa"/>
            <w:shd w:val="clear" w:color="auto" w:fill="auto"/>
          </w:tcPr>
          <w:p w14:paraId="72E2F7BB" w14:textId="7777777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846B6A6" w14:textId="68B72073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(12,651,901)</w:t>
            </w:r>
          </w:p>
        </w:tc>
        <w:tc>
          <w:tcPr>
            <w:tcW w:w="253" w:type="dxa"/>
            <w:shd w:val="clear" w:color="auto" w:fill="auto"/>
          </w:tcPr>
          <w:p w14:paraId="1BD9BF92" w14:textId="1253653E" w:rsidR="003B0869" w:rsidRPr="00B52866" w:rsidRDefault="003B0869" w:rsidP="00F1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0B96FF89" w14:textId="62987A20" w:rsidR="003B0869" w:rsidRPr="00B52866" w:rsidRDefault="00F15212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73,665,751</w:t>
            </w:r>
          </w:p>
        </w:tc>
      </w:tr>
      <w:tr w:rsidR="003B0869" w:rsidRPr="00B52866" w14:paraId="3AD7CD9E" w14:textId="77777777" w:rsidTr="00344C74">
        <w:tc>
          <w:tcPr>
            <w:tcW w:w="2159" w:type="dxa"/>
            <w:shd w:val="clear" w:color="auto" w:fill="auto"/>
          </w:tcPr>
          <w:p w14:paraId="3B0399D1" w14:textId="7777777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17" w:type="dxa"/>
            <w:shd w:val="clear" w:color="auto" w:fill="auto"/>
          </w:tcPr>
          <w:p w14:paraId="1430B6E1" w14:textId="5CA7F5F5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70" w:type="dxa"/>
            <w:shd w:val="clear" w:color="auto" w:fill="auto"/>
          </w:tcPr>
          <w:p w14:paraId="2BE481F3" w14:textId="7777777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5A0132" w14:textId="1A1294EC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53" w:type="dxa"/>
          </w:tcPr>
          <w:p w14:paraId="2FECC4AA" w14:textId="7777777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9417E02" w14:textId="1E4E717D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52,408 </w:t>
            </w:r>
          </w:p>
        </w:tc>
        <w:tc>
          <w:tcPr>
            <w:tcW w:w="236" w:type="dxa"/>
            <w:shd w:val="clear" w:color="auto" w:fill="auto"/>
          </w:tcPr>
          <w:p w14:paraId="508BDACF" w14:textId="7777777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0560700" w14:textId="2537FA53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10,006</w:t>
            </w:r>
          </w:p>
        </w:tc>
        <w:tc>
          <w:tcPr>
            <w:tcW w:w="239" w:type="dxa"/>
            <w:shd w:val="clear" w:color="auto" w:fill="auto"/>
          </w:tcPr>
          <w:p w14:paraId="1F574FA3" w14:textId="7777777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396E260" w14:textId="6F8B06B6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E77659F" w14:textId="77777777" w:rsidR="003B0869" w:rsidRPr="00B52866" w:rsidRDefault="003B0869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28291" w14:textId="28C8C5F0" w:rsidR="003B0869" w:rsidRPr="00B52866" w:rsidRDefault="00F15212" w:rsidP="003B0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62,414</w:t>
            </w:r>
          </w:p>
        </w:tc>
      </w:tr>
      <w:tr w:rsidR="007F4FC3" w:rsidRPr="00B52866" w14:paraId="41525E57" w14:textId="77777777" w:rsidTr="00344C74">
        <w:tc>
          <w:tcPr>
            <w:tcW w:w="2159" w:type="dxa"/>
            <w:shd w:val="clear" w:color="auto" w:fill="auto"/>
          </w:tcPr>
          <w:p w14:paraId="03F7F12E" w14:textId="77777777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</w:tcPr>
          <w:p w14:paraId="59EC2FD3" w14:textId="77777777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F3A1BE" w14:textId="77777777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90EC0A" w14:textId="77777777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FBBF254" w14:textId="77777777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C7148" w14:textId="251997D1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51,051,559 </w:t>
            </w:r>
          </w:p>
        </w:tc>
        <w:tc>
          <w:tcPr>
            <w:tcW w:w="236" w:type="dxa"/>
            <w:shd w:val="clear" w:color="auto" w:fill="auto"/>
          </w:tcPr>
          <w:p w14:paraId="27A2BF29" w14:textId="77777777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98C3FDE" w14:textId="77777777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47AF56E" w14:textId="77777777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C261EE6" w14:textId="77777777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5D7C689F" w14:textId="77777777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67A66" w14:textId="2B2F0F2F" w:rsidR="007F4FC3" w:rsidRPr="00B52866" w:rsidRDefault="007F4FC3" w:rsidP="007F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15212"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73,728,165</w:t>
            </w:r>
          </w:p>
        </w:tc>
      </w:tr>
    </w:tbl>
    <w:p w14:paraId="12A126A1" w14:textId="4B539D51" w:rsidR="00344C74" w:rsidRPr="00B52866" w:rsidRDefault="00344C74" w:rsidP="005D2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1E616B2" w14:textId="79A19ED3" w:rsidR="00B05F8F" w:rsidRPr="00B52866" w:rsidRDefault="00B05F8F" w:rsidP="005D2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 xml:space="preserve">ยอดคงเหลือดอกเบี้ยค้างรับของบริษัทที่มีกับบริษัทย่อย จำนวนเงิน </w:t>
      </w:r>
      <w:r w:rsidR="009C6D8C" w:rsidRPr="00B52866">
        <w:rPr>
          <w:rFonts w:ascii="Angsana New" w:hAnsi="Angsana New"/>
          <w:sz w:val="30"/>
          <w:szCs w:val="30"/>
          <w:lang w:eastAsia="zh-CN"/>
        </w:rPr>
        <w:t>0.83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 นำมารวมเป็นส่วนหนึ่งของเงินให้กู้ระยะยาวแก่บริษัทย่อยเพิ่มขึ้นในระหว่างงวด</w:t>
      </w:r>
    </w:p>
    <w:p w14:paraId="5D1B5669" w14:textId="77777777" w:rsidR="005D2E29" w:rsidRPr="00B52866" w:rsidRDefault="005D2E29" w:rsidP="005D2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B52866" w14:paraId="58402E51" w14:textId="77777777" w:rsidTr="00ED0DDE">
        <w:trPr>
          <w:tblHeader/>
        </w:trPr>
        <w:tc>
          <w:tcPr>
            <w:tcW w:w="3852" w:type="dxa"/>
          </w:tcPr>
          <w:p w14:paraId="1375F965" w14:textId="77777777" w:rsidR="00DB050F" w:rsidRPr="00B52866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B52866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B52866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B52866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B52866" w14:paraId="4342E64C" w14:textId="77777777" w:rsidTr="00ED0DDE">
        <w:trPr>
          <w:tblHeader/>
        </w:trPr>
        <w:tc>
          <w:tcPr>
            <w:tcW w:w="3852" w:type="dxa"/>
          </w:tcPr>
          <w:p w14:paraId="313DAD46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389C0977" w:rsidR="0066179A" w:rsidRPr="00B52866" w:rsidRDefault="00DF15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2A5A6A03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20FCC8A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31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5C82C8CD" w:rsidR="0066179A" w:rsidRPr="00B52866" w:rsidRDefault="00DF15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7858BDAD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49A098D9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31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B52866" w14:paraId="3BCD170C" w14:textId="77777777" w:rsidTr="00ED0DDE">
        <w:trPr>
          <w:tblHeader/>
        </w:trPr>
        <w:tc>
          <w:tcPr>
            <w:tcW w:w="3852" w:type="dxa"/>
          </w:tcPr>
          <w:p w14:paraId="7889B711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5D0B8AF3" w:rsidR="0066179A" w:rsidRPr="00B52866" w:rsidRDefault="000A07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  <w:vAlign w:val="center"/>
          </w:tcPr>
          <w:p w14:paraId="1435AF0F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092ACCCA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90" w:type="dxa"/>
          </w:tcPr>
          <w:p w14:paraId="3B36AC00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5986CA73" w:rsidR="0066179A" w:rsidRPr="00B52866" w:rsidRDefault="000A07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  <w:vAlign w:val="center"/>
          </w:tcPr>
          <w:p w14:paraId="0489DB35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5CC6EB73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DF151F" w:rsidRPr="00B52866" w14:paraId="1EBFACF8" w14:textId="77777777" w:rsidTr="00ED0DDE">
        <w:trPr>
          <w:tblHeader/>
        </w:trPr>
        <w:tc>
          <w:tcPr>
            <w:tcW w:w="3852" w:type="dxa"/>
          </w:tcPr>
          <w:p w14:paraId="3FE352C6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EEB4E59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center"/>
          </w:tcPr>
          <w:p w14:paraId="74296CB1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43BC3A0" w14:textId="15784BD1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0" w:type="dxa"/>
          </w:tcPr>
          <w:p w14:paraId="33CCBEB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50BE7556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center"/>
          </w:tcPr>
          <w:p w14:paraId="35A836D0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114BA9D9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DF151F" w:rsidRPr="00B52866" w14:paraId="10B47A54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151F" w:rsidRPr="00B52866" w14:paraId="08399D2F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151F" w:rsidRPr="00B52866" w14:paraId="74DBD755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4AB43F4C" w:rsidR="00DF151F" w:rsidRPr="00B52866" w:rsidRDefault="00903999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7360268F" w:rsidR="00DF151F" w:rsidRPr="00B52866" w:rsidRDefault="00903999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2E95822C" w14:textId="48EFF34F" w:rsidR="00DF151F" w:rsidRPr="00B52866" w:rsidRDefault="00903999" w:rsidP="00382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18,650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5C7F47E5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21,309</w:t>
            </w:r>
          </w:p>
        </w:tc>
      </w:tr>
      <w:tr w:rsidR="00EE732F" w:rsidRPr="00B52866" w14:paraId="246A2465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4684398B" w:rsidR="00EE732F" w:rsidRPr="00B52866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55939BBD" w:rsidR="00EE732F" w:rsidRPr="00B52866" w:rsidRDefault="00903999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7,394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EE732F" w:rsidRPr="00B52866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022E7C08" w:rsidR="00EE732F" w:rsidRPr="00B52866" w:rsidRDefault="00903999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7,326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EE732F" w:rsidRPr="00B52866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6AD25" w14:textId="55A95F1B" w:rsidR="00EE732F" w:rsidRPr="00B52866" w:rsidRDefault="00903999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EE732F" w:rsidRPr="00B52866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0ED20137" w:rsidR="00EE732F" w:rsidRPr="00B52866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eastAsia="MS Mincho" w:hAnsiTheme="majorBidi" w:cstheme="majorBidi"/>
                <w:sz w:val="30"/>
                <w:szCs w:val="30"/>
              </w:rPr>
              <w:t>679</w:t>
            </w:r>
          </w:p>
        </w:tc>
      </w:tr>
      <w:tr w:rsidR="00EE732F" w:rsidRPr="00B52866" w14:paraId="7722F869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EE732F" w:rsidRPr="00B52866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344F67E8" w:rsidR="00EE732F" w:rsidRPr="00B52866" w:rsidRDefault="00903999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7,394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EE732F" w:rsidRPr="00B52866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75204E13" w:rsidR="00EE732F" w:rsidRPr="00B52866" w:rsidRDefault="00903999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7,326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EE732F" w:rsidRPr="00B52866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1E75" w14:textId="11881609" w:rsidR="00EE732F" w:rsidRPr="00B52866" w:rsidRDefault="00903999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19,331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EE732F" w:rsidRPr="00B52866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7BB21E11" w:rsidR="00EE732F" w:rsidRPr="00B52866" w:rsidRDefault="00EE732F" w:rsidP="00EE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21,988</w:t>
            </w:r>
          </w:p>
        </w:tc>
      </w:tr>
      <w:tr w:rsidR="00DF151F" w:rsidRPr="00B52866" w14:paraId="1668D6AB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3A0CF68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2BA5D9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151F" w:rsidRPr="00B52866" w14:paraId="5F038CA6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02A887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51F" w:rsidRPr="00B52866" w14:paraId="7F50427E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59A06701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21D597EE" w:rsidR="00DF151F" w:rsidRPr="00B52866" w:rsidRDefault="001F698C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12,820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B5E777" w14:textId="36A61A53" w:rsidR="00DF151F" w:rsidRPr="00B52866" w:rsidRDefault="001F698C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1D4CB699" w:rsidR="00DF151F" w:rsidRPr="00B52866" w:rsidRDefault="001F698C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F36405F" w14:textId="2A8BBA9B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F151F" w:rsidRPr="00B52866" w14:paraId="69B5DF78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B0E71AE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82CDEFD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00EFA8E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0" w:type="dxa"/>
          </w:tcPr>
          <w:p w14:paraId="07D74D1C" w14:textId="77777777" w:rsidR="00DF151F" w:rsidRPr="00B52866" w:rsidRDefault="00DF151F" w:rsidP="008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54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151F" w:rsidRPr="00B52866" w14:paraId="602F2D00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9818D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290FDA1C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151F" w:rsidRPr="00B52866" w14:paraId="3D7EF418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18F0C" w14:textId="2A7239A4" w:rsidR="00DF151F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1A2B62" w14:textId="79092662" w:rsidR="00DF151F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B2379" w14:textId="175CFB8A" w:rsidR="00DF151F" w:rsidRPr="00B52866" w:rsidRDefault="00025C26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86,619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9BE8848" w14:textId="1C4BAD6E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eastAsia="MS Mincho" w:hAnsiTheme="majorBidi" w:cstheme="majorBidi"/>
                <w:sz w:val="30"/>
                <w:szCs w:val="30"/>
              </w:rPr>
              <w:t>38,372</w:t>
            </w:r>
          </w:p>
        </w:tc>
      </w:tr>
      <w:tr w:rsidR="00025C26" w:rsidRPr="00B52866" w14:paraId="07FE0F84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462D2306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EF347F7" w14:textId="52603169" w:rsidR="00025C26" w:rsidRPr="00B52866" w:rsidRDefault="003437F4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51,829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D45440" w14:textId="6EA45BE6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87,843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5E05CC4" w14:textId="357E2621" w:rsidR="00025C26" w:rsidRPr="00B52866" w:rsidRDefault="003437F4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51,829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495F5A9" w14:textId="736DDB81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87,843</w:t>
            </w:r>
          </w:p>
        </w:tc>
      </w:tr>
      <w:tr w:rsidR="00025C26" w:rsidRPr="00B52866" w14:paraId="199F8D23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6EA29B0D" w14:textId="4F11965D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33509" w14:textId="6C157EBF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15,347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B68917" w14:textId="77777777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9B603B5" w14:textId="3266876F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20,306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6B9141E" w14:textId="77777777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582CF" w14:textId="5BCA4C08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1,844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B83D15" w14:textId="77777777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vAlign w:val="bottom"/>
          </w:tcPr>
          <w:p w14:paraId="650C0819" w14:textId="5F4E80AF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eastAsia="MS Mincho" w:hAnsiTheme="majorBidi" w:cstheme="majorBidi"/>
                <w:sz w:val="30"/>
                <w:szCs w:val="30"/>
              </w:rPr>
              <w:t>4,290</w:t>
            </w:r>
          </w:p>
        </w:tc>
      </w:tr>
      <w:tr w:rsidR="00025C26" w:rsidRPr="00B52866" w14:paraId="183D0D22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77777777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78ECF" w14:textId="14321C56" w:rsidR="00025C26" w:rsidRPr="00B52866" w:rsidRDefault="00A92D2A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</w:t>
            </w:r>
            <w:r w:rsidR="00C1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  <w:r w:rsidR="00025C26"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94465" w14:textId="22667C87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108,149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68CC7" w14:textId="1AFB5AE5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922B1"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140,292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C6F0D" w14:textId="0F03B285" w:rsidR="00025C26" w:rsidRPr="00B52866" w:rsidRDefault="00025C26" w:rsidP="0002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130,505</w:t>
            </w:r>
          </w:p>
        </w:tc>
      </w:tr>
      <w:tr w:rsidR="00ED0DDE" w:rsidRPr="00B52866" w14:paraId="0936AD8F" w14:textId="77777777" w:rsidTr="00ED0DD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160F532C" w14:textId="77777777" w:rsidR="00ED0DDE" w:rsidRPr="00B52866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F68963" w14:textId="77777777" w:rsidR="00ED0DDE" w:rsidRPr="00B52866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10182F7" w14:textId="77777777" w:rsidR="00ED0DDE" w:rsidRPr="00B52866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120A1C11" w14:textId="77777777" w:rsidR="00ED0DDE" w:rsidRPr="00B52866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8E385F4" w14:textId="77777777" w:rsidR="00ED0DDE" w:rsidRPr="00B52866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B96A9F2" w14:textId="77777777" w:rsidR="00ED0DDE" w:rsidRPr="00B52866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1E028D9F" w14:textId="77777777" w:rsidR="00ED0DDE" w:rsidRPr="00B52866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  <w:vAlign w:val="bottom"/>
          </w:tcPr>
          <w:p w14:paraId="62FFC508" w14:textId="77777777" w:rsidR="00ED0DDE" w:rsidRPr="00B52866" w:rsidRDefault="00ED0DDE" w:rsidP="00F97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</w:tr>
      <w:tr w:rsidR="006F2CF0" w:rsidRPr="00B52866" w14:paraId="55894DAB" w14:textId="7777777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0D59105D" w14:textId="77777777" w:rsidR="006F2CF0" w:rsidRPr="00B52866" w:rsidRDefault="006F2CF0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CD56AB8" w14:textId="77777777" w:rsidR="006F2CF0" w:rsidRPr="00B52866" w:rsidRDefault="006F2CF0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126BF1C2" w14:textId="77777777" w:rsidR="006F2CF0" w:rsidRPr="00B52866" w:rsidRDefault="006F2CF0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265BF1" w14:textId="77777777" w:rsidR="006F2CF0" w:rsidRPr="00B52866" w:rsidRDefault="006F2CF0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4A21CCC" w14:textId="77777777" w:rsidR="006F2CF0" w:rsidRPr="00B52866" w:rsidRDefault="006F2CF0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7A377554" w14:textId="77777777" w:rsidR="006F2CF0" w:rsidRPr="00B52866" w:rsidRDefault="006F2CF0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C9D12B3" w14:textId="77777777" w:rsidR="006F2CF0" w:rsidRPr="00B52866" w:rsidRDefault="006F2CF0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70E3282E" w14:textId="77777777" w:rsidR="006F2CF0" w:rsidRPr="00B52866" w:rsidRDefault="006F2CF0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</w:tr>
      <w:tr w:rsidR="00ED0DDE" w:rsidRPr="00B52866" w14:paraId="5FF350DD" w14:textId="7777777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4909504" w14:textId="68F86B2B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9B18D2D" w14:textId="77777777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1B81BF35" w14:textId="77777777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B910F25" w14:textId="77777777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66FEF5CD" w14:textId="77777777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5E28A0DF" w14:textId="77777777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57B07E53" w14:textId="77777777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28EB24E6" w14:textId="77777777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</w:tr>
      <w:tr w:rsidR="00ED0DDE" w:rsidRPr="00B52866" w14:paraId="2AD2F9E8" w14:textId="77777777" w:rsidTr="00D5269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67D9F823" w14:textId="1D34424A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011472F" w14:textId="6251D360" w:rsidR="00ED0DDE" w:rsidRPr="00B52866" w:rsidRDefault="00391568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16,999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21E4A234" w14:textId="77777777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B2F6D58" w14:textId="256430C9" w:rsidR="00ED0DDE" w:rsidRPr="00B52866" w:rsidRDefault="00391568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18,375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582BB9C" w14:textId="77777777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642610" w14:textId="7826F552" w:rsidR="00ED0DDE" w:rsidRPr="00B52866" w:rsidRDefault="00391568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151E35" w14:textId="77777777" w:rsidR="00ED0DDE" w:rsidRPr="00B52866" w:rsidRDefault="00ED0DDE" w:rsidP="00ED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  <w:vAlign w:val="bottom"/>
          </w:tcPr>
          <w:p w14:paraId="6934D4C2" w14:textId="4A8EDA3F" w:rsidR="00ED0DDE" w:rsidRPr="00B52866" w:rsidRDefault="00ED0DDE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156D75E0" w14:textId="77777777" w:rsidR="007C5A64" w:rsidRPr="00B52866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698FC31A" w14:textId="77777777" w:rsidR="00AF10EE" w:rsidRPr="00B52866" w:rsidRDefault="00AF10EE" w:rsidP="00553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12"/>
          <w:szCs w:val="12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C013FB" w:rsidRPr="00B52866" w14:paraId="067475BC" w14:textId="77777777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188DC6B1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120C31D2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8DFFDA2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44122078" w14:textId="4BD3356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13FB" w:rsidRPr="00B52866" w14:paraId="5AC3F30E" w14:textId="77777777">
        <w:trPr>
          <w:tblHeader/>
        </w:trPr>
        <w:tc>
          <w:tcPr>
            <w:tcW w:w="2140" w:type="dxa"/>
            <w:shd w:val="clear" w:color="auto" w:fill="auto"/>
          </w:tcPr>
          <w:p w14:paraId="3CD5747B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B52866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63E25B96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7DE07F93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88B34CC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53C77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F9D9093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AC02E3E" w14:textId="5A461CDA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9BAEE5E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435770ED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C9419B4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ACD8F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B9C9F25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923120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735491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802482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2B0553F0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71E752" w14:textId="4874453F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013FB" w:rsidRPr="00B52866" w14:paraId="50B81624" w14:textId="77777777">
        <w:trPr>
          <w:tblHeader/>
        </w:trPr>
        <w:tc>
          <w:tcPr>
            <w:tcW w:w="2140" w:type="dxa"/>
            <w:shd w:val="clear" w:color="auto" w:fill="auto"/>
          </w:tcPr>
          <w:p w14:paraId="2A5037C1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6277AE85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6F0221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51B16F59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F098E7D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CAC0D21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07BE8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1E7A13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E226A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BB0B8F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B738A1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2F043D80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013FB" w:rsidRPr="00B52866" w14:paraId="533EA782" w14:textId="77777777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1363739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57F15EDF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1D170B2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3ADD34C8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13FB" w:rsidRPr="00B52866" w14:paraId="272DFFB3" w14:textId="77777777">
        <w:tc>
          <w:tcPr>
            <w:tcW w:w="2140" w:type="dxa"/>
            <w:shd w:val="clear" w:color="auto" w:fill="auto"/>
            <w:hideMark/>
          </w:tcPr>
          <w:p w14:paraId="25AD11AD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B8BDF74" w14:textId="2DEE0723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lang w:eastAsia="zh-CN"/>
              </w:rPr>
              <w:t>3.70</w:t>
            </w:r>
          </w:p>
        </w:tc>
        <w:tc>
          <w:tcPr>
            <w:tcW w:w="236" w:type="dxa"/>
            <w:shd w:val="clear" w:color="auto" w:fill="auto"/>
          </w:tcPr>
          <w:p w14:paraId="40085B87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BAC2396" w14:textId="71F2ED06" w:rsidR="00C013FB" w:rsidRPr="00B52866" w:rsidRDefault="00674A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DE74B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CFEEBC2" w14:textId="2FD2D934" w:rsidR="00C013FB" w:rsidRPr="00B52866" w:rsidRDefault="004D0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224,559</w:t>
            </w:r>
          </w:p>
        </w:tc>
        <w:tc>
          <w:tcPr>
            <w:tcW w:w="236" w:type="dxa"/>
            <w:shd w:val="clear" w:color="auto" w:fill="auto"/>
          </w:tcPr>
          <w:p w14:paraId="7AA73E33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D0A2ABA" w14:textId="48744D1F" w:rsidR="00C013FB" w:rsidRPr="00B52866" w:rsidRDefault="00391568" w:rsidP="0010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1619AF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E408A6" w14:textId="7803E4FA" w:rsidR="00C013FB" w:rsidRPr="00B52866" w:rsidRDefault="00391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(224,559)</w:t>
            </w:r>
          </w:p>
        </w:tc>
        <w:tc>
          <w:tcPr>
            <w:tcW w:w="236" w:type="dxa"/>
            <w:shd w:val="clear" w:color="auto" w:fill="auto"/>
          </w:tcPr>
          <w:p w14:paraId="232C7304" w14:textId="77777777" w:rsidR="00C013FB" w:rsidRPr="00B52866" w:rsidRDefault="00C0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452875" w14:textId="30BF734E" w:rsidR="00C013FB" w:rsidRPr="00B52866" w:rsidRDefault="00391568" w:rsidP="004D0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F62B385" w14:textId="77777777" w:rsidR="00C013FB" w:rsidRPr="00B52866" w:rsidRDefault="00C013FB" w:rsidP="00553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60CBBE1B" w14:textId="13A2BCF7" w:rsidR="00F53C6F" w:rsidRPr="00B52866" w:rsidRDefault="00F53C6F" w:rsidP="00F5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บริษัทย่อยจ่ายชำระคืนเงินกู้ยืมให้แก่ผู้ถือหุ้นเดิมซึ่งเป็นกิจการที่เกี่ยวข้องกันโดยรายการดังกล่าวถือเป็นส่วนหนึ่งของเงินจ่ายซื้อธุรกิจ</w:t>
      </w:r>
    </w:p>
    <w:p w14:paraId="20820599" w14:textId="77777777" w:rsidR="00F53C6F" w:rsidRPr="00B52866" w:rsidRDefault="00F53C6F" w:rsidP="00553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12"/>
          <w:szCs w:val="12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B52866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376BB86" w14:textId="77777777" w:rsidR="00B30E85" w:rsidRPr="00B52866" w:rsidRDefault="00B30E85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D04EE27" w14:textId="77777777" w:rsidR="00B30E85" w:rsidRPr="00B52866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B52866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67C7F07" w14:textId="77777777" w:rsidR="00B30E85" w:rsidRPr="00B52866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B52866" w14:paraId="7605647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11087AAA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B52866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284BC152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D443D8D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7C9E6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FA32D7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75C68842" w:rsidR="0066179A" w:rsidRPr="00B52866" w:rsidRDefault="00DF151F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3BB0A7B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2E5B9F18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0BF33902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C859B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FE727D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EA640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A970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57AC341F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597FE9BC" w:rsidR="0066179A" w:rsidRPr="00B52866" w:rsidRDefault="00DF151F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5F86" w:rsidRPr="00B52866" w14:paraId="6DA5046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47EB6FD6" w14:textId="77777777" w:rsidR="00475F86" w:rsidRPr="00B52866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00791BA4" w:rsidR="00475F86" w:rsidRPr="00B52866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</w:t>
            </w:r>
            <w:r w:rsidR="00FF5C0A" w:rsidRPr="00B52866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3498" w14:textId="77777777" w:rsidR="00475F86" w:rsidRPr="00B52866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756693A6" w:rsidR="00475F86" w:rsidRPr="00B52866" w:rsidRDefault="000A071F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E828EBA" w14:textId="77777777" w:rsidR="00475F86" w:rsidRPr="00B52866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AA2440" w14:textId="2CA33E65" w:rsidR="00475F86" w:rsidRPr="00B52866" w:rsidRDefault="000A071F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8B4F" w14:textId="77777777" w:rsidR="00475F86" w:rsidRPr="00B52866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162A4B" w14:textId="77777777" w:rsidR="00475F86" w:rsidRPr="00B52866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475F86" w:rsidRPr="00B52866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CDE1" w14:textId="77777777" w:rsidR="00475F86" w:rsidRPr="00B52866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00B19" w14:textId="77777777" w:rsidR="00475F86" w:rsidRPr="00B52866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4D6C087" w14:textId="6D57FC14" w:rsidR="00475F86" w:rsidRPr="00B52866" w:rsidRDefault="000A071F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C0422" w:rsidRPr="00B52866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EA621DA" w14:textId="77777777" w:rsidR="007C0422" w:rsidRPr="00B52866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766DAAF1" w14:textId="77777777" w:rsidR="007C0422" w:rsidRPr="00B52866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B52866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EB80331" w14:textId="77777777" w:rsidR="007C0422" w:rsidRPr="00B52866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78F" w:rsidRPr="00B52866" w14:paraId="62D5C03C" w14:textId="77777777" w:rsidTr="00697ABC">
        <w:tc>
          <w:tcPr>
            <w:tcW w:w="2140" w:type="dxa"/>
            <w:shd w:val="clear" w:color="auto" w:fill="auto"/>
            <w:hideMark/>
          </w:tcPr>
          <w:p w14:paraId="114B289D" w14:textId="77777777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70E6120D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lang w:eastAsia="zh-CN"/>
              </w:rPr>
              <w:t>2.81</w:t>
            </w:r>
          </w:p>
        </w:tc>
        <w:tc>
          <w:tcPr>
            <w:tcW w:w="236" w:type="dxa"/>
            <w:shd w:val="clear" w:color="auto" w:fill="auto"/>
          </w:tcPr>
          <w:p w14:paraId="4221F9BC" w14:textId="77777777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739BC9B6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70" w:type="dxa"/>
          </w:tcPr>
          <w:p w14:paraId="5708AEC6" w14:textId="77777777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5EA58E9B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2,917,525</w:t>
            </w:r>
          </w:p>
        </w:tc>
        <w:tc>
          <w:tcPr>
            <w:tcW w:w="236" w:type="dxa"/>
            <w:shd w:val="clear" w:color="auto" w:fill="auto"/>
          </w:tcPr>
          <w:p w14:paraId="5E10B327" w14:textId="77777777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5CE5D" w14:textId="2C0D8F26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34,769,698 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DA494" w14:textId="1F398251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(7,743,487)</w:t>
            </w:r>
          </w:p>
        </w:tc>
        <w:tc>
          <w:tcPr>
            <w:tcW w:w="236" w:type="dxa"/>
            <w:shd w:val="clear" w:color="auto" w:fill="auto"/>
          </w:tcPr>
          <w:p w14:paraId="164FAEF0" w14:textId="77777777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F6F9B1" w14:textId="7C492B46" w:rsidR="0000678F" w:rsidRPr="00B52866" w:rsidRDefault="0000678F" w:rsidP="0000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29,943,736</w:t>
            </w:r>
          </w:p>
        </w:tc>
      </w:tr>
    </w:tbl>
    <w:p w14:paraId="72BF04DF" w14:textId="77777777" w:rsidR="00ED0DDE" w:rsidRPr="00B52866" w:rsidRDefault="00ED0DDE" w:rsidP="00ED0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12"/>
          <w:szCs w:val="12"/>
          <w:cs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B52866" w14:paraId="57F8ADAB" w14:textId="77777777" w:rsidTr="00DF151F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593312A5" w14:textId="77777777" w:rsidR="005321B9" w:rsidRPr="00B52866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B52866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B52866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00DDCC71" w14:textId="77777777" w:rsidR="005321B9" w:rsidRPr="00B52866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B5286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66179A" w:rsidRPr="00B52866" w14:paraId="4B04E704" w14:textId="77777777" w:rsidTr="00DF151F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7A2B4FD0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1E38ADE5" w:rsidR="0066179A" w:rsidRPr="00B52866" w:rsidRDefault="00DF15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47BFB259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31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3A3E7856" w14:textId="1C000FCE" w:rsidR="0066179A" w:rsidRPr="00B52866" w:rsidRDefault="00DF15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652A15B" w14:textId="52D81A71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31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B52866" w14:paraId="453AEC03" w14:textId="77777777" w:rsidTr="00DF151F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61F5ED2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1FBEB0D0" w:rsidR="0066179A" w:rsidRPr="00B52866" w:rsidRDefault="000A07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1A22E651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E6B28C8" w14:textId="0469C5A9" w:rsidR="0066179A" w:rsidRPr="00B52866" w:rsidRDefault="000A071F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E8CA8F8" w14:textId="077E1476" w:rsidR="0066179A" w:rsidRPr="00B52866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FF5C0A" w:rsidRPr="00B52866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DF151F" w:rsidRPr="00B52866" w14:paraId="55803622" w14:textId="77777777" w:rsidTr="00DF151F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2DF41482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07C37A93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center"/>
          </w:tcPr>
          <w:p w14:paraId="7142077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0D25EEBA" w14:textId="1A622919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0343FE8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2897523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E5F9A9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44BB0373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DF151F" w:rsidRPr="00B52866" w14:paraId="728CE220" w14:textId="77777777" w:rsidTr="00DF151F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10BC7E2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  <w:shd w:val="clear" w:color="auto" w:fill="auto"/>
          </w:tcPr>
          <w:p w14:paraId="0BFFE1FA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F151F" w:rsidRPr="00B52866" w14:paraId="71518D3D" w14:textId="77777777" w:rsidTr="00DF151F">
        <w:trPr>
          <w:trHeight w:val="20"/>
        </w:trPr>
        <w:tc>
          <w:tcPr>
            <w:tcW w:w="3843" w:type="dxa"/>
            <w:shd w:val="clear" w:color="auto" w:fill="auto"/>
          </w:tcPr>
          <w:p w14:paraId="2AD9152D" w14:textId="5F43E7B8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2F9AC25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9EAD746" w14:textId="1588FC8F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151F" w:rsidRPr="00B52866" w14:paraId="0D1298D0" w14:textId="77777777" w:rsidTr="00DF151F">
        <w:trPr>
          <w:trHeight w:val="20"/>
        </w:trPr>
        <w:tc>
          <w:tcPr>
            <w:tcW w:w="3843" w:type="dxa"/>
            <w:shd w:val="clear" w:color="auto" w:fill="auto"/>
          </w:tcPr>
          <w:p w14:paraId="6F968E12" w14:textId="4B1D54E9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6C010B17" w:rsidR="00DF151F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A1DE048" w14:textId="7F13527F" w:rsidR="00DF151F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56B5853" w14:textId="716F9C88" w:rsidR="00DF151F" w:rsidRPr="00B52866" w:rsidRDefault="00A80076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172,416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E8C7288" w14:textId="1CB359BA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eastAsia="Times New Roman" w:hAnsiTheme="majorBidi" w:cstheme="majorBidi"/>
                <w:sz w:val="30"/>
                <w:szCs w:val="30"/>
              </w:rPr>
              <w:t>41,612</w:t>
            </w:r>
          </w:p>
        </w:tc>
      </w:tr>
      <w:tr w:rsidR="007F2487" w:rsidRPr="00B52866" w14:paraId="1E783476" w14:textId="77777777" w:rsidTr="00DF151F">
        <w:trPr>
          <w:trHeight w:val="317"/>
        </w:trPr>
        <w:tc>
          <w:tcPr>
            <w:tcW w:w="3843" w:type="dxa"/>
            <w:shd w:val="clear" w:color="auto" w:fill="auto"/>
          </w:tcPr>
          <w:p w14:paraId="504E2CCF" w14:textId="3F4F4B08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4BB7E194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791,726 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7AAC0E" w14:textId="5388A545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818,232 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5A57EE1E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614 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15454BC3" w14:textId="56BC6AB0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1,090 </w:t>
            </w:r>
          </w:p>
        </w:tc>
      </w:tr>
      <w:tr w:rsidR="007F2487" w:rsidRPr="00B52866" w14:paraId="74075982" w14:textId="77777777" w:rsidTr="00DF151F">
        <w:trPr>
          <w:trHeight w:val="20"/>
        </w:trPr>
        <w:tc>
          <w:tcPr>
            <w:tcW w:w="3843" w:type="dxa"/>
            <w:shd w:val="clear" w:color="auto" w:fill="auto"/>
          </w:tcPr>
          <w:p w14:paraId="57A912B6" w14:textId="5FFE4A52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6855DAC8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791,726 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6AD0" w14:textId="3C393264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818,232 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5FEA20E1" w:rsidR="007F2487" w:rsidRPr="00B52866" w:rsidRDefault="00140A72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173,030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955" w14:textId="143CDC8A" w:rsidR="007F2487" w:rsidRPr="00B52866" w:rsidRDefault="007F2487" w:rsidP="007F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42,702</w:t>
            </w:r>
          </w:p>
        </w:tc>
      </w:tr>
      <w:tr w:rsidR="00DF151F" w:rsidRPr="00B52866" w14:paraId="17B35ADA" w14:textId="77777777" w:rsidTr="00DF151F">
        <w:trPr>
          <w:trHeight w:val="20"/>
        </w:trPr>
        <w:tc>
          <w:tcPr>
            <w:tcW w:w="3843" w:type="dxa"/>
            <w:shd w:val="clear" w:color="auto" w:fill="auto"/>
          </w:tcPr>
          <w:p w14:paraId="23699DF2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B5286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เงินมัดจำรับจากผู้เช่า</w:t>
            </w:r>
          </w:p>
        </w:tc>
        <w:tc>
          <w:tcPr>
            <w:tcW w:w="1265" w:type="dxa"/>
          </w:tcPr>
          <w:p w14:paraId="25DD197E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E27C2AD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6440C3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F15517C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E3B0F4" w14:textId="77777777" w:rsidR="00DF151F" w:rsidRPr="00C56985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D084F3E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2D4C5C1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151F" w:rsidRPr="00B52866" w14:paraId="4C72329D" w14:textId="77777777" w:rsidTr="00DF151F">
        <w:trPr>
          <w:trHeight w:val="20"/>
        </w:trPr>
        <w:tc>
          <w:tcPr>
            <w:tcW w:w="3843" w:type="dxa"/>
            <w:shd w:val="clear" w:color="auto" w:fill="auto"/>
          </w:tcPr>
          <w:p w14:paraId="56B11996" w14:textId="27316064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32F78C4" w14:textId="6885BAA7" w:rsidR="00DF151F" w:rsidRPr="00B52866" w:rsidRDefault="009A6DB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25,008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32E63717" w14:textId="0ADA55EE" w:rsidR="00DF151F" w:rsidRPr="00B52866" w:rsidRDefault="009A6DBF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17,770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FF7CE1B" w14:textId="751F3904" w:rsidR="00DF151F" w:rsidRPr="00B52866" w:rsidRDefault="009A6DBF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60E5015D" w14:textId="4A2C6FC2" w:rsidR="00DF151F" w:rsidRPr="00B52866" w:rsidRDefault="00DF151F" w:rsidP="00DF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A1220E" w14:textId="77777777" w:rsidR="00FC4371" w:rsidRPr="00B52866" w:rsidRDefault="00FC4371" w:rsidP="006F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page" w:tblpX="1561" w:tblpY="46"/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170"/>
      </w:tblGrid>
      <w:tr w:rsidR="006F3296" w:rsidRPr="00B52866" w14:paraId="1C347BB1" w14:textId="77777777" w:rsidTr="006E2002">
        <w:trPr>
          <w:trHeight w:val="20"/>
        </w:trPr>
        <w:tc>
          <w:tcPr>
            <w:tcW w:w="3870" w:type="dxa"/>
            <w:shd w:val="clear" w:color="auto" w:fill="auto"/>
          </w:tcPr>
          <w:p w14:paraId="4BED531B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0" w:type="dxa"/>
            <w:shd w:val="clear" w:color="auto" w:fill="auto"/>
          </w:tcPr>
          <w:p w14:paraId="6A9A0D2B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82D13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E5EE71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F95C44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554FE1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E646E6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3ACF6D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5296" w:rsidRPr="00B52866" w14:paraId="09B3547D" w14:textId="77777777" w:rsidTr="006E2002">
        <w:trPr>
          <w:trHeight w:val="20"/>
        </w:trPr>
        <w:tc>
          <w:tcPr>
            <w:tcW w:w="3870" w:type="dxa"/>
            <w:shd w:val="clear" w:color="auto" w:fill="auto"/>
          </w:tcPr>
          <w:p w14:paraId="2479E8C7" w14:textId="3626DBFA" w:rsidR="00B75296" w:rsidRPr="00B52866" w:rsidRDefault="00B75296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E3EBF6" w14:textId="0B5DD4EC" w:rsidR="00B75296" w:rsidRPr="00B52866" w:rsidRDefault="009A6DBF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70" w:type="dxa"/>
            <w:shd w:val="clear" w:color="auto" w:fill="auto"/>
          </w:tcPr>
          <w:p w14:paraId="09E03C20" w14:textId="77777777" w:rsidR="00B75296" w:rsidRPr="00B52866" w:rsidRDefault="00B75296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6F3F8F" w14:textId="166D9DE2" w:rsidR="00B75296" w:rsidRPr="00B52866" w:rsidRDefault="009A6DBF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  <w:tc>
          <w:tcPr>
            <w:tcW w:w="270" w:type="dxa"/>
            <w:shd w:val="clear" w:color="auto" w:fill="auto"/>
          </w:tcPr>
          <w:p w14:paraId="18E64A09" w14:textId="77777777" w:rsidR="00B75296" w:rsidRPr="00B52866" w:rsidRDefault="00B75296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B30320" w14:textId="50995393" w:rsidR="00B75296" w:rsidRPr="00B52866" w:rsidRDefault="009A6DBF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70" w:type="dxa"/>
            <w:shd w:val="clear" w:color="auto" w:fill="auto"/>
          </w:tcPr>
          <w:p w14:paraId="4F8BC3E2" w14:textId="77777777" w:rsidR="00B75296" w:rsidRPr="00B52866" w:rsidRDefault="00B75296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E68619" w14:textId="276C5728" w:rsidR="00B75296" w:rsidRPr="00B52866" w:rsidRDefault="00B75296" w:rsidP="00B7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</w:tr>
      <w:tr w:rsidR="006F3296" w:rsidRPr="00B52866" w14:paraId="6F7658CA" w14:textId="77777777" w:rsidTr="006E2002">
        <w:trPr>
          <w:trHeight w:val="20"/>
        </w:trPr>
        <w:tc>
          <w:tcPr>
            <w:tcW w:w="3870" w:type="dxa"/>
            <w:shd w:val="clear" w:color="auto" w:fill="auto"/>
          </w:tcPr>
          <w:p w14:paraId="0AEB53C0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F895E4" w14:textId="77777777" w:rsidR="006F3296" w:rsidRPr="00B52866" w:rsidRDefault="006F329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9B02F7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DA2B0" w14:textId="77777777" w:rsidR="006F3296" w:rsidRPr="00B52866" w:rsidRDefault="006F329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E719FF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FDD203C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2A540D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FE71751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3296" w:rsidRPr="00B52866" w14:paraId="32AF9BEF" w14:textId="77777777" w:rsidTr="00D5269E">
        <w:trPr>
          <w:trHeight w:val="20"/>
        </w:trPr>
        <w:tc>
          <w:tcPr>
            <w:tcW w:w="3870" w:type="dxa"/>
            <w:shd w:val="clear" w:color="auto" w:fill="auto"/>
          </w:tcPr>
          <w:p w14:paraId="2A3924EF" w14:textId="77777777" w:rsidR="006F3296" w:rsidRPr="00B52866" w:rsidRDefault="006F3296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D4ABFDC" w14:textId="77777777" w:rsidR="006F3296" w:rsidRPr="00B52866" w:rsidRDefault="006F329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AF4F5C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8460C0" w14:textId="77777777" w:rsidR="006F3296" w:rsidRPr="00B52866" w:rsidRDefault="006F3296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8087E8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EAA72C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1C1F4C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E9780E" w14:textId="77777777" w:rsidR="006F3296" w:rsidRPr="00B52866" w:rsidRDefault="006F3296" w:rsidP="00EA7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697C" w:rsidRPr="00B52866" w14:paraId="59660CA6" w14:textId="77777777" w:rsidTr="00D5269E">
        <w:trPr>
          <w:trHeight w:val="20"/>
        </w:trPr>
        <w:tc>
          <w:tcPr>
            <w:tcW w:w="3870" w:type="dxa"/>
            <w:shd w:val="clear" w:color="auto" w:fill="auto"/>
          </w:tcPr>
          <w:p w14:paraId="15FDFA6A" w14:textId="77777777" w:rsidR="0029697C" w:rsidRPr="00B52866" w:rsidRDefault="0029697C" w:rsidP="00D52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B7C7F23" w14:textId="44846204" w:rsidR="0029697C" w:rsidRPr="00B52866" w:rsidRDefault="00E901D2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8,567</w:t>
            </w:r>
          </w:p>
        </w:tc>
        <w:tc>
          <w:tcPr>
            <w:tcW w:w="270" w:type="dxa"/>
            <w:shd w:val="clear" w:color="auto" w:fill="auto"/>
          </w:tcPr>
          <w:p w14:paraId="02263843" w14:textId="77777777" w:rsidR="0029697C" w:rsidRPr="00B52866" w:rsidRDefault="0029697C" w:rsidP="0029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490DF4" w14:textId="38A10745" w:rsidR="0029697C" w:rsidRPr="00B52866" w:rsidRDefault="00E901D2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</w:t>
            </w:r>
          </w:p>
        </w:tc>
        <w:tc>
          <w:tcPr>
            <w:tcW w:w="270" w:type="dxa"/>
            <w:shd w:val="clear" w:color="auto" w:fill="auto"/>
          </w:tcPr>
          <w:p w14:paraId="00A8F22F" w14:textId="77777777" w:rsidR="0029697C" w:rsidRPr="00B52866" w:rsidRDefault="0029697C" w:rsidP="0029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C5FA374" w14:textId="02D58416" w:rsidR="0029697C" w:rsidRPr="00B52866" w:rsidRDefault="00E901D2" w:rsidP="0029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8,567</w:t>
            </w:r>
          </w:p>
        </w:tc>
        <w:tc>
          <w:tcPr>
            <w:tcW w:w="270" w:type="dxa"/>
            <w:shd w:val="clear" w:color="auto" w:fill="auto"/>
          </w:tcPr>
          <w:p w14:paraId="2C0E83B1" w14:textId="77777777" w:rsidR="0029697C" w:rsidRPr="00B52866" w:rsidRDefault="0029697C" w:rsidP="0029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DEE78E" w14:textId="11388915" w:rsidR="0029697C" w:rsidRPr="00B52866" w:rsidRDefault="0029697C" w:rsidP="0029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</w:t>
            </w:r>
          </w:p>
        </w:tc>
      </w:tr>
    </w:tbl>
    <w:p w14:paraId="1F48EE5E" w14:textId="77777777" w:rsidR="006F3296" w:rsidRPr="00B52866" w:rsidRDefault="006F3296" w:rsidP="006F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68E890" w14:textId="28E8A90C" w:rsidR="0066179A" w:rsidRPr="00B52866" w:rsidRDefault="0066179A" w:rsidP="0066179A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5286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Pr="00B528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B52866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Pr="00B528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B52866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Pr="00B528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</w:t>
      </w:r>
      <w:r w:rsidR="00DF151F" w:rsidRPr="00B528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</w:t>
      </w:r>
      <w:bookmarkStart w:id="3" w:name="_Hlk170233493"/>
      <w:r w:rsidR="00BE0528" w:rsidRPr="00B528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="00DF151F" w:rsidRPr="00B5286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DF151F" w:rsidRPr="00B52866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="00BE0528" w:rsidRPr="00B528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กันยายน</w:t>
      </w:r>
      <w:bookmarkEnd w:id="3"/>
      <w:r w:rsidR="00DF151F" w:rsidRPr="00B5286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0A071F" w:rsidRPr="00B52866">
        <w:rPr>
          <w:rFonts w:ascii="Angsana New" w:hAnsi="Angsana New"/>
          <w:b/>
          <w:bCs/>
          <w:i/>
          <w:iCs/>
          <w:sz w:val="30"/>
          <w:szCs w:val="30"/>
        </w:rPr>
        <w:t>2567</w:t>
      </w:r>
    </w:p>
    <w:p w14:paraId="21254667" w14:textId="0D833159" w:rsidR="00CF4E5B" w:rsidRPr="00B52866" w:rsidRDefault="00CF4E5B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233EC4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52866">
        <w:rPr>
          <w:rFonts w:ascii="Angsana New" w:hAnsi="Angsana New" w:hint="cs"/>
          <w:i/>
          <w:iCs/>
          <w:sz w:val="30"/>
          <w:szCs w:val="30"/>
          <w:cs/>
        </w:rPr>
        <w:t>สัญญาให้คำปรึกษางานการวางแผนกลยุทธ์และพัฒนาโครงการ</w:t>
      </w:r>
    </w:p>
    <w:p w14:paraId="232BC7E3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A00B68" w14:textId="320ABE16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BE0528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เก้า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เดือนสิ้นสุดวันที่ </w:t>
      </w:r>
      <w:r w:rsidR="00B055F1"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BE0528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กันยายน</w:t>
      </w:r>
      <w:r w:rsidRPr="00B52866">
        <w:rPr>
          <w:rFonts w:ascii="Angsana New" w:hAnsi="Angsana New" w:hint="cs"/>
          <w:sz w:val="30"/>
          <w:szCs w:val="30"/>
          <w:cs/>
        </w:rPr>
        <w:t xml:space="preserve"> </w:t>
      </w:r>
      <w:r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2567 </w:t>
      </w:r>
      <w:r w:rsidRPr="00B52866">
        <w:rPr>
          <w:rFonts w:ascii="Angsana New" w:hAnsi="Angsana New" w:hint="cs"/>
          <w:sz w:val="30"/>
          <w:szCs w:val="30"/>
          <w:cs/>
        </w:rPr>
        <w:t>บริษัทได้ให้บริการที่ปรึกษาสำหรับงานศึกษา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การวางแผนกลยุทธ์และการพัฒนาโครงการกับบริษัทย่อยหลายแห่ง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เพื่อให้บริการที่ปรึกษาด้านการดำเนินงานตามที่กำหนดขอบเขตไว้ในสัญญา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ซึ่งบริษัทจะได้รับค่าจ้างตามความสำเร็จของงานแต่ละขั้นตอนตามสัญญา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โดยปัจจุบันสัญญา</w:t>
      </w:r>
      <w:r w:rsidR="007D2C4E"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บางส่วนอยู่ในขั้นตอนการลงนาม</w:t>
      </w:r>
    </w:p>
    <w:p w14:paraId="53E27A9C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8686BE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B52866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B52866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6DEBF938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C4BD27" w14:textId="4FCA6139" w:rsidR="00425293" w:rsidRPr="00B52866" w:rsidRDefault="00B055F1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BE0528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เก้า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เดือนสิ้นสุดวันที่ </w:t>
      </w:r>
      <w:r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BE0528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กันยายน</w:t>
      </w:r>
      <w:r w:rsidRPr="00B52866">
        <w:rPr>
          <w:rFonts w:ascii="Angsana New" w:hAnsi="Angsana New" w:hint="cs"/>
          <w:sz w:val="30"/>
          <w:szCs w:val="30"/>
          <w:cs/>
        </w:rPr>
        <w:t xml:space="preserve"> </w:t>
      </w:r>
      <w:r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2567 </w:t>
      </w:r>
      <w:r w:rsidR="00425293" w:rsidRPr="00B52866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และการร่วมค้าหลายแห่ง เพื่อให้บริการที่ปรึกษาด้านการดำเนินงานบริหารโครงการและควบคุมการก่อสร้างโครงการ</w:t>
      </w:r>
      <w:r w:rsidR="00425293" w:rsidRPr="00B52866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425293" w:rsidRPr="00B52866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 สัญญาดังกล่าวมีระยะเวลาจนกว่าโครงการจะแล้วเสร็จ โดยปัจจุบันสัญญา</w:t>
      </w:r>
      <w:r w:rsidR="007D2C4E"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บางส่วนอยู่ในขั้นตอนการลงนาม</w:t>
      </w:r>
    </w:p>
    <w:p w14:paraId="2A4056D8" w14:textId="77777777" w:rsidR="00B15DD2" w:rsidRPr="00B52866" w:rsidRDefault="00B15DD2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FD9A0F" w14:textId="77777777" w:rsidR="00D5269E" w:rsidRPr="00B52866" w:rsidRDefault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52866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E34F33D" w14:textId="4624B9ED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52866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สัญญาให้คำปรึกษาเกี่ยวกับการดำเนินธุรกิจ</w:t>
      </w:r>
    </w:p>
    <w:p w14:paraId="70641E7C" w14:textId="77777777" w:rsidR="00425293" w:rsidRPr="00B52866" w:rsidRDefault="00425293" w:rsidP="00D5269E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4BF26525" w14:textId="1DC9B977" w:rsidR="00425293" w:rsidRPr="00B52866" w:rsidRDefault="00B055F1" w:rsidP="00425293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</w:t>
      </w:r>
      <w:r w:rsidR="00BE1A92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เดือนพฤษภาคม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2567 </w:t>
      </w:r>
      <w:r w:rsidR="00425293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</w:t>
      </w:r>
      <w:r w:rsidR="00BE1A92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ทำสัญญา</w:t>
      </w:r>
      <w:r w:rsidR="00425293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บริการบริหารธุรกิจและการให้คำปรึกษาเกี่ยวกับการดำเนินธุรกิจและการลงทุนกับบริษัทย่อยหลายแห่ง</w:t>
      </w:r>
      <w:r w:rsidR="00425293"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25293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ซึ่งให้บริการให้คำปรึกษา</w:t>
      </w:r>
      <w:r w:rsidR="00425293"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25293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คำแนะนำ</w:t>
      </w:r>
      <w:r w:rsidR="00425293"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BE1A92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และประสานงานเกี่ยวกับการกำหนดนโยบายให้เป็นแนวทางตามมาตรฐานสากล การดำเนินธุรกิจ การหาแหล่งเงินทุนและการลงทุน สัญญามีผลบังคับใช้เป็นระยะเวลา </w:t>
      </w:r>
      <w:r w:rsidR="00BE1A92"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BE1A92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ปี เริ่มตั้งแต่วันที่ </w:t>
      </w:r>
      <w:r w:rsidR="00BE1A92"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BE1A92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มกราคม </w:t>
      </w:r>
      <w:r w:rsidR="00BE1A92"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2567 </w:t>
      </w:r>
      <w:r w:rsidR="00BE1A92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ถึงวันที่ </w:t>
      </w:r>
      <w:r w:rsidR="00BE1A92"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BE1A92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ธันวาคม </w:t>
      </w:r>
      <w:r w:rsidR="00BE1A92"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2567 </w:t>
      </w:r>
      <w:r w:rsidR="00BE1A92"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บริษัทจะได้รับค่าตอบแทนในอัตราที่ตกลงกันไว้ในสัญญา</w:t>
      </w:r>
      <w:r w:rsidR="00BE1A92"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BE1A92" w:rsidRPr="00B52866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โดยปัจจุบันสัญญาใหม่</w:t>
      </w:r>
      <w:r w:rsidR="00BE1A92"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บางส่วนอยู่ในขั้นตอนการลงนาม</w:t>
      </w:r>
    </w:p>
    <w:p w14:paraId="4E097145" w14:textId="77777777" w:rsidR="00B27112" w:rsidRPr="00B52866" w:rsidRDefault="00B27112" w:rsidP="00D5269E">
      <w:pPr>
        <w:ind w:left="540"/>
        <w:jc w:val="thaiDistribute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1DD18C61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52866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0B03380A" w14:textId="77777777" w:rsidR="00425293" w:rsidRPr="00B52866" w:rsidRDefault="00425293" w:rsidP="00D5269E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15898019" w14:textId="77777777" w:rsidR="00425293" w:rsidRPr="00B52866" w:rsidRDefault="00425293" w:rsidP="00425293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1.20 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5703F5DB" w14:textId="77777777" w:rsidR="00425293" w:rsidRPr="00B52866" w:rsidRDefault="00425293" w:rsidP="00D5269E">
      <w:pPr>
        <w:ind w:left="540"/>
        <w:jc w:val="thaiDistribute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4DFBA3EE" w14:textId="77777777" w:rsidR="00425293" w:rsidRPr="00B52866" w:rsidRDefault="00425293" w:rsidP="00425293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ในเดือนมกราคม </w:t>
      </w:r>
      <w:r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2567 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4.01 - 5.08 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B5286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z w:val="30"/>
          <w:szCs w:val="30"/>
          <w:lang w:eastAsia="zh-CN"/>
        </w:rPr>
        <w:t xml:space="preserve">2.72 </w:t>
      </w:r>
      <w:r w:rsidRPr="00B52866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</w:p>
    <w:p w14:paraId="4CAABB40" w14:textId="77777777" w:rsidR="00D5269E" w:rsidRPr="00B52866" w:rsidRDefault="00D5269E" w:rsidP="00425293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4FBB7950" w14:textId="0303AA71" w:rsidR="00425293" w:rsidRPr="00B52866" w:rsidRDefault="00425293" w:rsidP="00425293">
      <w:pPr>
        <w:ind w:left="540"/>
        <w:jc w:val="thaiDistribute"/>
        <w:rPr>
          <w:rFonts w:ascii="Angsana New" w:eastAsiaTheme="minorEastAsia" w:hAnsi="Angsana New"/>
          <w:spacing w:val="-2"/>
          <w:sz w:val="30"/>
          <w:szCs w:val="30"/>
          <w:lang w:eastAsia="zh-CN"/>
        </w:rPr>
      </w:pP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เมื่อวันที่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2</w:t>
      </w:r>
      <w:r w:rsidR="005D1D90"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6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 </w:t>
      </w:r>
      <w:r w:rsidR="005D1D90"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กันยายน</w:t>
      </w:r>
      <w:r w:rsidR="00FB1690"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2567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บริษัทได้ออกหนังสือไม่เรียกชำระคืนเงินให้กู้ยืมจากบริษัทย่อยและการร่วมค้า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br/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รวมทั้งหมด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6</w:t>
      </w:r>
      <w:r w:rsidR="00AC52C6"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2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บริษัท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ภายในรอบระยะเวลา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12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เดือน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เงินให้กู้ยืมดังกล่าวถูกจัดประเภทเป็นสินทรัพย์ไม่หมุนเวียน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br/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ณ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วันที่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3</w:t>
      </w:r>
      <w:r w:rsidR="00271ECF"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0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 </w:t>
      </w:r>
      <w:r w:rsidR="00BE0528"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กันยายน</w:t>
      </w:r>
      <w:r w:rsidR="00271ECF"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2567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และในวันเดียวกัน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บริษัทย่อย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9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บริษัทได้ออกหนังสือไม่เรียกชำระคืนเงินให้กู้ยืมแก่บริษัทภายในรอบระยะเวลา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12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เดือน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ณ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วันที่</w:t>
      </w:r>
      <w:r w:rsidRPr="00B52866">
        <w:rPr>
          <w:rFonts w:ascii="Angsana New" w:eastAsiaTheme="minorEastAsia" w:hAnsi="Angsana New"/>
          <w:spacing w:val="-2"/>
          <w:sz w:val="30"/>
          <w:szCs w:val="30"/>
          <w:cs/>
          <w:lang w:eastAsia="zh-CN"/>
        </w:rPr>
        <w:t xml:space="preserve"> </w:t>
      </w:r>
      <w:r w:rsidR="00271ECF"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 xml:space="preserve">30 </w:t>
      </w:r>
      <w:r w:rsidR="00BE0528"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>กันยายน</w:t>
      </w:r>
      <w:r w:rsidR="00271ECF" w:rsidRPr="00B52866">
        <w:rPr>
          <w:rFonts w:ascii="Angsana New" w:eastAsiaTheme="minorEastAsia" w:hAnsi="Angsana New" w:hint="cs"/>
          <w:spacing w:val="-2"/>
          <w:sz w:val="30"/>
          <w:szCs w:val="30"/>
          <w:cs/>
          <w:lang w:eastAsia="zh-CN"/>
        </w:rPr>
        <w:t xml:space="preserve"> </w:t>
      </w:r>
      <w:r w:rsidR="00271ECF" w:rsidRPr="00B52866">
        <w:rPr>
          <w:rFonts w:ascii="Angsana New" w:eastAsiaTheme="minorEastAsia" w:hAnsi="Angsana New"/>
          <w:spacing w:val="-2"/>
          <w:sz w:val="30"/>
          <w:szCs w:val="30"/>
          <w:lang w:eastAsia="zh-CN"/>
        </w:rPr>
        <w:t>2567</w:t>
      </w:r>
    </w:p>
    <w:p w14:paraId="0E9FD89B" w14:textId="31953351" w:rsidR="00C0310C" w:rsidRPr="00B52866" w:rsidRDefault="00C0310C" w:rsidP="00D5269E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6F1AFE4B" w14:textId="2A5355E7" w:rsidR="00B406B1" w:rsidRPr="00B52866" w:rsidRDefault="00B406B1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528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3586DD8F" w14:textId="77777777" w:rsidR="00B406B1" w:rsidRPr="00B52866" w:rsidRDefault="00B406B1" w:rsidP="0036570B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B52866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B52866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56C857AA" w:rsidR="00C22C25" w:rsidRPr="00B52866" w:rsidRDefault="00370AE4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25293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25293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42" w:type="pct"/>
          </w:tcPr>
          <w:p w14:paraId="02F92AC6" w14:textId="77777777" w:rsidR="00C22C25" w:rsidRPr="00B52866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B52866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B52866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5849D5D9" w:rsidR="00C22C25" w:rsidRPr="00B52866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663E79" w:rsidRPr="00B52866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C25" w:rsidRPr="00B52866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B52866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B52866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B52866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B52866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B52866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B52866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B52866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B52866" w14:paraId="0FD3F4B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2CC4AB48" w14:textId="77777777" w:rsidR="00C22C25" w:rsidRPr="00B52866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B52866" w:rsidRDefault="00C22C25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B52866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B52866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85A" w:rsidRPr="00B52866" w14:paraId="7E28BC4C" w14:textId="77777777" w:rsidTr="008F3E86">
        <w:trPr>
          <w:trHeight w:val="420"/>
        </w:trPr>
        <w:tc>
          <w:tcPr>
            <w:tcW w:w="3318" w:type="pct"/>
            <w:shd w:val="clear" w:color="auto" w:fill="auto"/>
          </w:tcPr>
          <w:p w14:paraId="51600C30" w14:textId="1B94B5E7" w:rsidR="0048685A" w:rsidRPr="00B52866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2" w:type="pct"/>
            <w:shd w:val="clear" w:color="auto" w:fill="FFFFFF"/>
          </w:tcPr>
          <w:p w14:paraId="6CC06301" w14:textId="12E563E1" w:rsidR="0048685A" w:rsidRPr="00B52866" w:rsidRDefault="00007650" w:rsidP="004868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5,954 </w:t>
            </w:r>
          </w:p>
        </w:tc>
        <w:tc>
          <w:tcPr>
            <w:tcW w:w="136" w:type="pct"/>
          </w:tcPr>
          <w:p w14:paraId="2BA307D7" w14:textId="77777777" w:rsidR="0048685A" w:rsidRPr="00B52866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26185F04" w:rsidR="0048685A" w:rsidRPr="00B52866" w:rsidRDefault="00456185" w:rsidP="00732A8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394 </w:t>
            </w:r>
          </w:p>
        </w:tc>
      </w:tr>
      <w:tr w:rsidR="0048685A" w:rsidRPr="00B52866" w14:paraId="4619D45B" w14:textId="77777777" w:rsidTr="008F3E86">
        <w:trPr>
          <w:trHeight w:val="420"/>
        </w:trPr>
        <w:tc>
          <w:tcPr>
            <w:tcW w:w="3318" w:type="pct"/>
            <w:shd w:val="clear" w:color="auto" w:fill="auto"/>
          </w:tcPr>
          <w:p w14:paraId="720ADAB5" w14:textId="504D84AA" w:rsidR="0048685A" w:rsidRPr="00B52866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42" w:type="pct"/>
            <w:shd w:val="clear" w:color="auto" w:fill="FFFFFF"/>
          </w:tcPr>
          <w:p w14:paraId="25754166" w14:textId="05356DE8" w:rsidR="0048685A" w:rsidRPr="00B52866" w:rsidRDefault="00007650" w:rsidP="004868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288 </w:t>
            </w:r>
          </w:p>
        </w:tc>
        <w:tc>
          <w:tcPr>
            <w:tcW w:w="136" w:type="pct"/>
          </w:tcPr>
          <w:p w14:paraId="1E5AB269" w14:textId="77777777" w:rsidR="0048685A" w:rsidRPr="00B52866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pct"/>
          </w:tcPr>
          <w:p w14:paraId="187B1D25" w14:textId="29E563E3" w:rsidR="0048685A" w:rsidRPr="00B52866" w:rsidRDefault="00456185" w:rsidP="00732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48685A" w:rsidRPr="00B52866" w14:paraId="3CC53B7A" w14:textId="77777777" w:rsidTr="008F3E86">
        <w:trPr>
          <w:trHeight w:val="420"/>
        </w:trPr>
        <w:tc>
          <w:tcPr>
            <w:tcW w:w="3318" w:type="pct"/>
            <w:shd w:val="clear" w:color="auto" w:fill="auto"/>
          </w:tcPr>
          <w:p w14:paraId="73225C1C" w14:textId="6A0B04DA" w:rsidR="0048685A" w:rsidRPr="00B52866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0834941D" w14:textId="6DC6157A" w:rsidR="0048685A" w:rsidRPr="00B52866" w:rsidRDefault="00007650" w:rsidP="004868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2,680 </w:t>
            </w:r>
          </w:p>
        </w:tc>
        <w:tc>
          <w:tcPr>
            <w:tcW w:w="136" w:type="pct"/>
          </w:tcPr>
          <w:p w14:paraId="6422CC6A" w14:textId="77777777" w:rsidR="0048685A" w:rsidRPr="00B52866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2608DAF9" w14:textId="334D2FB5" w:rsidR="0048685A" w:rsidRPr="00B52866" w:rsidRDefault="00456185" w:rsidP="008F3E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2,680 </w:t>
            </w:r>
          </w:p>
        </w:tc>
      </w:tr>
      <w:tr w:rsidR="0048685A" w:rsidRPr="00B52866" w14:paraId="5553D250" w14:textId="77777777" w:rsidTr="00186D36">
        <w:trPr>
          <w:trHeight w:val="420"/>
        </w:trPr>
        <w:tc>
          <w:tcPr>
            <w:tcW w:w="3318" w:type="pct"/>
            <w:shd w:val="clear" w:color="auto" w:fill="auto"/>
          </w:tcPr>
          <w:p w14:paraId="06ADD035" w14:textId="72178F3C" w:rsidR="0048685A" w:rsidRPr="00B52866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192B83" w14:textId="6332CC00" w:rsidR="0048685A" w:rsidRPr="00B52866" w:rsidRDefault="00007650" w:rsidP="004868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8,922 </w:t>
            </w:r>
          </w:p>
        </w:tc>
        <w:tc>
          <w:tcPr>
            <w:tcW w:w="136" w:type="pct"/>
          </w:tcPr>
          <w:p w14:paraId="41A72B83" w14:textId="77777777" w:rsidR="0048685A" w:rsidRPr="00B52866" w:rsidRDefault="0048685A" w:rsidP="0048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53D2226" w14:textId="332C082C" w:rsidR="0048685A" w:rsidRPr="00B52866" w:rsidRDefault="00456185" w:rsidP="004868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3,074 </w:t>
            </w:r>
          </w:p>
        </w:tc>
      </w:tr>
      <w:tr w:rsidR="00C70E17" w:rsidRPr="00B52866" w14:paraId="2AD9CFCC" w14:textId="77777777" w:rsidTr="00186D36">
        <w:trPr>
          <w:trHeight w:val="64"/>
        </w:trPr>
        <w:tc>
          <w:tcPr>
            <w:tcW w:w="3318" w:type="pct"/>
            <w:shd w:val="clear" w:color="auto" w:fill="auto"/>
          </w:tcPr>
          <w:p w14:paraId="7BCCA684" w14:textId="77777777" w:rsidR="00C70E17" w:rsidRPr="00B52866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751D2058" w14:textId="77777777" w:rsidR="00C70E17" w:rsidRPr="00B52866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</w:tcPr>
          <w:p w14:paraId="796EBCB0" w14:textId="77777777" w:rsidR="00C70E17" w:rsidRPr="00B52866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28499B5C" w14:textId="77777777" w:rsidR="00C70E17" w:rsidRPr="00B52866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</w:tr>
      <w:tr w:rsidR="00C70E17" w:rsidRPr="00B52866" w14:paraId="2D8C044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01058181" w14:textId="77777777" w:rsidR="00C70E17" w:rsidRPr="00B52866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70E17" w:rsidRPr="00B52866" w:rsidRDefault="00C70E17" w:rsidP="00C70E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70E17" w:rsidRPr="00B52866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70E17" w:rsidRPr="00B52866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7C8" w:rsidRPr="00B52866" w14:paraId="18D87B4E" w14:textId="77777777" w:rsidTr="00B87465">
        <w:trPr>
          <w:trHeight w:val="420"/>
        </w:trPr>
        <w:tc>
          <w:tcPr>
            <w:tcW w:w="3318" w:type="pct"/>
            <w:shd w:val="clear" w:color="auto" w:fill="auto"/>
          </w:tcPr>
          <w:p w14:paraId="4B8D810E" w14:textId="028B31E3" w:rsidR="006E57C8" w:rsidRPr="00B52866" w:rsidRDefault="006E57C8" w:rsidP="006E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42" w:type="pct"/>
            <w:shd w:val="clear" w:color="auto" w:fill="FFFFFF"/>
          </w:tcPr>
          <w:p w14:paraId="0E9CC716" w14:textId="4CF507FD" w:rsidR="006E57C8" w:rsidRPr="00B52866" w:rsidRDefault="00C01199" w:rsidP="006E57C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2,010 </w:t>
            </w:r>
          </w:p>
        </w:tc>
        <w:tc>
          <w:tcPr>
            <w:tcW w:w="136" w:type="pct"/>
          </w:tcPr>
          <w:p w14:paraId="2F8E5808" w14:textId="77777777" w:rsidR="006E57C8" w:rsidRPr="00B52866" w:rsidRDefault="006E57C8" w:rsidP="006E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02D3F7DD" w14:textId="3E80EFC3" w:rsidR="006E57C8" w:rsidRPr="00B52866" w:rsidRDefault="00794E16" w:rsidP="006E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775579" w:rsidRPr="00B52866" w14:paraId="2C1EC154" w14:textId="77777777" w:rsidTr="00775579">
        <w:trPr>
          <w:trHeight w:val="420"/>
        </w:trPr>
        <w:tc>
          <w:tcPr>
            <w:tcW w:w="3318" w:type="pct"/>
            <w:shd w:val="clear" w:color="auto" w:fill="auto"/>
          </w:tcPr>
          <w:p w14:paraId="53B76636" w14:textId="53405AEF" w:rsidR="00775579" w:rsidRPr="00B52866" w:rsidRDefault="00775579" w:rsidP="00F2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shd w:val="clear" w:color="auto" w:fill="FFFFFF"/>
          </w:tcPr>
          <w:p w14:paraId="3DD90B72" w14:textId="6F4060E1" w:rsidR="00775579" w:rsidRPr="00B52866" w:rsidRDefault="00C01199" w:rsidP="00F245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143,454 </w:t>
            </w:r>
          </w:p>
        </w:tc>
        <w:tc>
          <w:tcPr>
            <w:tcW w:w="136" w:type="pct"/>
          </w:tcPr>
          <w:p w14:paraId="4A98E87C" w14:textId="77777777" w:rsidR="00775579" w:rsidRPr="00B52866" w:rsidRDefault="00775579" w:rsidP="00F2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671BAF3E" w14:textId="49DC1B0D" w:rsidR="00775579" w:rsidRPr="00B52866" w:rsidRDefault="00794E16" w:rsidP="00F2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34,919 </w:t>
            </w:r>
          </w:p>
        </w:tc>
      </w:tr>
      <w:tr w:rsidR="00F245A5" w:rsidRPr="00B52866" w14:paraId="1B2E9404" w14:textId="77777777" w:rsidTr="007C66FB">
        <w:trPr>
          <w:trHeight w:val="420"/>
        </w:trPr>
        <w:tc>
          <w:tcPr>
            <w:tcW w:w="3318" w:type="pct"/>
            <w:shd w:val="clear" w:color="auto" w:fill="auto"/>
          </w:tcPr>
          <w:p w14:paraId="6F8D2302" w14:textId="3959F5C3" w:rsidR="00F245A5" w:rsidRPr="00B52866" w:rsidRDefault="00F245A5" w:rsidP="00F2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775579" w:rsidRPr="00B5286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1484F04D" w14:textId="13D18E21" w:rsidR="00F245A5" w:rsidRPr="00B52866" w:rsidRDefault="00C01199" w:rsidP="00F245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95 </w:t>
            </w:r>
          </w:p>
        </w:tc>
        <w:tc>
          <w:tcPr>
            <w:tcW w:w="136" w:type="pct"/>
          </w:tcPr>
          <w:p w14:paraId="4B037517" w14:textId="77777777" w:rsidR="00F245A5" w:rsidRPr="00B52866" w:rsidRDefault="00F245A5" w:rsidP="00F2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5EAFD942" w14:textId="491F269A" w:rsidR="00F245A5" w:rsidRPr="00B52866" w:rsidRDefault="00794E16" w:rsidP="0079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424583" w:rsidRPr="00B52866" w14:paraId="70B74D39" w14:textId="77777777" w:rsidTr="007C66FB">
        <w:trPr>
          <w:trHeight w:val="420"/>
        </w:trPr>
        <w:tc>
          <w:tcPr>
            <w:tcW w:w="3318" w:type="pct"/>
            <w:shd w:val="clear" w:color="auto" w:fill="auto"/>
          </w:tcPr>
          <w:p w14:paraId="738D3B32" w14:textId="12D84180" w:rsidR="00424583" w:rsidRPr="00B52866" w:rsidRDefault="00424583" w:rsidP="0042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C24D3D2" w14:textId="69463B2A" w:rsidR="00424583" w:rsidRPr="00B52866" w:rsidRDefault="00C01199" w:rsidP="004245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145,559 </w:t>
            </w:r>
          </w:p>
        </w:tc>
        <w:tc>
          <w:tcPr>
            <w:tcW w:w="136" w:type="pct"/>
          </w:tcPr>
          <w:p w14:paraId="7BDECD11" w14:textId="77777777" w:rsidR="00424583" w:rsidRPr="00B52866" w:rsidRDefault="00424583" w:rsidP="0042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2D6E04B5" w14:textId="4262CDD1" w:rsidR="00424583" w:rsidRPr="00B52866" w:rsidRDefault="00794E16" w:rsidP="0042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34,919 </w:t>
            </w:r>
          </w:p>
        </w:tc>
      </w:tr>
    </w:tbl>
    <w:p w14:paraId="1F5D4EAA" w14:textId="5B4B506A" w:rsidR="00622A71" w:rsidRPr="00B52866" w:rsidRDefault="00622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A8229D9" w14:textId="5CC0DDDC" w:rsidR="004A6698" w:rsidRPr="00B52866" w:rsidRDefault="004A6698" w:rsidP="004A66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23D45B29" w14:textId="77777777" w:rsidR="00B76F67" w:rsidRPr="00B52866" w:rsidRDefault="00B76F67" w:rsidP="00B7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63"/>
        <w:gridCol w:w="1362"/>
        <w:gridCol w:w="262"/>
        <w:gridCol w:w="1367"/>
      </w:tblGrid>
      <w:tr w:rsidR="004A6698" w:rsidRPr="00B52866" w14:paraId="6FC9E7B7" w14:textId="77777777" w:rsidTr="005C64FC">
        <w:trPr>
          <w:trHeight w:val="854"/>
          <w:tblHeader/>
        </w:trPr>
        <w:tc>
          <w:tcPr>
            <w:tcW w:w="5850" w:type="dxa"/>
            <w:vAlign w:val="bottom"/>
            <w:hideMark/>
          </w:tcPr>
          <w:p w14:paraId="4E8C4A0A" w14:textId="77777777" w:rsidR="004A6698" w:rsidRPr="00B52866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7014429" w14:textId="2027EFE2" w:rsidR="004A6698" w:rsidRPr="00B52866" w:rsidRDefault="004A6698" w:rsidP="004A01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0120"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BE0528"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0A071F"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D42C4" w:rsidRPr="00B5286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D42C4" w:rsidRPr="00B5286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0528" w:rsidRPr="00B5286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FD42C4" w:rsidRPr="00B5286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06A0D3A2" w14:textId="77777777" w:rsidR="004A6698" w:rsidRPr="00B52866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  <w:hideMark/>
          </w:tcPr>
          <w:p w14:paraId="62E38F58" w14:textId="77777777" w:rsidR="004A6698" w:rsidRPr="00B52866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vAlign w:val="center"/>
          </w:tcPr>
          <w:p w14:paraId="4EFF043A" w14:textId="77777777" w:rsidR="004A6698" w:rsidRPr="00B52866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center"/>
            <w:hideMark/>
          </w:tcPr>
          <w:p w14:paraId="2851F612" w14:textId="77777777" w:rsidR="004A6698" w:rsidRPr="00B52866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B59D193" w14:textId="77777777" w:rsidR="004A6698" w:rsidRPr="00B52866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6698" w:rsidRPr="00B52866" w14:paraId="0C0164DF" w14:textId="77777777" w:rsidTr="005C64FC">
        <w:trPr>
          <w:trHeight w:val="402"/>
          <w:tblHeader/>
        </w:trPr>
        <w:tc>
          <w:tcPr>
            <w:tcW w:w="5850" w:type="dxa"/>
            <w:vAlign w:val="bottom"/>
            <w:hideMark/>
          </w:tcPr>
          <w:p w14:paraId="2FCB464D" w14:textId="77777777" w:rsidR="004A6698" w:rsidRPr="00B52866" w:rsidRDefault="004A6698" w:rsidP="005C64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454C454" w14:textId="77777777" w:rsidR="004A6698" w:rsidRPr="00B52866" w:rsidRDefault="004A6698" w:rsidP="005C64F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hideMark/>
          </w:tcPr>
          <w:p w14:paraId="62FC8183" w14:textId="77777777" w:rsidR="004A6698" w:rsidRPr="00B52866" w:rsidRDefault="004A6698" w:rsidP="005C64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528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143F7" w:rsidRPr="00B52866" w14:paraId="2E6290C4" w14:textId="77777777" w:rsidTr="005C64FC">
        <w:trPr>
          <w:trHeight w:val="414"/>
        </w:trPr>
        <w:tc>
          <w:tcPr>
            <w:tcW w:w="5850" w:type="dxa"/>
          </w:tcPr>
          <w:p w14:paraId="03B2F891" w14:textId="6E5668D9" w:rsidR="001143F7" w:rsidRPr="00B52866" w:rsidRDefault="00910BB2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0A071F" w:rsidRPr="00B528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03F673B9" w14:textId="77777777" w:rsidR="001143F7" w:rsidRPr="00B52866" w:rsidRDefault="001143F7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0C237A8" w14:textId="2EE8D865" w:rsidR="001143F7" w:rsidRPr="00B52866" w:rsidRDefault="00A02CAA" w:rsidP="00A02C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0" w:right="5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1,390,097</w:t>
            </w:r>
          </w:p>
        </w:tc>
        <w:tc>
          <w:tcPr>
            <w:tcW w:w="262" w:type="dxa"/>
          </w:tcPr>
          <w:p w14:paraId="55DDEB64" w14:textId="77777777" w:rsidR="001143F7" w:rsidRPr="00B52866" w:rsidRDefault="001143F7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3D9C407B" w14:textId="0408B47E" w:rsidR="001143F7" w:rsidRPr="00B52866" w:rsidRDefault="00A02CAA" w:rsidP="00E54B0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1,409,015</w:t>
            </w:r>
          </w:p>
        </w:tc>
      </w:tr>
      <w:tr w:rsidR="001143F7" w:rsidRPr="00B52866" w14:paraId="44AE5A49" w14:textId="77777777" w:rsidTr="00BB69CC">
        <w:trPr>
          <w:trHeight w:val="414"/>
        </w:trPr>
        <w:tc>
          <w:tcPr>
            <w:tcW w:w="5850" w:type="dxa"/>
          </w:tcPr>
          <w:p w14:paraId="2268610D" w14:textId="6DC91B6F" w:rsidR="001143F7" w:rsidRPr="00B52866" w:rsidRDefault="00910BB2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ซื้อเงินลงทุนในการร่วมค้า</w:t>
            </w:r>
          </w:p>
        </w:tc>
        <w:tc>
          <w:tcPr>
            <w:tcW w:w="263" w:type="dxa"/>
          </w:tcPr>
          <w:p w14:paraId="1960061E" w14:textId="77777777" w:rsidR="001143F7" w:rsidRPr="00B52866" w:rsidRDefault="001143F7" w:rsidP="001143F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13D770F0" w14:textId="4D128CD9" w:rsidR="001143F7" w:rsidRPr="00146553" w:rsidRDefault="003214F0" w:rsidP="002845B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574,739</w:t>
            </w:r>
          </w:p>
        </w:tc>
        <w:tc>
          <w:tcPr>
            <w:tcW w:w="262" w:type="dxa"/>
          </w:tcPr>
          <w:p w14:paraId="4B1457F7" w14:textId="77777777" w:rsidR="001143F7" w:rsidRPr="00B52866" w:rsidRDefault="001143F7" w:rsidP="001143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667F8215" w14:textId="12EC5119" w:rsidR="001143F7" w:rsidRPr="00B52866" w:rsidRDefault="007E117B" w:rsidP="00E54B01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804,920</w:t>
            </w:r>
          </w:p>
        </w:tc>
      </w:tr>
      <w:tr w:rsidR="00C546F8" w:rsidRPr="00B52866" w14:paraId="0D5C49D7" w14:textId="77777777" w:rsidTr="00BB69CC">
        <w:trPr>
          <w:trHeight w:val="414"/>
        </w:trPr>
        <w:tc>
          <w:tcPr>
            <w:tcW w:w="5850" w:type="dxa"/>
          </w:tcPr>
          <w:p w14:paraId="350EC269" w14:textId="5A972CBD" w:rsidR="00C546F8" w:rsidRPr="00B52866" w:rsidRDefault="00C546F8" w:rsidP="00C546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</w:t>
            </w: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3" w:type="dxa"/>
          </w:tcPr>
          <w:p w14:paraId="1245062C" w14:textId="77777777" w:rsidR="00C546F8" w:rsidRPr="00B52866" w:rsidRDefault="00C546F8" w:rsidP="00C546F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7D0A7928" w14:textId="4D5A9FB1" w:rsidR="00C546F8" w:rsidRPr="00B52866" w:rsidRDefault="00C546F8" w:rsidP="00C546F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59,662 </w:t>
            </w:r>
          </w:p>
        </w:tc>
        <w:tc>
          <w:tcPr>
            <w:tcW w:w="262" w:type="dxa"/>
          </w:tcPr>
          <w:p w14:paraId="15D6F60F" w14:textId="77777777" w:rsidR="00C546F8" w:rsidRPr="00B52866" w:rsidRDefault="00C546F8" w:rsidP="00C546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72AA611B" w14:textId="6A54BAF2" w:rsidR="00C546F8" w:rsidRPr="00B52866" w:rsidRDefault="00C546F8" w:rsidP="00C546F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C546F8" w:rsidRPr="00B52866" w14:paraId="50665097" w14:textId="77777777" w:rsidTr="00BB69CC">
        <w:trPr>
          <w:trHeight w:val="414"/>
        </w:trPr>
        <w:tc>
          <w:tcPr>
            <w:tcW w:w="5850" w:type="dxa"/>
          </w:tcPr>
          <w:p w14:paraId="60CA4B0A" w14:textId="7B953066" w:rsidR="00C546F8" w:rsidRPr="00B52866" w:rsidRDefault="00C546F8" w:rsidP="00C546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63" w:type="dxa"/>
          </w:tcPr>
          <w:p w14:paraId="4BADA6B5" w14:textId="77777777" w:rsidR="00C546F8" w:rsidRPr="00B52866" w:rsidRDefault="00C546F8" w:rsidP="00C546F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FE1530E" w14:textId="3815DEC3" w:rsidR="00C546F8" w:rsidRPr="00B52866" w:rsidRDefault="00C546F8" w:rsidP="00C546F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17,25</w:t>
            </w:r>
            <w:r w:rsidR="00041144" w:rsidRPr="00B528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B528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62" w:type="dxa"/>
          </w:tcPr>
          <w:p w14:paraId="623C301A" w14:textId="77777777" w:rsidR="00C546F8" w:rsidRPr="00B52866" w:rsidRDefault="00C546F8" w:rsidP="00C546F8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A0E447D" w14:textId="4F94B6A5" w:rsidR="00C546F8" w:rsidRPr="00B52866" w:rsidRDefault="00C546F8" w:rsidP="00C546F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C546F8" w:rsidRPr="00B52866" w14:paraId="3E9A004D" w14:textId="77777777" w:rsidTr="00910BB2">
        <w:trPr>
          <w:trHeight w:val="414"/>
        </w:trPr>
        <w:tc>
          <w:tcPr>
            <w:tcW w:w="5850" w:type="dxa"/>
          </w:tcPr>
          <w:p w14:paraId="4D25014E" w14:textId="700DF72F" w:rsidR="00C546F8" w:rsidRPr="00B52866" w:rsidRDefault="00C546F8" w:rsidP="00C546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286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B5286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B5286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63" w:type="dxa"/>
          </w:tcPr>
          <w:p w14:paraId="1FAFDC63" w14:textId="77777777" w:rsidR="00C546F8" w:rsidRPr="00B52866" w:rsidRDefault="00C546F8" w:rsidP="00C546F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38A68DA5" w14:textId="6B19434C" w:rsidR="00C546F8" w:rsidRPr="00B52866" w:rsidRDefault="00A36DF1" w:rsidP="00C546F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2,041,756</w:t>
            </w:r>
          </w:p>
        </w:tc>
        <w:tc>
          <w:tcPr>
            <w:tcW w:w="262" w:type="dxa"/>
          </w:tcPr>
          <w:p w14:paraId="6894B7F3" w14:textId="77777777" w:rsidR="00C546F8" w:rsidRPr="00B52866" w:rsidRDefault="00C546F8" w:rsidP="00C546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2C61CA48" w14:textId="30B8B15B" w:rsidR="00C546F8" w:rsidRPr="00B52866" w:rsidRDefault="00C546F8" w:rsidP="00C546F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2,213,935</w:t>
            </w:r>
          </w:p>
        </w:tc>
      </w:tr>
    </w:tbl>
    <w:p w14:paraId="79BFC948" w14:textId="77777777" w:rsidR="004A6698" w:rsidRPr="00B52866" w:rsidRDefault="004A6698" w:rsidP="00923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86FCA0" w14:textId="518732FA" w:rsidR="006077EA" w:rsidRPr="00B52866" w:rsidRDefault="00C9111B" w:rsidP="00747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เมื่อวันที่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/>
          <w:snapToGrid w:val="0"/>
          <w:sz w:val="30"/>
          <w:szCs w:val="30"/>
          <w:lang w:eastAsia="th-TH"/>
        </w:rPr>
        <w:t>26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เมษายน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/>
          <w:snapToGrid w:val="0"/>
          <w:sz w:val="30"/>
          <w:szCs w:val="30"/>
          <w:lang w:val="en-GB" w:eastAsia="th-TH"/>
        </w:rPr>
        <w:t>2567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บริษัทได้ลงนามในสัญญาซื้อขายหุ้นของกิจการที่เกี่ยวข้องกันจำนวน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/>
          <w:snapToGrid w:val="0"/>
          <w:sz w:val="30"/>
          <w:szCs w:val="30"/>
          <w:lang w:val="en-GB" w:eastAsia="th-TH"/>
        </w:rPr>
        <w:t>4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แห่ง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3C64BC" w:rsidRPr="00B5286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</w:t>
      </w:r>
      <w:r w:rsidR="003C64BC" w:rsidRPr="00B52866">
        <w:rPr>
          <w:rFonts w:ascii="Angsana New" w:hAnsi="Angsana New" w:hint="cs"/>
          <w:sz w:val="30"/>
          <w:szCs w:val="30"/>
          <w:cs/>
        </w:rPr>
        <w:t>บริษัทที่อยู่ภายใต้การควบคุมเดียวกัน</w:t>
      </w:r>
      <w:r w:rsidR="003C64BC"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ที่ประกอบธุรกิจโรงแรมและบริการที่เกี่ยวข้องและธุรกิจให้เช่าและให้บริการอาคารพาณิชยกรรม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คิดเป็นส่วนได้เสียร้อยละ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/>
          <w:snapToGrid w:val="0"/>
          <w:sz w:val="30"/>
          <w:szCs w:val="30"/>
          <w:lang w:val="en-GB" w:eastAsia="th-TH"/>
        </w:rPr>
        <w:t>100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ของหุ้นที่ออกและชำระแล้ว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รวมเป็นจำนวนเงิน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/>
          <w:snapToGrid w:val="0"/>
          <w:sz w:val="30"/>
          <w:szCs w:val="30"/>
          <w:lang w:val="en-GB" w:eastAsia="th-TH"/>
        </w:rPr>
        <w:t>4,446.00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มูลค่าการเข้าซื้อหุ้นขั้นต้นเป็นจำนวนร้อยละ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/>
          <w:snapToGrid w:val="0"/>
          <w:sz w:val="30"/>
          <w:szCs w:val="30"/>
          <w:lang w:val="en-GB" w:eastAsia="th-TH"/>
        </w:rPr>
        <w:t>18</w:t>
      </w: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ของหุ้นที่ออกและชำระแล้ว</w:t>
      </w:r>
      <w:r w:rsidR="00535AA1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</w:t>
      </w:r>
    </w:p>
    <w:p w14:paraId="4BC38B69" w14:textId="77777777" w:rsidR="00747CD6" w:rsidRPr="002E7159" w:rsidRDefault="00747CD6" w:rsidP="002E7159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3AA3E715" w14:textId="70959605" w:rsidR="00D5269E" w:rsidRPr="00B52866" w:rsidRDefault="00737B7A" w:rsidP="00046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บริษัทตกลงจะเข้าซื้อหุ้นส่วนที่เหลือ</w:t>
      </w:r>
      <w:r w:rsidR="0098467A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โดยซื้อครั้งเดียวหรือทยอยซื้อหลายครั้ง และ</w:t>
      </w:r>
      <w:r w:rsidR="00C9111B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</w:t>
      </w:r>
      <w:r w:rsidR="006B7BE6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ะ</w:t>
      </w:r>
      <w:r w:rsidR="00C9111B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มีสิทธิซื้อหุ้นเพิ่มเติมเกินกว่าร้อยละ</w:t>
      </w:r>
      <w:r w:rsidR="00C9111B"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9111B" w:rsidRPr="00B52866">
        <w:rPr>
          <w:rFonts w:ascii="Angsana New" w:hAnsi="Angsana New"/>
          <w:snapToGrid w:val="0"/>
          <w:sz w:val="30"/>
          <w:szCs w:val="30"/>
          <w:lang w:val="en-GB" w:eastAsia="th-TH"/>
        </w:rPr>
        <w:t>36</w:t>
      </w:r>
      <w:r w:rsidR="00C9111B"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9111B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ภายหลังวันที่</w:t>
      </w:r>
      <w:r w:rsidR="00C9111B"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9111B" w:rsidRPr="00B52866">
        <w:rPr>
          <w:rFonts w:ascii="Angsana New" w:hAnsi="Angsana New"/>
          <w:snapToGrid w:val="0"/>
          <w:sz w:val="30"/>
          <w:szCs w:val="30"/>
          <w:lang w:val="en-GB" w:eastAsia="th-TH"/>
        </w:rPr>
        <w:t>1</w:t>
      </w:r>
      <w:r w:rsidR="00C9111B"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9111B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มกราคม</w:t>
      </w:r>
      <w:r w:rsidR="00C9111B"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9111B" w:rsidRPr="00B52866">
        <w:rPr>
          <w:rFonts w:ascii="Angsana New" w:hAnsi="Angsana New"/>
          <w:snapToGrid w:val="0"/>
          <w:sz w:val="30"/>
          <w:szCs w:val="30"/>
          <w:lang w:val="en-GB" w:eastAsia="th-TH"/>
        </w:rPr>
        <w:t>2571</w:t>
      </w:r>
      <w:r w:rsidR="00C9111B"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9111B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รายชื่อบริษัทที่ถูกซื้อ</w:t>
      </w:r>
      <w:r w:rsidR="00C9111B"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C9111B"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มีดังนี้</w:t>
      </w:r>
    </w:p>
    <w:p w14:paraId="24D3ED55" w14:textId="0A8E9849" w:rsidR="002E7234" w:rsidRPr="00487517" w:rsidRDefault="00487517" w:rsidP="0048751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8751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ลักซูรี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ดีเวลลอปเม้นท์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E7159" w:rsidRPr="002E7159">
        <w:rPr>
          <w:rFonts w:ascii="Angsana New" w:hAnsi="Angsana New" w:hint="cs"/>
          <w:color w:val="000000"/>
          <w:sz w:val="30"/>
          <w:szCs w:val="30"/>
          <w:cs/>
        </w:rPr>
        <w:t>สุขุมวิท</w:t>
      </w:r>
      <w:r w:rsidR="002E7159" w:rsidRPr="002E71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E7159">
        <w:rPr>
          <w:rFonts w:ascii="Angsana New" w:hAnsi="Angsana New"/>
          <w:color w:val="000000"/>
          <w:sz w:val="30"/>
          <w:szCs w:val="30"/>
        </w:rPr>
        <w:t xml:space="preserve">38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/>
          <w:color w:val="000000"/>
          <w:sz w:val="30"/>
          <w:szCs w:val="30"/>
        </w:rPr>
        <w:t>38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ดีเวลลอปเม้นท์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487517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7144920B" w14:textId="77777777" w:rsidR="002E7234" w:rsidRPr="00B52866" w:rsidRDefault="002E7234" w:rsidP="00D5269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52866">
        <w:rPr>
          <w:rFonts w:ascii="Angsana New" w:hAnsi="Angsana New" w:hint="cs"/>
          <w:color w:val="000000"/>
          <w:sz w:val="30"/>
          <w:szCs w:val="30"/>
          <w:cs/>
        </w:rPr>
        <w:t>บริษัท เดอะ พลาซ่า เชียงใหม่ จำกัด</w:t>
      </w:r>
    </w:p>
    <w:p w14:paraId="6EA3AABA" w14:textId="5D7E5492" w:rsidR="002E7234" w:rsidRPr="00B52866" w:rsidRDefault="00487517" w:rsidP="00D5269E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8751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ลานนาทีค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บาซ่าร์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เพิ่มทรัพย์สิริ</w:t>
      </w:r>
      <w:r w:rsidRPr="00487517">
        <w:rPr>
          <w:rFonts w:ascii="Angsana New" w:hAnsi="Angsana New"/>
          <w:color w:val="000000"/>
          <w:sz w:val="30"/>
          <w:szCs w:val="30"/>
          <w:cs/>
        </w:rPr>
        <w:t xml:space="preserve"> 2 </w:t>
      </w:r>
      <w:r w:rsidRPr="00487517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487517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296E6A53" w14:textId="0A2EA9DA" w:rsidR="00C9111B" w:rsidRPr="00B52866" w:rsidRDefault="002E7234" w:rsidP="004454B8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52866">
        <w:rPr>
          <w:rFonts w:ascii="Angsana New" w:hAnsi="Angsana New" w:hint="cs"/>
          <w:color w:val="000000"/>
          <w:sz w:val="30"/>
          <w:szCs w:val="30"/>
          <w:cs/>
        </w:rPr>
        <w:t>บริษัท กาแล ช้างคลาน เชียงใหม่ จำกัด</w:t>
      </w:r>
    </w:p>
    <w:p w14:paraId="2B4918E9" w14:textId="77777777" w:rsidR="006D03FF" w:rsidRPr="00B52866" w:rsidRDefault="00C9111B" w:rsidP="00046F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B52866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lastRenderedPageBreak/>
        <w:t>ในวันเดียวกันบริษัทได้ลงนามในสัญญาระหว่างผู้ถือหุ้นกับกิจการที่เกี่ยวข้องกันและได้จัดประเภทเงินลงทุนดังกล่าวเป็นเงินลงทุนในการร่วมค้า</w:t>
      </w:r>
    </w:p>
    <w:p w14:paraId="174645E4" w14:textId="77777777" w:rsidR="00AC3693" w:rsidRDefault="00AC3693" w:rsidP="00046FE2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5C047117" w14:textId="483287A1" w:rsidR="003378FE" w:rsidRPr="00046FE2" w:rsidRDefault="003378FE" w:rsidP="00046F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มูลค่าสิ่งตอบแทนที่โอนให้ในการเข้าซื้อ</w:t>
      </w:r>
      <w:r w:rsidR="00D67CD4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หุ้นขั้นต้นเป็นจำนวนเงิน </w:t>
      </w:r>
      <w:r w:rsidR="00D67CD4" w:rsidRPr="00046FE2">
        <w:rPr>
          <w:rFonts w:ascii="Angsana New" w:hAnsi="Angsana New"/>
          <w:snapToGrid w:val="0"/>
          <w:sz w:val="30"/>
          <w:szCs w:val="30"/>
          <w:lang w:val="en-GB" w:eastAsia="th-TH"/>
        </w:rPr>
        <w:t>803.62</w:t>
      </w:r>
      <w:r w:rsidR="00D67CD4"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ล้านบาท ซึ่งเงินลงทุนในการร่วมค้าดังกล่าว</w:t>
      </w:r>
      <w:r w:rsidR="00BB5FEA"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ตามวิธีส่วนได้เสียเป็นจำนวน </w:t>
      </w:r>
      <w:r w:rsidR="00BB5FEA" w:rsidRPr="00046FE2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573.44 </w:t>
      </w:r>
      <w:r w:rsidR="00BB5FEA"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ล้านบาท ทำให้เกิดผลต่างระหว่างเงินจ่ายซื้อและมูลค่าเงินลงทุน</w:t>
      </w:r>
      <w:r w:rsidR="00927400"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ในการร่วมค้าตามวิธีส่วนได้เสียจำนวน </w:t>
      </w:r>
      <w:r w:rsidR="00927400" w:rsidRPr="00046FE2">
        <w:rPr>
          <w:rFonts w:ascii="Angsana New" w:hAnsi="Angsana New"/>
          <w:snapToGrid w:val="0"/>
          <w:sz w:val="30"/>
          <w:szCs w:val="30"/>
          <w:lang w:val="en-GB" w:eastAsia="th-TH"/>
        </w:rPr>
        <w:t>230.18</w:t>
      </w:r>
      <w:r w:rsidR="00927400"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ล้านบาท ถูกบันทึกเป็นผลต่างจากการรวมธุรกิจ</w:t>
      </w:r>
      <w:r w:rsidR="00501470"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ภายใต้การควบคุมเดียวกันในงบการเงินรวม</w:t>
      </w:r>
    </w:p>
    <w:p w14:paraId="328A9551" w14:textId="77777777" w:rsidR="003378FE" w:rsidRDefault="003378FE" w:rsidP="00046FE2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1B5DE675" w14:textId="5024A30C" w:rsidR="00EF0A23" w:rsidRPr="00046FE2" w:rsidRDefault="00EF0A23" w:rsidP="00046F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ในระหว่างงวดเก้าเดือนสิ้นสุดวันที่ </w:t>
      </w:r>
      <w:r w:rsidRPr="00046FE2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30 </w:t>
      </w:r>
      <w:r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กันยายน </w:t>
      </w:r>
      <w:r w:rsidRPr="00046FE2">
        <w:rPr>
          <w:rFonts w:ascii="Angsana New" w:hAnsi="Angsana New"/>
          <w:snapToGrid w:val="0"/>
          <w:sz w:val="30"/>
          <w:szCs w:val="30"/>
          <w:lang w:val="en-GB" w:eastAsia="th-TH"/>
        </w:rPr>
        <w:t>2567</w:t>
      </w:r>
      <w:r w:rsidR="00353B72" w:rsidRPr="00046FE2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</w:t>
      </w:r>
      <w:r w:rsidR="00353B72"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บริษัทได้จ่ายเงินเพิ่มเติมสำหรับการซื้อหุ้นของบริษัท พลาซ่า แอทธินี </w:t>
      </w:r>
      <w:r w:rsidR="00046FE2"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โฮลดิ้ง </w:t>
      </w:r>
      <w:r w:rsidR="00046FE2" w:rsidRPr="00046FE2">
        <w:rPr>
          <w:rFonts w:ascii="Angsana New" w:hAnsi="Angsana New"/>
          <w:snapToGrid w:val="0"/>
          <w:sz w:val="30"/>
          <w:szCs w:val="30"/>
          <w:lang w:val="en-GB" w:eastAsia="th-TH"/>
        </w:rPr>
        <w:t>(</w:t>
      </w:r>
      <w:r w:rsidR="00046FE2"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ไทยแลนด์</w:t>
      </w:r>
      <w:r w:rsidR="00046FE2" w:rsidRPr="00046FE2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) </w:t>
      </w:r>
      <w:r w:rsidR="00046FE2"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จำกัด จำนวน </w:t>
      </w:r>
      <w:r w:rsidR="00046FE2" w:rsidRPr="00046FE2">
        <w:rPr>
          <w:rFonts w:ascii="Angsana New" w:hAnsi="Angsana New"/>
          <w:snapToGrid w:val="0"/>
          <w:sz w:val="30"/>
          <w:szCs w:val="30"/>
          <w:lang w:val="en-GB" w:eastAsia="th-TH"/>
        </w:rPr>
        <w:t>1.30</w:t>
      </w:r>
      <w:r w:rsidR="00046FE2" w:rsidRPr="00046FE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ล้านบาท</w:t>
      </w:r>
    </w:p>
    <w:p w14:paraId="135730BD" w14:textId="77777777" w:rsidR="00CF211B" w:rsidRDefault="00CF211B" w:rsidP="00D92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DB28B9" w14:textId="6205CB5A" w:rsidR="00D92261" w:rsidRPr="00B52866" w:rsidRDefault="00D92261" w:rsidP="00D92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52866">
        <w:rPr>
          <w:rFonts w:ascii="Angsana New" w:hAnsi="Angsana New" w:hint="cs"/>
          <w:i/>
          <w:iCs/>
          <w:sz w:val="30"/>
          <w:szCs w:val="30"/>
          <w:cs/>
        </w:rPr>
        <w:t xml:space="preserve">การเปลี่ยนชื่อบริษัทสำหรับงวดเก้าเดือนสิ้นสุดวันที่ </w:t>
      </w:r>
      <w:r w:rsidRPr="00B52866">
        <w:rPr>
          <w:rFonts w:ascii="Angsana New" w:hAnsi="Angsana New"/>
          <w:i/>
          <w:iCs/>
          <w:sz w:val="30"/>
          <w:szCs w:val="30"/>
        </w:rPr>
        <w:t xml:space="preserve">30 </w:t>
      </w:r>
      <w:r w:rsidRPr="00B52866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Pr="00B52866">
        <w:rPr>
          <w:rFonts w:ascii="Angsana New" w:hAnsi="Angsana New"/>
          <w:i/>
          <w:iCs/>
          <w:sz w:val="30"/>
          <w:szCs w:val="30"/>
        </w:rPr>
        <w:t>2567</w:t>
      </w:r>
    </w:p>
    <w:p w14:paraId="3747A501" w14:textId="77777777" w:rsidR="00E57BEE" w:rsidRPr="00B52866" w:rsidRDefault="00E57BEE" w:rsidP="00D92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FED591" w14:textId="4A25BCF8" w:rsidR="00E57BEE" w:rsidRDefault="00E57BEE" w:rsidP="00E57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</w:t>
      </w:r>
      <w:r w:rsidR="00F8225A" w:rsidRPr="00B52866">
        <w:rPr>
          <w:rFonts w:ascii="Angsana New" w:hAnsi="Angsana New"/>
          <w:sz w:val="30"/>
          <w:szCs w:val="30"/>
        </w:rPr>
        <w:t>3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="00F8225A" w:rsidRPr="00B52866">
        <w:rPr>
          <w:rFonts w:ascii="Angsana New" w:hAnsi="Angsana New" w:hint="cs"/>
          <w:sz w:val="30"/>
          <w:szCs w:val="30"/>
          <w:cs/>
        </w:rPr>
        <w:t>กรกฎาคม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2567</w:t>
      </w:r>
      <w:r w:rsidR="001242FA" w:rsidRPr="00B52866">
        <w:rPr>
          <w:rFonts w:ascii="Angsana New" w:hAnsi="Angsana New"/>
          <w:color w:val="000000"/>
          <w:sz w:val="30"/>
          <w:szCs w:val="30"/>
        </w:rPr>
        <w:t xml:space="preserve"> </w:t>
      </w:r>
      <w:r w:rsidR="001242FA" w:rsidRPr="00B52866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="001242FA" w:rsidRPr="00B52866">
        <w:rPr>
          <w:rFonts w:ascii="Angsana New" w:hAnsi="Angsana New"/>
          <w:color w:val="000000"/>
          <w:sz w:val="30"/>
          <w:szCs w:val="30"/>
        </w:rPr>
        <w:t xml:space="preserve">38 </w:t>
      </w:r>
      <w:r w:rsidR="001242FA" w:rsidRPr="00B52866">
        <w:rPr>
          <w:rFonts w:ascii="Angsana New" w:hAnsi="Angsana New" w:hint="cs"/>
          <w:color w:val="000000"/>
          <w:sz w:val="30"/>
          <w:szCs w:val="30"/>
          <w:cs/>
        </w:rPr>
        <w:t>ดีเวลลอปเม้นท์ จำกัด</w:t>
      </w:r>
      <w:r w:rsidR="001242FA" w:rsidRPr="00B52866">
        <w:rPr>
          <w:rFonts w:ascii="Angsana New" w:hAnsi="Angsana New"/>
          <w:color w:val="000000"/>
          <w:sz w:val="30"/>
          <w:szCs w:val="30"/>
        </w:rPr>
        <w:t xml:space="preserve"> </w:t>
      </w:r>
      <w:r w:rsidR="002008AE" w:rsidRPr="00B52866">
        <w:rPr>
          <w:rFonts w:ascii="Angsana New" w:hAnsi="Angsana New" w:hint="cs"/>
          <w:color w:val="000000"/>
          <w:sz w:val="30"/>
          <w:szCs w:val="30"/>
          <w:cs/>
        </w:rPr>
        <w:t>ซึ่งเป็นกิจการร่วมค้า</w:t>
      </w:r>
      <w:r w:rsidRPr="00B52866">
        <w:rPr>
          <w:rFonts w:ascii="Angsana New" w:hAnsi="Angsana New" w:hint="cs"/>
          <w:sz w:val="30"/>
          <w:szCs w:val="30"/>
          <w:cs/>
        </w:rPr>
        <w:t>ได้ดำเนินการจดทะเบียนเปลี่ยนชื่อบริษัทเป็น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1242FA" w:rsidRPr="00B52866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ลักซูรี โฮเทล ดีเวลลอปเม้นท์ </w:t>
      </w:r>
      <w:r w:rsidR="000517B6">
        <w:rPr>
          <w:rFonts w:ascii="Angsana New" w:hAnsi="Angsana New" w:hint="cs"/>
          <w:color w:val="000000"/>
          <w:sz w:val="30"/>
          <w:szCs w:val="30"/>
          <w:cs/>
        </w:rPr>
        <w:t xml:space="preserve">สุขุมวิท </w:t>
      </w:r>
      <w:r w:rsidR="000517B6">
        <w:rPr>
          <w:rFonts w:ascii="Angsana New" w:hAnsi="Angsana New"/>
          <w:color w:val="000000"/>
          <w:sz w:val="30"/>
          <w:szCs w:val="30"/>
        </w:rPr>
        <w:t xml:space="preserve">38 </w:t>
      </w:r>
      <w:r w:rsidR="001242FA" w:rsidRPr="00B5286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1242FA" w:rsidRPr="00B52866">
        <w:rPr>
          <w:rFonts w:ascii="Angsana New" w:hAnsi="Angsana New"/>
          <w:color w:val="000000"/>
          <w:sz w:val="30"/>
          <w:szCs w:val="30"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42709C05" w14:textId="77777777" w:rsidR="000517B6" w:rsidRPr="00B52866" w:rsidRDefault="000517B6" w:rsidP="00E57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FFFB1D" w14:textId="63CDF3B9" w:rsidR="001242FA" w:rsidRPr="00B52866" w:rsidRDefault="00A03E2B" w:rsidP="0012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ในวันเดียวกัน</w:t>
      </w:r>
      <w:r w:rsidR="001242FA" w:rsidRPr="00B52866">
        <w:rPr>
          <w:rFonts w:ascii="Angsana New" w:hAnsi="Angsana New"/>
          <w:sz w:val="30"/>
          <w:szCs w:val="30"/>
        </w:rPr>
        <w:t xml:space="preserve"> </w:t>
      </w:r>
      <w:r w:rsidR="001242FA" w:rsidRPr="00B52866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เพิ่มทรัพย์สิริ </w:t>
      </w:r>
      <w:r w:rsidR="001242FA" w:rsidRPr="00B52866">
        <w:rPr>
          <w:rFonts w:ascii="Angsana New" w:hAnsi="Angsana New"/>
          <w:color w:val="000000"/>
          <w:sz w:val="30"/>
          <w:szCs w:val="30"/>
        </w:rPr>
        <w:t xml:space="preserve">2 </w:t>
      </w:r>
      <w:r w:rsidR="001242FA" w:rsidRPr="00B52866">
        <w:rPr>
          <w:rFonts w:ascii="Angsana New" w:hAnsi="Angsana New" w:hint="cs"/>
          <w:color w:val="000000"/>
          <w:sz w:val="30"/>
          <w:szCs w:val="30"/>
          <w:cs/>
        </w:rPr>
        <w:t xml:space="preserve">จำกัด </w:t>
      </w:r>
      <w:r w:rsidR="002008AE" w:rsidRPr="00B52866">
        <w:rPr>
          <w:rFonts w:ascii="Angsana New" w:hAnsi="Angsana New" w:hint="cs"/>
          <w:color w:val="000000"/>
          <w:sz w:val="30"/>
          <w:szCs w:val="30"/>
          <w:cs/>
        </w:rPr>
        <w:t>ซึ่งเป็นกิจการร่วมค้า</w:t>
      </w:r>
      <w:r w:rsidR="001242FA" w:rsidRPr="00B52866">
        <w:rPr>
          <w:rFonts w:ascii="Angsana New" w:hAnsi="Angsana New" w:hint="cs"/>
          <w:sz w:val="30"/>
          <w:szCs w:val="30"/>
          <w:cs/>
        </w:rPr>
        <w:t>ได้ดำเนินการจดทะเบียนเปลี่ยนชื่อบริษัทเป็น</w:t>
      </w:r>
      <w:r w:rsidR="001242FA" w:rsidRPr="00B52866">
        <w:rPr>
          <w:rFonts w:ascii="Angsana New" w:hAnsi="Angsana New"/>
          <w:sz w:val="30"/>
          <w:szCs w:val="30"/>
          <w:cs/>
        </w:rPr>
        <w:t xml:space="preserve"> </w:t>
      </w:r>
      <w:r w:rsidR="001242FA" w:rsidRPr="00B52866">
        <w:rPr>
          <w:rFonts w:ascii="Angsana New" w:hAnsi="Angsana New" w:hint="cs"/>
          <w:color w:val="000000"/>
          <w:sz w:val="30"/>
          <w:szCs w:val="30"/>
          <w:cs/>
        </w:rPr>
        <w:t>บริษัท ลานนาทีค บาซ่าร์</w:t>
      </w:r>
      <w:r w:rsidR="001242FA" w:rsidRPr="00B52866">
        <w:rPr>
          <w:rFonts w:ascii="Angsana New" w:hAnsi="Angsana New"/>
          <w:color w:val="000000"/>
          <w:sz w:val="30"/>
          <w:szCs w:val="30"/>
        </w:rPr>
        <w:t xml:space="preserve"> </w:t>
      </w:r>
      <w:r w:rsidR="001242FA" w:rsidRPr="00B52866">
        <w:rPr>
          <w:rFonts w:ascii="Angsana New" w:hAnsi="Angsana New" w:hint="cs"/>
          <w:color w:val="000000"/>
          <w:sz w:val="30"/>
          <w:szCs w:val="30"/>
          <w:cs/>
        </w:rPr>
        <w:t xml:space="preserve">จำกัด </w:t>
      </w:r>
      <w:r w:rsidR="001242FA" w:rsidRPr="00B52866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4E83C8F0" w14:textId="77777777" w:rsidR="005B56AB" w:rsidRPr="00B52866" w:rsidRDefault="005B56AB" w:rsidP="00D92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9E9DA2" w14:textId="2F951B60" w:rsidR="00C265AF" w:rsidRPr="00B52866" w:rsidRDefault="00C265AF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5691E53" w14:textId="77777777" w:rsidR="009239B0" w:rsidRPr="00CF211B" w:rsidRDefault="009239B0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9"/>
        <w:gridCol w:w="2321"/>
        <w:gridCol w:w="720"/>
        <w:gridCol w:w="1440"/>
      </w:tblGrid>
      <w:tr w:rsidR="00C265AF" w:rsidRPr="00B52866" w14:paraId="63DF0FE5" w14:textId="77777777" w:rsidTr="00DC73F7">
        <w:tc>
          <w:tcPr>
            <w:tcW w:w="4609" w:type="dxa"/>
            <w:hideMark/>
          </w:tcPr>
          <w:p w14:paraId="732F5880" w14:textId="6A8E05A3" w:rsidR="00C265AF" w:rsidRPr="00B52866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B5286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</w:t>
            </w:r>
            <w:r w:rsidR="00FF5C0A" w:rsidRPr="00B5286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BE0528" w:rsidRPr="00B5286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A60605" w:rsidRPr="00B5286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</w:t>
            </w:r>
            <w:r w:rsidR="00370AE4" w:rsidRPr="00B5286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สุดวันที่</w:t>
            </w:r>
          </w:p>
          <w:p w14:paraId="7A6322F4" w14:textId="7EEBBC9B" w:rsidR="00C265AF" w:rsidRPr="00B52866" w:rsidRDefault="00C265AF" w:rsidP="004021B4">
            <w:pPr>
              <w:tabs>
                <w:tab w:val="left" w:pos="540"/>
              </w:tabs>
              <w:spacing w:line="240" w:lineRule="auto"/>
              <w:ind w:left="140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25293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214C9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321" w:type="dxa"/>
          </w:tcPr>
          <w:p w14:paraId="4840DF9A" w14:textId="77777777" w:rsidR="00C265AF" w:rsidRPr="00B52866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BCF059C" w14:textId="77777777" w:rsidR="00C265AF" w:rsidRPr="00B52866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B52866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B52866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B52866" w14:paraId="681C56A1" w14:textId="77777777" w:rsidTr="00DC73F7">
        <w:tc>
          <w:tcPr>
            <w:tcW w:w="4609" w:type="dxa"/>
          </w:tcPr>
          <w:p w14:paraId="7F71A25F" w14:textId="77777777" w:rsidR="00C265AF" w:rsidRPr="00B52866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1" w:type="dxa"/>
          </w:tcPr>
          <w:p w14:paraId="456F2314" w14:textId="77777777" w:rsidR="00C265AF" w:rsidRPr="00B52866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3A186D0" w14:textId="77777777" w:rsidR="00C265AF" w:rsidRPr="00B52866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B52866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3AA" w:rsidRPr="00B52866" w14:paraId="1D326987" w14:textId="77777777" w:rsidTr="00DC73F7">
        <w:tc>
          <w:tcPr>
            <w:tcW w:w="4609" w:type="dxa"/>
            <w:hideMark/>
          </w:tcPr>
          <w:p w14:paraId="22344B10" w14:textId="6807A84B" w:rsidR="000633AA" w:rsidRPr="00B52866" w:rsidRDefault="000633AA" w:rsidP="000633AA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B52866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B52866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="000A071F" w:rsidRPr="00B52866">
              <w:rPr>
                <w:rFonts w:ascii="Angsana New" w:eastAsia="MS Mincho" w:hAnsi="Angsana New" w:hint="cs"/>
                <w:sz w:val="30"/>
                <w:szCs w:val="30"/>
              </w:rPr>
              <w:t>2567</w:t>
            </w:r>
          </w:p>
        </w:tc>
        <w:tc>
          <w:tcPr>
            <w:tcW w:w="2321" w:type="dxa"/>
          </w:tcPr>
          <w:p w14:paraId="4B305FDB" w14:textId="77777777" w:rsidR="000633AA" w:rsidRPr="00B52866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9DA337F" w14:textId="77777777" w:rsidR="000633AA" w:rsidRPr="00B52866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F647EE" w14:textId="1C9E51F7" w:rsidR="000633AA" w:rsidRPr="00B52866" w:rsidRDefault="003A582F" w:rsidP="000E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A02CAA" w:rsidRPr="00B52866">
              <w:rPr>
                <w:rFonts w:ascii="Angsana New" w:eastAsia="MS Mincho" w:hAnsi="Angsana New"/>
                <w:sz w:val="30"/>
                <w:szCs w:val="30"/>
                <w:cs/>
              </w:rPr>
              <w:t>87</w:t>
            </w:r>
            <w:r w:rsidR="00A02CAA" w:rsidRPr="00B52866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A02CAA" w:rsidRPr="00B52866">
              <w:rPr>
                <w:rFonts w:ascii="Angsana New" w:eastAsia="MS Mincho" w:hAnsi="Angsana New"/>
                <w:sz w:val="30"/>
                <w:szCs w:val="30"/>
                <w:cs/>
              </w:rPr>
              <w:t>762</w:t>
            </w:r>
            <w:r w:rsidR="00A02CAA" w:rsidRPr="00B52866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A02CAA" w:rsidRPr="00B52866">
              <w:rPr>
                <w:rFonts w:ascii="Angsana New" w:eastAsia="MS Mincho" w:hAnsi="Angsana New"/>
                <w:sz w:val="30"/>
                <w:szCs w:val="30"/>
                <w:cs/>
              </w:rPr>
              <w:t>108</w:t>
            </w:r>
          </w:p>
        </w:tc>
      </w:tr>
      <w:tr w:rsidR="0049094C" w:rsidRPr="00B52866" w14:paraId="288EE7BE" w14:textId="77777777" w:rsidTr="00DC73F7">
        <w:tc>
          <w:tcPr>
            <w:tcW w:w="4609" w:type="dxa"/>
          </w:tcPr>
          <w:p w14:paraId="741C66B0" w14:textId="2EE0C23F" w:rsidR="0049094C" w:rsidRPr="00B52866" w:rsidRDefault="00D865A6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321" w:type="dxa"/>
          </w:tcPr>
          <w:p w14:paraId="009C71D1" w14:textId="77777777" w:rsidR="0049094C" w:rsidRPr="00B52866" w:rsidRDefault="0049094C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CC7066B" w14:textId="77777777" w:rsidR="0049094C" w:rsidRPr="00B52866" w:rsidRDefault="0049094C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4DDFC8" w14:textId="356EFB0C" w:rsidR="0049094C" w:rsidRPr="00B52866" w:rsidRDefault="00174466" w:rsidP="006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ab/>
              <w:t>9,076,66</w:t>
            </w:r>
            <w:r w:rsidR="00544053" w:rsidRPr="00B52866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0633AA" w:rsidRPr="00B52866" w14:paraId="28140CE9" w14:textId="77777777" w:rsidTr="00DC73F7">
        <w:tc>
          <w:tcPr>
            <w:tcW w:w="4609" w:type="dxa"/>
          </w:tcPr>
          <w:p w14:paraId="23703BFE" w14:textId="2B42FC87" w:rsidR="000633AA" w:rsidRPr="00B52866" w:rsidRDefault="003A582F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2321" w:type="dxa"/>
          </w:tcPr>
          <w:p w14:paraId="23BA578B" w14:textId="77777777" w:rsidR="000633AA" w:rsidRPr="00B52866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EBD21EC" w14:textId="77777777" w:rsidR="000633AA" w:rsidRPr="00B52866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CB3DF0" w14:textId="4BDE0385" w:rsidR="000633AA" w:rsidRPr="00B52866" w:rsidRDefault="00174466" w:rsidP="004E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ab/>
              <w:t>(1,579)</w:t>
            </w:r>
          </w:p>
        </w:tc>
      </w:tr>
      <w:tr w:rsidR="000633AA" w:rsidRPr="00B52866" w14:paraId="31AB3609" w14:textId="77777777" w:rsidTr="00DC73F7">
        <w:tc>
          <w:tcPr>
            <w:tcW w:w="4609" w:type="dxa"/>
            <w:hideMark/>
          </w:tcPr>
          <w:p w14:paraId="55C4655F" w14:textId="4E7A2DE2" w:rsidR="000633AA" w:rsidRPr="00B52866" w:rsidRDefault="000633AA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425293"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</w:t>
            </w:r>
            <w:r w:rsidR="00425293" w:rsidRPr="00B5286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E0528"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185FB6"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0A071F"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21" w:type="dxa"/>
          </w:tcPr>
          <w:p w14:paraId="6A71C972" w14:textId="77777777" w:rsidR="000633AA" w:rsidRPr="00B52866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A4A15BF" w14:textId="77777777" w:rsidR="000633AA" w:rsidRPr="00B52866" w:rsidRDefault="000633AA" w:rsidP="000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11979" w14:textId="41B3F746" w:rsidR="000633AA" w:rsidRPr="00B52866" w:rsidRDefault="00174466" w:rsidP="004E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ab/>
              <w:t>96,837,19</w:t>
            </w:r>
            <w:r w:rsidR="00544053"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8506028" w14:textId="4E85AA22" w:rsidR="00C265AF" w:rsidRPr="00CF211B" w:rsidRDefault="00C265AF" w:rsidP="00612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38A10A" w14:textId="77777777" w:rsidR="00CF211B" w:rsidRDefault="00CF2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FC24E9D" w14:textId="04E41CFC" w:rsidR="003B4CC7" w:rsidRPr="00B52866" w:rsidRDefault="003B4CC7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52866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</w:t>
      </w:r>
      <w:r w:rsidR="00916D60" w:rsidRPr="00B52866">
        <w:rPr>
          <w:rFonts w:ascii="Angsana New" w:hAnsi="Angsana New" w:hint="cs"/>
          <w:i/>
          <w:iCs/>
          <w:sz w:val="30"/>
          <w:szCs w:val="30"/>
          <w:cs/>
        </w:rPr>
        <w:t>เปลี่ยนชื่อบริษัทย่อยสำหรับงวด</w:t>
      </w:r>
      <w:r w:rsidR="00BE0528" w:rsidRPr="00B52866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916D60" w:rsidRPr="00B52866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916D60" w:rsidRPr="00B52866">
        <w:rPr>
          <w:rFonts w:ascii="Angsana New" w:hAnsi="Angsana New"/>
          <w:i/>
          <w:iCs/>
          <w:sz w:val="30"/>
          <w:szCs w:val="30"/>
        </w:rPr>
        <w:t xml:space="preserve">30 </w:t>
      </w:r>
      <w:r w:rsidR="00BE0528" w:rsidRPr="00B52866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916D60" w:rsidRPr="00B5286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16D60" w:rsidRPr="00B52866">
        <w:rPr>
          <w:rFonts w:ascii="Angsana New" w:hAnsi="Angsana New"/>
          <w:i/>
          <w:iCs/>
          <w:sz w:val="30"/>
          <w:szCs w:val="30"/>
        </w:rPr>
        <w:t>2567</w:t>
      </w:r>
    </w:p>
    <w:p w14:paraId="567F1671" w14:textId="77777777" w:rsidR="003B4CC7" w:rsidRPr="00CF211B" w:rsidRDefault="003B4CC7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B6276B" w14:textId="6941AF70" w:rsidR="00916D60" w:rsidRPr="00B52866" w:rsidRDefault="00631D74" w:rsidP="00631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2 </w:t>
      </w:r>
      <w:r w:rsidRPr="00B52866">
        <w:rPr>
          <w:rFonts w:ascii="Angsana New" w:hAnsi="Angsana New" w:hint="cs"/>
          <w:sz w:val="30"/>
          <w:szCs w:val="30"/>
          <w:cs/>
        </w:rPr>
        <w:t>เมษายน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2567 </w:t>
      </w:r>
      <w:r w:rsidRPr="00B52866">
        <w:rPr>
          <w:rFonts w:ascii="Angsana New" w:hAnsi="Angsana New" w:hint="cs"/>
          <w:sz w:val="30"/>
          <w:szCs w:val="30"/>
          <w:cs/>
        </w:rPr>
        <w:t>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1 </w:t>
      </w:r>
      <w:r w:rsidR="00D5269E" w:rsidRPr="00B52866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B52866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แอสเสท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เวิรด์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แอทแทรคชั่น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แอนด์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รีเทล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จำกัด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51D8971D" w14:textId="77777777" w:rsidR="006E61DE" w:rsidRPr="00B52866" w:rsidRDefault="006E61DE" w:rsidP="00631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E22FEE" w14:textId="46DF00E2" w:rsidR="006E61DE" w:rsidRPr="00B52866" w:rsidRDefault="006E61DE" w:rsidP="00631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27 </w:t>
      </w:r>
      <w:r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2567  </w:t>
      </w:r>
      <w:r w:rsidRPr="00B52866">
        <w:rPr>
          <w:rFonts w:ascii="Angsana New" w:hAnsi="Angsana New" w:hint="cs"/>
          <w:sz w:val="30"/>
          <w:szCs w:val="30"/>
          <w:cs/>
        </w:rPr>
        <w:t>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ที</w:t>
      </w:r>
      <w:r w:rsidRPr="00B52866">
        <w:rPr>
          <w:rFonts w:ascii="Angsana New" w:hAnsi="Angsana New"/>
          <w:sz w:val="30"/>
          <w:szCs w:val="30"/>
          <w:cs/>
        </w:rPr>
        <w:t>.</w:t>
      </w:r>
      <w:r w:rsidRPr="00B52866">
        <w:rPr>
          <w:rFonts w:ascii="Angsana New" w:hAnsi="Angsana New" w:hint="cs"/>
          <w:sz w:val="30"/>
          <w:szCs w:val="30"/>
          <w:cs/>
        </w:rPr>
        <w:t>ซี</w:t>
      </w:r>
      <w:r w:rsidRPr="00B52866">
        <w:rPr>
          <w:rFonts w:ascii="Angsana New" w:hAnsi="Angsana New"/>
          <w:sz w:val="30"/>
          <w:szCs w:val="30"/>
          <w:cs/>
        </w:rPr>
        <w:t>.</w:t>
      </w:r>
      <w:r w:rsidRPr="00B52866">
        <w:rPr>
          <w:rFonts w:ascii="Angsana New" w:hAnsi="Angsana New" w:hint="cs"/>
          <w:sz w:val="30"/>
          <w:szCs w:val="30"/>
          <w:cs/>
        </w:rPr>
        <w:t>ซี</w:t>
      </w:r>
      <w:r w:rsidRPr="00B52866">
        <w:rPr>
          <w:rFonts w:ascii="Angsana New" w:hAnsi="Angsana New"/>
          <w:sz w:val="30"/>
          <w:szCs w:val="30"/>
          <w:cs/>
        </w:rPr>
        <w:t xml:space="preserve">. </w:t>
      </w:r>
      <w:r w:rsidRPr="00B52866">
        <w:rPr>
          <w:rFonts w:ascii="Angsana New" w:hAnsi="Angsana New" w:hint="cs"/>
          <w:sz w:val="30"/>
          <w:szCs w:val="30"/>
          <w:cs/>
        </w:rPr>
        <w:t>คอมเมอร์เชียล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จำกัด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ไลฟ์สไตล์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คอมเมอร์เชียล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พร็อพเพอร์ตี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จำกัด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0BDB9AC8" w14:textId="77777777" w:rsidR="003B4CC7" w:rsidRPr="00CF211B" w:rsidRDefault="003B4CC7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243F2DE" w14:textId="75CACAA3" w:rsidR="008B19E2" w:rsidRPr="00B52866" w:rsidRDefault="008B19E2" w:rsidP="008B1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52866">
        <w:rPr>
          <w:rFonts w:ascii="Angsana New" w:hAnsi="Angsana New" w:hint="cs"/>
          <w:i/>
          <w:iCs/>
          <w:sz w:val="30"/>
          <w:szCs w:val="30"/>
          <w:cs/>
        </w:rPr>
        <w:t>การควบรวมกิจการของบริษัทย่อย</w:t>
      </w:r>
    </w:p>
    <w:p w14:paraId="33C91C1F" w14:textId="77777777" w:rsidR="008B19E2" w:rsidRPr="00CF211B" w:rsidRDefault="008B19E2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9A616FB" w14:textId="764D07A3" w:rsidR="00932521" w:rsidRPr="00B52866" w:rsidRDefault="008157FF" w:rsidP="0093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52866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color w:val="000000"/>
          <w:sz w:val="30"/>
          <w:szCs w:val="30"/>
        </w:rPr>
        <w:t>4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760D6" w:rsidRPr="00B52866">
        <w:rPr>
          <w:rFonts w:ascii="Angsana New" w:hAnsi="Angsana New" w:hint="cs"/>
          <w:color w:val="000000"/>
          <w:sz w:val="30"/>
          <w:szCs w:val="30"/>
          <w:cs/>
        </w:rPr>
        <w:t>มิถุนา</w:t>
      </w:r>
      <w:r w:rsidR="00BE0528" w:rsidRPr="00B52866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color w:val="000000"/>
          <w:sz w:val="30"/>
          <w:szCs w:val="30"/>
        </w:rPr>
        <w:t>2567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ซึ่งเป็นบริษัทย่อยทางอ้อมได้ดำเนินการจดทะเบียนควบรวมบริษัทต่อกระทรวงพาณิชย์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บริษัทที่ถูกควบรวมมีดังนี้</w:t>
      </w:r>
    </w:p>
    <w:p w14:paraId="54DECFCC" w14:textId="77777777" w:rsidR="00932521" w:rsidRPr="00CF211B" w:rsidRDefault="00932521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F8B14F" w14:textId="79D7F973" w:rsidR="00932521" w:rsidRPr="00B52866" w:rsidRDefault="008157FF" w:rsidP="0093252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5286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ทรัพย์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รีเทล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โอพีเพลส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แบงค็อก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55ADF73B" w14:textId="5979338C" w:rsidR="008157FF" w:rsidRPr="00B52866" w:rsidRDefault="008157FF" w:rsidP="0093252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5286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เจริญกรุง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ลักซูรี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ดีเวลลอปเมนท์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091C7796" w14:textId="77777777" w:rsidR="00932521" w:rsidRPr="00CF211B" w:rsidRDefault="00932521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450C51" w14:textId="23FBA66C" w:rsidR="000A53A2" w:rsidRPr="00B52866" w:rsidRDefault="008157FF" w:rsidP="0031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52866">
        <w:rPr>
          <w:rFonts w:ascii="Angsana New" w:hAnsi="Angsana New" w:hint="cs"/>
          <w:color w:val="000000"/>
          <w:sz w:val="30"/>
          <w:szCs w:val="30"/>
          <w:cs/>
        </w:rPr>
        <w:t>ภายหลังการควบรวม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ยังคงมีสภาพเป็นนิติบุคคลและใช้ชื่อบริษัทเป็นบริษัท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ทั้งนี้บริษัทยังคงมีสัดส่วนการถือหุ้นเท่าเดิม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</w:t>
      </w:r>
      <w:r w:rsidR="00317151" w:rsidRPr="00B52866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ร้อยละ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color w:val="000000"/>
          <w:sz w:val="30"/>
          <w:szCs w:val="30"/>
        </w:rPr>
        <w:t>100</w:t>
      </w:r>
    </w:p>
    <w:p w14:paraId="7BB55D77" w14:textId="77777777" w:rsidR="000A53A2" w:rsidRPr="00CF211B" w:rsidRDefault="000A53A2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452908" w14:textId="34810891" w:rsidR="008B19E2" w:rsidRPr="00B52866" w:rsidRDefault="008F2E6C" w:rsidP="00815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52866">
        <w:rPr>
          <w:rFonts w:ascii="Angsana New" w:hAnsi="Angsana New" w:hint="cs"/>
          <w:color w:val="000000"/>
          <w:sz w:val="30"/>
          <w:szCs w:val="30"/>
          <w:cs/>
        </w:rPr>
        <w:t xml:space="preserve">ในวันเดียวกัน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/>
          <w:color w:val="000000"/>
          <w:sz w:val="30"/>
          <w:szCs w:val="30"/>
        </w:rPr>
        <w:t xml:space="preserve">1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ซึ่งเป็นบริษัทย่อยทางอ้อมได้ดำเนินการจดทะเบียนควบรวมบริษัทกับบริษัท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/>
          <w:color w:val="000000"/>
          <w:sz w:val="30"/>
          <w:szCs w:val="30"/>
        </w:rPr>
        <w:t xml:space="preserve">2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จำกัดต่อกระทรวงพาณิชย์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ภายหลังการควบรวม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="000A53A2" w:rsidRPr="00B5286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0A53A2" w:rsidRPr="00B52866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เอดับบลิวซี</w:t>
      </w:r>
      <w:r w:rsidR="000A53A2" w:rsidRPr="00B5286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ทรงวาด</w:t>
      </w:r>
      <w:r w:rsidR="000A53A2" w:rsidRPr="00B5286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พร๊อพเพอร์ตี้</w:t>
      </w:r>
      <w:r w:rsidR="000A53A2" w:rsidRPr="00B5286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="000A53A2" w:rsidRPr="00B52866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="000A53A2" w:rsidRPr="00B5286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pacing w:val="-2"/>
          <w:sz w:val="30"/>
          <w:szCs w:val="30"/>
          <w:cs/>
        </w:rPr>
        <w:t>ยังคงมีสภาพเป็นนิติบุคคลและใช้ชื่อบริษัทเป็นบริษัท</w:t>
      </w:r>
      <w:r w:rsidR="000A53A2" w:rsidRPr="00B5286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เอดับบลิวซี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/>
          <w:color w:val="000000"/>
          <w:sz w:val="30"/>
          <w:szCs w:val="30"/>
        </w:rPr>
        <w:t xml:space="preserve">1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ทั้งนี้บริษัทยังคงมีสัดส่วนการถือหุ้นเท่าเดิม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0A53A2"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53A2" w:rsidRPr="00B52866">
        <w:rPr>
          <w:rFonts w:ascii="Angsana New" w:hAnsi="Angsana New"/>
          <w:color w:val="000000"/>
          <w:sz w:val="30"/>
          <w:szCs w:val="30"/>
        </w:rPr>
        <w:t>100</w:t>
      </w:r>
    </w:p>
    <w:p w14:paraId="75E46010" w14:textId="77777777" w:rsidR="00317151" w:rsidRPr="00B52866" w:rsidRDefault="00317151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971597" w14:textId="4FC12300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52866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การซื้อเงินลงทุนในบริษัทย่อยสำหรับงวด</w:t>
      </w:r>
      <w:r w:rsidR="00BE0528" w:rsidRPr="00B52866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Pr="00B52866">
        <w:rPr>
          <w:rFonts w:ascii="Angsana New" w:hAnsi="Angsana New" w:hint="cs"/>
          <w:i/>
          <w:iCs/>
          <w:sz w:val="30"/>
          <w:szCs w:val="30"/>
          <w:cs/>
        </w:rPr>
        <w:t>เดือนสิ้นสุดวันที่</w:t>
      </w:r>
      <w:r w:rsidRPr="00B5286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i/>
          <w:iCs/>
          <w:sz w:val="30"/>
          <w:szCs w:val="30"/>
        </w:rPr>
        <w:t>30</w:t>
      </w:r>
      <w:r w:rsidRPr="00B5286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E0528" w:rsidRPr="00B52866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6214C9" w:rsidRPr="00B52866">
        <w:rPr>
          <w:rFonts w:ascii="Angsana New" w:hAnsi="Angsana New"/>
          <w:i/>
          <w:iCs/>
          <w:sz w:val="30"/>
          <w:szCs w:val="30"/>
        </w:rPr>
        <w:t xml:space="preserve"> </w:t>
      </w:r>
      <w:r w:rsidRPr="00B52866">
        <w:rPr>
          <w:rFonts w:ascii="Angsana New" w:hAnsi="Angsana New"/>
          <w:i/>
          <w:iCs/>
          <w:sz w:val="30"/>
          <w:szCs w:val="30"/>
        </w:rPr>
        <w:t>2567</w:t>
      </w:r>
    </w:p>
    <w:p w14:paraId="7A24461A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A24436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9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2567 </w:t>
      </w:r>
      <w:r w:rsidRPr="00B52866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บริษัทได้จดทะเบียนจัดตั้งบริษัทย่อยจำนวน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1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คือ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รีเทล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เดสทิเนชัน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เชียงใหม่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จำกัด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โดยบริษัทมีทุนจดทะเบียนจำนวน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100,000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บาท</w:t>
      </w:r>
      <w:r w:rsidRPr="00B52866">
        <w:rPr>
          <w:rFonts w:ascii="Angsana New" w:hAnsi="Angsana New"/>
          <w:sz w:val="30"/>
          <w:szCs w:val="30"/>
          <w:cs/>
        </w:rPr>
        <w:t xml:space="preserve"> (</w:t>
      </w:r>
      <w:r w:rsidRPr="00B52866">
        <w:rPr>
          <w:rFonts w:ascii="Angsana New" w:hAnsi="Angsana New" w:hint="cs"/>
          <w:sz w:val="30"/>
          <w:szCs w:val="30"/>
          <w:cs/>
        </w:rPr>
        <w:t>จำนวน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10,000 </w:t>
      </w:r>
      <w:r w:rsidRPr="00B52866">
        <w:rPr>
          <w:rFonts w:ascii="Angsana New" w:hAnsi="Angsana New" w:hint="cs"/>
          <w:sz w:val="30"/>
          <w:szCs w:val="30"/>
          <w:cs/>
        </w:rPr>
        <w:t>หุ้น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10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บาท</w:t>
      </w:r>
      <w:r w:rsidRPr="00B52866">
        <w:rPr>
          <w:rFonts w:ascii="Angsana New" w:hAnsi="Angsana New"/>
          <w:sz w:val="30"/>
          <w:szCs w:val="30"/>
          <w:cs/>
        </w:rPr>
        <w:t xml:space="preserve">) </w:t>
      </w:r>
      <w:r w:rsidRPr="00B52866">
        <w:rPr>
          <w:rFonts w:ascii="Angsana New" w:hAnsi="Angsana New" w:hint="cs"/>
          <w:sz w:val="30"/>
          <w:szCs w:val="30"/>
          <w:cs/>
        </w:rPr>
        <w:t>ทั้งนี้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บริษัทได้มีส่วนได้เสียในบริษัทย่อยดังกล่าวในสัดส่วนร้อยละ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581FB3B1" w14:textId="386EEE08" w:rsidR="00425293" w:rsidRPr="00B52866" w:rsidRDefault="00CD21F2" w:rsidP="00CD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26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เมษายน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บริษัทและบริษัทย่อยได้เข้าลงทุนในโครงการ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โอพี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การ์เด้น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ของบริษัท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เจริญกรุง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แอสเสท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จำกัด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44</w:t>
      </w:r>
      <w:r w:rsidR="00317151" w:rsidRPr="00B52866">
        <w:rPr>
          <w:rFonts w:ascii="Angsana New" w:hAnsi="Angsana New"/>
          <w:sz w:val="30"/>
          <w:szCs w:val="30"/>
        </w:rPr>
        <w:t>1.78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โดยแบ่งเป็นการจ่ายเงินจำนวน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4505B" w:rsidRPr="00B52866">
        <w:rPr>
          <w:rFonts w:ascii="Angsana New" w:hAnsi="Angsana New"/>
          <w:sz w:val="30"/>
          <w:szCs w:val="30"/>
        </w:rPr>
        <w:t>209.23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และให้บริษัทย่อยกู้ยืมเงินจำนวน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232.55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ทั้งนี้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100</w:t>
      </w:r>
    </w:p>
    <w:p w14:paraId="0B525E17" w14:textId="77777777" w:rsidR="008774DF" w:rsidRPr="00B52866" w:rsidRDefault="008774DF" w:rsidP="00CD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0D2264" w14:textId="2FE6E543" w:rsidR="008774DF" w:rsidRPr="00B52866" w:rsidRDefault="008774DF" w:rsidP="00CD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16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กรกฎาคม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บริษัทและบริษัทย่อยได้ซื้อ</w:t>
      </w:r>
      <w:r w:rsidR="005F4181">
        <w:rPr>
          <w:rFonts w:ascii="Angsana New" w:hAnsi="Angsana New" w:hint="cs"/>
          <w:sz w:val="30"/>
          <w:szCs w:val="30"/>
          <w:cs/>
        </w:rPr>
        <w:t>เงินลงทุนของ</w:t>
      </w:r>
      <w:r w:rsidRPr="00B52866">
        <w:rPr>
          <w:rFonts w:ascii="Angsana New" w:hAnsi="Angsana New" w:hint="cs"/>
          <w:sz w:val="30"/>
          <w:szCs w:val="30"/>
          <w:cs/>
        </w:rPr>
        <w:t>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ไพรเวท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ลิฟวิ่ง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จำกัด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จากกิจการที่เกี่ยวข้องกันเป็นจำนวนเงิน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ทำให้บริษัทมีส่วนได้เสียในบริษัทดังกล่าวในสัดส่วนร้อยละ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และกลุ่มบริษัทมีส่วนได้เสียในสัดส่วนร้อยละ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100</w:t>
      </w:r>
    </w:p>
    <w:p w14:paraId="0985D998" w14:textId="77777777" w:rsidR="008774DF" w:rsidRPr="00B52866" w:rsidRDefault="008774DF" w:rsidP="00CD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752AD6" w14:textId="46A5B6BC" w:rsidR="008774DF" w:rsidRPr="00B52866" w:rsidRDefault="008774DF" w:rsidP="00CD2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บริษัทซื้อเงินลงทุนของบริษัท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ทีซีซี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โฮเทล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แอสเสท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จำกัด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จากบริษัทย่อยทางอ้อมเป็นจำนวนเงิน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9,018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ทำให้บริษัทมีส่วนได้เสียในบริษัทดังกล่าวเพิ่มขึ้นจากร้อยละ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80.69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เป็นร้อยละ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100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0272B1BF" w14:textId="77777777" w:rsidR="00CD21F2" w:rsidRPr="00B52866" w:rsidRDefault="00CD21F2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33D729A" w14:textId="287E05CE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52866">
        <w:rPr>
          <w:rFonts w:ascii="Angsana New" w:hAnsi="Angsana New" w:hint="cs"/>
          <w:i/>
          <w:iCs/>
          <w:sz w:val="30"/>
          <w:szCs w:val="30"/>
          <w:cs/>
        </w:rPr>
        <w:t>การลดทุนในบริษัทย่อยสำหรับงวด</w:t>
      </w:r>
      <w:r w:rsidR="00BE0528" w:rsidRPr="00B52866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Pr="00B52866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6214C9" w:rsidRPr="00B52866">
        <w:rPr>
          <w:rFonts w:ascii="Angsana New" w:hAnsi="Angsana New"/>
          <w:i/>
          <w:iCs/>
          <w:sz w:val="30"/>
          <w:szCs w:val="30"/>
        </w:rPr>
        <w:t>30</w:t>
      </w:r>
      <w:r w:rsidR="006214C9" w:rsidRPr="00B5286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E0528" w:rsidRPr="00B52866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B5286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i/>
          <w:iCs/>
          <w:sz w:val="30"/>
          <w:szCs w:val="30"/>
        </w:rPr>
        <w:t>2567</w:t>
      </w:r>
    </w:p>
    <w:p w14:paraId="77626DF6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21656A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1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รายละเอียดดังนี้</w:t>
      </w:r>
      <w:r w:rsidRPr="00B52866">
        <w:rPr>
          <w:rFonts w:ascii="Angsana New" w:hAnsi="Angsana New"/>
          <w:sz w:val="30"/>
          <w:szCs w:val="30"/>
          <w:cs/>
        </w:rPr>
        <w:tab/>
      </w:r>
    </w:p>
    <w:p w14:paraId="1A3C4E7B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425293" w:rsidRPr="00B52866" w14:paraId="46E95076" w14:textId="77777777" w:rsidTr="007A3C28">
        <w:trPr>
          <w:tblHeader/>
        </w:trPr>
        <w:tc>
          <w:tcPr>
            <w:tcW w:w="3808" w:type="dxa"/>
          </w:tcPr>
          <w:p w14:paraId="169B764A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15B1CC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C52D2CD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606DC755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6E84DEF1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69C64C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425293" w:rsidRPr="00B52866" w14:paraId="12B7F513" w14:textId="77777777" w:rsidTr="007A3C28">
        <w:trPr>
          <w:tblHeader/>
        </w:trPr>
        <w:tc>
          <w:tcPr>
            <w:tcW w:w="3808" w:type="dxa"/>
          </w:tcPr>
          <w:p w14:paraId="7FC0ACA2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DABC707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61FF1AE7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293" w:rsidRPr="00B52866" w14:paraId="19774C7B" w14:textId="77777777" w:rsidTr="00795EB0">
        <w:tc>
          <w:tcPr>
            <w:tcW w:w="3808" w:type="dxa"/>
          </w:tcPr>
          <w:p w14:paraId="3641959F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0D15C5B0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3.14</w:t>
            </w:r>
          </w:p>
        </w:tc>
        <w:tc>
          <w:tcPr>
            <w:tcW w:w="1440" w:type="dxa"/>
          </w:tcPr>
          <w:p w14:paraId="174DAB02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790" w:type="dxa"/>
          </w:tcPr>
          <w:p w14:paraId="19A63CCD" w14:textId="6806659E" w:rsidR="00425293" w:rsidRPr="00B52866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B52866" w14:paraId="356ED156" w14:textId="77777777" w:rsidTr="00795EB0">
        <w:tc>
          <w:tcPr>
            <w:tcW w:w="3808" w:type="dxa"/>
          </w:tcPr>
          <w:p w14:paraId="10BDD384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5D6837B5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1.07</w:t>
            </w:r>
          </w:p>
        </w:tc>
        <w:tc>
          <w:tcPr>
            <w:tcW w:w="1440" w:type="dxa"/>
          </w:tcPr>
          <w:p w14:paraId="022E02E9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0.28</w:t>
            </w:r>
          </w:p>
        </w:tc>
        <w:tc>
          <w:tcPr>
            <w:tcW w:w="2790" w:type="dxa"/>
          </w:tcPr>
          <w:p w14:paraId="3A324431" w14:textId="3D48F18C" w:rsidR="00425293" w:rsidRPr="00B52866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B52866" w14:paraId="3C0DBA3B" w14:textId="77777777" w:rsidTr="00795EB0">
        <w:tc>
          <w:tcPr>
            <w:tcW w:w="3808" w:type="dxa"/>
          </w:tcPr>
          <w:p w14:paraId="7761B04C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79B54E90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2.03</w:t>
            </w:r>
          </w:p>
        </w:tc>
        <w:tc>
          <w:tcPr>
            <w:tcW w:w="1440" w:type="dxa"/>
          </w:tcPr>
          <w:p w14:paraId="3B93ED5D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0.53</w:t>
            </w:r>
          </w:p>
        </w:tc>
        <w:tc>
          <w:tcPr>
            <w:tcW w:w="2790" w:type="dxa"/>
          </w:tcPr>
          <w:p w14:paraId="3505D6C9" w14:textId="449D105F" w:rsidR="00425293" w:rsidRPr="00B52866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B52866" w14:paraId="4466653F" w14:textId="77777777" w:rsidTr="00795EB0">
        <w:tc>
          <w:tcPr>
            <w:tcW w:w="3808" w:type="dxa"/>
          </w:tcPr>
          <w:p w14:paraId="75AE41C5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391E28B0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0.44</w:t>
            </w:r>
          </w:p>
        </w:tc>
        <w:tc>
          <w:tcPr>
            <w:tcW w:w="1440" w:type="dxa"/>
          </w:tcPr>
          <w:p w14:paraId="550BC72C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90" w:type="dxa"/>
          </w:tcPr>
          <w:p w14:paraId="3FE4B7A7" w14:textId="3B00F744" w:rsidR="00425293" w:rsidRPr="00B52866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</w:tbl>
    <w:p w14:paraId="27470B16" w14:textId="1BBEEE98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8125BA" w14:textId="77777777" w:rsidR="00425293" w:rsidRPr="00B52866" w:rsidRDefault="00425293" w:rsidP="004252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28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มีนาคม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54914F7F" w14:textId="77777777" w:rsidR="00425293" w:rsidRPr="00B52866" w:rsidRDefault="00425293" w:rsidP="00425293">
      <w:pPr>
        <w:pStyle w:val="ListParagraph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425293" w:rsidRPr="00B52866" w14:paraId="34E7EC44" w14:textId="77777777" w:rsidTr="00795EB0">
        <w:trPr>
          <w:tblHeader/>
        </w:trPr>
        <w:tc>
          <w:tcPr>
            <w:tcW w:w="3808" w:type="dxa"/>
          </w:tcPr>
          <w:p w14:paraId="65A3AFF3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3A1DDEF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3CBFFCE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44213D7B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4A4061A3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EE8EC5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425293" w:rsidRPr="00B52866" w14:paraId="1DC9DD97" w14:textId="77777777" w:rsidTr="00795EB0">
        <w:trPr>
          <w:tblHeader/>
        </w:trPr>
        <w:tc>
          <w:tcPr>
            <w:tcW w:w="3808" w:type="dxa"/>
          </w:tcPr>
          <w:p w14:paraId="405FB83B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332B8CDF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28C80DE5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293" w:rsidRPr="00B52866" w14:paraId="67CF7674" w14:textId="77777777" w:rsidTr="00795EB0">
        <w:tc>
          <w:tcPr>
            <w:tcW w:w="3808" w:type="dxa"/>
          </w:tcPr>
          <w:p w14:paraId="6446A3B3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0502EC90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1440" w:type="dxa"/>
          </w:tcPr>
          <w:p w14:paraId="5C39FE51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90" w:type="dxa"/>
          </w:tcPr>
          <w:p w14:paraId="37DE577F" w14:textId="3301E12F" w:rsidR="00425293" w:rsidRPr="00B52866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B52866" w14:paraId="29658397" w14:textId="77777777" w:rsidTr="00795EB0">
        <w:tc>
          <w:tcPr>
            <w:tcW w:w="3808" w:type="dxa"/>
          </w:tcPr>
          <w:p w14:paraId="1D003FBF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2D9A42AD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0.28</w:t>
            </w:r>
          </w:p>
        </w:tc>
        <w:tc>
          <w:tcPr>
            <w:tcW w:w="1440" w:type="dxa"/>
          </w:tcPr>
          <w:p w14:paraId="11FCBAD8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2798BBB3" w14:textId="3245F1C9" w:rsidR="00425293" w:rsidRPr="00B52866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B52866" w14:paraId="7C5B9BD7" w14:textId="77777777" w:rsidTr="00795EB0">
        <w:tc>
          <w:tcPr>
            <w:tcW w:w="3808" w:type="dxa"/>
          </w:tcPr>
          <w:p w14:paraId="36760F39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6A32CF9A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0.53</w:t>
            </w:r>
          </w:p>
        </w:tc>
        <w:tc>
          <w:tcPr>
            <w:tcW w:w="1440" w:type="dxa"/>
          </w:tcPr>
          <w:p w14:paraId="3A53353E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0.14</w:t>
            </w:r>
          </w:p>
        </w:tc>
        <w:tc>
          <w:tcPr>
            <w:tcW w:w="2790" w:type="dxa"/>
          </w:tcPr>
          <w:p w14:paraId="252E4D63" w14:textId="459958C8" w:rsidR="00425293" w:rsidRPr="00B52866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425293" w:rsidRPr="00B52866" w14:paraId="6E639D2D" w14:textId="77777777" w:rsidTr="00795EB0">
        <w:tc>
          <w:tcPr>
            <w:tcW w:w="3808" w:type="dxa"/>
          </w:tcPr>
          <w:p w14:paraId="61766EE1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17889D9C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1440" w:type="dxa"/>
          </w:tcPr>
          <w:p w14:paraId="6F13246A" w14:textId="77777777" w:rsidR="00425293" w:rsidRPr="00B52866" w:rsidRDefault="00425293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4C68DFEE" w14:textId="5B011BBC" w:rsidR="00425293" w:rsidRPr="00B52866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</w:tbl>
    <w:p w14:paraId="7E91C0E1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550A67" w14:textId="70C76008" w:rsidR="00EC712A" w:rsidRPr="00B52866" w:rsidRDefault="00EC712A" w:rsidP="00EC71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2D126A" w:rsidRPr="00B52866">
        <w:rPr>
          <w:rFonts w:ascii="Angsana New" w:hAnsi="Angsana New"/>
          <w:sz w:val="30"/>
          <w:szCs w:val="30"/>
        </w:rPr>
        <w:t xml:space="preserve">23 </w:t>
      </w:r>
      <w:r w:rsidR="002D126A" w:rsidRPr="00B52866">
        <w:rPr>
          <w:rFonts w:ascii="Angsana New" w:hAnsi="Angsana New" w:hint="cs"/>
          <w:sz w:val="30"/>
          <w:szCs w:val="30"/>
          <w:cs/>
        </w:rPr>
        <w:t>พฤษภาคม</w:t>
      </w:r>
      <w:r w:rsidR="002D126A" w:rsidRPr="00B52866">
        <w:rPr>
          <w:rFonts w:ascii="Angsana New" w:hAnsi="Angsana New"/>
          <w:sz w:val="30"/>
          <w:szCs w:val="30"/>
          <w:cs/>
        </w:rPr>
        <w:t xml:space="preserve"> </w:t>
      </w:r>
      <w:r w:rsidR="002D126A" w:rsidRPr="00B52866">
        <w:rPr>
          <w:rFonts w:ascii="Angsana New" w:hAnsi="Angsana New"/>
          <w:sz w:val="30"/>
          <w:szCs w:val="30"/>
        </w:rPr>
        <w:t xml:space="preserve">2567 </w:t>
      </w:r>
      <w:r w:rsidRPr="00B52866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507CF72B" w14:textId="2BB3B153" w:rsidR="003D1C16" w:rsidRPr="00B52866" w:rsidRDefault="003D1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EC712A" w:rsidRPr="00B52866" w14:paraId="52881E77" w14:textId="77777777" w:rsidTr="00795EB0">
        <w:tc>
          <w:tcPr>
            <w:tcW w:w="3808" w:type="dxa"/>
          </w:tcPr>
          <w:p w14:paraId="65232015" w14:textId="77777777" w:rsidR="00EC712A" w:rsidRPr="00B52866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92C250" w14:textId="77777777" w:rsidR="00EC712A" w:rsidRPr="00B52866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C353422" w14:textId="77777777" w:rsidR="00EC712A" w:rsidRPr="00B52866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701DB140" w14:textId="77777777" w:rsidR="00EC712A" w:rsidRPr="00B52866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3E25C73B" w14:textId="77777777" w:rsidR="00EC712A" w:rsidRPr="00B52866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58FA53" w14:textId="77777777" w:rsidR="00EC712A" w:rsidRPr="00B52866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EC712A" w:rsidRPr="00B52866" w14:paraId="6E321E3D" w14:textId="77777777" w:rsidTr="00795EB0">
        <w:tc>
          <w:tcPr>
            <w:tcW w:w="3808" w:type="dxa"/>
          </w:tcPr>
          <w:p w14:paraId="4B058CAD" w14:textId="77777777" w:rsidR="00EC712A" w:rsidRPr="00B52866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2EF2B3B2" w14:textId="77777777" w:rsidR="00EC712A" w:rsidRPr="00B52866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2FE48E41" w14:textId="77777777" w:rsidR="00EC712A" w:rsidRPr="00B52866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12A" w:rsidRPr="00B52866" w14:paraId="2E3E7BAB" w14:textId="77777777" w:rsidTr="00795EB0">
        <w:tc>
          <w:tcPr>
            <w:tcW w:w="3808" w:type="dxa"/>
          </w:tcPr>
          <w:p w14:paraId="13BF0712" w14:textId="77777777" w:rsidR="00EC712A" w:rsidRPr="00B52866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227EE939" w14:textId="2EC5DEDC" w:rsidR="00EC712A" w:rsidRPr="00B52866" w:rsidRDefault="002D126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1440" w:type="dxa"/>
          </w:tcPr>
          <w:p w14:paraId="79C60592" w14:textId="1E37D5EE" w:rsidR="00EC712A" w:rsidRPr="00B52866" w:rsidRDefault="002D126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3CD0B863" w14:textId="470EE9A5" w:rsidR="00EC712A" w:rsidRPr="00B52866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  <w:tr w:rsidR="00EC712A" w:rsidRPr="00B52866" w14:paraId="64489FDF" w14:textId="77777777" w:rsidTr="00795EB0">
        <w:tc>
          <w:tcPr>
            <w:tcW w:w="3808" w:type="dxa"/>
          </w:tcPr>
          <w:p w14:paraId="2E1B1076" w14:textId="3F3BD594" w:rsidR="00EC712A" w:rsidRPr="00B52866" w:rsidRDefault="002D126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5F534154" w14:textId="6BC54CBF" w:rsidR="00EC712A" w:rsidRPr="00B52866" w:rsidRDefault="002D126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0.14</w:t>
            </w:r>
          </w:p>
        </w:tc>
        <w:tc>
          <w:tcPr>
            <w:tcW w:w="1440" w:type="dxa"/>
          </w:tcPr>
          <w:p w14:paraId="17FE11C7" w14:textId="77777777" w:rsidR="00EC712A" w:rsidRPr="00B52866" w:rsidRDefault="00EC712A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08FCC61B" w14:textId="2EB669D5" w:rsidR="00EC712A" w:rsidRPr="00B52866" w:rsidRDefault="00317151" w:rsidP="0018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เพื่อคืนเงินลงทุนให้แก่บริษัท</w:t>
            </w:r>
          </w:p>
        </w:tc>
      </w:tr>
    </w:tbl>
    <w:p w14:paraId="5ACCE429" w14:textId="77777777" w:rsidR="00714AF2" w:rsidRPr="00B52866" w:rsidRDefault="00714AF2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B5C741" w14:textId="77777777" w:rsidR="007A3C28" w:rsidRPr="00B52866" w:rsidRDefault="007A3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5286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57834B1" w14:textId="029F5CBF" w:rsidR="000A1DDD" w:rsidRPr="00B52866" w:rsidRDefault="000A1DDD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</w:t>
      </w:r>
      <w:r w:rsidR="00E668C5" w:rsidRPr="00B52866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B52866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B52866" w:rsidRDefault="005E5406" w:rsidP="00D52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B52866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B52866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B52866" w:rsidRDefault="00624F9B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B52866" w:rsidRDefault="00624F9B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B52866" w14:paraId="4ADAA503" w14:textId="77777777" w:rsidTr="001035E6">
        <w:trPr>
          <w:tblHeader/>
        </w:trPr>
        <w:tc>
          <w:tcPr>
            <w:tcW w:w="6084" w:type="dxa"/>
            <w:vAlign w:val="bottom"/>
          </w:tcPr>
          <w:p w14:paraId="1C7636D0" w14:textId="77777777" w:rsidR="00AC2B68" w:rsidRPr="00B52866" w:rsidRDefault="00AC2B68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77777777" w:rsidR="00AC2B68" w:rsidRPr="00B52866" w:rsidRDefault="00AC2B68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AC2B68" w:rsidRPr="00B52866" w:rsidRDefault="00AC2B68" w:rsidP="004021B4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5286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B52866" w:rsidRDefault="00AC2B68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B52866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624F9B" w:rsidRPr="00B52866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624F9B" w:rsidRPr="00B52866" w:rsidRDefault="00624F9B" w:rsidP="004021B4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624F9B" w:rsidRPr="00B52866" w:rsidRDefault="00624F9B" w:rsidP="004021B4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5FC" w:rsidRPr="00B52866" w14:paraId="0E0426D4" w14:textId="77777777" w:rsidTr="00C318C0">
        <w:tc>
          <w:tcPr>
            <w:tcW w:w="6084" w:type="dxa"/>
            <w:vAlign w:val="bottom"/>
          </w:tcPr>
          <w:p w14:paraId="62541BA4" w14:textId="67E98F34" w:rsidR="00E175FC" w:rsidRPr="00B52866" w:rsidRDefault="005302EC" w:rsidP="004021B4">
            <w:pPr>
              <w:spacing w:line="240" w:lineRule="auto"/>
              <w:ind w:left="337" w:hanging="270"/>
              <w:rPr>
                <w:rFonts w:ascii="Angsana New" w:eastAsia="Times New Roman" w:hAnsi="Angsana New" w:cstheme="minorBidi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/>
                <w:sz w:val="30"/>
                <w:szCs w:val="30"/>
              </w:rPr>
              <w:t>1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071F" w:rsidRPr="00B52866">
              <w:rPr>
                <w:rFonts w:ascii="Angsana New" w:hAnsi="Angsana New"/>
                <w:sz w:val="30"/>
                <w:szCs w:val="30"/>
              </w:rPr>
              <w:t>2567</w:t>
            </w:r>
            <w:r w:rsidR="00211E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1E58">
              <w:rPr>
                <w:rFonts w:ascii="Angsana New" w:hAnsi="Angsana New" w:cstheme="minorBidi"/>
                <w:sz w:val="30"/>
                <w:szCs w:val="30"/>
              </w:rPr>
              <w:t xml:space="preserve">- </w:t>
            </w:r>
            <w:r w:rsidR="00425293" w:rsidRPr="00B5286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14:paraId="4FB55F68" w14:textId="77777777" w:rsidR="00E175FC" w:rsidRPr="00B52866" w:rsidRDefault="00E175FC" w:rsidP="004021B4">
            <w:pPr>
              <w:spacing w:line="240" w:lineRule="auto"/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C1A0A25" w14:textId="2487732D" w:rsidR="00E175FC" w:rsidRPr="00B52866" w:rsidRDefault="007E1BFE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</w:rPr>
              <w:t>84,</w:t>
            </w:r>
            <w:r w:rsidR="00A8586E" w:rsidRPr="00B52866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Pr="00B52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586E" w:rsidRPr="00B52866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</w:tr>
      <w:tr w:rsidR="0006511D" w:rsidRPr="00B52866" w14:paraId="5F6B5381" w14:textId="77777777" w:rsidTr="00C318C0">
        <w:tc>
          <w:tcPr>
            <w:tcW w:w="6084" w:type="dxa"/>
            <w:vAlign w:val="bottom"/>
          </w:tcPr>
          <w:p w14:paraId="18D075C8" w14:textId="77777777" w:rsidR="0006511D" w:rsidRPr="00B52866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286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06511D" w:rsidRPr="00B52866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1BF53917" w:rsidR="0006511D" w:rsidRPr="00B52866" w:rsidRDefault="00BC3319" w:rsidP="003C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</w:rPr>
              <w:t>1,649,795</w:t>
            </w:r>
          </w:p>
        </w:tc>
      </w:tr>
      <w:tr w:rsidR="00020351" w:rsidRPr="00B52866" w14:paraId="09C076BA" w14:textId="77777777" w:rsidTr="00C318C0">
        <w:tc>
          <w:tcPr>
            <w:tcW w:w="6084" w:type="dxa"/>
            <w:vAlign w:val="bottom"/>
          </w:tcPr>
          <w:p w14:paraId="4A70F8B7" w14:textId="74422B13" w:rsidR="00020351" w:rsidRPr="00B52866" w:rsidRDefault="000F4D08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286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โอนไปที่ดิน</w:t>
            </w:r>
            <w:r w:rsidRPr="00B528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6B025A92" w14:textId="77777777" w:rsidR="00020351" w:rsidRPr="00B52866" w:rsidRDefault="00020351" w:rsidP="004021B4">
            <w:pPr>
              <w:spacing w:line="240" w:lineRule="auto"/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45987ED" w14:textId="0A75FB88" w:rsidR="00020351" w:rsidRPr="00B52866" w:rsidRDefault="0086650D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72"/>
              <w:jc w:val="right"/>
              <w:rPr>
                <w:rFonts w:ascii="Angsana New" w:hAnsi="Angsana New" w:cs="Angsana New"/>
                <w:sz w:val="30"/>
                <w:szCs w:val="38"/>
              </w:rPr>
            </w:pPr>
            <w:r w:rsidRPr="00B52866">
              <w:rPr>
                <w:rFonts w:ascii="Angsana New" w:hAnsi="Angsana New" w:cs="Angsana New"/>
                <w:sz w:val="30"/>
                <w:szCs w:val="38"/>
              </w:rPr>
              <w:t>(16,143)</w:t>
            </w:r>
          </w:p>
        </w:tc>
      </w:tr>
      <w:tr w:rsidR="0085124C" w:rsidRPr="00B52866" w14:paraId="19F8642E" w14:textId="77777777">
        <w:tc>
          <w:tcPr>
            <w:tcW w:w="6084" w:type="dxa"/>
            <w:vAlign w:val="bottom"/>
          </w:tcPr>
          <w:p w14:paraId="7440F36A" w14:textId="77777777" w:rsidR="0085124C" w:rsidRPr="00B52866" w:rsidRDefault="0085124C" w:rsidP="0085124C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5286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85124C" w:rsidRPr="00B52866" w:rsidRDefault="0085124C" w:rsidP="0085124C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E6A6284" w14:textId="356D1648" w:rsidR="0085124C" w:rsidRPr="00B52866" w:rsidRDefault="0085124C" w:rsidP="0085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2866">
              <w:rPr>
                <w:rFonts w:ascii="Angsana New" w:hAnsi="Angsana New" w:cs="Angsana New"/>
                <w:sz w:val="30"/>
                <w:szCs w:val="30"/>
              </w:rPr>
              <w:t xml:space="preserve"> 3,</w:t>
            </w:r>
            <w:r w:rsidR="00D15A6E"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Pr="00B52866">
              <w:rPr>
                <w:rFonts w:ascii="Angsana New" w:hAnsi="Angsana New" w:cs="Angsana New"/>
                <w:sz w:val="30"/>
                <w:szCs w:val="30"/>
              </w:rPr>
              <w:t xml:space="preserve">,584 </w:t>
            </w:r>
          </w:p>
        </w:tc>
      </w:tr>
      <w:tr w:rsidR="0085124C" w:rsidRPr="00B52866" w14:paraId="6C823245" w14:textId="77777777">
        <w:tc>
          <w:tcPr>
            <w:tcW w:w="6084" w:type="dxa"/>
            <w:vAlign w:val="bottom"/>
          </w:tcPr>
          <w:p w14:paraId="6927F8EC" w14:textId="06DBE4F2" w:rsidR="0085124C" w:rsidRPr="00B52866" w:rsidRDefault="0085124C" w:rsidP="0085124C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28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B5286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B528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3D856920" w14:textId="77777777" w:rsidR="0085124C" w:rsidRPr="00B52866" w:rsidRDefault="0085124C" w:rsidP="0085124C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BF9FC62" w14:textId="5F0C97EC" w:rsidR="0085124C" w:rsidRPr="00B52866" w:rsidRDefault="0085124C" w:rsidP="0085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89,</w:t>
            </w:r>
            <w:r w:rsidR="00D15A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680</w:t>
            </w:r>
            <w:r w:rsidRPr="00B52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,804 </w:t>
            </w:r>
          </w:p>
        </w:tc>
      </w:tr>
      <w:bookmarkEnd w:id="4"/>
    </w:tbl>
    <w:p w14:paraId="443585C0" w14:textId="77777777" w:rsidR="00E84E1F" w:rsidRPr="00B52866" w:rsidRDefault="00E84E1F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06C795BE" w14:textId="00F4F6A3" w:rsidR="00C265AF" w:rsidRPr="00B52866" w:rsidRDefault="00C265A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ในระหว่าง</w:t>
      </w:r>
      <w:r w:rsidR="00BE0528" w:rsidRPr="00B52866">
        <w:rPr>
          <w:rFonts w:ascii="Angsana New" w:hAnsi="Angsana New" w:hint="cs"/>
          <w:sz w:val="30"/>
          <w:szCs w:val="30"/>
          <w:cs/>
        </w:rPr>
        <w:t>เก้า</w:t>
      </w:r>
      <w:r w:rsidR="00425293" w:rsidRPr="00B5286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425293" w:rsidRPr="00B52866">
        <w:rPr>
          <w:rFonts w:ascii="Angsana New" w:hAnsi="Angsana New"/>
          <w:sz w:val="30"/>
          <w:szCs w:val="30"/>
          <w:cs/>
        </w:rPr>
        <w:t xml:space="preserve"> </w:t>
      </w:r>
      <w:r w:rsidR="00425293" w:rsidRPr="00B52866">
        <w:rPr>
          <w:rFonts w:ascii="Angsana New" w:hAnsi="Angsana New"/>
          <w:sz w:val="30"/>
          <w:szCs w:val="30"/>
        </w:rPr>
        <w:t>30</w:t>
      </w:r>
      <w:r w:rsidR="00425293" w:rsidRPr="00B52866">
        <w:rPr>
          <w:rFonts w:ascii="Angsana New" w:hAnsi="Angsana New"/>
          <w:sz w:val="30"/>
          <w:szCs w:val="30"/>
          <w:cs/>
        </w:rPr>
        <w:t xml:space="preserve"> </w:t>
      </w:r>
      <w:r w:rsidR="00BE0528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="00425293" w:rsidRPr="00B52866">
        <w:rPr>
          <w:rFonts w:ascii="Angsana New" w:hAnsi="Angsana New"/>
          <w:sz w:val="30"/>
          <w:szCs w:val="30"/>
          <w:cs/>
        </w:rPr>
        <w:t xml:space="preserve"> </w:t>
      </w:r>
      <w:r w:rsidR="000A071F" w:rsidRPr="00B52866">
        <w:rPr>
          <w:rFonts w:ascii="Angsana New" w:hAnsi="Angsana New"/>
          <w:sz w:val="30"/>
          <w:szCs w:val="30"/>
        </w:rPr>
        <w:t>2567</w:t>
      </w:r>
      <w:r w:rsidR="00533136"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B52866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B52866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B52866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684109">
        <w:rPr>
          <w:rFonts w:ascii="Angsana New" w:hAnsi="Angsana New"/>
          <w:color w:val="0D0D0D"/>
          <w:sz w:val="30"/>
          <w:szCs w:val="30"/>
        </w:rPr>
        <w:t>15.03</w:t>
      </w:r>
      <w:r w:rsidR="00A00D0A" w:rsidRPr="00B52866">
        <w:rPr>
          <w:rFonts w:ascii="Angsana New" w:hAnsi="Angsana New"/>
          <w:color w:val="0D0D0D"/>
          <w:sz w:val="30"/>
          <w:szCs w:val="30"/>
        </w:rPr>
        <w:t xml:space="preserve"> </w:t>
      </w:r>
      <w:r w:rsidRPr="00B52866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FF0F16"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FF0F16" w:rsidRPr="00B52866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FF0F16" w:rsidRPr="00B52866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FF0F16"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6: </w:t>
      </w:r>
      <w:r w:rsidR="002E48A7">
        <w:rPr>
          <w:rFonts w:ascii="Angsana New" w:hAnsi="Angsana New"/>
          <w:i/>
          <w:iCs/>
          <w:color w:val="0D0D0D"/>
          <w:sz w:val="30"/>
          <w:szCs w:val="30"/>
        </w:rPr>
        <w:t>79.10</w:t>
      </w:r>
      <w:r w:rsidR="00FF0F16"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FF0F16"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FF0F16" w:rsidRPr="00B52866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31C842B6" w14:textId="49784126" w:rsidR="00900115" w:rsidRDefault="0090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86A0BE" w14:textId="6884535A" w:rsidR="00142CF9" w:rsidRPr="00B52866" w:rsidRDefault="00142CF9" w:rsidP="00142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B52866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</w:t>
      </w:r>
      <w:r w:rsidR="00333D82">
        <w:rPr>
          <w:rFonts w:ascii="Angsana New" w:hAnsi="Angsana New" w:hint="cs"/>
          <w:spacing w:val="-4"/>
          <w:sz w:val="30"/>
          <w:szCs w:val="30"/>
          <w:cs/>
        </w:rPr>
        <w:t>อสังหาริมทรัพย์เพื่อการลงทุน</w:t>
      </w:r>
      <w:r w:rsidRPr="00B52866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  <w:r w:rsidRPr="00B52866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B52866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B52866">
        <w:rPr>
          <w:rFonts w:ascii="Angsana New" w:hAnsi="Angsana New"/>
          <w:spacing w:val="-4"/>
          <w:sz w:val="30"/>
          <w:szCs w:val="30"/>
        </w:rPr>
        <w:t xml:space="preserve"> </w:t>
      </w:r>
      <w:r w:rsidR="00684109">
        <w:rPr>
          <w:rFonts w:ascii="Angsana New" w:hAnsi="Angsana New"/>
          <w:spacing w:val="-4"/>
          <w:sz w:val="30"/>
          <w:szCs w:val="30"/>
        </w:rPr>
        <w:t>80.30</w:t>
      </w:r>
      <w:r w:rsidRPr="00B52866">
        <w:rPr>
          <w:rFonts w:ascii="Angsana New" w:hAnsi="Angsana New"/>
          <w:color w:val="0D0D0D"/>
          <w:sz w:val="30"/>
          <w:szCs w:val="30"/>
        </w:rPr>
        <w:t xml:space="preserve"> </w:t>
      </w:r>
      <w:r w:rsidRPr="00B52866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6: </w:t>
      </w:r>
      <w:r w:rsidR="002E48A7">
        <w:rPr>
          <w:rFonts w:ascii="Angsana New" w:hAnsi="Angsana New"/>
          <w:i/>
          <w:iCs/>
          <w:color w:val="0D0D0D"/>
          <w:sz w:val="30"/>
          <w:szCs w:val="30"/>
        </w:rPr>
        <w:t>37.16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B52866">
        <w:rPr>
          <w:rFonts w:ascii="Angsana New" w:hAnsi="Angsana New" w:hint="cs"/>
          <w:color w:val="0D0D0D"/>
          <w:sz w:val="30"/>
          <w:szCs w:val="30"/>
          <w:cs/>
        </w:rPr>
        <w:t>มีอัตราดอกเบี้ยที่รับรู้</w:t>
      </w:r>
      <w:r w:rsidR="00333D82">
        <w:rPr>
          <w:rFonts w:ascii="Angsana New" w:hAnsi="Angsana New"/>
          <w:color w:val="0D0D0D"/>
          <w:sz w:val="30"/>
          <w:szCs w:val="30"/>
          <w:cs/>
        </w:rPr>
        <w:br/>
      </w:r>
      <w:r w:rsidRPr="00B52866">
        <w:rPr>
          <w:rFonts w:ascii="Angsana New" w:hAnsi="Angsana New" w:hint="cs"/>
          <w:color w:val="0D0D0D"/>
          <w:sz w:val="30"/>
          <w:szCs w:val="30"/>
          <w:cs/>
        </w:rPr>
        <w:t xml:space="preserve">ร้อยละ </w:t>
      </w:r>
      <w:r w:rsidR="00624600">
        <w:rPr>
          <w:rFonts w:ascii="Angsana New" w:hAnsi="Angsana New"/>
          <w:color w:val="0D0D0D"/>
          <w:sz w:val="30"/>
          <w:szCs w:val="30"/>
        </w:rPr>
        <w:t>3.20</w:t>
      </w:r>
      <w:r w:rsidRPr="00B52866">
        <w:rPr>
          <w:rFonts w:ascii="Angsana New" w:hAnsi="Angsana New"/>
          <w:color w:val="0D0D0D"/>
          <w:sz w:val="30"/>
          <w:szCs w:val="30"/>
        </w:rPr>
        <w:t xml:space="preserve"> </w:t>
      </w:r>
      <w:r w:rsidR="00333D82">
        <w:rPr>
          <w:rFonts w:ascii="Angsana New" w:hAnsi="Angsana New"/>
          <w:color w:val="0D0D0D"/>
          <w:sz w:val="30"/>
          <w:szCs w:val="30"/>
        </w:rPr>
        <w:t>-</w:t>
      </w:r>
      <w:r w:rsidRPr="00B52866">
        <w:rPr>
          <w:rFonts w:ascii="Angsana New" w:hAnsi="Angsana New"/>
          <w:color w:val="0D0D0D"/>
          <w:sz w:val="30"/>
          <w:szCs w:val="30"/>
        </w:rPr>
        <w:t xml:space="preserve"> 5.</w:t>
      </w:r>
      <w:r w:rsidR="00624600">
        <w:rPr>
          <w:rFonts w:ascii="Angsana New" w:hAnsi="Angsana New"/>
          <w:color w:val="0D0D0D"/>
          <w:sz w:val="30"/>
          <w:szCs w:val="30"/>
        </w:rPr>
        <w:t>14</w:t>
      </w:r>
      <w:r w:rsidRPr="00B52866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2566: 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 3.20 </w:t>
      </w:r>
      <w:r w:rsidR="00333D82">
        <w:rPr>
          <w:rFonts w:ascii="Angsana New" w:hAnsi="Angsana New"/>
          <w:i/>
          <w:iCs/>
          <w:color w:val="0D0D0D"/>
          <w:sz w:val="30"/>
          <w:szCs w:val="30"/>
        </w:rPr>
        <w:t>-</w:t>
      </w:r>
      <w:r w:rsidRPr="00B52866">
        <w:rPr>
          <w:rFonts w:ascii="Angsana New" w:hAnsi="Angsana New"/>
          <w:i/>
          <w:iCs/>
          <w:color w:val="0D0D0D"/>
          <w:sz w:val="30"/>
          <w:szCs w:val="30"/>
          <w:cs/>
        </w:rPr>
        <w:t xml:space="preserve"> </w:t>
      </w:r>
      <w:r w:rsidR="00624600">
        <w:rPr>
          <w:rFonts w:ascii="Angsana New" w:hAnsi="Angsana New"/>
          <w:i/>
          <w:iCs/>
          <w:color w:val="0D0D0D"/>
          <w:sz w:val="30"/>
          <w:szCs w:val="30"/>
        </w:rPr>
        <w:t>5.14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50047844" w14:textId="77777777" w:rsidR="00142CF9" w:rsidRPr="00B52866" w:rsidRDefault="00142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4884B1B7" w14:textId="77777777" w:rsidR="00900115" w:rsidRPr="00B52866" w:rsidRDefault="00900115" w:rsidP="00900115">
      <w:pPr>
        <w:tabs>
          <w:tab w:val="clear" w:pos="680"/>
          <w:tab w:val="left" w:pos="540"/>
        </w:tabs>
        <w:ind w:left="630" w:hanging="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B52866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การโอนไปที่ดิน อาคาร และอุปกรณ์</w:t>
      </w:r>
      <w:r w:rsidRPr="00B52866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</w:p>
    <w:p w14:paraId="25A290D9" w14:textId="77777777" w:rsidR="00900115" w:rsidRPr="00B52866" w:rsidRDefault="00900115" w:rsidP="0090011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BA6BA" w14:textId="591D98EE" w:rsidR="00900115" w:rsidRPr="00B52866" w:rsidRDefault="00900115" w:rsidP="0083570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2866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817819" w:rsidRPr="00B5286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528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52866">
        <w:rPr>
          <w:rFonts w:asciiTheme="majorBidi" w:hAnsiTheme="majorBidi" w:cstheme="majorBidi"/>
          <w:sz w:val="30"/>
          <w:szCs w:val="30"/>
        </w:rPr>
        <w:t xml:space="preserve">2567 </w:t>
      </w:r>
      <w:r w:rsidRPr="00B52866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กลุ่มบริษัทโอนอสังหาริมทรัพย์เพื่อการลงทุนมูลค่าตามบัญชีจำนวนเงิน </w:t>
      </w:r>
      <w:r w:rsidR="00A44AC4" w:rsidRPr="00B52866">
        <w:rPr>
          <w:rFonts w:asciiTheme="majorBidi" w:hAnsiTheme="majorBidi" w:cstheme="majorBidi"/>
          <w:sz w:val="30"/>
          <w:szCs w:val="30"/>
        </w:rPr>
        <w:t>16.14</w:t>
      </w:r>
      <w:r w:rsidRPr="00B52866">
        <w:rPr>
          <w:rFonts w:asciiTheme="majorBidi" w:hAnsiTheme="majorBidi" w:cstheme="majorBidi" w:hint="cs"/>
          <w:sz w:val="30"/>
          <w:szCs w:val="30"/>
          <w:cs/>
        </w:rPr>
        <w:t xml:space="preserve"> ล้านบาทไปเป็นที่ดิน อาคาร และอุปกรณ์ เนื่องจากมีการเปลี่ยนแปลงการใช้งานของสินทรัพย์ดังกล่าวเพื่อใช้ประโยชน์ในกลุ่มบริษัท โดยรับรู้เป็นมูลค่าตามบัญชีของ </w:t>
      </w:r>
      <w:r w:rsidR="00835700" w:rsidRPr="00B52866">
        <w:rPr>
          <w:rFonts w:asciiTheme="majorBidi" w:hAnsiTheme="majorBidi" w:hint="cs"/>
          <w:sz w:val="30"/>
          <w:szCs w:val="30"/>
          <w:cs/>
        </w:rPr>
        <w:t>เครื่องตกแต่ง</w:t>
      </w:r>
      <w:r w:rsidR="00835700" w:rsidRPr="00B52866">
        <w:rPr>
          <w:rFonts w:asciiTheme="majorBidi" w:hAnsiTheme="majorBidi"/>
          <w:sz w:val="30"/>
          <w:szCs w:val="30"/>
          <w:cs/>
        </w:rPr>
        <w:t xml:space="preserve"> </w:t>
      </w:r>
      <w:r w:rsidR="00835700" w:rsidRPr="00B52866">
        <w:rPr>
          <w:rFonts w:asciiTheme="majorBidi" w:hAnsiTheme="majorBidi" w:hint="cs"/>
          <w:sz w:val="30"/>
          <w:szCs w:val="30"/>
          <w:cs/>
        </w:rPr>
        <w:t>ติดตั้งและอุปกรณ์สำนักงาน</w:t>
      </w:r>
      <w:r w:rsidRPr="00B52866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="00835700" w:rsidRPr="00B52866">
        <w:rPr>
          <w:rFonts w:asciiTheme="majorBidi" w:hAnsiTheme="majorBidi" w:cstheme="majorBidi"/>
          <w:sz w:val="30"/>
          <w:szCs w:val="30"/>
        </w:rPr>
        <w:t>9.64</w:t>
      </w:r>
      <w:r w:rsidRPr="00B52866">
        <w:rPr>
          <w:rFonts w:asciiTheme="majorBidi" w:hAnsiTheme="majorBidi" w:cstheme="majorBidi"/>
          <w:sz w:val="30"/>
          <w:szCs w:val="30"/>
        </w:rPr>
        <w:t xml:space="preserve"> </w:t>
      </w:r>
      <w:r w:rsidRPr="00B5286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35700" w:rsidRPr="00B52866">
        <w:rPr>
          <w:rFonts w:asciiTheme="majorBidi" w:hAnsiTheme="majorBidi" w:cstheme="majorBidi"/>
          <w:sz w:val="30"/>
          <w:szCs w:val="30"/>
        </w:rPr>
        <w:t xml:space="preserve"> </w:t>
      </w:r>
      <w:r w:rsidR="00835700" w:rsidRPr="00B5286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35700" w:rsidRPr="00B52866">
        <w:rPr>
          <w:rFonts w:asciiTheme="majorBidi" w:hAnsiTheme="majorBidi" w:hint="cs"/>
          <w:sz w:val="30"/>
          <w:szCs w:val="30"/>
          <w:cs/>
        </w:rPr>
        <w:t xml:space="preserve">สินทรัพย์ระหว่างก่อสร้างและติดตั้งจำนวนเงิน </w:t>
      </w:r>
      <w:r w:rsidR="00835700" w:rsidRPr="00B52866">
        <w:rPr>
          <w:rFonts w:asciiTheme="majorBidi" w:hAnsiTheme="majorBidi"/>
          <w:sz w:val="30"/>
          <w:szCs w:val="30"/>
        </w:rPr>
        <w:t xml:space="preserve">6.50 </w:t>
      </w:r>
      <w:r w:rsidR="00835700" w:rsidRPr="00B52866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0D0C101F" w14:textId="77777777" w:rsidR="00C265AF" w:rsidRPr="00B52866" w:rsidRDefault="00C265AF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6AF7C94D" w14:textId="72A726B9" w:rsidR="00E47680" w:rsidRPr="00B52866" w:rsidRDefault="00370AE4" w:rsidP="00E4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ณ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0A071F" w:rsidRPr="00B5286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25293" w:rsidRPr="00B52866">
        <w:rPr>
          <w:rFonts w:ascii="Angsana New" w:hAnsi="Angsana New"/>
          <w:sz w:val="30"/>
          <w:szCs w:val="30"/>
        </w:rPr>
        <w:t>30</w:t>
      </w:r>
      <w:r w:rsidR="00425293" w:rsidRPr="00B52866">
        <w:rPr>
          <w:rFonts w:ascii="Angsana New" w:hAnsi="Angsana New"/>
          <w:sz w:val="30"/>
          <w:szCs w:val="30"/>
          <w:cs/>
        </w:rPr>
        <w:t xml:space="preserve"> </w:t>
      </w:r>
      <w:r w:rsidR="00BE0528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="00425293" w:rsidRPr="00B52866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B52866">
        <w:rPr>
          <w:rFonts w:ascii="Angsana New" w:hAnsi="Angsana New"/>
          <w:sz w:val="30"/>
          <w:szCs w:val="30"/>
        </w:rPr>
        <w:t>2567</w:t>
      </w:r>
      <w:r w:rsidR="00A42E9F" w:rsidRPr="00B52866">
        <w:rPr>
          <w:rFonts w:ascii="Angsana New" w:hAnsi="Angsana New"/>
          <w:sz w:val="30"/>
          <w:szCs w:val="30"/>
        </w:rPr>
        <w:t xml:space="preserve"> </w:t>
      </w:r>
      <w:r w:rsidR="00EA038F" w:rsidRPr="00B52866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</w:t>
      </w:r>
      <w:r w:rsidR="00375208" w:rsidRPr="00B52866">
        <w:rPr>
          <w:rFonts w:ascii="Angsana New" w:hAnsi="Angsana New" w:hint="cs"/>
          <w:sz w:val="30"/>
          <w:szCs w:val="30"/>
          <w:cs/>
        </w:rPr>
        <w:t xml:space="preserve"> </w:t>
      </w:r>
      <w:r w:rsidR="000C470D" w:rsidRPr="00B52866">
        <w:rPr>
          <w:rFonts w:ascii="Angsana New" w:hAnsi="Angsana New" w:hint="cs"/>
          <w:sz w:val="30"/>
          <w:szCs w:val="30"/>
          <w:cs/>
        </w:rPr>
        <w:t>วิธีราคาทุนทดแทน</w:t>
      </w:r>
      <w:r w:rsidR="00EA038F" w:rsidRPr="00B52866">
        <w:rPr>
          <w:rFonts w:ascii="Angsana New" w:hAnsi="Angsana New" w:hint="cs"/>
          <w:sz w:val="30"/>
          <w:szCs w:val="30"/>
          <w:cs/>
        </w:rPr>
        <w:t xml:space="preserve">และวิธีคิดลดกระแสเงินสดโดยใช้อัตราคิดลด ซึ่งจัดลำดับมูลค่ายุติธรรมเป็นระดับ </w:t>
      </w:r>
      <w:r w:rsidR="00EA038F" w:rsidRPr="00B52866">
        <w:rPr>
          <w:rFonts w:ascii="Angsana New" w:hAnsi="Angsana New" w:hint="cs"/>
          <w:sz w:val="30"/>
          <w:szCs w:val="30"/>
        </w:rPr>
        <w:t>3</w:t>
      </w:r>
    </w:p>
    <w:p w14:paraId="26B7278E" w14:textId="799F40D6" w:rsidR="00620B7F" w:rsidRPr="00B52866" w:rsidRDefault="00620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F0F34ED" w14:textId="77777777" w:rsidR="00CD24A1" w:rsidRPr="00B52866" w:rsidRDefault="00CD2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BAE1921" w14:textId="77777777" w:rsidR="00CD24A1" w:rsidRPr="00B52866" w:rsidRDefault="00CD2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AD8B125" w14:textId="77777777" w:rsidR="00CD24A1" w:rsidRPr="00B52866" w:rsidRDefault="00CD2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FEEE016" w14:textId="5A194D96" w:rsidR="000A1DDD" w:rsidRPr="00B52866" w:rsidRDefault="000A1DDD" w:rsidP="001035E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A179771" w14:textId="77777777" w:rsidR="00D60B0B" w:rsidRPr="00B52866" w:rsidRDefault="00D60B0B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6789F7D0" w14:textId="49D3E276" w:rsidR="00D203D4" w:rsidRPr="00B52866" w:rsidRDefault="00D203D4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b/>
          <w:sz w:val="30"/>
          <w:szCs w:val="30"/>
          <w:cs/>
        </w:rPr>
        <w:t>ก</w:t>
      </w:r>
      <w:r w:rsidRPr="00B52866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</w:t>
      </w:r>
      <w:r w:rsidR="00FF5C0A" w:rsidRPr="00B52866">
        <w:rPr>
          <w:rFonts w:ascii="Angsana New" w:hAnsi="Angsana New" w:hint="cs"/>
          <w:sz w:val="30"/>
          <w:szCs w:val="30"/>
          <w:cs/>
        </w:rPr>
        <w:t>งวด</w:t>
      </w:r>
      <w:r w:rsidR="00BE0528" w:rsidRPr="00B52866">
        <w:rPr>
          <w:rFonts w:ascii="Angsana New" w:hAnsi="Angsana New" w:hint="cs"/>
          <w:sz w:val="30"/>
          <w:szCs w:val="30"/>
          <w:cs/>
        </w:rPr>
        <w:t>เก้า</w:t>
      </w:r>
      <w:r w:rsidR="00A42E9F" w:rsidRPr="00B5286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42E9F" w:rsidRPr="00B52866">
        <w:rPr>
          <w:rFonts w:ascii="Angsana New" w:hAnsi="Angsana New"/>
          <w:sz w:val="30"/>
          <w:szCs w:val="30"/>
          <w:cs/>
        </w:rPr>
        <w:t xml:space="preserve"> </w:t>
      </w:r>
      <w:r w:rsidR="006E03FB" w:rsidRPr="00B52866">
        <w:rPr>
          <w:rFonts w:ascii="Angsana New" w:hAnsi="Angsana New"/>
          <w:sz w:val="30"/>
          <w:szCs w:val="30"/>
        </w:rPr>
        <w:br/>
      </w:r>
      <w:r w:rsidR="00425293" w:rsidRPr="00B52866">
        <w:rPr>
          <w:rFonts w:ascii="Angsana New" w:hAnsi="Angsana New"/>
          <w:sz w:val="30"/>
          <w:szCs w:val="30"/>
        </w:rPr>
        <w:t>30</w:t>
      </w:r>
      <w:r w:rsidR="00425293" w:rsidRPr="00B52866">
        <w:rPr>
          <w:rFonts w:ascii="Angsana New" w:hAnsi="Angsana New"/>
          <w:sz w:val="30"/>
          <w:szCs w:val="30"/>
          <w:cs/>
        </w:rPr>
        <w:t xml:space="preserve"> </w:t>
      </w:r>
      <w:r w:rsidR="00BE0528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="00425293" w:rsidRPr="00B52866">
        <w:rPr>
          <w:rFonts w:ascii="Angsana New" w:hAnsi="Angsana New"/>
          <w:sz w:val="30"/>
          <w:szCs w:val="30"/>
          <w:cs/>
        </w:rPr>
        <w:t xml:space="preserve"> </w:t>
      </w:r>
      <w:r w:rsidR="000A071F" w:rsidRPr="00B52866">
        <w:rPr>
          <w:rFonts w:ascii="Angsana New" w:hAnsi="Angsana New"/>
          <w:sz w:val="30"/>
          <w:szCs w:val="30"/>
        </w:rPr>
        <w:t>2567</w:t>
      </w:r>
      <w:r w:rsidR="00EA038F" w:rsidRPr="00B52866">
        <w:rPr>
          <w:rFonts w:ascii="Angsana New" w:hAnsi="Angsana New" w:hint="cs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Pr="00B52866" w:rsidRDefault="003B052B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tbl>
      <w:tblPr>
        <w:tblW w:w="9580" w:type="dxa"/>
        <w:tblInd w:w="4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618"/>
        <w:gridCol w:w="222"/>
        <w:gridCol w:w="1791"/>
        <w:gridCol w:w="249"/>
        <w:gridCol w:w="1494"/>
        <w:gridCol w:w="236"/>
        <w:gridCol w:w="1517"/>
      </w:tblGrid>
      <w:tr w:rsidR="00CE449C" w:rsidRPr="00B52866" w14:paraId="232C6B13" w14:textId="77777777" w:rsidTr="00B83113">
        <w:trPr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B52866" w:rsidRDefault="00CE449C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br w:type="page"/>
            </w:r>
          </w:p>
        </w:tc>
        <w:tc>
          <w:tcPr>
            <w:tcW w:w="202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B52866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B52866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9C" w:rsidRPr="00B52866" w14:paraId="7EAFDD60" w14:textId="77777777" w:rsidTr="00B83113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B52866" w:rsidRDefault="00CE449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B52866" w:rsidRDefault="00CE449C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49AA9728" w:rsidR="00CE449C" w:rsidRPr="00B52866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528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B52866">
              <w:rPr>
                <w:rFonts w:ascii="Angsana New" w:hAnsi="Angsana New"/>
                <w:sz w:val="30"/>
                <w:szCs w:val="30"/>
              </w:rPr>
              <w:br/>
            </w:r>
            <w:r w:rsidRPr="00B52866">
              <w:rPr>
                <w:rFonts w:ascii="Angsana New" w:hAnsi="Angsana New"/>
                <w:sz w:val="30"/>
                <w:szCs w:val="30"/>
              </w:rPr>
              <w:t>-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B52866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B52866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B52866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7777777" w:rsidR="00CE449C" w:rsidRPr="00B52866" w:rsidRDefault="00CE449C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B52866" w:rsidRDefault="00CE449C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  <w:vAlign w:val="bottom"/>
          </w:tcPr>
          <w:p w14:paraId="319A632B" w14:textId="77777777" w:rsidR="00CE449C" w:rsidRPr="00B52866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B52866" w:rsidRDefault="00CE449C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3075C02F" w:rsidR="00CE449C" w:rsidRPr="00B52866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528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B52866">
              <w:rPr>
                <w:rFonts w:ascii="Angsana New" w:hAnsi="Angsana New"/>
                <w:sz w:val="30"/>
                <w:szCs w:val="30"/>
              </w:rPr>
              <w:br/>
            </w:r>
            <w:r w:rsidRPr="00B52866">
              <w:rPr>
                <w:rFonts w:ascii="Angsana New" w:hAnsi="Angsana New"/>
                <w:sz w:val="30"/>
                <w:szCs w:val="30"/>
              </w:rPr>
              <w:t>-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B52866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B52866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B52866" w:rsidRDefault="00CE449C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77777777" w:rsidR="00CE449C" w:rsidRPr="00B52866" w:rsidRDefault="00CE449C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B52866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E449C" w:rsidRPr="00B52866" w14:paraId="7BB7BBD5" w14:textId="77777777" w:rsidTr="00D269BF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B52866" w:rsidRDefault="00CE449C" w:rsidP="00CE449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B52866" w:rsidRDefault="00CE449C" w:rsidP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63F63" w:rsidRPr="00B52866" w14:paraId="2E4A627B" w14:textId="77777777" w:rsidTr="00AC0AD0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E507B" w14:textId="3C442771" w:rsidR="00963F63" w:rsidRPr="00B52866" w:rsidRDefault="00800A1D" w:rsidP="003A45E7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3FE0" w14:textId="3A10B1F7" w:rsidR="00963F63" w:rsidRPr="00B600E6" w:rsidRDefault="00B600E6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365,182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928E7" w14:textId="77777777" w:rsidR="00963F63" w:rsidRPr="00B52866" w:rsidRDefault="00963F63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E60E" w14:textId="468F926B" w:rsidR="00963F63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0" w:type="pct"/>
          </w:tcPr>
          <w:p w14:paraId="6E309381" w14:textId="77777777" w:rsidR="00963F63" w:rsidRPr="00B52866" w:rsidRDefault="00963F63" w:rsidP="003A45E7">
            <w:pPr>
              <w:pStyle w:val="BodyText"/>
              <w:spacing w:after="0" w:line="228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7B5B2" w14:textId="32468667" w:rsidR="00963F63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54FD" w14:textId="77777777" w:rsidR="00963F63" w:rsidRPr="00B52866" w:rsidRDefault="00963F63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5A41" w14:textId="44228A42" w:rsidR="00963F63" w:rsidRPr="00B52866" w:rsidRDefault="009E2555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 w:firstLine="51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3A45E7" w:rsidRPr="00B52866" w14:paraId="0B12626B" w14:textId="77777777" w:rsidTr="00AC0AD0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3A45E7" w:rsidRPr="00B52866" w:rsidRDefault="003A45E7" w:rsidP="003A45E7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22E5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74FB98" w14:textId="3BEF8DB3" w:rsidR="003A45E7" w:rsidRPr="00B52866" w:rsidRDefault="004B49D9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1,322,219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AFFE" w14:textId="77777777" w:rsidR="003A45E7" w:rsidRPr="00B52866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6A7C7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05879" w14:textId="18958F00" w:rsidR="003A45E7" w:rsidRPr="00B52866" w:rsidRDefault="00DB2CDB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(609)</w:t>
            </w:r>
          </w:p>
        </w:tc>
        <w:tc>
          <w:tcPr>
            <w:tcW w:w="130" w:type="pct"/>
          </w:tcPr>
          <w:p w14:paraId="538EF272" w14:textId="77777777" w:rsidR="003A45E7" w:rsidRPr="00B52866" w:rsidRDefault="003A45E7" w:rsidP="003A45E7">
            <w:pPr>
              <w:pStyle w:val="BodyText"/>
              <w:spacing w:after="0" w:line="228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B86C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51479A" w14:textId="0387E2E9" w:rsidR="003A45E7" w:rsidRPr="00B52866" w:rsidRDefault="008B7B84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339,002 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4C4A0" w14:textId="77777777" w:rsidR="003A45E7" w:rsidRPr="00B52866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424E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 w:firstLine="5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67F443" w14:textId="2CE5679A" w:rsidR="003A45E7" w:rsidRPr="00B52866" w:rsidRDefault="009E2555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 w:firstLine="51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3A45E7" w:rsidRPr="00B52866" w14:paraId="5120451D" w14:textId="77777777" w:rsidTr="00AC0AD0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77777777" w:rsidR="003A45E7" w:rsidRPr="00B52866" w:rsidRDefault="003A45E7" w:rsidP="003A45E7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4340B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9CF619" w14:textId="577143AF" w:rsidR="003A45E7" w:rsidRPr="00B52866" w:rsidRDefault="00290900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617,150</w:t>
            </w:r>
            <w:r w:rsidR="00441231"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9EE4D" w14:textId="77777777" w:rsidR="003A45E7" w:rsidRPr="00B52866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A767B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57FC46" w14:textId="67310888" w:rsidR="003A45E7" w:rsidRPr="00B52866" w:rsidRDefault="008B7B84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(14,88</w:t>
            </w:r>
            <w:r w:rsidR="00B600E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6D7616D1" w14:textId="77777777" w:rsidR="003A45E7" w:rsidRPr="00B52866" w:rsidRDefault="003A45E7" w:rsidP="003A45E7">
            <w:pPr>
              <w:pStyle w:val="BodyText"/>
              <w:spacing w:after="0" w:line="228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7B3C2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924FE" w14:textId="07B7E638" w:rsidR="003A45E7" w:rsidRPr="00B52866" w:rsidRDefault="008B7B84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17,626 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FF29" w14:textId="77777777" w:rsidR="003A45E7" w:rsidRPr="00B52866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5FB8E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5AE65" w14:textId="550A1AE1" w:rsidR="003A45E7" w:rsidRPr="00B52866" w:rsidRDefault="009E2555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3A45E7" w:rsidRPr="00B52866" w14:paraId="62EE7FC3" w14:textId="77777777" w:rsidTr="00AC0AD0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3A45E7" w:rsidRPr="00B52866" w:rsidRDefault="003A45E7" w:rsidP="003A45E7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93689" w14:textId="3565FFF0" w:rsidR="003A45E7" w:rsidRPr="00B52866" w:rsidRDefault="00441231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5,015 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E2A8B" w14:textId="77777777" w:rsidR="003A45E7" w:rsidRPr="00B52866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2EB3E" w14:textId="1A779459" w:rsidR="003A45E7" w:rsidRPr="00B52866" w:rsidRDefault="008B7B84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0" w:type="pct"/>
          </w:tcPr>
          <w:p w14:paraId="20C76DB6" w14:textId="77777777" w:rsidR="003A45E7" w:rsidRPr="00B52866" w:rsidRDefault="003A45E7" w:rsidP="003A45E7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E9D1" w14:textId="4804F8A7" w:rsidR="003A45E7" w:rsidRPr="00B52866" w:rsidRDefault="008B7B84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233 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D6FB" w14:textId="77777777" w:rsidR="003A45E7" w:rsidRPr="00B52866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D5624" w14:textId="09A047AB" w:rsidR="003A45E7" w:rsidRPr="00B52866" w:rsidRDefault="009E2555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3A45E7" w:rsidRPr="00B52866" w14:paraId="5DDD8D20" w14:textId="77777777" w:rsidTr="00AC0AD0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23A95" w14:textId="77777777" w:rsidR="003A45E7" w:rsidRPr="00B52866" w:rsidRDefault="003A45E7" w:rsidP="003A45E7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72A85020" w14:textId="205E3DF2" w:rsidR="003A45E7" w:rsidRPr="00B52866" w:rsidRDefault="003A45E7" w:rsidP="003A45E7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ab/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Pr="00B52866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84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45E6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16D83B" w14:textId="37F163C7" w:rsidR="003A45E7" w:rsidRPr="00B52866" w:rsidRDefault="00441231" w:rsidP="00290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900">
              <w:rPr>
                <w:rFonts w:asciiTheme="majorBidi" w:hAnsiTheme="majorBidi" w:cstheme="majorBidi"/>
                <w:sz w:val="30"/>
                <w:szCs w:val="30"/>
              </w:rPr>
              <w:t>2,436,570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2BF9" w14:textId="77777777" w:rsidR="003A45E7" w:rsidRPr="00B52866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ECFA8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0DAF71" w14:textId="2EF4453B" w:rsidR="003A45E7" w:rsidRPr="00B52866" w:rsidRDefault="008B7B84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290900">
              <w:rPr>
                <w:rFonts w:asciiTheme="majorBidi" w:hAnsiTheme="majorBidi" w:cstheme="majorBidi"/>
                <w:sz w:val="30"/>
                <w:szCs w:val="30"/>
              </w:rPr>
              <w:t>315,608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81086E6" w14:textId="77777777" w:rsidR="003A45E7" w:rsidRPr="00B52866" w:rsidRDefault="003A45E7" w:rsidP="003A45E7">
            <w:pPr>
              <w:pStyle w:val="BodyText"/>
              <w:spacing w:after="0" w:line="228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1ED8B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1745D8" w14:textId="77113C44" w:rsidR="003A45E7" w:rsidRPr="00B52866" w:rsidRDefault="008B7B84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75,379 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F52C0" w14:textId="77777777" w:rsidR="003A45E7" w:rsidRPr="00B52866" w:rsidRDefault="003A45E7" w:rsidP="003A45E7">
            <w:pPr>
              <w:pStyle w:val="BodyText"/>
              <w:spacing w:after="0" w:line="228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65B43" w14:textId="77777777" w:rsidR="009E2555" w:rsidRPr="00B52866" w:rsidRDefault="009E2555" w:rsidP="009E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65D14" w14:textId="544E67A2" w:rsidR="003A45E7" w:rsidRPr="00B52866" w:rsidRDefault="009E2555" w:rsidP="003A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(210,40</w:t>
            </w:r>
            <w:r w:rsidR="00B600E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943C2" w:rsidRPr="00B52866" w14:paraId="0FDE613D" w14:textId="77777777" w:rsidTr="00AC0AD0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E449C" w:rsidRPr="00B52866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F1B1" w14:textId="3E3A966D" w:rsidR="00CE449C" w:rsidRPr="00B52866" w:rsidRDefault="00290900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4,746,136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C55B" w14:textId="77777777" w:rsidR="00CE449C" w:rsidRPr="00B52866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F46D" w14:textId="3E459EC9" w:rsidR="00CE449C" w:rsidRPr="00B52866" w:rsidRDefault="005D18A2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</w:t>
            </w:r>
            <w:r w:rsidR="00290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90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6017AE32" w14:textId="77777777" w:rsidR="00CE449C" w:rsidRPr="00B52866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2803" w14:textId="573DF818" w:rsidR="00CE449C" w:rsidRPr="00B52866" w:rsidRDefault="008B7B84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432,240 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DEBE" w14:textId="77777777" w:rsidR="00CE449C" w:rsidRPr="00B52866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90F57" w14:textId="6828C985" w:rsidR="00CE449C" w:rsidRPr="00B52866" w:rsidRDefault="009E2555" w:rsidP="00A6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(210,40</w:t>
            </w:r>
            <w:r w:rsidR="00B60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F1F886E" w14:textId="77777777" w:rsidR="006C40D2" w:rsidRPr="00B52866" w:rsidRDefault="006C40D2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2"/>
          <w:szCs w:val="22"/>
        </w:rPr>
      </w:pPr>
    </w:p>
    <w:p w14:paraId="212467B8" w14:textId="3E9EADAC" w:rsidR="00973F33" w:rsidRPr="00B52866" w:rsidRDefault="007C51CC" w:rsidP="007C5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5" w:name="_Hlk70865009"/>
      <w:bookmarkStart w:id="6" w:name="_Hlk70865301"/>
      <w:r w:rsidRPr="00B52866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B52866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B52866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B52866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B52866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B52866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B52866">
        <w:rPr>
          <w:rFonts w:ascii="Angsana New" w:hAnsi="Angsana New"/>
          <w:spacing w:val="-4"/>
          <w:sz w:val="30"/>
          <w:szCs w:val="30"/>
        </w:rPr>
        <w:t xml:space="preserve"> </w:t>
      </w:r>
      <w:r w:rsidR="00B43BC5" w:rsidRPr="00B52866">
        <w:rPr>
          <w:rFonts w:ascii="Angsana New" w:hAnsi="Angsana New"/>
          <w:spacing w:val="-4"/>
          <w:sz w:val="30"/>
          <w:szCs w:val="30"/>
        </w:rPr>
        <w:t>540.53</w:t>
      </w:r>
      <w:r w:rsidRPr="00B52866">
        <w:rPr>
          <w:rFonts w:ascii="Angsana New" w:hAnsi="Angsana New"/>
          <w:color w:val="0D0D0D"/>
          <w:sz w:val="30"/>
          <w:szCs w:val="30"/>
        </w:rPr>
        <w:t xml:space="preserve"> </w:t>
      </w:r>
      <w:r w:rsidRPr="00B52866">
        <w:rPr>
          <w:rFonts w:ascii="Angsana New" w:hAnsi="Angsana New" w:hint="cs"/>
          <w:color w:val="0D0D0D"/>
          <w:sz w:val="30"/>
          <w:szCs w:val="30"/>
          <w:cs/>
        </w:rPr>
        <w:t>ล้านบาท</w:t>
      </w:r>
      <w:r w:rsidR="00BC3600" w:rsidRPr="00B52866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51035B" w:rsidRPr="00B52866">
        <w:rPr>
          <w:rFonts w:ascii="Angsana New" w:hAnsi="Angsana New"/>
          <w:i/>
          <w:iCs/>
          <w:color w:val="0D0D0D"/>
          <w:sz w:val="30"/>
          <w:szCs w:val="30"/>
        </w:rPr>
        <w:t>6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="0027492A" w:rsidRPr="00B52866">
        <w:rPr>
          <w:rFonts w:ascii="Angsana New" w:hAnsi="Angsana New"/>
          <w:i/>
          <w:iCs/>
          <w:color w:val="0D0D0D"/>
          <w:sz w:val="30"/>
          <w:szCs w:val="30"/>
        </w:rPr>
        <w:t>418</w:t>
      </w:r>
      <w:r w:rsidR="00FB202E" w:rsidRPr="00B52866">
        <w:rPr>
          <w:rFonts w:ascii="Angsana New" w:hAnsi="Angsana New"/>
          <w:i/>
          <w:iCs/>
          <w:color w:val="0D0D0D"/>
          <w:sz w:val="30"/>
          <w:szCs w:val="30"/>
        </w:rPr>
        <w:t>.</w:t>
      </w:r>
      <w:r w:rsidR="0027492A" w:rsidRPr="00B52866">
        <w:rPr>
          <w:rFonts w:ascii="Angsana New" w:hAnsi="Angsana New"/>
          <w:i/>
          <w:iCs/>
          <w:color w:val="0D0D0D"/>
          <w:sz w:val="30"/>
          <w:szCs w:val="30"/>
        </w:rPr>
        <w:t>56</w:t>
      </w:r>
      <w:r w:rsidR="007F07B2"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B52866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AD0393" w:rsidRPr="00B52866">
        <w:rPr>
          <w:rFonts w:ascii="Angsana New" w:hAnsi="Angsana New"/>
          <w:color w:val="0D0D0D"/>
          <w:sz w:val="30"/>
          <w:szCs w:val="30"/>
        </w:rPr>
        <w:t>4.01 – 5.08</w:t>
      </w:r>
      <w:r w:rsidRPr="00B52866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>256</w:t>
      </w:r>
      <w:r w:rsidR="0051035B" w:rsidRPr="00B52866">
        <w:rPr>
          <w:rFonts w:ascii="Angsana New" w:hAnsi="Angsana New"/>
          <w:i/>
          <w:iCs/>
          <w:color w:val="0D0D0D"/>
          <w:sz w:val="30"/>
          <w:szCs w:val="30"/>
        </w:rPr>
        <w:t>6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3A1B1C" w:rsidRPr="00B52866">
        <w:rPr>
          <w:rFonts w:ascii="Angsana New" w:hAnsi="Angsana New"/>
          <w:i/>
          <w:iCs/>
          <w:color w:val="0D0D0D"/>
          <w:sz w:val="30"/>
          <w:szCs w:val="30"/>
        </w:rPr>
        <w:t>3.20 -</w:t>
      </w:r>
      <w:r w:rsidR="003A1B1C" w:rsidRPr="00B52866">
        <w:rPr>
          <w:rFonts w:ascii="Angsana New" w:hAnsi="Angsana New"/>
          <w:i/>
          <w:iCs/>
          <w:color w:val="0D0D0D"/>
          <w:sz w:val="30"/>
          <w:szCs w:val="30"/>
          <w:cs/>
        </w:rPr>
        <w:t xml:space="preserve"> </w:t>
      </w:r>
      <w:r w:rsidR="003A1B1C" w:rsidRPr="00B52866">
        <w:rPr>
          <w:rFonts w:ascii="Angsana New" w:hAnsi="Angsana New"/>
          <w:i/>
          <w:iCs/>
          <w:color w:val="0D0D0D"/>
          <w:sz w:val="30"/>
          <w:szCs w:val="30"/>
        </w:rPr>
        <w:t>4.</w:t>
      </w:r>
      <w:r w:rsidR="0027492A" w:rsidRPr="00B52866">
        <w:rPr>
          <w:rFonts w:ascii="Angsana New" w:hAnsi="Angsana New"/>
          <w:i/>
          <w:iCs/>
          <w:color w:val="0D0D0D"/>
          <w:sz w:val="30"/>
          <w:szCs w:val="30"/>
        </w:rPr>
        <w:t>73</w:t>
      </w:r>
      <w:r w:rsidR="003A1B1C" w:rsidRPr="00B52866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B52866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B52866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bookmarkEnd w:id="5"/>
    <w:bookmarkEnd w:id="6"/>
    <w:p w14:paraId="52C533D4" w14:textId="3055E45B" w:rsidR="00B24663" w:rsidRDefault="00B24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D0D0D"/>
          <w:sz w:val="24"/>
          <w:szCs w:val="24"/>
        </w:rPr>
      </w:pPr>
      <w:r>
        <w:rPr>
          <w:rFonts w:ascii="Angsana New" w:hAnsi="Angsana New"/>
          <w:i/>
          <w:iCs/>
          <w:color w:val="0D0D0D"/>
          <w:sz w:val="24"/>
          <w:szCs w:val="24"/>
        </w:rPr>
        <w:br w:type="page"/>
      </w:r>
    </w:p>
    <w:p w14:paraId="36508D23" w14:textId="3FAA121D" w:rsidR="00D0156E" w:rsidRPr="00B52866" w:rsidRDefault="00CF2BA0" w:rsidP="00D455D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</w:t>
      </w:r>
    </w:p>
    <w:p w14:paraId="5DE151E9" w14:textId="77777777" w:rsidR="00791BA3" w:rsidRPr="00B52866" w:rsidRDefault="00791BA3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</w:rPr>
      </w:pPr>
    </w:p>
    <w:p w14:paraId="56D69A6A" w14:textId="0155238B" w:rsidR="00790FA1" w:rsidRPr="00B52866" w:rsidRDefault="00790FA1" w:rsidP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B5286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B52866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B52866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</w:t>
      </w:r>
      <w:r w:rsidR="00FF5C0A" w:rsidRPr="00B52866">
        <w:rPr>
          <w:rFonts w:asciiTheme="majorBidi" w:hAnsiTheme="majorBidi" w:hint="cs"/>
          <w:sz w:val="30"/>
          <w:szCs w:val="30"/>
          <w:cs/>
        </w:rPr>
        <w:t>งวด</w:t>
      </w:r>
      <w:r w:rsidR="00BE0528" w:rsidRPr="00B52866">
        <w:rPr>
          <w:rFonts w:asciiTheme="majorBidi" w:hAnsiTheme="majorBidi" w:hint="cs"/>
          <w:sz w:val="30"/>
          <w:szCs w:val="30"/>
          <w:cs/>
        </w:rPr>
        <w:t>เก้า</w:t>
      </w:r>
      <w:r w:rsidR="00425293" w:rsidRPr="00B52866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425293" w:rsidRPr="00B52866">
        <w:rPr>
          <w:rFonts w:asciiTheme="majorBidi" w:hAnsiTheme="majorBidi"/>
          <w:sz w:val="30"/>
          <w:szCs w:val="30"/>
          <w:cs/>
        </w:rPr>
        <w:t xml:space="preserve"> </w:t>
      </w:r>
      <w:r w:rsidR="00425293" w:rsidRPr="00B52866">
        <w:rPr>
          <w:rFonts w:asciiTheme="majorBidi" w:hAnsiTheme="majorBidi"/>
          <w:sz w:val="30"/>
          <w:szCs w:val="30"/>
        </w:rPr>
        <w:t xml:space="preserve">30 </w:t>
      </w:r>
      <w:r w:rsidR="00BE0528" w:rsidRPr="00B52866">
        <w:rPr>
          <w:rFonts w:asciiTheme="majorBidi" w:hAnsiTheme="majorBidi" w:hint="cs"/>
          <w:sz w:val="30"/>
          <w:szCs w:val="30"/>
          <w:cs/>
        </w:rPr>
        <w:t>กันยายน</w:t>
      </w:r>
      <w:r w:rsidR="00425293" w:rsidRPr="00B52866">
        <w:rPr>
          <w:rFonts w:asciiTheme="majorBidi" w:hAnsiTheme="majorBidi"/>
          <w:sz w:val="30"/>
          <w:szCs w:val="30"/>
          <w:cs/>
        </w:rPr>
        <w:t xml:space="preserve"> </w:t>
      </w:r>
      <w:r w:rsidR="000A071F" w:rsidRPr="00B52866">
        <w:rPr>
          <w:rFonts w:asciiTheme="majorBidi" w:hAnsiTheme="majorBidi"/>
          <w:sz w:val="30"/>
          <w:szCs w:val="30"/>
        </w:rPr>
        <w:t>2567</w:t>
      </w:r>
      <w:r w:rsidR="007F07B2" w:rsidRPr="00B52866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B52866">
        <w:rPr>
          <w:rFonts w:asciiTheme="majorBidi" w:hAnsiTheme="majorBidi" w:hint="cs"/>
          <w:sz w:val="30"/>
          <w:szCs w:val="30"/>
          <w:cs/>
        </w:rPr>
        <w:t>และ</w:t>
      </w:r>
      <w:r w:rsidR="007F07B2" w:rsidRPr="00B52866">
        <w:rPr>
          <w:rFonts w:asciiTheme="majorBidi" w:hAnsiTheme="majorBidi"/>
          <w:sz w:val="30"/>
          <w:szCs w:val="30"/>
          <w:cs/>
        </w:rPr>
        <w:t xml:space="preserve"> </w:t>
      </w:r>
      <w:r w:rsidR="007418B2" w:rsidRPr="00B52866">
        <w:rPr>
          <w:rFonts w:asciiTheme="majorBidi" w:hAnsiTheme="majorBidi"/>
          <w:sz w:val="30"/>
          <w:szCs w:val="30"/>
        </w:rPr>
        <w:t>256</w:t>
      </w:r>
      <w:r w:rsidR="0051035B" w:rsidRPr="00B52866">
        <w:rPr>
          <w:rFonts w:asciiTheme="majorBidi" w:hAnsiTheme="majorBidi"/>
          <w:sz w:val="30"/>
          <w:szCs w:val="30"/>
        </w:rPr>
        <w:t>6</w:t>
      </w:r>
      <w:r w:rsidR="007F07B2" w:rsidRPr="00B52866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B52866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EEC787" w14:textId="77777777" w:rsidR="00790FA1" w:rsidRPr="00B52866" w:rsidRDefault="00790FA1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B52866" w14:paraId="43B120F2" w14:textId="77777777" w:rsidTr="00AF2174">
        <w:tc>
          <w:tcPr>
            <w:tcW w:w="3600" w:type="dxa"/>
            <w:shd w:val="clear" w:color="auto" w:fill="auto"/>
          </w:tcPr>
          <w:p w14:paraId="45088EB8" w14:textId="77777777" w:rsidR="00F30820" w:rsidRPr="00B52866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B52866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B52866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B52866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B52866" w14:paraId="4414D934" w14:textId="77777777" w:rsidTr="00AF2174">
        <w:tc>
          <w:tcPr>
            <w:tcW w:w="3600" w:type="dxa"/>
          </w:tcPr>
          <w:p w14:paraId="7D49BC2D" w14:textId="77777777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C50981" w14:textId="1FC60D42" w:rsidR="007418B2" w:rsidRPr="00B52866" w:rsidRDefault="000A071F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6C7" w14:textId="77777777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1B003FC" w14:textId="1E1A33B4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B5286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8959F68" w14:textId="77777777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F112FDA" w14:textId="2CC1A230" w:rsidR="007418B2" w:rsidRPr="00B52866" w:rsidRDefault="000A071F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657439" w14:textId="77777777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2860C2" w14:textId="654CC6D1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B5286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30820" w:rsidRPr="00B52866" w14:paraId="543D6422" w14:textId="77777777" w:rsidTr="00AF2174">
        <w:tc>
          <w:tcPr>
            <w:tcW w:w="3600" w:type="dxa"/>
          </w:tcPr>
          <w:p w14:paraId="6EDD7ADA" w14:textId="77777777" w:rsidR="00F30820" w:rsidRPr="00B52866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B52866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5F4D" w:rsidRPr="00B52866" w14:paraId="58C7EC9C" w14:textId="77777777" w:rsidTr="005C64FC">
        <w:trPr>
          <w:trHeight w:val="180"/>
        </w:trPr>
        <w:tc>
          <w:tcPr>
            <w:tcW w:w="3600" w:type="dxa"/>
          </w:tcPr>
          <w:p w14:paraId="5237472A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0EA807C8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  <w:tc>
          <w:tcPr>
            <w:tcW w:w="270" w:type="dxa"/>
          </w:tcPr>
          <w:p w14:paraId="1F2F36ED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5AF531" w14:textId="1BD7E118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  <w:tc>
          <w:tcPr>
            <w:tcW w:w="270" w:type="dxa"/>
          </w:tcPr>
          <w:p w14:paraId="497D4380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1788EF71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  <w:tc>
          <w:tcPr>
            <w:tcW w:w="262" w:type="dxa"/>
          </w:tcPr>
          <w:p w14:paraId="5FC37509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5F9F01BC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</w:tr>
      <w:tr w:rsidR="00605F4D" w:rsidRPr="00B52866" w14:paraId="6A15FB22" w14:textId="77777777" w:rsidTr="005C64FC">
        <w:trPr>
          <w:trHeight w:val="180"/>
        </w:trPr>
        <w:tc>
          <w:tcPr>
            <w:tcW w:w="3600" w:type="dxa"/>
          </w:tcPr>
          <w:p w14:paraId="08CD14C9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10325138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411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29CEC8F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2BF614" w14:textId="7951A469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41,633,125 </w:t>
            </w:r>
          </w:p>
        </w:tc>
        <w:tc>
          <w:tcPr>
            <w:tcW w:w="270" w:type="dxa"/>
          </w:tcPr>
          <w:p w14:paraId="168C25B9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4AB86E01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411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42EFC970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465268CF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41,633,125 </w:t>
            </w:r>
          </w:p>
        </w:tc>
      </w:tr>
      <w:tr w:rsidR="00605F4D" w:rsidRPr="00B52866" w14:paraId="338FFC91" w14:textId="77777777" w:rsidTr="005C64FC">
        <w:trPr>
          <w:trHeight w:val="180"/>
        </w:trPr>
        <w:tc>
          <w:tcPr>
            <w:tcW w:w="3600" w:type="dxa"/>
          </w:tcPr>
          <w:p w14:paraId="68502AB4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83360C" w14:textId="65CA6445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BD5176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3EAF34F" w14:textId="17DD4355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(42,984,521)</w:t>
            </w:r>
          </w:p>
        </w:tc>
        <w:tc>
          <w:tcPr>
            <w:tcW w:w="270" w:type="dxa"/>
          </w:tcPr>
          <w:p w14:paraId="2784F691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2F3DC7D" w14:textId="56719006" w:rsidR="00605F4D" w:rsidRPr="00B52866" w:rsidRDefault="00605F4D" w:rsidP="0006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505E69A5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07CEA9" w14:textId="2390F0ED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(42,984,521)</w:t>
            </w:r>
          </w:p>
        </w:tc>
      </w:tr>
      <w:tr w:rsidR="00605F4D" w:rsidRPr="00B52866" w14:paraId="10FC2ED7" w14:textId="77777777" w:rsidTr="005C64FC">
        <w:trPr>
          <w:trHeight w:val="180"/>
        </w:trPr>
        <w:tc>
          <w:tcPr>
            <w:tcW w:w="3600" w:type="dxa"/>
          </w:tcPr>
          <w:p w14:paraId="35D911FB" w14:textId="70DAED81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9392B6" w14:textId="2F9A6DDF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9,305,126 </w:t>
            </w:r>
          </w:p>
        </w:tc>
        <w:tc>
          <w:tcPr>
            <w:tcW w:w="270" w:type="dxa"/>
          </w:tcPr>
          <w:p w14:paraId="2F7049BA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1C936D8" w14:textId="4E036169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4,198,604 </w:t>
            </w:r>
          </w:p>
        </w:tc>
        <w:tc>
          <w:tcPr>
            <w:tcW w:w="270" w:type="dxa"/>
          </w:tcPr>
          <w:p w14:paraId="1F49C0E1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B794B5C" w14:textId="0A6E982E" w:rsidR="00605F4D" w:rsidRPr="00B52866" w:rsidRDefault="00605F4D" w:rsidP="0006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9,305,126 </w:t>
            </w:r>
          </w:p>
        </w:tc>
        <w:tc>
          <w:tcPr>
            <w:tcW w:w="262" w:type="dxa"/>
          </w:tcPr>
          <w:p w14:paraId="274CEE2D" w14:textId="77777777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24E0E0A4" w:rsidR="00605F4D" w:rsidRPr="00B52866" w:rsidRDefault="00605F4D" w:rsidP="00605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4,198,604 </w:t>
            </w:r>
          </w:p>
        </w:tc>
      </w:tr>
    </w:tbl>
    <w:p w14:paraId="3CD1A774" w14:textId="77777777" w:rsidR="00832477" w:rsidRPr="00B52866" w:rsidRDefault="00832477" w:rsidP="00822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</w:rPr>
      </w:pPr>
      <w:bookmarkStart w:id="7" w:name="_Hlk46869492"/>
    </w:p>
    <w:p w14:paraId="358CAAEC" w14:textId="77777777" w:rsidR="005114C2" w:rsidRPr="00B52866" w:rsidRDefault="005114C2" w:rsidP="005114C2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14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ได้เข้าทำสัญญาวงเงินกู้ยืมระยะสั้นประเภทตั๋วสัญญาใช้เงินกับสถาบันการเงินในประเทศแห่งหนึ่งวงเงินรวม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500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เพื่อใช้เป็นเงินทุนหมุนเวียนในการดำเนินธุรกิจ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180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วัน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โดยมีอัตราดอกเบี้ยตามที่ตกลงกันในการเบิกเงินกู้แต่ละครั้ง</w:t>
      </w:r>
    </w:p>
    <w:p w14:paraId="172EAEDD" w14:textId="77777777" w:rsidR="00112B33" w:rsidRPr="00B52866" w:rsidRDefault="00112B33" w:rsidP="00822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</w:rPr>
      </w:pPr>
    </w:p>
    <w:p w14:paraId="7552E295" w14:textId="439E9669" w:rsidR="004F64B4" w:rsidRPr="00B52866" w:rsidRDefault="004F64B4" w:rsidP="004F6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30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กรกฎาคม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บริษัทเข้าทำสัญญาวงกู้ยืมระยะสั้นประเภทตั๋วสัญญาใช้เงินกับสถาบัน</w:t>
      </w:r>
      <w:r w:rsidR="00FE6CF0" w:rsidRPr="00B52866">
        <w:rPr>
          <w:rFonts w:ascii="Angsana New" w:hAnsi="Angsana New" w:hint="cs"/>
          <w:sz w:val="30"/>
          <w:szCs w:val="30"/>
          <w:cs/>
        </w:rPr>
        <w:t>การเงิน</w:t>
      </w:r>
      <w:r w:rsidRPr="00B52866">
        <w:rPr>
          <w:rFonts w:ascii="Angsana New" w:hAnsi="Angsana New" w:hint="cs"/>
          <w:sz w:val="30"/>
          <w:szCs w:val="30"/>
          <w:cs/>
        </w:rPr>
        <w:t>ต่างประเทศแห่งหนึ่ง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วงเงินรวม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6 </w:t>
      </w:r>
      <w:r w:rsidRPr="00B52866">
        <w:rPr>
          <w:rFonts w:ascii="Angsana New" w:hAnsi="Angsana New" w:hint="cs"/>
          <w:sz w:val="30"/>
          <w:szCs w:val="30"/>
          <w:cs/>
        </w:rPr>
        <w:t>เดือน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โดยมีอัตราดอกเบี้ยตามราคาตลาดหรือตามที่ตกลงกันในการเบิกเงินกู้แต่ละครั้ง</w:t>
      </w:r>
    </w:p>
    <w:p w14:paraId="4420AA5F" w14:textId="77777777" w:rsidR="00112B33" w:rsidRPr="00B52866" w:rsidRDefault="00112B33" w:rsidP="00822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  <w:cs/>
        </w:rPr>
      </w:pPr>
    </w:p>
    <w:p w14:paraId="5BB13E6B" w14:textId="08527371" w:rsidR="00425293" w:rsidRPr="00B52866" w:rsidRDefault="00425293" w:rsidP="0042529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034428" w:rsidRPr="00B52866">
        <w:rPr>
          <w:rFonts w:ascii="Angsana New" w:hAnsi="Angsana New"/>
          <w:sz w:val="30"/>
          <w:szCs w:val="30"/>
        </w:rPr>
        <w:t>26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EB631F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ได้เข้าทำสัญญาวงเงินกู้ยืมระยะสั้นประเภทตั๋วสัญญาใช้เงินกับสถาบันการเงินในประเทศแห่งหนึ่งวงเงินรวม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500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เพื่อใช้เป็นเงินทุนหมุนเวียนในการดำเนินธุรกิจ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DD11DA" w:rsidRPr="00B52866">
        <w:rPr>
          <w:rFonts w:ascii="Angsana New" w:hAnsi="Angsana New"/>
          <w:sz w:val="30"/>
          <w:szCs w:val="30"/>
        </w:rPr>
        <w:t xml:space="preserve">1 </w:t>
      </w:r>
      <w:r w:rsidR="00DD11DA" w:rsidRPr="00B52866">
        <w:rPr>
          <w:rFonts w:ascii="Angsana New" w:hAnsi="Angsana New" w:hint="cs"/>
          <w:sz w:val="30"/>
          <w:szCs w:val="30"/>
          <w:cs/>
        </w:rPr>
        <w:t>ปี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โดยมีอัตราดอกเบี้ยตามที่ตกลงกันในการเบิกเงินกู้แต่ละครั้ง</w:t>
      </w:r>
    </w:p>
    <w:p w14:paraId="39B46F4E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  <w:cs/>
        </w:rPr>
      </w:pPr>
    </w:p>
    <w:p w14:paraId="60BD32DE" w14:textId="77777777" w:rsidR="00B24663" w:rsidRDefault="00B24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5C52321" w14:textId="0E86B43D" w:rsidR="002A2519" w:rsidRPr="00B52866" w:rsidRDefault="0051035B" w:rsidP="0051035B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รายการเคลื่อนไหวของเงินกู้ยืมระยะยาวจากกิจการที่เกี่ยวข้องกันสำหรับงวด</w:t>
      </w:r>
      <w:r w:rsidR="00BE0528" w:rsidRPr="00B52866">
        <w:rPr>
          <w:rFonts w:ascii="Angsana New" w:hAnsi="Angsana New" w:hint="cs"/>
          <w:sz w:val="30"/>
          <w:szCs w:val="30"/>
          <w:cs/>
        </w:rPr>
        <w:t>เก้า</w:t>
      </w:r>
      <w:r w:rsidRPr="00B5286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="00425293" w:rsidRPr="00B52866">
        <w:rPr>
          <w:rFonts w:ascii="Angsana New" w:hAnsi="Angsana New"/>
          <w:sz w:val="30"/>
          <w:szCs w:val="30"/>
        </w:rPr>
        <w:t xml:space="preserve">30 </w:t>
      </w:r>
      <w:r w:rsidR="00BE0528" w:rsidRPr="00B52866">
        <w:rPr>
          <w:rFonts w:asciiTheme="majorBidi" w:hAnsiTheme="majorBidi" w:hint="cs"/>
          <w:sz w:val="30"/>
          <w:szCs w:val="30"/>
          <w:cs/>
        </w:rPr>
        <w:t>กันยายน</w:t>
      </w:r>
      <w:r w:rsidRPr="00B52866">
        <w:rPr>
          <w:rFonts w:ascii="Angsana New" w:hAnsi="Angsana New"/>
          <w:sz w:val="30"/>
          <w:szCs w:val="30"/>
          <w:cs/>
        </w:rPr>
        <w:t>256</w:t>
      </w:r>
      <w:r w:rsidRPr="00B52866">
        <w:rPr>
          <w:rFonts w:ascii="Angsana New" w:hAnsi="Angsana New"/>
          <w:sz w:val="30"/>
          <w:szCs w:val="30"/>
        </w:rPr>
        <w:t xml:space="preserve">7 </w:t>
      </w:r>
      <w:r w:rsidRPr="00B52866">
        <w:rPr>
          <w:rFonts w:ascii="Angsana New" w:hAnsi="Angsana New" w:hint="cs"/>
          <w:sz w:val="30"/>
          <w:szCs w:val="30"/>
          <w:cs/>
        </w:rPr>
        <w:t>และ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2566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861F725" w14:textId="77777777" w:rsidR="0051035B" w:rsidRPr="00B24663" w:rsidRDefault="0051035B" w:rsidP="00822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18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170"/>
        <w:gridCol w:w="270"/>
        <w:gridCol w:w="1197"/>
        <w:gridCol w:w="270"/>
        <w:gridCol w:w="1148"/>
        <w:gridCol w:w="262"/>
        <w:gridCol w:w="1173"/>
      </w:tblGrid>
      <w:tr w:rsidR="002A2519" w:rsidRPr="00B52866" w14:paraId="5DDFE037" w14:textId="77777777" w:rsidTr="00AF2174">
        <w:trPr>
          <w:tblHeader/>
        </w:trPr>
        <w:tc>
          <w:tcPr>
            <w:tcW w:w="2520" w:type="dxa"/>
            <w:shd w:val="clear" w:color="auto" w:fill="auto"/>
          </w:tcPr>
          <w:p w14:paraId="06E186E1" w14:textId="77777777" w:rsidR="002A2519" w:rsidRPr="00B52866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0009B5" w14:textId="77777777" w:rsidR="002A2519" w:rsidRPr="00B52866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2A2519" w:rsidRPr="00B52866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2A2519" w:rsidRPr="00B52866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2A2519" w:rsidRPr="00B52866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E79" w:rsidRPr="00B52866" w14:paraId="06E70EFA" w14:textId="77777777">
        <w:trPr>
          <w:tblHeader/>
        </w:trPr>
        <w:tc>
          <w:tcPr>
            <w:tcW w:w="3780" w:type="dxa"/>
            <w:gridSpan w:val="2"/>
          </w:tcPr>
          <w:p w14:paraId="351DCEA5" w14:textId="32E3F15C" w:rsidR="00663E79" w:rsidRPr="00B52866" w:rsidRDefault="00663E79" w:rsidP="0072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8D64FC" w14:textId="29FE5CB4" w:rsidR="00663E79" w:rsidRPr="00B52866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7F79A" w14:textId="77777777" w:rsidR="00663E79" w:rsidRPr="00B52866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992C9E8" w14:textId="1E373E55" w:rsidR="00663E79" w:rsidRPr="00B52866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F587F9B" w14:textId="77777777" w:rsidR="00663E79" w:rsidRPr="00B52866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1242B3B" w14:textId="485F0DA8" w:rsidR="00663E79" w:rsidRPr="00B52866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39B730B" w14:textId="77777777" w:rsidR="00663E79" w:rsidRPr="00B52866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D99232B" w14:textId="019BCA84" w:rsidR="00663E79" w:rsidRPr="00B52866" w:rsidRDefault="00663E79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0720B" w:rsidRPr="00B52866" w14:paraId="788EBBE2" w14:textId="77777777" w:rsidTr="00AF2174">
        <w:trPr>
          <w:tblHeader/>
        </w:trPr>
        <w:tc>
          <w:tcPr>
            <w:tcW w:w="2520" w:type="dxa"/>
          </w:tcPr>
          <w:p w14:paraId="7BD606F3" w14:textId="77777777" w:rsidR="0060720B" w:rsidRPr="00B52866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CD593C2" w14:textId="77777777" w:rsidR="0060720B" w:rsidRPr="00B52866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926082" w14:textId="77777777" w:rsidR="0060720B" w:rsidRPr="00B52866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28D0555" w14:textId="77777777" w:rsidR="0060720B" w:rsidRPr="00B52866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712913B" w14:textId="54B7AD1D" w:rsidR="0060720B" w:rsidRPr="00B52866" w:rsidRDefault="0060720B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98" w:right="-1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(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B528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5A47F3" w14:textId="77777777" w:rsidR="0060720B" w:rsidRPr="00B52866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886DBA4" w14:textId="77777777" w:rsidR="0060720B" w:rsidRPr="00B52866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8A4FC6B" w14:textId="77777777" w:rsidR="0060720B" w:rsidRPr="00B52866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C74668B" w14:textId="77777777" w:rsidR="0060720B" w:rsidRPr="00B52866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519" w:rsidRPr="00B52866" w14:paraId="219749A9" w14:textId="77777777" w:rsidTr="00AF2174">
        <w:trPr>
          <w:tblHeader/>
        </w:trPr>
        <w:tc>
          <w:tcPr>
            <w:tcW w:w="2520" w:type="dxa"/>
          </w:tcPr>
          <w:p w14:paraId="693644F0" w14:textId="77777777" w:rsidR="002A2519" w:rsidRPr="00B52866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FAD43" w14:textId="77777777" w:rsidR="002A2519" w:rsidRPr="00B52866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B52866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23BC" w:rsidRPr="00B52866" w14:paraId="232F294E" w14:textId="77777777" w:rsidTr="005C64FC">
        <w:trPr>
          <w:trHeight w:val="180"/>
        </w:trPr>
        <w:tc>
          <w:tcPr>
            <w:tcW w:w="2520" w:type="dxa"/>
          </w:tcPr>
          <w:p w14:paraId="43F1899F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24397F91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466F6CB0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eastAsia="MS Mincho" w:hAnsiTheme="majorBidi" w:cstheme="majorBidi"/>
                <w:sz w:val="30"/>
                <w:szCs w:val="30"/>
              </w:rPr>
              <w:t>224,559</w:t>
            </w:r>
          </w:p>
        </w:tc>
        <w:tc>
          <w:tcPr>
            <w:tcW w:w="270" w:type="dxa"/>
          </w:tcPr>
          <w:p w14:paraId="3906C8E0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54FBB0" w14:textId="6E322F4F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3,066,670 </w:t>
            </w:r>
          </w:p>
        </w:tc>
        <w:tc>
          <w:tcPr>
            <w:tcW w:w="270" w:type="dxa"/>
          </w:tcPr>
          <w:p w14:paraId="5B485F42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43ABF05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2,917,525 </w:t>
            </w:r>
          </w:p>
        </w:tc>
        <w:tc>
          <w:tcPr>
            <w:tcW w:w="262" w:type="dxa"/>
          </w:tcPr>
          <w:p w14:paraId="51943401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6E4FA39C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680,238</w:t>
            </w:r>
          </w:p>
        </w:tc>
      </w:tr>
      <w:tr w:rsidR="00A923BC" w:rsidRPr="00B52866" w14:paraId="03F1FBFF" w14:textId="77777777" w:rsidTr="005C64FC">
        <w:trPr>
          <w:trHeight w:val="180"/>
        </w:trPr>
        <w:tc>
          <w:tcPr>
            <w:tcW w:w="2520" w:type="dxa"/>
          </w:tcPr>
          <w:p w14:paraId="6350606A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260" w:type="dxa"/>
          </w:tcPr>
          <w:p w14:paraId="1D8F9C80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5E6A0D66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7D789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1471BF" w14:textId="4786B563" w:rsidR="00A923BC" w:rsidRPr="00B52866" w:rsidRDefault="00B26212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16,926</w:t>
            </w:r>
          </w:p>
        </w:tc>
        <w:tc>
          <w:tcPr>
            <w:tcW w:w="270" w:type="dxa"/>
          </w:tcPr>
          <w:p w14:paraId="275C7119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1EE8C44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34,769,698 </w:t>
            </w:r>
          </w:p>
        </w:tc>
        <w:tc>
          <w:tcPr>
            <w:tcW w:w="262" w:type="dxa"/>
          </w:tcPr>
          <w:p w14:paraId="5A481D3F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43E31CE0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3,166,523</w:t>
            </w:r>
          </w:p>
        </w:tc>
      </w:tr>
      <w:tr w:rsidR="00A923BC" w:rsidRPr="00B52866" w14:paraId="5A1291B2" w14:textId="77777777" w:rsidTr="005C64FC">
        <w:trPr>
          <w:trHeight w:val="180"/>
        </w:trPr>
        <w:tc>
          <w:tcPr>
            <w:tcW w:w="2520" w:type="dxa"/>
          </w:tcPr>
          <w:p w14:paraId="755D1D15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60" w:type="dxa"/>
          </w:tcPr>
          <w:p w14:paraId="1031985B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3B9D2CFB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(224,559)</w:t>
            </w:r>
          </w:p>
        </w:tc>
        <w:tc>
          <w:tcPr>
            <w:tcW w:w="270" w:type="dxa"/>
          </w:tcPr>
          <w:p w14:paraId="1A53DBC9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237AD3" w14:textId="257D840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(2,859,037)</w:t>
            </w:r>
          </w:p>
        </w:tc>
        <w:tc>
          <w:tcPr>
            <w:tcW w:w="270" w:type="dxa"/>
          </w:tcPr>
          <w:p w14:paraId="522BAB18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1130A29C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(7,743,487)</w:t>
            </w:r>
          </w:p>
        </w:tc>
        <w:tc>
          <w:tcPr>
            <w:tcW w:w="262" w:type="dxa"/>
          </w:tcPr>
          <w:p w14:paraId="3B783F9E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18AF654E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(1,379,014)</w:t>
            </w:r>
          </w:p>
        </w:tc>
      </w:tr>
      <w:tr w:rsidR="00A923BC" w:rsidRPr="00B52866" w14:paraId="098A8772" w14:textId="77777777" w:rsidTr="005C64FC">
        <w:trPr>
          <w:trHeight w:val="180"/>
        </w:trPr>
        <w:tc>
          <w:tcPr>
            <w:tcW w:w="2520" w:type="dxa"/>
          </w:tcPr>
          <w:p w14:paraId="0019AE29" w14:textId="67B0EE7A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743B0C92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E274B" w14:textId="4D5471F9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DC51ECB" w14:textId="7F104208" w:rsidR="00A923BC" w:rsidRPr="00B52866" w:rsidRDefault="00B26212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26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224,559</w:t>
            </w:r>
          </w:p>
        </w:tc>
        <w:tc>
          <w:tcPr>
            <w:tcW w:w="270" w:type="dxa"/>
          </w:tcPr>
          <w:p w14:paraId="4E3B2E48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F6B6682" w14:textId="46F0D08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29,943,736 </w:t>
            </w:r>
          </w:p>
        </w:tc>
        <w:tc>
          <w:tcPr>
            <w:tcW w:w="262" w:type="dxa"/>
          </w:tcPr>
          <w:p w14:paraId="664867B6" w14:textId="77777777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BF8CD5" w14:textId="0B7DC766" w:rsidR="00A923BC" w:rsidRPr="00B52866" w:rsidRDefault="00A923BC" w:rsidP="00A9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2,467,747 </w:t>
            </w:r>
          </w:p>
        </w:tc>
      </w:tr>
    </w:tbl>
    <w:p w14:paraId="2232647A" w14:textId="3230C2C8" w:rsidR="005E5406" w:rsidRPr="00B24663" w:rsidRDefault="005E5406" w:rsidP="00B24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518DB" w14:textId="3045CC1C" w:rsidR="00903F76" w:rsidRPr="00B52866" w:rsidRDefault="00903F76" w:rsidP="00903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B5286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</w:t>
      </w:r>
      <w:r w:rsidR="00FF5C0A" w:rsidRPr="00B52866">
        <w:rPr>
          <w:rFonts w:asciiTheme="majorBidi" w:hAnsiTheme="majorBidi" w:cstheme="majorBidi"/>
          <w:sz w:val="30"/>
          <w:szCs w:val="30"/>
          <w:cs/>
        </w:rPr>
        <w:t>งวด</w:t>
      </w:r>
      <w:r w:rsidR="00BE0528" w:rsidRPr="00B5286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75FEF" w:rsidRPr="00B24663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="000A071F" w:rsidRPr="00B2466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3A1B1C" w:rsidRPr="00B24663">
        <w:rPr>
          <w:rFonts w:asciiTheme="majorBidi" w:hAnsiTheme="majorBidi" w:cstheme="majorBidi"/>
          <w:sz w:val="30"/>
          <w:szCs w:val="30"/>
        </w:rPr>
        <w:t xml:space="preserve"> </w:t>
      </w:r>
      <w:r w:rsidR="00425293" w:rsidRPr="00B24663">
        <w:rPr>
          <w:rFonts w:asciiTheme="majorBidi" w:hAnsiTheme="majorBidi" w:cstheme="majorBidi"/>
          <w:sz w:val="30"/>
          <w:szCs w:val="30"/>
        </w:rPr>
        <w:t xml:space="preserve">30 </w:t>
      </w:r>
      <w:r w:rsidR="00BE0528" w:rsidRPr="00B2466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75FEF" w:rsidRPr="00B246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7151" w:rsidRPr="00B24663">
        <w:rPr>
          <w:rFonts w:asciiTheme="majorBidi" w:hAnsiTheme="majorBidi" w:cstheme="majorBidi"/>
          <w:sz w:val="30"/>
          <w:szCs w:val="30"/>
        </w:rPr>
        <w:t>2567</w:t>
      </w:r>
      <w:r w:rsidR="00475FEF" w:rsidRPr="00B52866">
        <w:rPr>
          <w:rFonts w:ascii="Angsana New" w:hAnsi="Angsana New"/>
          <w:sz w:val="30"/>
          <w:szCs w:val="30"/>
          <w:cs/>
        </w:rPr>
        <w:t xml:space="preserve">  </w:t>
      </w:r>
      <w:r w:rsidRPr="00B52866">
        <w:rPr>
          <w:rFonts w:asciiTheme="majorBidi" w:hAnsiTheme="majorBidi" w:cstheme="majorBidi"/>
          <w:sz w:val="30"/>
          <w:szCs w:val="30"/>
          <w:cs/>
        </w:rPr>
        <w:t>และ</w:t>
      </w:r>
      <w:r w:rsidRPr="00B52866">
        <w:rPr>
          <w:rFonts w:asciiTheme="majorBidi" w:hAnsiTheme="majorBidi" w:cstheme="majorBidi"/>
          <w:sz w:val="30"/>
          <w:szCs w:val="30"/>
        </w:rPr>
        <w:t xml:space="preserve"> 256</w:t>
      </w:r>
      <w:r w:rsidR="0051035B" w:rsidRPr="00B52866">
        <w:rPr>
          <w:rFonts w:asciiTheme="majorBidi" w:hAnsiTheme="majorBidi" w:cstheme="majorBidi"/>
          <w:sz w:val="30"/>
          <w:szCs w:val="30"/>
        </w:rPr>
        <w:t>6</w:t>
      </w:r>
      <w:r w:rsidRPr="00B52866">
        <w:rPr>
          <w:rFonts w:asciiTheme="majorBidi" w:hAnsiTheme="majorBidi" w:cstheme="majorBidi"/>
          <w:sz w:val="30"/>
          <w:szCs w:val="30"/>
        </w:rPr>
        <w:t xml:space="preserve"> </w:t>
      </w:r>
      <w:r w:rsidRPr="00B5286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36B473D" w14:textId="77777777" w:rsidR="0032079F" w:rsidRPr="00B52866" w:rsidRDefault="0032079F" w:rsidP="00903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B52866" w14:paraId="5120AED9" w14:textId="77777777" w:rsidTr="00AF2174">
        <w:tc>
          <w:tcPr>
            <w:tcW w:w="3600" w:type="dxa"/>
            <w:shd w:val="clear" w:color="auto" w:fill="auto"/>
          </w:tcPr>
          <w:p w14:paraId="2D37514A" w14:textId="77777777" w:rsidR="00903F76" w:rsidRPr="00B52866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B52866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B52866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B52866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B52866" w14:paraId="0FB5BE72" w14:textId="77777777" w:rsidTr="00AF2174">
        <w:tc>
          <w:tcPr>
            <w:tcW w:w="3600" w:type="dxa"/>
          </w:tcPr>
          <w:p w14:paraId="6DE0A275" w14:textId="77777777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C5445C" w14:textId="59D1CC97" w:rsidR="007418B2" w:rsidRPr="00B52866" w:rsidRDefault="000A071F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DC5FF3" w14:textId="77777777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59E802" w14:textId="3587D871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B5286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C2682F2" w14:textId="77777777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7A5F2C" w14:textId="590E95BD" w:rsidR="007418B2" w:rsidRPr="00B52866" w:rsidRDefault="000A071F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DA1EBFC" w14:textId="77777777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7E6E396" w14:textId="596CCC89" w:rsidR="007418B2" w:rsidRPr="00B52866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1035B" w:rsidRPr="00B5286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3F76" w:rsidRPr="00B52866" w14:paraId="075DB963" w14:textId="77777777" w:rsidTr="00AF2174">
        <w:tc>
          <w:tcPr>
            <w:tcW w:w="3600" w:type="dxa"/>
          </w:tcPr>
          <w:p w14:paraId="4A57E3CB" w14:textId="77777777" w:rsidR="00903F76" w:rsidRPr="00B52866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B52866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7214" w:rsidRPr="00B52866" w14:paraId="2D99C5D3" w14:textId="77777777" w:rsidTr="005C64FC">
        <w:trPr>
          <w:trHeight w:val="180"/>
        </w:trPr>
        <w:tc>
          <w:tcPr>
            <w:tcW w:w="3600" w:type="dxa"/>
          </w:tcPr>
          <w:p w14:paraId="319DCEA0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049434C9" w:rsidR="00337214" w:rsidRPr="00B52866" w:rsidRDefault="00337214" w:rsidP="002E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60,349,729</w:t>
            </w:r>
          </w:p>
        </w:tc>
        <w:tc>
          <w:tcPr>
            <w:tcW w:w="270" w:type="dxa"/>
          </w:tcPr>
          <w:p w14:paraId="1700D8FC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90E79C" w14:textId="5B0B44C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54,136,790 </w:t>
            </w:r>
          </w:p>
        </w:tc>
        <w:tc>
          <w:tcPr>
            <w:tcW w:w="270" w:type="dxa"/>
          </w:tcPr>
          <w:p w14:paraId="5011F7A7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0F0AA6F2" w:rsidR="00337214" w:rsidRPr="00A34D2E" w:rsidRDefault="00337214" w:rsidP="002E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60,349,729</w:t>
            </w:r>
          </w:p>
        </w:tc>
        <w:tc>
          <w:tcPr>
            <w:tcW w:w="262" w:type="dxa"/>
          </w:tcPr>
          <w:p w14:paraId="052D92A6" w14:textId="77777777" w:rsidR="00337214" w:rsidRPr="00A34D2E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05F9311" w14:textId="733BEAA8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54,136,790 </w:t>
            </w:r>
          </w:p>
        </w:tc>
      </w:tr>
      <w:tr w:rsidR="00337214" w:rsidRPr="00B52866" w14:paraId="42C5E225" w14:textId="77777777" w:rsidTr="005C64FC">
        <w:trPr>
          <w:trHeight w:val="180"/>
        </w:trPr>
        <w:tc>
          <w:tcPr>
            <w:tcW w:w="3600" w:type="dxa"/>
          </w:tcPr>
          <w:p w14:paraId="7F46F089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6F1B5AC8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10,500,000 </w:t>
            </w:r>
          </w:p>
        </w:tc>
        <w:tc>
          <w:tcPr>
            <w:tcW w:w="270" w:type="dxa"/>
          </w:tcPr>
          <w:p w14:paraId="50074949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936769" w14:textId="6CF03DFA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14,000,000 </w:t>
            </w:r>
          </w:p>
        </w:tc>
        <w:tc>
          <w:tcPr>
            <w:tcW w:w="270" w:type="dxa"/>
          </w:tcPr>
          <w:p w14:paraId="2BF30495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5FD3193D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10,500,000 </w:t>
            </w:r>
          </w:p>
        </w:tc>
        <w:tc>
          <w:tcPr>
            <w:tcW w:w="262" w:type="dxa"/>
          </w:tcPr>
          <w:p w14:paraId="1492397D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72B55B63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14,000,000 </w:t>
            </w:r>
          </w:p>
        </w:tc>
      </w:tr>
      <w:tr w:rsidR="00337214" w:rsidRPr="00B52866" w14:paraId="446B0977" w14:textId="77777777" w:rsidTr="005C64FC">
        <w:trPr>
          <w:trHeight w:val="180"/>
        </w:trPr>
        <w:tc>
          <w:tcPr>
            <w:tcW w:w="3600" w:type="dxa"/>
          </w:tcPr>
          <w:p w14:paraId="3C8179D0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AE845" w14:textId="6B2F065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(7,600,000)</w:t>
            </w:r>
          </w:p>
        </w:tc>
        <w:tc>
          <w:tcPr>
            <w:tcW w:w="270" w:type="dxa"/>
          </w:tcPr>
          <w:p w14:paraId="5F1D7263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A1935" w14:textId="27CA0F1F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(5,800,000)</w:t>
            </w:r>
          </w:p>
        </w:tc>
        <w:tc>
          <w:tcPr>
            <w:tcW w:w="270" w:type="dxa"/>
          </w:tcPr>
          <w:p w14:paraId="0965C68C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967E" w14:textId="223E60CE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(7,600,000)</w:t>
            </w:r>
          </w:p>
        </w:tc>
        <w:tc>
          <w:tcPr>
            <w:tcW w:w="262" w:type="dxa"/>
          </w:tcPr>
          <w:p w14:paraId="33602B01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E86EE" w14:textId="0335846F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(5,800,000)</w:t>
            </w:r>
          </w:p>
        </w:tc>
      </w:tr>
      <w:tr w:rsidR="00337214" w:rsidRPr="00B52866" w14:paraId="3C7B6773" w14:textId="77777777" w:rsidTr="005C64FC">
        <w:trPr>
          <w:trHeight w:val="180"/>
        </w:trPr>
        <w:tc>
          <w:tcPr>
            <w:tcW w:w="3600" w:type="dxa"/>
          </w:tcPr>
          <w:p w14:paraId="5956EC20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D75EB" w14:textId="539F2700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63,249,729 </w:t>
            </w:r>
          </w:p>
        </w:tc>
        <w:tc>
          <w:tcPr>
            <w:tcW w:w="270" w:type="dxa"/>
          </w:tcPr>
          <w:p w14:paraId="7791A098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28CADA89" w14:textId="16C609AE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62,336,790 </w:t>
            </w:r>
          </w:p>
        </w:tc>
        <w:tc>
          <w:tcPr>
            <w:tcW w:w="270" w:type="dxa"/>
          </w:tcPr>
          <w:p w14:paraId="092E823B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46B759" w14:textId="06057926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63,249,729 </w:t>
            </w:r>
          </w:p>
        </w:tc>
        <w:tc>
          <w:tcPr>
            <w:tcW w:w="262" w:type="dxa"/>
          </w:tcPr>
          <w:p w14:paraId="2BF4A7BA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63D34E9A" w14:textId="37D848A8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62,336,790 </w:t>
            </w:r>
          </w:p>
        </w:tc>
      </w:tr>
      <w:tr w:rsidR="00337214" w:rsidRPr="00B52866" w14:paraId="0F9750A3" w14:textId="77777777" w:rsidTr="00184F0A">
        <w:trPr>
          <w:trHeight w:val="180"/>
        </w:trPr>
        <w:tc>
          <w:tcPr>
            <w:tcW w:w="3600" w:type="dxa"/>
          </w:tcPr>
          <w:p w14:paraId="7D3AB4CC" w14:textId="73620168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36F723" w14:textId="5914C71E" w:rsidR="00337214" w:rsidRPr="00505C42" w:rsidRDefault="00337214" w:rsidP="00753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50,129 </w:t>
            </w:r>
          </w:p>
        </w:tc>
        <w:tc>
          <w:tcPr>
            <w:tcW w:w="270" w:type="dxa"/>
          </w:tcPr>
          <w:p w14:paraId="67B3CB76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7914E39" w14:textId="4487DDEB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(138,985)</w:t>
            </w:r>
          </w:p>
        </w:tc>
        <w:tc>
          <w:tcPr>
            <w:tcW w:w="270" w:type="dxa"/>
          </w:tcPr>
          <w:p w14:paraId="1C72D12D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BCF778C" w14:textId="1EAFD23D" w:rsidR="00337214" w:rsidRPr="00505C42" w:rsidRDefault="00337214" w:rsidP="00753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50,129 </w:t>
            </w:r>
          </w:p>
        </w:tc>
        <w:tc>
          <w:tcPr>
            <w:tcW w:w="262" w:type="dxa"/>
          </w:tcPr>
          <w:p w14:paraId="612A2BA5" w14:textId="77777777" w:rsidR="00337214" w:rsidRPr="00505C42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9D94776" w14:textId="46C61CD9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(138,985)</w:t>
            </w:r>
          </w:p>
        </w:tc>
      </w:tr>
      <w:tr w:rsidR="00337214" w:rsidRPr="00B52866" w14:paraId="4C31B514" w14:textId="77777777" w:rsidTr="005C64FC">
        <w:trPr>
          <w:trHeight w:val="180"/>
        </w:trPr>
        <w:tc>
          <w:tcPr>
            <w:tcW w:w="3600" w:type="dxa"/>
          </w:tcPr>
          <w:p w14:paraId="7BF75606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C1924" w14:textId="6FFE6C72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63,299,858 </w:t>
            </w:r>
          </w:p>
        </w:tc>
        <w:tc>
          <w:tcPr>
            <w:tcW w:w="270" w:type="dxa"/>
          </w:tcPr>
          <w:p w14:paraId="174D68C0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B84C18" w14:textId="4264868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62,197,805 </w:t>
            </w:r>
          </w:p>
        </w:tc>
        <w:tc>
          <w:tcPr>
            <w:tcW w:w="270" w:type="dxa"/>
          </w:tcPr>
          <w:p w14:paraId="2C4BECFE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7CF8F8E" w14:textId="3181C43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63,299,858 </w:t>
            </w:r>
          </w:p>
        </w:tc>
        <w:tc>
          <w:tcPr>
            <w:tcW w:w="262" w:type="dxa"/>
          </w:tcPr>
          <w:p w14:paraId="70C33F22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D59E1A2" w14:textId="783612BB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62,197,805 </w:t>
            </w:r>
          </w:p>
        </w:tc>
      </w:tr>
      <w:tr w:rsidR="00337214" w:rsidRPr="00B52866" w14:paraId="14A0F81F" w14:textId="77777777" w:rsidTr="005C64FC">
        <w:trPr>
          <w:trHeight w:val="180"/>
        </w:trPr>
        <w:tc>
          <w:tcPr>
            <w:tcW w:w="3600" w:type="dxa"/>
          </w:tcPr>
          <w:p w14:paraId="653C8A21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8C0EA5" w14:textId="49CC955C" w:rsidR="00337214" w:rsidRPr="001F5DB5" w:rsidRDefault="00337214" w:rsidP="00753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(280,548)</w:t>
            </w:r>
          </w:p>
        </w:tc>
        <w:tc>
          <w:tcPr>
            <w:tcW w:w="270" w:type="dxa"/>
          </w:tcPr>
          <w:p w14:paraId="3E1AB70B" w14:textId="77777777" w:rsidR="00337214" w:rsidRPr="001F5DB5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1ECF871" w14:textId="0C8FC76C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(288,719)</w:t>
            </w:r>
          </w:p>
        </w:tc>
        <w:tc>
          <w:tcPr>
            <w:tcW w:w="270" w:type="dxa"/>
          </w:tcPr>
          <w:p w14:paraId="1B03B98E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8F24065" w14:textId="3C7BB435" w:rsidR="00337214" w:rsidRPr="00C63C99" w:rsidRDefault="00337214" w:rsidP="00753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(280,548)</w:t>
            </w:r>
          </w:p>
        </w:tc>
        <w:tc>
          <w:tcPr>
            <w:tcW w:w="262" w:type="dxa"/>
          </w:tcPr>
          <w:p w14:paraId="009D4B4C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D5E459A" w14:textId="2631A3F9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(288,719)</w:t>
            </w:r>
          </w:p>
        </w:tc>
      </w:tr>
      <w:tr w:rsidR="00337214" w:rsidRPr="00B52866" w14:paraId="6997CF61" w14:textId="77777777" w:rsidTr="005C64FC">
        <w:trPr>
          <w:trHeight w:val="180"/>
        </w:trPr>
        <w:tc>
          <w:tcPr>
            <w:tcW w:w="3600" w:type="dxa"/>
          </w:tcPr>
          <w:p w14:paraId="7D8B19D4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ACE74" w14:textId="28BEAD41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63,019,310 </w:t>
            </w:r>
          </w:p>
        </w:tc>
        <w:tc>
          <w:tcPr>
            <w:tcW w:w="270" w:type="dxa"/>
          </w:tcPr>
          <w:p w14:paraId="087F1C79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7409C1" w14:textId="2303A5A0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61,909,086 </w:t>
            </w:r>
          </w:p>
        </w:tc>
        <w:tc>
          <w:tcPr>
            <w:tcW w:w="270" w:type="dxa"/>
          </w:tcPr>
          <w:p w14:paraId="71A6E2A3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A5189E4" w14:textId="35A6AB0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63,019,310 </w:t>
            </w:r>
          </w:p>
        </w:tc>
        <w:tc>
          <w:tcPr>
            <w:tcW w:w="262" w:type="dxa"/>
          </w:tcPr>
          <w:p w14:paraId="1523C147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7BA8548" w14:textId="3FEE97B5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61,909,086 </w:t>
            </w:r>
          </w:p>
        </w:tc>
      </w:tr>
      <w:tr w:rsidR="00337214" w:rsidRPr="00B52866" w14:paraId="224D68B5" w14:textId="77777777" w:rsidTr="00AF2174">
        <w:trPr>
          <w:trHeight w:val="180"/>
        </w:trPr>
        <w:tc>
          <w:tcPr>
            <w:tcW w:w="3600" w:type="dxa"/>
          </w:tcPr>
          <w:p w14:paraId="33EC5F2D" w14:textId="5516324F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B5286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8EBDFF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C132C" w14:textId="301BCC36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(29,321,984)</w:t>
            </w:r>
          </w:p>
        </w:tc>
        <w:tc>
          <w:tcPr>
            <w:tcW w:w="270" w:type="dxa"/>
          </w:tcPr>
          <w:p w14:paraId="00483FF4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851A855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CA1342" w14:textId="3FB37DAD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(9,466,660)</w:t>
            </w:r>
          </w:p>
        </w:tc>
        <w:tc>
          <w:tcPr>
            <w:tcW w:w="270" w:type="dxa"/>
          </w:tcPr>
          <w:p w14:paraId="5951BDD8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2059990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CDADE" w14:textId="2BE0EBC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(29,321,984)</w:t>
            </w:r>
          </w:p>
        </w:tc>
        <w:tc>
          <w:tcPr>
            <w:tcW w:w="262" w:type="dxa"/>
          </w:tcPr>
          <w:p w14:paraId="2C95307F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1BDA9D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2344D" w14:textId="679E7C65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(9,466,660)</w:t>
            </w:r>
          </w:p>
        </w:tc>
      </w:tr>
      <w:tr w:rsidR="00337214" w:rsidRPr="00B52866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1A223042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B5286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5286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B5286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7E61278C" w:rsidR="00337214" w:rsidRPr="00B52866" w:rsidRDefault="00337214" w:rsidP="002E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33,697,326 </w:t>
            </w:r>
          </w:p>
        </w:tc>
        <w:tc>
          <w:tcPr>
            <w:tcW w:w="270" w:type="dxa"/>
          </w:tcPr>
          <w:p w14:paraId="69BAD9BB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403FD704" w14:textId="0D65F4E1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52,442,426 </w:t>
            </w:r>
          </w:p>
        </w:tc>
        <w:tc>
          <w:tcPr>
            <w:tcW w:w="270" w:type="dxa"/>
          </w:tcPr>
          <w:p w14:paraId="6C28867F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33B711A8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33,697,326 </w:t>
            </w:r>
          </w:p>
        </w:tc>
        <w:tc>
          <w:tcPr>
            <w:tcW w:w="262" w:type="dxa"/>
          </w:tcPr>
          <w:p w14:paraId="0713A049" w14:textId="77777777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0B012828" w:rsidR="00337214" w:rsidRPr="00B52866" w:rsidRDefault="00337214" w:rsidP="00337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52,442,426 </w:t>
            </w:r>
          </w:p>
        </w:tc>
      </w:tr>
    </w:tbl>
    <w:p w14:paraId="7793B189" w14:textId="77777777" w:rsidR="00370C0C" w:rsidRPr="00B52866" w:rsidRDefault="00370C0C" w:rsidP="0000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6DE51A6" w14:textId="77777777" w:rsidR="00B24663" w:rsidRDefault="00B24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3FDA87F" w14:textId="55555D04" w:rsidR="00002602" w:rsidRPr="00B52866" w:rsidRDefault="00E62A41" w:rsidP="0000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B52866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การเข้าทำสัญญาเงินกู้ยืมและสัญญาแลกเปลี่ยนอัตราดอกเบี้ยกับสถาบันการเงิน</w:t>
      </w:r>
      <w:r w:rsidR="00002602" w:rsidRPr="00B52866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BE0528" w:rsidRPr="00B52866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002602" w:rsidRPr="00B52866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002602" w:rsidRPr="00B52866">
        <w:rPr>
          <w:rFonts w:ascii="Angsana New" w:hAnsi="Angsana New"/>
          <w:i/>
          <w:iCs/>
          <w:sz w:val="30"/>
          <w:szCs w:val="30"/>
        </w:rPr>
        <w:t xml:space="preserve">30 </w:t>
      </w:r>
      <w:r w:rsidR="00BE0528" w:rsidRPr="00B52866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002602" w:rsidRPr="00B5286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02602" w:rsidRPr="00B52866">
        <w:rPr>
          <w:rFonts w:ascii="Angsana New" w:hAnsi="Angsana New"/>
          <w:i/>
          <w:iCs/>
          <w:sz w:val="30"/>
          <w:szCs w:val="30"/>
        </w:rPr>
        <w:t>2567</w:t>
      </w:r>
    </w:p>
    <w:p w14:paraId="7D2D9533" w14:textId="77777777" w:rsidR="00DA6B20" w:rsidRPr="00B52866" w:rsidRDefault="00DA6B20" w:rsidP="0000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AF6B61" w14:textId="20A5AC11" w:rsidR="00D54AFF" w:rsidRPr="00B52866" w:rsidRDefault="00317151" w:rsidP="00E6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F2E6C" w:rsidRPr="00B52866">
        <w:rPr>
          <w:rFonts w:ascii="Angsana New" w:hAnsi="Angsana New"/>
          <w:sz w:val="30"/>
          <w:szCs w:val="30"/>
        </w:rPr>
        <w:t>26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555F48" w:rsidRPr="00B52866">
        <w:rPr>
          <w:rFonts w:ascii="Angsana New" w:hAnsi="Angsana New" w:hint="cs"/>
          <w:sz w:val="30"/>
          <w:szCs w:val="30"/>
          <w:cs/>
        </w:rPr>
        <w:t>มิถุนายน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F2E6C"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แบ่งเป็น</w:t>
      </w:r>
      <w:r w:rsidR="008F2E6C" w:rsidRPr="00B52866">
        <w:rPr>
          <w:rFonts w:ascii="Angsana New" w:hAnsi="Angsana New"/>
          <w:sz w:val="30"/>
          <w:szCs w:val="30"/>
        </w:rPr>
        <w:t xml:space="preserve"> </w:t>
      </w:r>
      <w:r w:rsidR="00C96576" w:rsidRPr="00B52866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="008F2E6C" w:rsidRPr="00B52866">
        <w:rPr>
          <w:rFonts w:ascii="Angsana New" w:hAnsi="Angsana New"/>
          <w:sz w:val="30"/>
          <w:szCs w:val="30"/>
        </w:rPr>
        <w:t>2</w:t>
      </w:r>
      <w:r w:rsidR="00C96576" w:rsidRPr="00B52866">
        <w:rPr>
          <w:rFonts w:ascii="Angsana New" w:hAnsi="Angsana New" w:hint="cs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วงเงิ</w:t>
      </w:r>
      <w:r w:rsidR="00C96576" w:rsidRPr="00B52866">
        <w:rPr>
          <w:rFonts w:ascii="Angsana New" w:hAnsi="Angsana New" w:hint="cs"/>
          <w:sz w:val="30"/>
          <w:szCs w:val="30"/>
          <w:cs/>
        </w:rPr>
        <w:t>น</w:t>
      </w:r>
      <w:r w:rsidRPr="00B52866">
        <w:rPr>
          <w:rFonts w:ascii="Angsana New" w:hAnsi="Angsana New" w:hint="cs"/>
          <w:sz w:val="30"/>
          <w:szCs w:val="30"/>
          <w:cs/>
        </w:rPr>
        <w:t>ย่อย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โดยวงเงินที่</w:t>
      </w:r>
      <w:r w:rsidR="008F2E6C" w:rsidRPr="00B52866">
        <w:rPr>
          <w:rFonts w:ascii="Angsana New" w:hAnsi="Angsana New"/>
          <w:sz w:val="30"/>
          <w:szCs w:val="30"/>
        </w:rPr>
        <w:t xml:space="preserve"> 1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จำนวน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F2E6C" w:rsidRPr="00B52866">
        <w:rPr>
          <w:rFonts w:ascii="Angsana New" w:hAnsi="Angsana New"/>
          <w:sz w:val="30"/>
          <w:szCs w:val="30"/>
        </w:rPr>
        <w:t>5,000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มีอัตราดอกเบี้ยคงที่ร้อยละ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F2E6C" w:rsidRPr="00B52866">
        <w:rPr>
          <w:rFonts w:ascii="Angsana New" w:hAnsi="Angsana New"/>
          <w:sz w:val="30"/>
          <w:szCs w:val="30"/>
        </w:rPr>
        <w:t>3.66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ต่อปี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กำหนดชำระภายใน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F2E6C" w:rsidRPr="00B52866">
        <w:rPr>
          <w:rFonts w:ascii="Angsana New" w:hAnsi="Angsana New"/>
          <w:sz w:val="30"/>
          <w:szCs w:val="30"/>
        </w:rPr>
        <w:t>3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ปี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และวงเงินที่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F2E6C" w:rsidRPr="00B52866">
        <w:rPr>
          <w:rFonts w:ascii="Angsana New" w:hAnsi="Angsana New"/>
          <w:sz w:val="30"/>
          <w:szCs w:val="30"/>
        </w:rPr>
        <w:t>2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จำนวน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F2E6C" w:rsidRPr="00B52866">
        <w:rPr>
          <w:rFonts w:ascii="Angsana New" w:hAnsi="Angsana New"/>
          <w:sz w:val="30"/>
          <w:szCs w:val="30"/>
        </w:rPr>
        <w:t>10,000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มีอัตราดอกเบี้ยที่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THOR </w:t>
      </w:r>
      <w:r w:rsidRPr="00B52866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กำหนดชำระทุก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F2E6C" w:rsidRPr="00B52866">
        <w:rPr>
          <w:rFonts w:ascii="Angsana New" w:hAnsi="Angsana New"/>
          <w:sz w:val="30"/>
          <w:szCs w:val="30"/>
        </w:rPr>
        <w:t>3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เดือน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แต่ไม่เกิน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F2E6C" w:rsidRPr="00B52866">
        <w:rPr>
          <w:rFonts w:ascii="Angsana New" w:hAnsi="Angsana New"/>
          <w:sz w:val="30"/>
          <w:szCs w:val="30"/>
        </w:rPr>
        <w:t>5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ปีนับจากวันที่ทำสัญญา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302AC0" w:rsidRPr="00B52866">
        <w:rPr>
          <w:rFonts w:ascii="Angsana New" w:hAnsi="Angsana New" w:hint="cs"/>
          <w:sz w:val="30"/>
          <w:szCs w:val="30"/>
          <w:cs/>
        </w:rPr>
        <w:t>โดยทั้ง</w:t>
      </w:r>
      <w:r w:rsidR="00302AC0" w:rsidRPr="00B52866">
        <w:rPr>
          <w:rFonts w:ascii="Angsana New" w:hAnsi="Angsana New"/>
          <w:sz w:val="30"/>
          <w:szCs w:val="30"/>
        </w:rPr>
        <w:t xml:space="preserve"> 2 </w:t>
      </w:r>
      <w:r w:rsidR="00302AC0" w:rsidRPr="00B52866">
        <w:rPr>
          <w:rFonts w:ascii="Angsana New" w:hAnsi="Angsana New" w:hint="cs"/>
          <w:sz w:val="30"/>
          <w:szCs w:val="30"/>
          <w:cs/>
        </w:rPr>
        <w:t xml:space="preserve">วงเงินรวมกันไม่เกิน </w:t>
      </w:r>
      <w:r w:rsidR="00302AC0" w:rsidRPr="00B52866">
        <w:rPr>
          <w:rFonts w:ascii="Angsana New" w:hAnsi="Angsana New"/>
          <w:sz w:val="30"/>
          <w:szCs w:val="30"/>
        </w:rPr>
        <w:t>10,000</w:t>
      </w:r>
      <w:r w:rsidR="00302AC0" w:rsidRPr="00B5286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B52866">
        <w:rPr>
          <w:rFonts w:ascii="Angsana New" w:hAnsi="Angsana New" w:hint="cs"/>
          <w:sz w:val="30"/>
          <w:szCs w:val="30"/>
          <w:cs/>
        </w:rPr>
        <w:t>เงินกู้ยืมดังกล่าวมีวัตถุประสงค์เพื่อนำไปใช้ในการประกอบธุรกิจ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บริษัทได้เบิกใช้เงินกู้วงเงินที่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F2E6C" w:rsidRPr="00B52866">
        <w:rPr>
          <w:rFonts w:ascii="Angsana New" w:hAnsi="Angsana New"/>
          <w:sz w:val="30"/>
          <w:szCs w:val="30"/>
        </w:rPr>
        <w:t>1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แล้วจำนวน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2D7D58" w:rsidRPr="00B52866">
        <w:rPr>
          <w:rFonts w:ascii="Angsana New" w:hAnsi="Angsana New"/>
          <w:sz w:val="30"/>
          <w:szCs w:val="30"/>
        </w:rPr>
        <w:t>5</w:t>
      </w:r>
      <w:r w:rsidR="008F2E6C" w:rsidRPr="00B52866">
        <w:rPr>
          <w:rFonts w:ascii="Angsana New" w:hAnsi="Angsana New"/>
          <w:sz w:val="30"/>
          <w:szCs w:val="30"/>
        </w:rPr>
        <w:t>,000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</w:p>
    <w:p w14:paraId="4ED54701" w14:textId="77777777" w:rsidR="00317151" w:rsidRPr="00B52866" w:rsidRDefault="00317151" w:rsidP="00E6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68B06A87" w14:textId="39958F0C" w:rsidR="00FD3C24" w:rsidRPr="00B52866" w:rsidRDefault="00317151" w:rsidP="00A95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ใน</w:t>
      </w:r>
      <w:r w:rsidR="00B26F5D">
        <w:rPr>
          <w:rFonts w:ascii="Angsana New" w:hAnsi="Angsana New" w:hint="cs"/>
          <w:sz w:val="30"/>
          <w:szCs w:val="30"/>
          <w:cs/>
        </w:rPr>
        <w:t>ระหว่าง</w:t>
      </w:r>
      <w:r w:rsidR="00A420DE" w:rsidRPr="00B52866">
        <w:rPr>
          <w:rFonts w:ascii="Angsana New" w:hAnsi="Angsana New" w:hint="cs"/>
          <w:sz w:val="30"/>
          <w:szCs w:val="30"/>
          <w:cs/>
        </w:rPr>
        <w:t xml:space="preserve">งวดเก้าเดือนสิ้นสุดวันที่ </w:t>
      </w:r>
      <w:r w:rsidR="00A420DE" w:rsidRPr="00B52866">
        <w:rPr>
          <w:rFonts w:ascii="Angsana New" w:hAnsi="Angsana New"/>
          <w:sz w:val="30"/>
          <w:szCs w:val="30"/>
        </w:rPr>
        <w:t xml:space="preserve">30 </w:t>
      </w:r>
      <w:r w:rsidR="00A57637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8F2E6C" w:rsidRPr="00B52866">
        <w:rPr>
          <w:rFonts w:ascii="Angsana New" w:hAnsi="Angsana New"/>
          <w:sz w:val="30"/>
          <w:szCs w:val="30"/>
        </w:rPr>
        <w:t>2567</w:t>
      </w:r>
      <w:r w:rsidR="008919AC"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ได้เข้าทำสัญญาแลกเปลี่ยนอัตราดอกเบี้ยกับสถาบันการเงินในประเทศแห่งหนึ่งสำหรับเงินกู้ยืมระยะยาวจำนว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="00CF13BC" w:rsidRPr="00B52866">
        <w:rPr>
          <w:rFonts w:ascii="Angsana New" w:hAnsi="Angsana New"/>
          <w:sz w:val="30"/>
          <w:szCs w:val="30"/>
        </w:rPr>
        <w:t>5</w:t>
      </w:r>
      <w:r w:rsidR="008F2E6C" w:rsidRPr="00B52866">
        <w:rPr>
          <w:rFonts w:ascii="Angsana New" w:hAnsi="Angsana New"/>
          <w:sz w:val="30"/>
          <w:szCs w:val="30"/>
        </w:rPr>
        <w:t>,000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โดยแลกเปลี่ยนอัตราดอกเบี้ยคงที่เป็นอัตราดอกเบี้ยลอยตัว</w:t>
      </w:r>
    </w:p>
    <w:p w14:paraId="6BF974B5" w14:textId="33C3E3F6" w:rsidR="00A976A1" w:rsidRPr="00B52866" w:rsidRDefault="00A976A1" w:rsidP="00A97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 w:rsidRPr="00B52866">
        <w:rPr>
          <w:rFonts w:ascii="Angsana New" w:hAnsi="Angsana New"/>
          <w:sz w:val="30"/>
          <w:szCs w:val="30"/>
        </w:rPr>
        <w:br/>
      </w: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</w:rPr>
        <w:t xml:space="preserve"> 30 </w:t>
      </w:r>
      <w:r w:rsidRPr="00B52866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 w:hint="cs"/>
          <w:sz w:val="30"/>
          <w:szCs w:val="30"/>
          <w:cs/>
        </w:rPr>
        <w:t xml:space="preserve"> บริษัทเข้าทำสัญญาเงินกู้ยืมกับสถาบันการเงินในประเทศแห่งหนึ่ง โดยมีวงเงิน </w:t>
      </w:r>
      <w:r w:rsidRPr="00B52866">
        <w:rPr>
          <w:rFonts w:ascii="Angsana New" w:hAnsi="Angsana New"/>
          <w:sz w:val="30"/>
          <w:szCs w:val="30"/>
        </w:rPr>
        <w:t xml:space="preserve">3,000 </w:t>
      </w:r>
      <w:r w:rsidRPr="00B52866">
        <w:rPr>
          <w:rFonts w:ascii="Angsana New" w:hAnsi="Angsana New" w:hint="cs"/>
          <w:sz w:val="30"/>
          <w:szCs w:val="30"/>
          <w:cs/>
        </w:rPr>
        <w:t>ล้านบาท มีอัตราดอกเบี้ยที่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THOR </w:t>
      </w:r>
      <w:r w:rsidRPr="00B52866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กำหนดชำระทุกปีภายใน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4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ปี</w:t>
      </w:r>
    </w:p>
    <w:p w14:paraId="0C74E373" w14:textId="5BFF2F33" w:rsidR="00795EB0" w:rsidRPr="00B52866" w:rsidRDefault="00795EB0" w:rsidP="00A95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1CF5E388" w14:textId="77777777" w:rsidR="00425293" w:rsidRPr="00B52866" w:rsidRDefault="00425293" w:rsidP="0042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ตามข้อตกลงในสัญญากู้ยืมเงินระยะยาวกับสถาบันการเงินในประเทศและต่างประเทศหลายแห่ง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20268E82" w14:textId="77777777" w:rsidR="00425293" w:rsidRPr="00B52866" w:rsidRDefault="00425293" w:rsidP="0042529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50 </w:t>
      </w:r>
      <w:r w:rsidRPr="00B52866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สำหรับเงินกู้ยืมระยะยาวบางส่วน</w:t>
      </w:r>
    </w:p>
    <w:p w14:paraId="0235CA40" w14:textId="77777777" w:rsidR="00425293" w:rsidRPr="00B52866" w:rsidRDefault="00425293" w:rsidP="0042529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649CB57E" w14:textId="77777777" w:rsidR="00425293" w:rsidRPr="00B52866" w:rsidRDefault="00425293" w:rsidP="0042529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ขาย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กับทรัพย์สิน</w:t>
      </w:r>
      <w:r w:rsidRPr="00B52866">
        <w:rPr>
          <w:rFonts w:ascii="Angsana New" w:hAnsi="Angsana New"/>
          <w:sz w:val="30"/>
          <w:szCs w:val="30"/>
        </w:rPr>
        <w:br/>
      </w:r>
      <w:r w:rsidRPr="00B52866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และ</w:t>
      </w:r>
    </w:p>
    <w:p w14:paraId="6AEB7E1C" w14:textId="77777777" w:rsidR="00425293" w:rsidRPr="00B52866" w:rsidRDefault="00425293" w:rsidP="0042529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B52866">
        <w:rPr>
          <w:rFonts w:ascii="Angsana New" w:hAnsi="Angsana New" w:hint="cs"/>
          <w:spacing w:val="6"/>
          <w:sz w:val="30"/>
          <w:szCs w:val="30"/>
          <w:cs/>
        </w:rPr>
        <w:t>บริษัทต้องปฏิบัติตามกฎหมาย</w:t>
      </w:r>
      <w:r w:rsidRPr="00B5286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B5286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5CAABBDD" w14:textId="77777777" w:rsidR="00A95F71" w:rsidRPr="00B52866" w:rsidRDefault="00A95F71" w:rsidP="00A95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51829A8" w14:textId="2B92BCB1" w:rsidR="0054337D" w:rsidRPr="00B52866" w:rsidRDefault="00BA7334" w:rsidP="00AF6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  <w:cs/>
        </w:rPr>
      </w:pPr>
      <w:bookmarkStart w:id="8" w:name="_Hlk70501919"/>
      <w:r w:rsidRPr="00B52866">
        <w:rPr>
          <w:rFonts w:ascii="Angsana New" w:hAnsi="Angsana New" w:hint="cs"/>
          <w:sz w:val="30"/>
          <w:szCs w:val="30"/>
          <w:cs/>
        </w:rPr>
        <w:t xml:space="preserve">ณ </w:t>
      </w:r>
      <w:r w:rsidR="000A071F" w:rsidRPr="00B5286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25293" w:rsidRPr="00B52866">
        <w:rPr>
          <w:rFonts w:ascii="Angsana New" w:hAnsi="Angsana New"/>
          <w:sz w:val="30"/>
          <w:szCs w:val="30"/>
        </w:rPr>
        <w:t xml:space="preserve">30 </w:t>
      </w:r>
      <w:r w:rsidR="000D6D5A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="00425293" w:rsidRPr="00B52866">
        <w:rPr>
          <w:rFonts w:ascii="Angsana New" w:hAnsi="Angsana New"/>
          <w:sz w:val="30"/>
          <w:szCs w:val="30"/>
          <w:cs/>
        </w:rPr>
        <w:t xml:space="preserve"> </w:t>
      </w:r>
      <w:r w:rsidR="000A071F" w:rsidRPr="00B52866">
        <w:rPr>
          <w:rFonts w:ascii="Angsana New" w:hAnsi="Angsana New"/>
          <w:sz w:val="30"/>
          <w:szCs w:val="30"/>
        </w:rPr>
        <w:t>2567</w:t>
      </w:r>
      <w:r w:rsidR="00EE32A3" w:rsidRPr="00B52866">
        <w:rPr>
          <w:rFonts w:ascii="Angsana New" w:hAnsi="Angsana New"/>
          <w:sz w:val="30"/>
          <w:szCs w:val="30"/>
        </w:rPr>
        <w:t xml:space="preserve"> </w:t>
      </w:r>
      <w:r w:rsidR="00EE32A3" w:rsidRPr="00B52866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EE32A3" w:rsidRPr="00B52866">
        <w:rPr>
          <w:rFonts w:ascii="Angsana New" w:hAnsi="Angsana New"/>
          <w:sz w:val="30"/>
          <w:szCs w:val="30"/>
          <w:cs/>
        </w:rPr>
        <w:br/>
      </w:r>
      <w:r w:rsidR="00EE32A3" w:rsidRPr="00B52866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41304B" w:rsidRPr="00B52866">
        <w:rPr>
          <w:rFonts w:ascii="Angsana New" w:hAnsi="Angsana New"/>
          <w:sz w:val="30"/>
          <w:szCs w:val="30"/>
        </w:rPr>
        <w:t>31,</w:t>
      </w:r>
      <w:r w:rsidR="00DA6B20" w:rsidRPr="00B52866">
        <w:rPr>
          <w:rFonts w:ascii="Angsana New" w:hAnsi="Angsana New"/>
          <w:sz w:val="30"/>
          <w:szCs w:val="30"/>
        </w:rPr>
        <w:t>488.84</w:t>
      </w:r>
      <w:r w:rsidR="00066D02" w:rsidRPr="00B52866">
        <w:rPr>
          <w:rFonts w:ascii="Angsana New" w:hAnsi="Angsana New"/>
          <w:sz w:val="30"/>
          <w:szCs w:val="30"/>
        </w:rPr>
        <w:t xml:space="preserve"> </w:t>
      </w:r>
      <w:r w:rsidR="00EE32A3" w:rsidRPr="00B52866">
        <w:rPr>
          <w:rFonts w:ascii="Angsana New" w:hAnsi="Angsana New" w:hint="cs"/>
          <w:sz w:val="30"/>
          <w:szCs w:val="30"/>
          <w:cs/>
        </w:rPr>
        <w:t>ล้านบาทและ</w:t>
      </w:r>
      <w:r w:rsidR="00226A83" w:rsidRPr="00B52866">
        <w:rPr>
          <w:rFonts w:ascii="Angsana New" w:hAnsi="Angsana New"/>
          <w:sz w:val="30"/>
          <w:szCs w:val="30"/>
        </w:rPr>
        <w:t xml:space="preserve"> </w:t>
      </w:r>
      <w:r w:rsidR="00DA6B20" w:rsidRPr="00B52866">
        <w:rPr>
          <w:rFonts w:ascii="Angsana New" w:hAnsi="Angsana New"/>
          <w:sz w:val="30"/>
          <w:szCs w:val="30"/>
        </w:rPr>
        <w:t xml:space="preserve">31,403.84 </w:t>
      </w:r>
      <w:r w:rsidR="00EE32A3" w:rsidRPr="00B52866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B6704" w:rsidRPr="00B52866">
        <w:rPr>
          <w:rFonts w:ascii="Angsana New" w:hAnsi="Angsana New"/>
          <w:sz w:val="30"/>
          <w:szCs w:val="30"/>
        </w:rPr>
        <w:t xml:space="preserve"> </w:t>
      </w:r>
      <w:r w:rsidR="00EE32A3" w:rsidRPr="00B52866">
        <w:rPr>
          <w:rFonts w:ascii="Angsana New" w:hAnsi="Angsana New"/>
          <w:i/>
          <w:iCs/>
          <w:sz w:val="30"/>
          <w:szCs w:val="30"/>
        </w:rPr>
        <w:t xml:space="preserve">(31 </w:t>
      </w:r>
      <w:r w:rsidR="00EE32A3" w:rsidRPr="00B5286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E32A3" w:rsidRPr="00B52866">
        <w:rPr>
          <w:rFonts w:ascii="Angsana New" w:hAnsi="Angsana New"/>
          <w:i/>
          <w:iCs/>
          <w:sz w:val="30"/>
          <w:szCs w:val="30"/>
        </w:rPr>
        <w:t>256</w:t>
      </w:r>
      <w:r w:rsidR="00072C29" w:rsidRPr="00B52866">
        <w:rPr>
          <w:rFonts w:ascii="Angsana New" w:hAnsi="Angsana New"/>
          <w:i/>
          <w:iCs/>
          <w:sz w:val="30"/>
          <w:szCs w:val="30"/>
        </w:rPr>
        <w:t>6</w:t>
      </w:r>
      <w:r w:rsidR="00EE32A3" w:rsidRPr="00B52866">
        <w:rPr>
          <w:rFonts w:ascii="Angsana New" w:hAnsi="Angsana New"/>
          <w:i/>
          <w:iCs/>
          <w:sz w:val="30"/>
          <w:szCs w:val="30"/>
        </w:rPr>
        <w:t xml:space="preserve">: </w:t>
      </w:r>
      <w:r w:rsidR="00B10020" w:rsidRPr="00B52866">
        <w:rPr>
          <w:rFonts w:ascii="Angsana New" w:hAnsi="Angsana New"/>
          <w:i/>
          <w:iCs/>
          <w:sz w:val="30"/>
          <w:szCs w:val="30"/>
        </w:rPr>
        <w:t>33,453.</w:t>
      </w:r>
      <w:r w:rsidR="00A3751D" w:rsidRPr="00B52866">
        <w:rPr>
          <w:rFonts w:ascii="Angsana New" w:hAnsi="Angsana New"/>
          <w:i/>
          <w:iCs/>
          <w:sz w:val="30"/>
          <w:szCs w:val="30"/>
        </w:rPr>
        <w:t>81</w:t>
      </w:r>
      <w:r w:rsidR="00425293" w:rsidRPr="00B52866">
        <w:rPr>
          <w:rFonts w:ascii="Angsana New" w:hAnsi="Angsana New"/>
          <w:i/>
          <w:iCs/>
          <w:sz w:val="30"/>
          <w:szCs w:val="30"/>
        </w:rPr>
        <w:t xml:space="preserve"> </w:t>
      </w:r>
      <w:r w:rsidR="00425293" w:rsidRPr="00B52866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425293" w:rsidRPr="00B5286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3751D" w:rsidRPr="00B52866">
        <w:rPr>
          <w:rFonts w:ascii="Angsana New" w:hAnsi="Angsana New"/>
          <w:i/>
          <w:iCs/>
          <w:sz w:val="30"/>
          <w:szCs w:val="30"/>
        </w:rPr>
        <w:t>33,368.81</w:t>
      </w:r>
      <w:r w:rsidR="00425293" w:rsidRPr="00B52866">
        <w:rPr>
          <w:rFonts w:ascii="Angsana New" w:hAnsi="Angsana New"/>
          <w:i/>
          <w:iCs/>
          <w:sz w:val="30"/>
          <w:szCs w:val="30"/>
        </w:rPr>
        <w:t xml:space="preserve"> </w:t>
      </w:r>
      <w:r w:rsidR="003A1B1C" w:rsidRPr="00B5286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663E79" w:rsidRPr="00B52866">
        <w:rPr>
          <w:rFonts w:ascii="Angsana New" w:hAnsi="Angsana New"/>
          <w:i/>
          <w:iCs/>
          <w:sz w:val="30"/>
          <w:szCs w:val="30"/>
        </w:rPr>
        <w:t xml:space="preserve"> </w:t>
      </w:r>
      <w:r w:rsidR="00EE32A3" w:rsidRPr="00B5286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E32A3" w:rsidRPr="00B52866">
        <w:rPr>
          <w:rFonts w:ascii="Angsana New" w:hAnsi="Angsana New"/>
          <w:i/>
          <w:iCs/>
          <w:sz w:val="30"/>
          <w:szCs w:val="30"/>
        </w:rPr>
        <w:t>)</w:t>
      </w:r>
      <w:bookmarkEnd w:id="7"/>
      <w:bookmarkEnd w:id="8"/>
      <w:r w:rsidR="0054337D" w:rsidRPr="00B52866">
        <w:rPr>
          <w:rFonts w:ascii="Angsana New" w:hAnsi="Angsana New"/>
          <w:sz w:val="20"/>
          <w:szCs w:val="20"/>
          <w:cs/>
        </w:rPr>
        <w:br w:type="page"/>
      </w:r>
    </w:p>
    <w:p w14:paraId="5B15FBF9" w14:textId="3BB412BD" w:rsidR="00B30343" w:rsidRPr="00B52866" w:rsidRDefault="00B30343" w:rsidP="00FB670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การจ่ายโดยใช้หุ้นเป็นเกณฑ์</w:t>
      </w:r>
    </w:p>
    <w:p w14:paraId="7EC50EBB" w14:textId="68D31205" w:rsidR="00B30343" w:rsidRPr="00B52866" w:rsidRDefault="00B30343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F27BAF" w14:textId="77777777" w:rsidR="00B30343" w:rsidRPr="00B52866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52866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B52866">
        <w:rPr>
          <w:rFonts w:asciiTheme="majorBidi" w:hAnsiTheme="majorBidi" w:hint="cs"/>
          <w:sz w:val="30"/>
          <w:szCs w:val="30"/>
        </w:rPr>
        <w:t>-</w:t>
      </w:r>
      <w:r w:rsidRPr="00B52866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787FBF1D" w14:textId="77777777" w:rsidR="00B30343" w:rsidRPr="00B52866" w:rsidRDefault="00B30343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4910A8" w14:textId="77777777" w:rsidR="00B30343" w:rsidRPr="00B52866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52866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B52866">
        <w:rPr>
          <w:rFonts w:asciiTheme="majorBidi" w:hAnsiTheme="majorBidi" w:hint="cs"/>
          <w:sz w:val="30"/>
          <w:szCs w:val="30"/>
        </w:rPr>
        <w:t>10</w:t>
      </w:r>
      <w:r w:rsidRPr="00B52866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B52866">
        <w:rPr>
          <w:rFonts w:asciiTheme="majorBidi" w:hAnsiTheme="majorBidi" w:hint="cs"/>
          <w:sz w:val="30"/>
          <w:szCs w:val="30"/>
        </w:rPr>
        <w:t>2563</w:t>
      </w:r>
      <w:r w:rsidRPr="00B52866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B52866">
        <w:rPr>
          <w:rFonts w:asciiTheme="majorBidi" w:hAnsiTheme="majorBidi" w:hint="cs"/>
          <w:sz w:val="30"/>
          <w:szCs w:val="30"/>
        </w:rPr>
        <w:t>2563</w:t>
      </w:r>
      <w:r w:rsidRPr="00B52866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B52866">
        <w:rPr>
          <w:rFonts w:asciiTheme="majorBidi" w:hAnsiTheme="majorBidi" w:hint="cs"/>
          <w:sz w:val="30"/>
          <w:szCs w:val="30"/>
        </w:rPr>
        <w:t>AWC Share</w:t>
      </w:r>
      <w:r w:rsidR="00367332" w:rsidRPr="00B52866">
        <w:rPr>
          <w:rFonts w:asciiTheme="majorBidi" w:hAnsiTheme="majorBidi"/>
          <w:sz w:val="30"/>
          <w:szCs w:val="30"/>
        </w:rPr>
        <w:t>s</w:t>
      </w:r>
      <w:r w:rsidRPr="00B52866">
        <w:rPr>
          <w:rFonts w:asciiTheme="majorBidi" w:hAnsiTheme="majorBidi" w:hint="cs"/>
          <w:sz w:val="30"/>
          <w:szCs w:val="30"/>
        </w:rPr>
        <w:t xml:space="preserve"> Plan 2020</w:t>
      </w:r>
      <w:r w:rsidRPr="00B52866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B52866">
        <w:rPr>
          <w:rFonts w:asciiTheme="majorBidi" w:hAnsiTheme="majorBidi" w:hint="cs"/>
          <w:sz w:val="30"/>
          <w:szCs w:val="30"/>
        </w:rPr>
        <w:t>AWC Share</w:t>
      </w:r>
      <w:r w:rsidR="00367332" w:rsidRPr="00B52866">
        <w:rPr>
          <w:rFonts w:asciiTheme="majorBidi" w:hAnsiTheme="majorBidi"/>
          <w:sz w:val="30"/>
          <w:szCs w:val="30"/>
        </w:rPr>
        <w:t>s</w:t>
      </w:r>
      <w:r w:rsidRPr="00B52866">
        <w:rPr>
          <w:rFonts w:asciiTheme="majorBidi" w:hAnsiTheme="majorBidi" w:hint="cs"/>
          <w:sz w:val="30"/>
          <w:szCs w:val="30"/>
        </w:rPr>
        <w:t xml:space="preserve"> Plan 2020 </w:t>
      </w:r>
      <w:r w:rsidRPr="00B52866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B52866">
        <w:rPr>
          <w:rFonts w:asciiTheme="majorBidi" w:hAnsiTheme="majorBidi"/>
          <w:sz w:val="30"/>
          <w:szCs w:val="30"/>
          <w:cs/>
        </w:rPr>
        <w:t xml:space="preserve"> </w:t>
      </w:r>
      <w:r w:rsidRPr="00B52866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507C5C5E" w14:textId="77777777" w:rsidR="00A60157" w:rsidRPr="00B52866" w:rsidRDefault="00A60157" w:rsidP="00A6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D4CE7E" w14:textId="3210FB10" w:rsidR="00B30343" w:rsidRPr="00B52866" w:rsidRDefault="00B30343" w:rsidP="00A6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52866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B52866">
        <w:rPr>
          <w:rFonts w:asciiTheme="majorBidi" w:hAnsiTheme="majorBidi" w:hint="cs"/>
          <w:sz w:val="30"/>
          <w:szCs w:val="30"/>
        </w:rPr>
        <w:t>AWC Share</w:t>
      </w:r>
      <w:r w:rsidR="00367332" w:rsidRPr="00B52866">
        <w:rPr>
          <w:rFonts w:asciiTheme="majorBidi" w:hAnsiTheme="majorBidi"/>
          <w:sz w:val="30"/>
          <w:szCs w:val="30"/>
        </w:rPr>
        <w:t>s</w:t>
      </w:r>
      <w:r w:rsidRPr="00B52866">
        <w:rPr>
          <w:rFonts w:asciiTheme="majorBidi" w:hAnsiTheme="majorBidi" w:hint="cs"/>
          <w:sz w:val="30"/>
          <w:szCs w:val="30"/>
        </w:rPr>
        <w:t xml:space="preserve"> Plan 2020 </w:t>
      </w:r>
      <w:r w:rsidRPr="00B52866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3027CEF" w14:textId="24A4ABC3" w:rsidR="00390E7A" w:rsidRPr="00B52866" w:rsidRDefault="00390E7A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545"/>
        <w:gridCol w:w="5545"/>
      </w:tblGrid>
      <w:tr w:rsidR="00B30343" w:rsidRPr="00B52866" w14:paraId="091D43B5" w14:textId="77777777" w:rsidTr="00704CC0">
        <w:trPr>
          <w:trHeight w:val="548"/>
        </w:trPr>
        <w:tc>
          <w:tcPr>
            <w:tcW w:w="3545" w:type="dxa"/>
            <w:hideMark/>
          </w:tcPr>
          <w:p w14:paraId="617FA966" w14:textId="77777777" w:rsidR="00B30343" w:rsidRPr="00B52866" w:rsidRDefault="00B30343" w:rsidP="00B30343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45" w:type="dxa"/>
            <w:hideMark/>
          </w:tcPr>
          <w:p w14:paraId="7992A051" w14:textId="77777777" w:rsidR="00B30343" w:rsidRPr="00B52866" w:rsidRDefault="00B30343" w:rsidP="001A7D8F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B30343" w:rsidRPr="00B52866" w14:paraId="2D94A5F3" w14:textId="77777777" w:rsidTr="00704CC0">
        <w:trPr>
          <w:trHeight w:val="378"/>
        </w:trPr>
        <w:tc>
          <w:tcPr>
            <w:tcW w:w="3545" w:type="dxa"/>
            <w:hideMark/>
          </w:tcPr>
          <w:p w14:paraId="42BB2908" w14:textId="77777777" w:rsidR="00B30343" w:rsidRPr="00B52866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545" w:type="dxa"/>
            <w:hideMark/>
          </w:tcPr>
          <w:p w14:paraId="2121ED2D" w14:textId="77777777" w:rsidR="00B30343" w:rsidRPr="00B52866" w:rsidRDefault="00B30343" w:rsidP="001A7D8F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B52866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B30343" w:rsidRPr="00B52866" w14:paraId="405B331F" w14:textId="77777777" w:rsidTr="00704CC0">
        <w:trPr>
          <w:trHeight w:val="524"/>
        </w:trPr>
        <w:tc>
          <w:tcPr>
            <w:tcW w:w="3545" w:type="dxa"/>
            <w:hideMark/>
          </w:tcPr>
          <w:p w14:paraId="3AAF2382" w14:textId="77777777" w:rsidR="00B30343" w:rsidRPr="00B52866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545" w:type="dxa"/>
            <w:hideMark/>
          </w:tcPr>
          <w:p w14:paraId="6BF20FF6" w14:textId="59EFDCEF" w:rsidR="00B30343" w:rsidRPr="00B52866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5F1E88" w:rsidRPr="00B52866">
              <w:rPr>
                <w:rFonts w:ascii="Angsana New" w:hAnsi="Angsana New" w:hint="cs"/>
                <w:sz w:val="30"/>
                <w:szCs w:val="30"/>
                <w:cs/>
              </w:rPr>
              <w:t>ั้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งสิ้นไม่เกิน </w:t>
            </w:r>
            <w:r w:rsidRPr="00B52866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B5286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52866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B5286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B30343" w:rsidRPr="00B52866" w14:paraId="7BA3928B" w14:textId="77777777" w:rsidTr="00704CC0">
        <w:trPr>
          <w:trHeight w:val="1784"/>
        </w:trPr>
        <w:tc>
          <w:tcPr>
            <w:tcW w:w="3545" w:type="dxa"/>
            <w:hideMark/>
          </w:tcPr>
          <w:p w14:paraId="05C515B1" w14:textId="77777777" w:rsidR="00B30343" w:rsidRPr="00B52866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B5286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545" w:type="dxa"/>
            <w:hideMark/>
          </w:tcPr>
          <w:p w14:paraId="74DDCA37" w14:textId="70473B63" w:rsidR="00B30343" w:rsidRPr="00B52866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B52866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="00367332" w:rsidRPr="00B52866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B52866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2020</w:t>
            </w:r>
            <w:r w:rsidRPr="00B5286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B52866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B5286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5F1E88" w:rsidRPr="00B52866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</w:t>
            </w:r>
            <w:r w:rsidRPr="00B5286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ง โดยจะทยอยออกหุ้นทุกปีภายใน </w:t>
            </w:r>
            <w:r w:rsidRPr="00B52866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B52866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2AB9683D" w14:textId="77777777" w:rsidR="00A56356" w:rsidRPr="00B52866" w:rsidRDefault="00A56356" w:rsidP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1905F1" w14:textId="6FC8A282" w:rsidR="00E84E1F" w:rsidRPr="00B52866" w:rsidRDefault="003A5413" w:rsidP="0039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B52866">
        <w:rPr>
          <w:rFonts w:ascii="Angsana New" w:hAnsi="Angsana New" w:hint="cs"/>
          <w:sz w:val="30"/>
          <w:szCs w:val="30"/>
          <w:cs/>
        </w:rPr>
        <w:t>สำหรับ</w:t>
      </w:r>
      <w:r w:rsidR="00FF5C0A" w:rsidRPr="00B52866">
        <w:rPr>
          <w:rFonts w:ascii="Angsana New" w:hAnsi="Angsana New" w:hint="cs"/>
          <w:sz w:val="30"/>
          <w:szCs w:val="30"/>
          <w:cs/>
        </w:rPr>
        <w:t>งวด</w:t>
      </w:r>
      <w:r w:rsidR="00BE0528" w:rsidRPr="00B52866">
        <w:rPr>
          <w:rFonts w:ascii="Angsana New" w:hAnsi="Angsana New" w:hint="cs"/>
          <w:sz w:val="30"/>
          <w:szCs w:val="30"/>
          <w:cs/>
        </w:rPr>
        <w:t>เก้า</w:t>
      </w:r>
      <w:r w:rsidR="0068109F">
        <w:rPr>
          <w:rFonts w:ascii="Angsana New" w:hAnsi="Angsana New" w:hint="cs"/>
          <w:sz w:val="30"/>
          <w:szCs w:val="30"/>
          <w:cs/>
        </w:rPr>
        <w:t>เ</w:t>
      </w:r>
      <w:r w:rsidR="00C60FC1" w:rsidRPr="00B52866">
        <w:rPr>
          <w:rFonts w:ascii="Angsana New" w:hAnsi="Angsana New" w:hint="cs"/>
          <w:sz w:val="30"/>
          <w:szCs w:val="30"/>
          <w:cs/>
        </w:rPr>
        <w:t>ดือนสิ้นสุดวันที่</w:t>
      </w:r>
      <w:r w:rsidR="00C60FC1" w:rsidRPr="00B52866">
        <w:rPr>
          <w:rFonts w:ascii="Angsana New" w:hAnsi="Angsana New"/>
          <w:sz w:val="30"/>
          <w:szCs w:val="30"/>
          <w:cs/>
        </w:rPr>
        <w:t xml:space="preserve"> </w:t>
      </w:r>
      <w:r w:rsidR="005778FE" w:rsidRPr="00B52866">
        <w:rPr>
          <w:rFonts w:ascii="Angsana New" w:hAnsi="Angsana New"/>
          <w:sz w:val="30"/>
          <w:szCs w:val="30"/>
        </w:rPr>
        <w:t>30</w:t>
      </w:r>
      <w:r w:rsidR="00C60FC1" w:rsidRPr="00B52866">
        <w:rPr>
          <w:rFonts w:ascii="Angsana New" w:hAnsi="Angsana New"/>
          <w:sz w:val="30"/>
          <w:szCs w:val="30"/>
          <w:cs/>
        </w:rPr>
        <w:t xml:space="preserve"> </w:t>
      </w:r>
      <w:r w:rsidR="00BE0528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="00C60FC1" w:rsidRPr="00B52866">
        <w:rPr>
          <w:rFonts w:ascii="Angsana New" w:hAnsi="Angsana New"/>
          <w:sz w:val="30"/>
          <w:szCs w:val="30"/>
          <w:cs/>
        </w:rPr>
        <w:t xml:space="preserve"> </w:t>
      </w:r>
      <w:r w:rsidR="000A071F"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จำนวน</w:t>
      </w:r>
      <w:r w:rsidR="008E763D" w:rsidRPr="00B52866">
        <w:rPr>
          <w:rFonts w:ascii="Angsana New" w:hAnsi="Angsana New"/>
          <w:sz w:val="30"/>
          <w:szCs w:val="30"/>
        </w:rPr>
        <w:t xml:space="preserve"> </w:t>
      </w:r>
      <w:r w:rsidR="00641358" w:rsidRPr="00B52866">
        <w:rPr>
          <w:rFonts w:ascii="Angsana New" w:hAnsi="Angsana New"/>
          <w:sz w:val="30"/>
          <w:szCs w:val="30"/>
        </w:rPr>
        <w:t>50</w:t>
      </w:r>
      <w:r w:rsidR="008E763D" w:rsidRPr="00B52866">
        <w:rPr>
          <w:rFonts w:ascii="Angsana New" w:hAnsi="Angsana New"/>
          <w:sz w:val="30"/>
          <w:szCs w:val="30"/>
        </w:rPr>
        <w:t>.</w:t>
      </w:r>
      <w:r w:rsidR="00E17061" w:rsidRPr="00B52866">
        <w:rPr>
          <w:rFonts w:ascii="Angsana New" w:hAnsi="Angsana New"/>
          <w:sz w:val="30"/>
          <w:szCs w:val="30"/>
        </w:rPr>
        <w:t>71</w:t>
      </w:r>
      <w:r w:rsidR="00BA7334"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และ</w:t>
      </w:r>
      <w:r w:rsidR="00DB723D" w:rsidRPr="00B52866">
        <w:rPr>
          <w:rFonts w:ascii="Angsana New" w:hAnsi="Angsana New"/>
          <w:sz w:val="30"/>
          <w:szCs w:val="30"/>
        </w:rPr>
        <w:t xml:space="preserve"> </w:t>
      </w:r>
      <w:r w:rsidR="00E17061" w:rsidRPr="00B52866">
        <w:rPr>
          <w:rFonts w:ascii="Angsana New" w:hAnsi="Angsana New"/>
          <w:sz w:val="30"/>
          <w:szCs w:val="30"/>
        </w:rPr>
        <w:t>50.</w:t>
      </w:r>
      <w:r w:rsidR="001B681B" w:rsidRPr="00B52866">
        <w:rPr>
          <w:rFonts w:ascii="Angsana New" w:hAnsi="Angsana New"/>
          <w:sz w:val="30"/>
          <w:szCs w:val="30"/>
        </w:rPr>
        <w:t>70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ตามลำดับ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i/>
          <w:iCs/>
          <w:sz w:val="30"/>
          <w:szCs w:val="30"/>
          <w:cs/>
        </w:rPr>
        <w:t>(</w:t>
      </w:r>
      <w:r w:rsidRPr="00B52866">
        <w:rPr>
          <w:rFonts w:ascii="Angsana New" w:hAnsi="Angsana New"/>
          <w:i/>
          <w:iCs/>
          <w:sz w:val="30"/>
          <w:szCs w:val="30"/>
        </w:rPr>
        <w:t>256</w:t>
      </w:r>
      <w:r w:rsidR="00A238D9" w:rsidRPr="00B52866">
        <w:rPr>
          <w:rFonts w:ascii="Angsana New" w:hAnsi="Angsana New"/>
          <w:i/>
          <w:iCs/>
          <w:sz w:val="30"/>
          <w:szCs w:val="30"/>
        </w:rPr>
        <w:t>6</w:t>
      </w:r>
      <w:r w:rsidRPr="00B5286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F3A0A" w:rsidRPr="00B52866">
        <w:rPr>
          <w:rFonts w:ascii="Angsana New" w:hAnsi="Angsana New"/>
          <w:i/>
          <w:iCs/>
          <w:sz w:val="30"/>
          <w:szCs w:val="30"/>
        </w:rPr>
        <w:t>13.</w:t>
      </w:r>
      <w:r w:rsidR="003E7303" w:rsidRPr="00B52866">
        <w:rPr>
          <w:rFonts w:ascii="Angsana New" w:hAnsi="Angsana New"/>
          <w:i/>
          <w:iCs/>
          <w:sz w:val="30"/>
          <w:szCs w:val="30"/>
        </w:rPr>
        <w:t>05</w:t>
      </w:r>
      <w:r w:rsidR="00C60FC1" w:rsidRPr="00B52866">
        <w:rPr>
          <w:rFonts w:ascii="Angsana New" w:hAnsi="Angsana New"/>
          <w:i/>
          <w:iCs/>
          <w:sz w:val="30"/>
          <w:szCs w:val="30"/>
        </w:rPr>
        <w:t xml:space="preserve"> </w:t>
      </w:r>
      <w:r w:rsidR="00C60FC1" w:rsidRPr="00B5286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60FC1" w:rsidRPr="00B5286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60FC1" w:rsidRPr="00B5286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60FC1" w:rsidRPr="00B5286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C1EF8" w:rsidRPr="00B52866">
        <w:rPr>
          <w:rFonts w:ascii="Angsana New" w:hAnsi="Angsana New"/>
          <w:i/>
          <w:iCs/>
          <w:sz w:val="30"/>
          <w:szCs w:val="30"/>
        </w:rPr>
        <w:t>13.03</w:t>
      </w:r>
      <w:r w:rsidR="00C60FC1" w:rsidRPr="00B52866">
        <w:rPr>
          <w:rFonts w:ascii="Angsana New" w:hAnsi="Angsana New"/>
          <w:i/>
          <w:iCs/>
          <w:sz w:val="30"/>
          <w:szCs w:val="30"/>
        </w:rPr>
        <w:t xml:space="preserve"> </w:t>
      </w:r>
      <w:r w:rsidR="00BA7334" w:rsidRPr="00B5286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7334" w:rsidRPr="00B5286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B5286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D66D9E3" w14:textId="77777777" w:rsidR="002A696E" w:rsidRPr="00B52866" w:rsidRDefault="002A696E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eastAsia="en-GB"/>
        </w:rPr>
      </w:pPr>
    </w:p>
    <w:p w14:paraId="03B72578" w14:textId="77777777" w:rsidR="005F1C9A" w:rsidRPr="00B52866" w:rsidRDefault="005F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B52866">
        <w:rPr>
          <w:rFonts w:ascii="Angsana New" w:hAnsi="Angsana New"/>
          <w:b/>
          <w:bCs/>
          <w:sz w:val="30"/>
          <w:szCs w:val="30"/>
          <w:cs/>
          <w:lang w:eastAsia="en-GB"/>
        </w:rPr>
        <w:br w:type="page"/>
      </w:r>
    </w:p>
    <w:p w14:paraId="24917937" w14:textId="63CE7DA6" w:rsidR="00B30343" w:rsidRPr="00B52866" w:rsidRDefault="00B30343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  <w:lang w:eastAsia="en-GB"/>
        </w:rPr>
        <w:lastRenderedPageBreak/>
        <w:t>การเสนอขายหุ้นสามัญเพิ่มทุน</w:t>
      </w:r>
      <w:r w:rsidRPr="00B52866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13CE7236" w14:textId="77777777" w:rsidR="00B30343" w:rsidRPr="00BD6A73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C90CDF" w:rsidRPr="00B52866" w14:paraId="456C9AFC" w14:textId="77777777" w:rsidTr="00FA614F">
        <w:tc>
          <w:tcPr>
            <w:tcW w:w="2430" w:type="dxa"/>
          </w:tcPr>
          <w:p w14:paraId="7BE40313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56F6C5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45E1F9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7FAD16B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C40C60B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BFA7B79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3045D18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9743E42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8529F8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EA7C737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9264B1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3C2DC0BA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42478506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CC70EC5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B8E825F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2C3214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B8A129E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3AF8F9DC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</w:tcPr>
          <w:p w14:paraId="7C964B2E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CCF10E2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EC77A9B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B7513E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44B4958F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5EDA6737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</w:tcPr>
          <w:p w14:paraId="57F165EE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B681C4" w14:textId="0DC19EAF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39D45C6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638A8349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53DB76DD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B52866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B52866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0CE87116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56BD2FB" w14:textId="43EA41BB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3489A0BB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1EE7EC98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</w:tcPr>
          <w:p w14:paraId="0BA235F7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hideMark/>
          </w:tcPr>
          <w:p w14:paraId="426C41B6" w14:textId="649D8FCA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4E21A953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C69B68E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7E8D6AE1" w14:textId="77777777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124A3F57" w14:textId="18FF7C60" w:rsidR="00C90CDF" w:rsidRPr="00B52866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B52866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B52866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="000A071F" w:rsidRPr="00B52866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3A1B1C"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795EB0"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0 </w:t>
            </w:r>
            <w:r w:rsidR="00BE0528"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กันยายน</w:t>
            </w:r>
            <w:r w:rsidR="00BA7334" w:rsidRPr="00B52866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0A071F"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2567</w:t>
            </w:r>
          </w:p>
        </w:tc>
      </w:tr>
      <w:tr w:rsidR="00637723" w:rsidRPr="00B52866" w14:paraId="3EDE38B3" w14:textId="77777777" w:rsidTr="003C5DA4">
        <w:trPr>
          <w:trHeight w:val="218"/>
        </w:trPr>
        <w:tc>
          <w:tcPr>
            <w:tcW w:w="2430" w:type="dxa"/>
          </w:tcPr>
          <w:p w14:paraId="7282A018" w14:textId="77777777" w:rsidR="00637723" w:rsidRPr="00B52866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1B66764D" w14:textId="77777777" w:rsidR="00637723" w:rsidRPr="00B52866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52866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B52866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B52866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B52866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4D51D9F" w14:textId="2D295C9F" w:rsidR="00637723" w:rsidRPr="00B52866" w:rsidRDefault="00637723" w:rsidP="006377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52866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B52866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2770C" w:rsidRPr="00B52866" w14:paraId="4E4A6B35" w14:textId="0EC2064D" w:rsidTr="003829F6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6E31FFFE" w14:textId="52775190" w:rsidR="00F2770C" w:rsidRPr="00B52866" w:rsidRDefault="00F2770C" w:rsidP="00F2770C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4073625C" w14:textId="2FEFAB50" w:rsidR="00F2770C" w:rsidRPr="00B52866" w:rsidRDefault="00F2770C" w:rsidP="00F2770C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59146A1" w14:textId="75CFBA86" w:rsidR="00F2770C" w:rsidRPr="00B52866" w:rsidRDefault="00F2770C" w:rsidP="00F2770C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4.50</w:t>
            </w:r>
          </w:p>
        </w:tc>
        <w:tc>
          <w:tcPr>
            <w:tcW w:w="1393" w:type="dxa"/>
            <w:shd w:val="clear" w:color="auto" w:fill="auto"/>
          </w:tcPr>
          <w:p w14:paraId="514F54D8" w14:textId="3D339F9D" w:rsidR="00F2770C" w:rsidRPr="00B52866" w:rsidRDefault="00F2770C" w:rsidP="00F2770C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2,685 </w:t>
            </w:r>
          </w:p>
        </w:tc>
        <w:tc>
          <w:tcPr>
            <w:tcW w:w="263" w:type="dxa"/>
            <w:shd w:val="clear" w:color="auto" w:fill="auto"/>
          </w:tcPr>
          <w:p w14:paraId="2B37584D" w14:textId="77777777" w:rsidR="00F2770C" w:rsidRPr="00B52866" w:rsidRDefault="00F2770C" w:rsidP="00F2770C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76D1CF" w14:textId="007F2A79" w:rsidR="00F2770C" w:rsidRPr="00B52866" w:rsidRDefault="00F2770C" w:rsidP="00F2770C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(2,054)</w:t>
            </w:r>
          </w:p>
        </w:tc>
        <w:tc>
          <w:tcPr>
            <w:tcW w:w="270" w:type="dxa"/>
            <w:shd w:val="clear" w:color="auto" w:fill="auto"/>
          </w:tcPr>
          <w:p w14:paraId="361298C9" w14:textId="77777777" w:rsidR="00F2770C" w:rsidRPr="00B52866" w:rsidRDefault="00F2770C" w:rsidP="00F2770C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010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5BEF41" w14:textId="298D0EAB" w:rsidR="00F2770C" w:rsidRPr="00B52866" w:rsidRDefault="00F2770C" w:rsidP="00F2770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970"/>
                <w:tab w:val="decimal" w:pos="101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(631)</w:t>
            </w:r>
          </w:p>
        </w:tc>
        <w:tc>
          <w:tcPr>
            <w:tcW w:w="270" w:type="dxa"/>
            <w:shd w:val="clear" w:color="auto" w:fill="auto"/>
          </w:tcPr>
          <w:p w14:paraId="6A4B693E" w14:textId="77777777" w:rsidR="00F2770C" w:rsidRPr="00B52866" w:rsidRDefault="00F2770C" w:rsidP="00F2770C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010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right="170"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09F6709A" w14:textId="23787E21" w:rsidR="00F2770C" w:rsidRPr="00B52866" w:rsidRDefault="00F2770C" w:rsidP="00F2770C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010"/>
                <w:tab w:val="decimal" w:pos="1424"/>
              </w:tabs>
              <w:autoSpaceDE w:val="0"/>
              <w:autoSpaceDN w:val="0"/>
              <w:adjustRightInd w:val="0"/>
              <w:spacing w:line="240" w:lineRule="auto"/>
              <w:ind w:right="170" w:firstLine="610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-   </w:t>
            </w:r>
          </w:p>
        </w:tc>
      </w:tr>
      <w:tr w:rsidR="004D3304" w:rsidRPr="00B52866" w14:paraId="4EC3A576" w14:textId="77777777" w:rsidTr="002229EC">
        <w:tc>
          <w:tcPr>
            <w:tcW w:w="2430" w:type="dxa"/>
            <w:shd w:val="clear" w:color="auto" w:fill="auto"/>
          </w:tcPr>
          <w:p w14:paraId="6A8D2F61" w14:textId="6100FDE9" w:rsidR="004D3304" w:rsidRPr="00B52866" w:rsidRDefault="004D3304" w:rsidP="004D3304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455F92ED" w14:textId="4B659C19" w:rsidR="004D3304" w:rsidRPr="00B52866" w:rsidRDefault="004D3304" w:rsidP="004D3304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E945D25" w14:textId="6492FD31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4.69</w:t>
            </w:r>
          </w:p>
        </w:tc>
        <w:tc>
          <w:tcPr>
            <w:tcW w:w="1393" w:type="dxa"/>
            <w:shd w:val="clear" w:color="auto" w:fill="auto"/>
          </w:tcPr>
          <w:p w14:paraId="1CC6467C" w14:textId="76082966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2,989 </w:t>
            </w:r>
          </w:p>
        </w:tc>
        <w:tc>
          <w:tcPr>
            <w:tcW w:w="263" w:type="dxa"/>
            <w:shd w:val="clear" w:color="auto" w:fill="auto"/>
          </w:tcPr>
          <w:p w14:paraId="000CDB71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8AC834" w14:textId="32291DC6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(1,725)</w:t>
            </w:r>
          </w:p>
        </w:tc>
        <w:tc>
          <w:tcPr>
            <w:tcW w:w="270" w:type="dxa"/>
            <w:shd w:val="clear" w:color="auto" w:fill="auto"/>
          </w:tcPr>
          <w:p w14:paraId="6E20FF7C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2F65D4" w14:textId="43BC069F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970"/>
                <w:tab w:val="decimal" w:pos="101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(561)</w:t>
            </w:r>
          </w:p>
        </w:tc>
        <w:tc>
          <w:tcPr>
            <w:tcW w:w="270" w:type="dxa"/>
            <w:shd w:val="clear" w:color="auto" w:fill="auto"/>
          </w:tcPr>
          <w:p w14:paraId="36BC297D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010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right="170"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4562686E" w14:textId="1769CA33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70</w:t>
            </w:r>
            <w:r w:rsidR="0092453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4D3304" w:rsidRPr="00B52866" w14:paraId="79021BD2" w14:textId="77777777" w:rsidTr="002229EC">
        <w:tc>
          <w:tcPr>
            <w:tcW w:w="2430" w:type="dxa"/>
            <w:shd w:val="clear" w:color="auto" w:fill="auto"/>
          </w:tcPr>
          <w:p w14:paraId="0677644C" w14:textId="59071F27" w:rsidR="004D3304" w:rsidRPr="00B52866" w:rsidRDefault="004D3304" w:rsidP="004D3304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AWC Shares Plan Tranche 3</w:t>
            </w:r>
          </w:p>
        </w:tc>
        <w:tc>
          <w:tcPr>
            <w:tcW w:w="757" w:type="dxa"/>
            <w:shd w:val="clear" w:color="auto" w:fill="auto"/>
          </w:tcPr>
          <w:p w14:paraId="2D4F647E" w14:textId="04E29F12" w:rsidR="004D3304" w:rsidRPr="00B52866" w:rsidRDefault="004D3304" w:rsidP="004D3304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59CF080B" w14:textId="0FE89B59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6.04</w:t>
            </w:r>
          </w:p>
        </w:tc>
        <w:tc>
          <w:tcPr>
            <w:tcW w:w="1393" w:type="dxa"/>
            <w:shd w:val="clear" w:color="auto" w:fill="auto"/>
          </w:tcPr>
          <w:p w14:paraId="767478C4" w14:textId="699C6BD6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3,579 </w:t>
            </w:r>
          </w:p>
        </w:tc>
        <w:tc>
          <w:tcPr>
            <w:tcW w:w="263" w:type="dxa"/>
            <w:shd w:val="clear" w:color="auto" w:fill="auto"/>
          </w:tcPr>
          <w:p w14:paraId="6D49F12F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B68D30" w14:textId="30E1EE06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(1,182)</w:t>
            </w:r>
          </w:p>
        </w:tc>
        <w:tc>
          <w:tcPr>
            <w:tcW w:w="270" w:type="dxa"/>
            <w:shd w:val="clear" w:color="auto" w:fill="auto"/>
          </w:tcPr>
          <w:p w14:paraId="1E5340AF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  <w:tab w:val="left" w:pos="880"/>
                <w:tab w:val="decimal" w:pos="1010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E52FAB" w14:textId="608A1EC2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970"/>
                <w:tab w:val="decimal" w:pos="101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(368)</w:t>
            </w:r>
          </w:p>
        </w:tc>
        <w:tc>
          <w:tcPr>
            <w:tcW w:w="270" w:type="dxa"/>
            <w:shd w:val="clear" w:color="auto" w:fill="auto"/>
          </w:tcPr>
          <w:p w14:paraId="4562B8DE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  <w:tab w:val="left" w:pos="880"/>
                <w:tab w:val="decimal" w:pos="1010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right="170"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775AFF53" w14:textId="7AD018AD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2,0</w:t>
            </w:r>
            <w:r w:rsidR="0092453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29</w:t>
            </w: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4D3304" w:rsidRPr="00B52866" w14:paraId="3ED139C5" w14:textId="77777777" w:rsidTr="002229EC">
        <w:tc>
          <w:tcPr>
            <w:tcW w:w="2430" w:type="dxa"/>
            <w:shd w:val="clear" w:color="auto" w:fill="auto"/>
          </w:tcPr>
          <w:p w14:paraId="05CF777B" w14:textId="74B9ED94" w:rsidR="004D3304" w:rsidRPr="00B52866" w:rsidRDefault="004D3304" w:rsidP="004D3304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AWC Shares Plan Tranche 4</w:t>
            </w:r>
          </w:p>
        </w:tc>
        <w:tc>
          <w:tcPr>
            <w:tcW w:w="757" w:type="dxa"/>
            <w:shd w:val="clear" w:color="auto" w:fill="auto"/>
          </w:tcPr>
          <w:p w14:paraId="0327675B" w14:textId="04FD2173" w:rsidR="004D3304" w:rsidRPr="00B52866" w:rsidRDefault="004D3304" w:rsidP="004D3304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19B4ADFB" w14:textId="357A92E1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3.86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43833833" w14:textId="3A618BB1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16,374</w:t>
            </w:r>
          </w:p>
        </w:tc>
        <w:tc>
          <w:tcPr>
            <w:tcW w:w="263" w:type="dxa"/>
            <w:shd w:val="clear" w:color="auto" w:fill="auto"/>
          </w:tcPr>
          <w:p w14:paraId="1C0FC7FC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77BEA7" w14:textId="4B38E9DB" w:rsidR="004D3304" w:rsidRPr="00B52866" w:rsidRDefault="004D3304" w:rsidP="004D3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70" w:type="dxa"/>
            <w:shd w:val="clear" w:color="auto" w:fill="auto"/>
          </w:tcPr>
          <w:p w14:paraId="20D9D7AC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  <w:tab w:val="left" w:pos="880"/>
                <w:tab w:val="decimal" w:pos="1010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33B481" w14:textId="22DF7335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970"/>
                <w:tab w:val="decimal" w:pos="101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(2</w:t>
            </w:r>
            <w:r w:rsidR="00E7672F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51</w:t>
            </w: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A09C98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  <w:tab w:val="left" w:pos="880"/>
                <w:tab w:val="decimal" w:pos="1010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right="170"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3EA443FE" w14:textId="4A2AE687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16,</w:t>
            </w:r>
            <w:r w:rsidR="00EE44C0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123</w:t>
            </w:r>
            <w:r w:rsidRPr="00B52866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4D3304" w:rsidRPr="00B52866" w14:paraId="35DCE310" w14:textId="77777777" w:rsidTr="00E16170">
        <w:tc>
          <w:tcPr>
            <w:tcW w:w="2430" w:type="dxa"/>
            <w:shd w:val="clear" w:color="auto" w:fill="auto"/>
          </w:tcPr>
          <w:p w14:paraId="381691D9" w14:textId="7792B855" w:rsidR="004D3304" w:rsidRPr="00B52866" w:rsidRDefault="004D3304" w:rsidP="004D3304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54E61051" w14:textId="77777777" w:rsidR="004D3304" w:rsidRPr="00B52866" w:rsidRDefault="004D3304" w:rsidP="004D3304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90CCF24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35825" w14:textId="2EEA844D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52866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25,627</w:t>
            </w:r>
          </w:p>
        </w:tc>
        <w:tc>
          <w:tcPr>
            <w:tcW w:w="263" w:type="dxa"/>
            <w:shd w:val="clear" w:color="auto" w:fill="auto"/>
          </w:tcPr>
          <w:p w14:paraId="48DA2CA7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94288" w14:textId="75E244DA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left" w:pos="160"/>
                <w:tab w:val="decimal" w:pos="531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(4,961)</w:t>
            </w:r>
          </w:p>
        </w:tc>
        <w:tc>
          <w:tcPr>
            <w:tcW w:w="270" w:type="dxa"/>
            <w:shd w:val="clear" w:color="auto" w:fill="auto"/>
          </w:tcPr>
          <w:p w14:paraId="37C25B91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A3300" w14:textId="241711FE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970"/>
                <w:tab w:val="decimal" w:pos="101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B52866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(1,</w:t>
            </w:r>
            <w:r w:rsidR="00E7672F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811</w:t>
            </w:r>
            <w:r w:rsidRPr="00B52866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17FD7" w14:textId="77777777" w:rsidR="004D3304" w:rsidRPr="00B52866" w:rsidRDefault="004D3304" w:rsidP="004D3304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010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right="170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34771" w14:textId="1BD4224E" w:rsidR="004D3304" w:rsidRPr="00B52866" w:rsidRDefault="004D3304" w:rsidP="004D3304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52866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18,</w:t>
            </w:r>
            <w:r w:rsidR="00EE44C0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855</w:t>
            </w:r>
            <w:r w:rsidRPr="00B52866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</w:tbl>
    <w:p w14:paraId="5BFB47B4" w14:textId="77777777" w:rsidR="00C769E9" w:rsidRPr="00B52866" w:rsidRDefault="00C769E9" w:rsidP="0060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4735A07E" w14:textId="0072EA61" w:rsidR="00390E7A" w:rsidRDefault="00D361ED" w:rsidP="00D361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B52866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ab/>
      </w:r>
      <w:r w:rsidR="00215174" w:rsidRPr="00B52866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="00215174" w:rsidRPr="00B52866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B30343" w:rsidRPr="00B52866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="00B30343" w:rsidRPr="00B52866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="00B30343" w:rsidRPr="00B52866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25A2761B" w14:textId="77777777" w:rsidR="00BD6A73" w:rsidRPr="00B52866" w:rsidRDefault="00BD6A73" w:rsidP="00D361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</w:p>
    <w:p w14:paraId="18E496FE" w14:textId="0287019E" w:rsidR="00077A31" w:rsidRPr="00B52866" w:rsidRDefault="00077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2"/>
          <w:szCs w:val="22"/>
        </w:rPr>
      </w:pPr>
      <w:r w:rsidRPr="00B52866">
        <w:rPr>
          <w:rFonts w:ascii="Angsana New" w:eastAsia="Times New Roman" w:hAnsi="Angsana New"/>
          <w:sz w:val="22"/>
        </w:rPr>
        <w:br w:type="page"/>
      </w:r>
    </w:p>
    <w:p w14:paraId="2CA94840" w14:textId="6134BC7B" w:rsidR="00844C5B" w:rsidRPr="00B52866" w:rsidRDefault="00844C5B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1836FAA" w14:textId="0A5FBB81" w:rsidR="007C69B1" w:rsidRPr="00B52866" w:rsidRDefault="007C69B1" w:rsidP="002F5734">
      <w:pPr>
        <w:pStyle w:val="ListParagraph"/>
        <w:ind w:left="540"/>
        <w:jc w:val="thaiDistribute"/>
        <w:rPr>
          <w:rFonts w:ascii="Angsana New" w:eastAsia="Times New Roman" w:hAnsi="Angsana New"/>
          <w:sz w:val="22"/>
        </w:rPr>
      </w:pPr>
    </w:p>
    <w:tbl>
      <w:tblPr>
        <w:tblW w:w="942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810"/>
        <w:gridCol w:w="1170"/>
        <w:gridCol w:w="243"/>
        <w:gridCol w:w="1198"/>
        <w:gridCol w:w="383"/>
        <w:gridCol w:w="1203"/>
        <w:gridCol w:w="236"/>
        <w:gridCol w:w="1198"/>
      </w:tblGrid>
      <w:tr w:rsidR="007C69B1" w:rsidRPr="00B52866" w14:paraId="70989FD4" w14:textId="77777777" w:rsidTr="00517683">
        <w:trPr>
          <w:tblHeader/>
        </w:trPr>
        <w:tc>
          <w:tcPr>
            <w:tcW w:w="2979" w:type="dxa"/>
          </w:tcPr>
          <w:p w14:paraId="5ED3A7EC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DDF54D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61892BD" w14:textId="51E7EEC4" w:rsidR="007C69B1" w:rsidRPr="00B52866" w:rsidRDefault="000A071F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383" w:type="dxa"/>
          </w:tcPr>
          <w:p w14:paraId="27C261F6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6734D33C" w14:textId="0E6A7F33" w:rsidR="007C69B1" w:rsidRPr="00B52866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A238D9" w:rsidRPr="00B52866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7C69B1" w:rsidRPr="00B52866" w14:paraId="6F63E035" w14:textId="77777777" w:rsidTr="00517683">
        <w:trPr>
          <w:tblHeader/>
        </w:trPr>
        <w:tc>
          <w:tcPr>
            <w:tcW w:w="2979" w:type="dxa"/>
          </w:tcPr>
          <w:p w14:paraId="2A386B99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848F7E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B67A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C426121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94FDA9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83" w:type="dxa"/>
          </w:tcPr>
          <w:p w14:paraId="43D431F5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E8D5D9E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D5987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27075CC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C69B1" w:rsidRPr="00B52866" w14:paraId="3E4F815B" w14:textId="77777777" w:rsidTr="00517683">
        <w:trPr>
          <w:tblHeader/>
        </w:trPr>
        <w:tc>
          <w:tcPr>
            <w:tcW w:w="2979" w:type="dxa"/>
          </w:tcPr>
          <w:p w14:paraId="659D4DEF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C3AD41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31" w:type="dxa"/>
            <w:gridSpan w:val="7"/>
          </w:tcPr>
          <w:p w14:paraId="13DA71E1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52866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52866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B52866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52866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9B1" w:rsidRPr="00B52866" w14:paraId="3A783925" w14:textId="77777777" w:rsidTr="00517683">
        <w:tc>
          <w:tcPr>
            <w:tcW w:w="2979" w:type="dxa"/>
          </w:tcPr>
          <w:p w14:paraId="0B2257E1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F9201B8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3B90876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7C69B1" w:rsidRPr="00B52866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60FC1" w:rsidRPr="00B52866" w14:paraId="1DA8A8CD" w14:textId="77777777" w:rsidTr="00517683">
        <w:tc>
          <w:tcPr>
            <w:tcW w:w="2979" w:type="dxa"/>
          </w:tcPr>
          <w:p w14:paraId="355AB1F4" w14:textId="40C3558B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369B54E" w14:textId="77777777" w:rsidR="00C60FC1" w:rsidRPr="00B52866" w:rsidRDefault="00C60FC1" w:rsidP="00C60F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7CB3DCB2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,150,000</w:t>
            </w:r>
          </w:p>
        </w:tc>
        <w:tc>
          <w:tcPr>
            <w:tcW w:w="243" w:type="dxa"/>
          </w:tcPr>
          <w:p w14:paraId="4E166CB1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304AEAD9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,150,000</w:t>
            </w:r>
          </w:p>
        </w:tc>
        <w:tc>
          <w:tcPr>
            <w:tcW w:w="383" w:type="dxa"/>
          </w:tcPr>
          <w:p w14:paraId="45639B4E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05072539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267F626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6BFDDA7A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C60FC1" w:rsidRPr="00B52866" w14:paraId="75DE98A9" w14:textId="77777777" w:rsidTr="00517683">
        <w:tc>
          <w:tcPr>
            <w:tcW w:w="2979" w:type="dxa"/>
          </w:tcPr>
          <w:p w14:paraId="784CAAB1" w14:textId="77777777" w:rsidR="00C60FC1" w:rsidRPr="00B52866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810" w:type="dxa"/>
          </w:tcPr>
          <w:p w14:paraId="303D5278" w14:textId="77777777" w:rsidR="00C60FC1" w:rsidRPr="00B52866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C60FC1" w:rsidRPr="00B52866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C60FC1" w:rsidRPr="00B52866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C60FC1" w:rsidRPr="00B52866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383" w:type="dxa"/>
          </w:tcPr>
          <w:p w14:paraId="04B84B18" w14:textId="77777777" w:rsidR="00C60FC1" w:rsidRPr="00B52866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C60FC1" w:rsidRPr="00B52866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C60FC1" w:rsidRPr="00B52866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C60FC1" w:rsidRPr="00B52866" w:rsidRDefault="00C60FC1" w:rsidP="00C60FC1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C60FC1" w:rsidRPr="00B52866" w14:paraId="2DCD3C59" w14:textId="77777777" w:rsidTr="00517683">
        <w:tc>
          <w:tcPr>
            <w:tcW w:w="2979" w:type="dxa"/>
          </w:tcPr>
          <w:p w14:paraId="77A7CE2C" w14:textId="1377DD9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5286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7B9D7321" w14:textId="77777777" w:rsidR="00C60FC1" w:rsidRPr="00B52866" w:rsidRDefault="00C60FC1" w:rsidP="00C60F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683AD455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C60FC1" w:rsidRPr="00B52866" w14:paraId="2FA28A1A" w14:textId="77777777" w:rsidTr="00517683">
        <w:tc>
          <w:tcPr>
            <w:tcW w:w="2979" w:type="dxa"/>
          </w:tcPr>
          <w:p w14:paraId="292ABA5E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B52866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B52866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673C60DE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5736027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60FC1" w:rsidRPr="00B52866" w14:paraId="64CFAD68" w14:textId="77777777" w:rsidTr="00517683">
        <w:tc>
          <w:tcPr>
            <w:tcW w:w="2979" w:type="dxa"/>
          </w:tcPr>
          <w:p w14:paraId="0998D274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46CE58CC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04B376EE" w:rsidR="00C60FC1" w:rsidRPr="00B52866" w:rsidRDefault="00C60FC1" w:rsidP="002E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28" w:lineRule="auto"/>
              <w:ind w:left="-12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  <w:tc>
          <w:tcPr>
            <w:tcW w:w="243" w:type="dxa"/>
          </w:tcPr>
          <w:p w14:paraId="044FA1E2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73E63EA2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  <w:tc>
          <w:tcPr>
            <w:tcW w:w="383" w:type="dxa"/>
          </w:tcPr>
          <w:p w14:paraId="2EE221DB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39D0B08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  <w:tc>
          <w:tcPr>
            <w:tcW w:w="236" w:type="dxa"/>
          </w:tcPr>
          <w:p w14:paraId="1EFED0C5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2293EAB4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</w:tr>
      <w:tr w:rsidR="00C60FC1" w:rsidRPr="00B52866" w14:paraId="59B99EC8" w14:textId="77777777" w:rsidTr="00517683">
        <w:tc>
          <w:tcPr>
            <w:tcW w:w="2979" w:type="dxa"/>
          </w:tcPr>
          <w:p w14:paraId="0E3C549D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810" w:type="dxa"/>
          </w:tcPr>
          <w:p w14:paraId="3B86B8BE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1F9FBB3B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  <w:tc>
          <w:tcPr>
            <w:tcW w:w="243" w:type="dxa"/>
          </w:tcPr>
          <w:p w14:paraId="14D5FF27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4DDE96FB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  <w:tc>
          <w:tcPr>
            <w:tcW w:w="383" w:type="dxa"/>
          </w:tcPr>
          <w:p w14:paraId="4B7BC53C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64A68A2" w14:textId="5E12C764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236" w:type="dxa"/>
            <w:shd w:val="clear" w:color="auto" w:fill="auto"/>
          </w:tcPr>
          <w:p w14:paraId="4F9D06E3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61E0BDA" w14:textId="4B6BDFF6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</w:tr>
      <w:tr w:rsidR="00C60FC1" w:rsidRPr="00B52866" w14:paraId="41021CB9" w14:textId="77777777" w:rsidTr="00517683">
        <w:trPr>
          <w:trHeight w:val="404"/>
        </w:trPr>
        <w:tc>
          <w:tcPr>
            <w:tcW w:w="2979" w:type="dxa"/>
          </w:tcPr>
          <w:p w14:paraId="410D50C6" w14:textId="6EF8570B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6E087E8" w14:textId="77777777" w:rsidR="00C60FC1" w:rsidRPr="00B52866" w:rsidRDefault="00C60FC1" w:rsidP="00C60F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2D53445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842EEB2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CBDBE8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59C04ACA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C60FC1" w:rsidRPr="00B52866" w14:paraId="14283FA0" w14:textId="77777777" w:rsidTr="00517683">
        <w:tc>
          <w:tcPr>
            <w:tcW w:w="2979" w:type="dxa"/>
          </w:tcPr>
          <w:p w14:paraId="0914A9EC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78C7657F" w14:textId="77777777" w:rsidR="00C60FC1" w:rsidRPr="00B52866" w:rsidRDefault="00C60FC1" w:rsidP="00C60F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047BBF4E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,004,961</w:t>
            </w:r>
          </w:p>
        </w:tc>
        <w:tc>
          <w:tcPr>
            <w:tcW w:w="243" w:type="dxa"/>
          </w:tcPr>
          <w:p w14:paraId="1DA9FDBB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1A66CC22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,004,961</w:t>
            </w:r>
          </w:p>
        </w:tc>
        <w:tc>
          <w:tcPr>
            <w:tcW w:w="383" w:type="dxa"/>
          </w:tcPr>
          <w:p w14:paraId="15A65964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29C01511" w14:textId="6C05946C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36" w:type="dxa"/>
            <w:shd w:val="clear" w:color="auto" w:fill="auto"/>
          </w:tcPr>
          <w:p w14:paraId="48F4E872" w14:textId="77777777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6862AE3" w14:textId="20D609C9" w:rsidR="00C60FC1" w:rsidRPr="00B52866" w:rsidRDefault="00C60FC1" w:rsidP="00C60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</w:tr>
    </w:tbl>
    <w:p w14:paraId="6A70605D" w14:textId="77777777" w:rsidR="002F5734" w:rsidRPr="00B52866" w:rsidRDefault="002F5734" w:rsidP="002F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4F872B53" w14:textId="7BB5908E" w:rsidR="000950DE" w:rsidRPr="00B52866" w:rsidRDefault="00C60FC1" w:rsidP="00A80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  <w:sectPr w:rsidR="000950DE" w:rsidRPr="00B52866" w:rsidSect="00AC344F">
          <w:head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pgNumType w:start="22"/>
          <w:cols w:space="708"/>
          <w:titlePg/>
          <w:docGrid w:linePitch="360"/>
        </w:sectPr>
      </w:pPr>
      <w:r w:rsidRPr="00B52866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BE0528" w:rsidRPr="00B52866">
        <w:rPr>
          <w:rFonts w:ascii="Angsana New" w:hAnsi="Angsana New" w:hint="cs"/>
          <w:sz w:val="30"/>
          <w:szCs w:val="30"/>
          <w:cs/>
        </w:rPr>
        <w:t>เก้า</w:t>
      </w:r>
      <w:r w:rsidRPr="00B5286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B52866">
        <w:rPr>
          <w:rFonts w:ascii="Angsana New" w:hAnsi="Angsana New"/>
          <w:sz w:val="30"/>
          <w:szCs w:val="30"/>
        </w:rPr>
        <w:t xml:space="preserve">30 </w:t>
      </w:r>
      <w:r w:rsidR="00BE0528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Pr="00B52866">
        <w:rPr>
          <w:rFonts w:ascii="Angsana New" w:hAnsi="Angsana New" w:hint="cs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2567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AWC Shares Plan Tranche 1, AWC Shares Plan Tranche 2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52866">
        <w:rPr>
          <w:rFonts w:ascii="Angsana New" w:hAnsi="Angsana New"/>
          <w:sz w:val="30"/>
          <w:szCs w:val="30"/>
        </w:rPr>
        <w:t xml:space="preserve">AWC Shares Plan Tranche 3 </w:t>
      </w:r>
      <w:r w:rsidRPr="00B52866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624,700 </w:t>
      </w:r>
      <w:r w:rsidRPr="00B52866">
        <w:rPr>
          <w:rFonts w:ascii="Angsana New" w:hAnsi="Angsana New" w:hint="cs"/>
          <w:sz w:val="30"/>
          <w:szCs w:val="30"/>
          <w:cs/>
        </w:rPr>
        <w:t>หุ้น</w:t>
      </w:r>
      <w:r w:rsidRPr="00B52866">
        <w:rPr>
          <w:rFonts w:ascii="Angsana New" w:hAnsi="Angsana New"/>
          <w:sz w:val="30"/>
          <w:szCs w:val="30"/>
        </w:rPr>
        <w:t xml:space="preserve"> 811,100 </w:t>
      </w:r>
      <w:r w:rsidRPr="00B52866">
        <w:rPr>
          <w:rFonts w:ascii="Angsana New" w:hAnsi="Angsana New" w:hint="cs"/>
          <w:sz w:val="30"/>
          <w:szCs w:val="30"/>
          <w:cs/>
        </w:rPr>
        <w:t xml:space="preserve">หุ้น และ </w:t>
      </w:r>
      <w:r w:rsidRPr="00B52866">
        <w:rPr>
          <w:rFonts w:ascii="Angsana New" w:hAnsi="Angsana New"/>
          <w:sz w:val="30"/>
          <w:szCs w:val="30"/>
        </w:rPr>
        <w:t xml:space="preserve">1,181,500 </w:t>
      </w:r>
      <w:r w:rsidRPr="00B52866">
        <w:rPr>
          <w:rFonts w:ascii="Angsana New" w:hAnsi="Angsana New" w:hint="cs"/>
          <w:sz w:val="30"/>
          <w:szCs w:val="30"/>
          <w:cs/>
        </w:rPr>
        <w:t>หุ้น ตามลำดับ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1 </w:t>
      </w:r>
      <w:r w:rsidRPr="00B52866">
        <w:rPr>
          <w:rFonts w:ascii="Angsana New" w:hAnsi="Angsana New" w:hint="cs"/>
          <w:sz w:val="30"/>
          <w:szCs w:val="30"/>
          <w:cs/>
        </w:rPr>
        <w:t>บาท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52866">
        <w:rPr>
          <w:rFonts w:ascii="Angsana New" w:hAnsi="Angsana New"/>
          <w:sz w:val="30"/>
          <w:szCs w:val="30"/>
        </w:rPr>
        <w:t xml:space="preserve"> 8 </w:t>
      </w:r>
      <w:r w:rsidRPr="00B5286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A071F" w:rsidRPr="00B52866">
        <w:rPr>
          <w:rFonts w:ascii="Angsana New" w:hAnsi="Angsana New"/>
          <w:sz w:val="30"/>
          <w:szCs w:val="30"/>
        </w:rPr>
        <w:t>256</w:t>
      </w:r>
      <w:r w:rsidR="003A1B1C" w:rsidRPr="00B52866">
        <w:rPr>
          <w:rFonts w:ascii="Angsana New" w:hAnsi="Angsana New"/>
          <w:sz w:val="30"/>
          <w:szCs w:val="30"/>
        </w:rPr>
        <w:t>7</w:t>
      </w:r>
    </w:p>
    <w:p w14:paraId="03806E4C" w14:textId="77777777" w:rsidR="00003739" w:rsidRPr="00B52866" w:rsidRDefault="00003739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3555D25" w14:textId="77777777" w:rsidR="00003739" w:rsidRPr="00B52866" w:rsidRDefault="00003739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B52866" w:rsidRDefault="00630618" w:rsidP="009C2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B52866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B52866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B52866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B52866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9"/>
        <w:gridCol w:w="1241"/>
        <w:gridCol w:w="180"/>
        <w:gridCol w:w="1259"/>
        <w:gridCol w:w="181"/>
        <w:gridCol w:w="1170"/>
        <w:gridCol w:w="180"/>
        <w:gridCol w:w="1260"/>
        <w:gridCol w:w="270"/>
        <w:gridCol w:w="1170"/>
        <w:gridCol w:w="180"/>
        <w:gridCol w:w="1350"/>
      </w:tblGrid>
      <w:tr w:rsidR="00C15066" w:rsidRPr="00B52866" w14:paraId="270D76B5" w14:textId="77777777" w:rsidTr="00AF2174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6"/>
            <w:vAlign w:val="bottom"/>
          </w:tcPr>
          <w:p w14:paraId="31A521C6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B52866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B52866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B52866" w14:paraId="435B9258" w14:textId="77777777" w:rsidTr="00AF2174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1A52D9E9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FF5C0A" w:rsidRPr="00B5286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="00A60605" w:rsidRPr="00B5286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B52866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B52866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B52866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B52866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4"/>
            <w:vAlign w:val="bottom"/>
          </w:tcPr>
          <w:p w14:paraId="4F7C9D72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B52866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B52866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B52866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B9FA9E4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45518B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B52866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B52866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B52866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8D7814" w:rsidRPr="00B52866" w14:paraId="3994557C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266C3BB8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="00C60FC1" w:rsidRPr="00B5286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147B7D" w14:textId="791803D4" w:rsidR="008D7814" w:rsidRPr="00B52866" w:rsidRDefault="000A071F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3ED23471" w14:textId="77777777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329836" w14:textId="7ED5E66B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B5286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D061C32" w14:textId="77777777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E747611" w14:textId="2C518EF4" w:rsidR="008D7814" w:rsidRPr="00B52866" w:rsidRDefault="000A071F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34E24417" w14:textId="77777777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5D500105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B5286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28F551E8" w14:textId="77777777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417D1098" w:rsidR="008D7814" w:rsidRPr="00B52866" w:rsidRDefault="000A071F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3F8C4955" w14:textId="77777777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085D1111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B5286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E57ACCB" w14:textId="77777777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8CAAA7" w14:textId="713B7A5E" w:rsidR="008D7814" w:rsidRPr="00B52866" w:rsidRDefault="000A071F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80" w:type="dxa"/>
            <w:vAlign w:val="center"/>
          </w:tcPr>
          <w:p w14:paraId="537BD0BD" w14:textId="77777777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2A807F22" w:rsidR="008D7814" w:rsidRPr="00B52866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38D9" w:rsidRPr="00B5286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1756C" w:rsidRPr="00B52866" w14:paraId="74FD25BD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5E33CF0B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9ABEE7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3F9A5898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458D4C" w14:textId="30ECF548" w:rsidR="0011756C" w:rsidRPr="00B52866" w:rsidRDefault="003B0B83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B528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A4A5A6D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17BDBD2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27ACC110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29773803" w14:textId="058C21B1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B528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</w:tcPr>
          <w:p w14:paraId="5DACA394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30C5276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AC44FB5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32C099" w14:textId="51877E74" w:rsidR="0011756C" w:rsidRPr="00B52866" w:rsidRDefault="003B0B83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B528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E13925B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FE2B906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7E100B5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1DE4FE51" w14:textId="0499CA03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B528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1756C" w:rsidRPr="00B52866" w14:paraId="26A9EC62" w14:textId="77777777" w:rsidTr="00AF2174">
        <w:trPr>
          <w:cantSplit/>
          <w:tblHeader/>
        </w:trPr>
        <w:tc>
          <w:tcPr>
            <w:tcW w:w="3240" w:type="dxa"/>
          </w:tcPr>
          <w:p w14:paraId="54D2DAAD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6"/>
            <w:shd w:val="clear" w:color="auto" w:fill="auto"/>
            <w:vAlign w:val="center"/>
          </w:tcPr>
          <w:p w14:paraId="381C099F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5286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756C" w:rsidRPr="00B52866" w14:paraId="1F8A3F49" w14:textId="77777777" w:rsidTr="00AF2174">
        <w:trPr>
          <w:cantSplit/>
          <w:trHeight w:val="236"/>
        </w:trPr>
        <w:tc>
          <w:tcPr>
            <w:tcW w:w="3240" w:type="dxa"/>
          </w:tcPr>
          <w:p w14:paraId="5FDE3A59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C61D448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5019D64D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C4ED8F4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7E5FFC7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11756C" w:rsidRPr="00B52866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AC1A16" w:rsidRPr="00B52866" w14:paraId="75D5A505" w14:textId="77777777">
        <w:trPr>
          <w:cantSplit/>
          <w:trHeight w:val="236"/>
        </w:trPr>
        <w:tc>
          <w:tcPr>
            <w:tcW w:w="3240" w:type="dxa"/>
          </w:tcPr>
          <w:p w14:paraId="15AAA365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4E4B254B" w14:textId="4CE1E68D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6A73">
              <w:rPr>
                <w:rFonts w:ascii="Angsana New" w:hAnsi="Angsana New"/>
                <w:sz w:val="28"/>
                <w:szCs w:val="28"/>
              </w:rPr>
              <w:t>8,790,183</w:t>
            </w:r>
            <w:r w:rsidRPr="00B5286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3E292A7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20D36F" w14:textId="35B9A018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Theme="majorBidi" w:hAnsiTheme="majorBidi" w:cstheme="majorBidi"/>
                <w:sz w:val="28"/>
                <w:szCs w:val="28"/>
              </w:rPr>
              <w:t xml:space="preserve"> 7,392,868 </w:t>
            </w:r>
          </w:p>
        </w:tc>
        <w:tc>
          <w:tcPr>
            <w:tcW w:w="199" w:type="dxa"/>
            <w:gridSpan w:val="2"/>
            <w:vAlign w:val="bottom"/>
          </w:tcPr>
          <w:p w14:paraId="045BF6BC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715409E" w14:textId="3C3F04BB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2,677,581 </w:t>
            </w:r>
          </w:p>
        </w:tc>
        <w:tc>
          <w:tcPr>
            <w:tcW w:w="180" w:type="dxa"/>
            <w:vAlign w:val="bottom"/>
          </w:tcPr>
          <w:p w14:paraId="655CE1AF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4AF32E" w14:textId="6662E2DC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2,691,335 </w:t>
            </w:r>
          </w:p>
        </w:tc>
        <w:tc>
          <w:tcPr>
            <w:tcW w:w="181" w:type="dxa"/>
            <w:vAlign w:val="bottom"/>
          </w:tcPr>
          <w:p w14:paraId="5160082C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265F5E" w14:textId="1B9C3CBB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</w:tcPr>
          <w:p w14:paraId="17257BC2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097674" w14:textId="3E524C66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4A1203BA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25CA44" w14:textId="0BE1F100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11,</w:t>
            </w:r>
            <w:r w:rsidR="00A90EAD">
              <w:rPr>
                <w:rFonts w:ascii="Angsana New" w:hAnsi="Angsana New"/>
                <w:sz w:val="28"/>
                <w:szCs w:val="28"/>
              </w:rPr>
              <w:t>467,764</w:t>
            </w:r>
            <w:r w:rsidRPr="00B5286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4CD686C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2BC948" w14:textId="77EA8EA6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10,084,203 </w:t>
            </w:r>
          </w:p>
        </w:tc>
      </w:tr>
      <w:tr w:rsidR="00AC1A16" w:rsidRPr="00B52866" w14:paraId="7F1EC935" w14:textId="77777777">
        <w:trPr>
          <w:cantSplit/>
          <w:trHeight w:val="236"/>
        </w:trPr>
        <w:tc>
          <w:tcPr>
            <w:tcW w:w="3240" w:type="dxa"/>
          </w:tcPr>
          <w:p w14:paraId="2028B72A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50793F5" w14:textId="2AB10053" w:rsidR="00AC1A16" w:rsidRPr="00B52866" w:rsidRDefault="00BD6A73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A90EAD">
              <w:rPr>
                <w:rFonts w:ascii="Angsana New" w:hAnsi="Angsana New"/>
                <w:sz w:val="28"/>
                <w:szCs w:val="28"/>
              </w:rPr>
              <w:t>756</w:t>
            </w:r>
            <w:r w:rsidR="00AC1A16" w:rsidRPr="00B5286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C405B5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1BB337" w14:textId="2D3F8B84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Theme="majorBidi" w:hAnsiTheme="majorBidi" w:cstheme="majorBidi"/>
                <w:sz w:val="28"/>
                <w:szCs w:val="28"/>
              </w:rPr>
              <w:t xml:space="preserve"> 23,067 </w:t>
            </w:r>
          </w:p>
        </w:tc>
        <w:tc>
          <w:tcPr>
            <w:tcW w:w="199" w:type="dxa"/>
            <w:gridSpan w:val="2"/>
            <w:vAlign w:val="bottom"/>
          </w:tcPr>
          <w:p w14:paraId="7EB7233D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2CFC854" w14:textId="58A5545F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208,636 </w:t>
            </w:r>
          </w:p>
        </w:tc>
        <w:tc>
          <w:tcPr>
            <w:tcW w:w="180" w:type="dxa"/>
            <w:vAlign w:val="bottom"/>
          </w:tcPr>
          <w:p w14:paraId="08453162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1844189" w14:textId="7AA603E2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170,558 </w:t>
            </w:r>
          </w:p>
        </w:tc>
        <w:tc>
          <w:tcPr>
            <w:tcW w:w="181" w:type="dxa"/>
            <w:vAlign w:val="bottom"/>
          </w:tcPr>
          <w:p w14:paraId="29D302CE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711B" w14:textId="3ED349E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A90EAD">
              <w:rPr>
                <w:rFonts w:ascii="Angsana New" w:hAnsi="Angsana New"/>
                <w:sz w:val="28"/>
                <w:szCs w:val="28"/>
              </w:rPr>
              <w:t>215,392</w:t>
            </w:r>
            <w:r w:rsidRPr="00B528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442CB3D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7BA000" w14:textId="7649C842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(193,625)</w:t>
            </w:r>
          </w:p>
        </w:tc>
        <w:tc>
          <w:tcPr>
            <w:tcW w:w="270" w:type="dxa"/>
          </w:tcPr>
          <w:p w14:paraId="5EB60CB8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2DE31" w14:textId="1CAF3E7A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3E2AE21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3F07E6" w14:textId="7C6F681E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AC1A16" w:rsidRPr="00B52866" w14:paraId="32542346" w14:textId="77777777">
        <w:trPr>
          <w:cantSplit/>
        </w:trPr>
        <w:tc>
          <w:tcPr>
            <w:tcW w:w="3240" w:type="dxa"/>
          </w:tcPr>
          <w:p w14:paraId="5B1A0178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B74551" w14:textId="7297DF8D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8,796,939 </w:t>
            </w:r>
          </w:p>
        </w:tc>
        <w:tc>
          <w:tcPr>
            <w:tcW w:w="180" w:type="dxa"/>
            <w:vAlign w:val="bottom"/>
          </w:tcPr>
          <w:p w14:paraId="04EAFD69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085579" w14:textId="79D815C6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7,415,935 </w:t>
            </w:r>
          </w:p>
        </w:tc>
        <w:tc>
          <w:tcPr>
            <w:tcW w:w="199" w:type="dxa"/>
            <w:gridSpan w:val="2"/>
            <w:vAlign w:val="bottom"/>
          </w:tcPr>
          <w:p w14:paraId="48C3E2DD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DE3254F" w14:textId="59A2A391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8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2,886,217 </w:t>
            </w:r>
          </w:p>
        </w:tc>
        <w:tc>
          <w:tcPr>
            <w:tcW w:w="180" w:type="dxa"/>
            <w:vAlign w:val="bottom"/>
          </w:tcPr>
          <w:p w14:paraId="2E1B0631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DC94C02" w14:textId="4DEFFFDE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8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2,861,893 </w:t>
            </w:r>
          </w:p>
        </w:tc>
        <w:tc>
          <w:tcPr>
            <w:tcW w:w="181" w:type="dxa"/>
            <w:vAlign w:val="bottom"/>
          </w:tcPr>
          <w:p w14:paraId="0E75CA23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D85949" w14:textId="33E7A836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8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A90EAD">
              <w:rPr>
                <w:rFonts w:ascii="Angsana New" w:hAnsi="Angsana New"/>
                <w:b/>
                <w:bCs/>
                <w:sz w:val="28"/>
                <w:szCs w:val="28"/>
              </w:rPr>
              <w:t>215,392</w:t>
            </w:r>
            <w:r w:rsidRPr="00B5286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1E624AE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19F4EA" w14:textId="079478B4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8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(193,625)</w:t>
            </w:r>
          </w:p>
        </w:tc>
        <w:tc>
          <w:tcPr>
            <w:tcW w:w="270" w:type="dxa"/>
          </w:tcPr>
          <w:p w14:paraId="1FD57659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29F6CB" w14:textId="7BCC744E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8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90EAD" w:rsidRPr="00A90EAD">
              <w:rPr>
                <w:rFonts w:ascii="Angsana New" w:hAnsi="Angsana New"/>
                <w:b/>
                <w:bCs/>
                <w:sz w:val="28"/>
                <w:szCs w:val="28"/>
              </w:rPr>
              <w:t>11,467,764</w:t>
            </w:r>
          </w:p>
        </w:tc>
        <w:tc>
          <w:tcPr>
            <w:tcW w:w="180" w:type="dxa"/>
            <w:vAlign w:val="bottom"/>
          </w:tcPr>
          <w:p w14:paraId="73EDA801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531B88" w14:textId="58FA43CD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8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10,084,203 </w:t>
            </w:r>
          </w:p>
        </w:tc>
      </w:tr>
      <w:tr w:rsidR="00AC1A16" w:rsidRPr="00B52866" w14:paraId="12903736" w14:textId="77777777" w:rsidTr="00AF2174">
        <w:trPr>
          <w:cantSplit/>
        </w:trPr>
        <w:tc>
          <w:tcPr>
            <w:tcW w:w="3240" w:type="dxa"/>
          </w:tcPr>
          <w:p w14:paraId="60D9F970" w14:textId="77777777" w:rsidR="00AC1A16" w:rsidRPr="00B52866" w:rsidRDefault="00AC1A16" w:rsidP="00AC1A16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E8DD774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428F2EF8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43A3F57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2957100F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0FE83E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9C72DF" w:rsidRPr="00B52866" w14:paraId="6C6B5621" w14:textId="77777777">
        <w:trPr>
          <w:cantSplit/>
        </w:trPr>
        <w:tc>
          <w:tcPr>
            <w:tcW w:w="3240" w:type="dxa"/>
          </w:tcPr>
          <w:p w14:paraId="41A2C2F2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1C1D9DD3" w14:textId="7A297929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41,101</w:t>
            </w:r>
          </w:p>
        </w:tc>
        <w:tc>
          <w:tcPr>
            <w:tcW w:w="180" w:type="dxa"/>
            <w:vAlign w:val="bottom"/>
          </w:tcPr>
          <w:p w14:paraId="373C6E50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0B18E" w14:textId="71C8506D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 w:cstheme="majorBidi"/>
                <w:sz w:val="28"/>
                <w:szCs w:val="28"/>
              </w:rPr>
              <w:t>5,692</w:t>
            </w:r>
          </w:p>
        </w:tc>
        <w:tc>
          <w:tcPr>
            <w:tcW w:w="199" w:type="dxa"/>
            <w:gridSpan w:val="2"/>
            <w:vAlign w:val="bottom"/>
          </w:tcPr>
          <w:p w14:paraId="2C885ACC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60FFF28" w14:textId="61B4F9AA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253,698</w:t>
            </w:r>
          </w:p>
        </w:tc>
        <w:tc>
          <w:tcPr>
            <w:tcW w:w="180" w:type="dxa"/>
            <w:vAlign w:val="bottom"/>
          </w:tcPr>
          <w:p w14:paraId="2EBC5A1A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D9769C" w14:textId="4A211192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F24A14" w:rsidRPr="00B52866">
              <w:rPr>
                <w:rFonts w:asciiTheme="majorBidi" w:hAnsiTheme="majorBidi"/>
                <w:sz w:val="28"/>
                <w:szCs w:val="28"/>
              </w:rPr>
              <w:t xml:space="preserve"> 8,701</w:t>
            </w:r>
          </w:p>
        </w:tc>
        <w:tc>
          <w:tcPr>
            <w:tcW w:w="181" w:type="dxa"/>
            <w:vAlign w:val="bottom"/>
          </w:tcPr>
          <w:p w14:paraId="53A7E602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B2FC26D" w14:textId="5936EEDB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42B86D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A9E591" w14:textId="65E73415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528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8DFD1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0F1D61" w14:textId="6124BB6B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294,799</w:t>
            </w:r>
          </w:p>
        </w:tc>
        <w:tc>
          <w:tcPr>
            <w:tcW w:w="180" w:type="dxa"/>
            <w:vAlign w:val="bottom"/>
          </w:tcPr>
          <w:p w14:paraId="01E704E2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B30249" w14:textId="1B451410" w:rsidR="009C72DF" w:rsidRPr="00B52866" w:rsidRDefault="00460DCD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14,39</w:t>
            </w:r>
            <w:r w:rsidR="002879A0" w:rsidRPr="00B52866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9C72DF" w:rsidRPr="00B52866" w14:paraId="457E950C" w14:textId="77777777">
        <w:trPr>
          <w:cantSplit/>
        </w:trPr>
        <w:tc>
          <w:tcPr>
            <w:tcW w:w="3240" w:type="dxa"/>
          </w:tcPr>
          <w:p w14:paraId="6CD415E3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F58A6DE" w14:textId="1E5522EC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17,743</w:t>
            </w:r>
          </w:p>
        </w:tc>
        <w:tc>
          <w:tcPr>
            <w:tcW w:w="180" w:type="dxa"/>
            <w:vAlign w:val="bottom"/>
          </w:tcPr>
          <w:p w14:paraId="270660CD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BC5D42" w14:textId="2CC25D69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 w:cstheme="majorBidi"/>
                <w:sz w:val="28"/>
                <w:szCs w:val="28"/>
              </w:rPr>
              <w:t>3,131</w:t>
            </w:r>
          </w:p>
        </w:tc>
        <w:tc>
          <w:tcPr>
            <w:tcW w:w="199" w:type="dxa"/>
            <w:gridSpan w:val="2"/>
            <w:vAlign w:val="bottom"/>
          </w:tcPr>
          <w:p w14:paraId="67527D13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2952268" w14:textId="63D81CFA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98,056</w:t>
            </w:r>
          </w:p>
        </w:tc>
        <w:tc>
          <w:tcPr>
            <w:tcW w:w="180" w:type="dxa"/>
            <w:vAlign w:val="bottom"/>
          </w:tcPr>
          <w:p w14:paraId="0E55EE30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9F6B53" w14:textId="6AC91150" w:rsidR="009C72DF" w:rsidRPr="00B52866" w:rsidRDefault="00460DCD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 xml:space="preserve">21,789 </w:t>
            </w:r>
            <w:r w:rsidR="009C72DF" w:rsidRPr="00B52866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BE5185C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E446A9" w14:textId="62385096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776E93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9EB8D" w14:textId="71C5E749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 w:cstheme="majorBidi"/>
                <w:sz w:val="28"/>
                <w:szCs w:val="28"/>
              </w:rPr>
              <w:t>(397)</w:t>
            </w:r>
          </w:p>
        </w:tc>
        <w:tc>
          <w:tcPr>
            <w:tcW w:w="270" w:type="dxa"/>
          </w:tcPr>
          <w:p w14:paraId="592E3426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936AEC" w14:textId="6121A15D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115,799</w:t>
            </w:r>
          </w:p>
        </w:tc>
        <w:tc>
          <w:tcPr>
            <w:tcW w:w="180" w:type="dxa"/>
            <w:vAlign w:val="bottom"/>
          </w:tcPr>
          <w:p w14:paraId="1E79C6C3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CAF750" w14:textId="6E962F51" w:rsidR="009C72DF" w:rsidRPr="00B52866" w:rsidRDefault="002879A0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24,523</w:t>
            </w:r>
          </w:p>
        </w:tc>
      </w:tr>
      <w:tr w:rsidR="009C72DF" w:rsidRPr="00B52866" w14:paraId="437620F4" w14:textId="77777777">
        <w:trPr>
          <w:cantSplit/>
        </w:trPr>
        <w:tc>
          <w:tcPr>
            <w:tcW w:w="3240" w:type="dxa"/>
          </w:tcPr>
          <w:p w14:paraId="2428D729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305A7" w14:textId="5C36D54E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8CB5A1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C65FF3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427" w:firstLine="89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20B2C9" w14:textId="165BB3CA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977A5EE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E257E4A" w14:textId="5F2173D1" w:rsidR="009C72DF" w:rsidRPr="00B52866" w:rsidRDefault="00950BEE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3,</w:t>
            </w:r>
            <w:r>
              <w:rPr>
                <w:rFonts w:asciiTheme="majorBidi" w:hAnsiTheme="majorBidi"/>
                <w:sz w:val="28"/>
                <w:szCs w:val="28"/>
              </w:rPr>
              <w:t>522,584</w:t>
            </w:r>
          </w:p>
        </w:tc>
        <w:tc>
          <w:tcPr>
            <w:tcW w:w="180" w:type="dxa"/>
            <w:vAlign w:val="bottom"/>
          </w:tcPr>
          <w:p w14:paraId="5F6ACD20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004BB3F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46C94670" w14:textId="2CB67DCC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 xml:space="preserve"> 3,878,910 </w:t>
            </w:r>
          </w:p>
        </w:tc>
        <w:tc>
          <w:tcPr>
            <w:tcW w:w="181" w:type="dxa"/>
            <w:vAlign w:val="bottom"/>
          </w:tcPr>
          <w:p w14:paraId="32A001D7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37610" w14:textId="46566A5A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851F4D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46DDAB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0E9E7F" w14:textId="49B2D69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5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E33997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252C52" w14:textId="09F9849B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3,</w:t>
            </w:r>
            <w:r w:rsidR="00A90EAD">
              <w:rPr>
                <w:rFonts w:asciiTheme="majorBidi" w:hAnsiTheme="majorBidi"/>
                <w:sz w:val="28"/>
                <w:szCs w:val="28"/>
              </w:rPr>
              <w:t>522,584</w:t>
            </w:r>
          </w:p>
        </w:tc>
        <w:tc>
          <w:tcPr>
            <w:tcW w:w="180" w:type="dxa"/>
            <w:vAlign w:val="bottom"/>
          </w:tcPr>
          <w:p w14:paraId="19223729" w14:textId="77777777" w:rsidR="009C72DF" w:rsidRPr="00B52866" w:rsidRDefault="009C72DF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AACC8D" w14:textId="31D2905B" w:rsidR="009C72DF" w:rsidRPr="00B52866" w:rsidRDefault="00552FD7" w:rsidP="009C7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52866">
              <w:rPr>
                <w:rFonts w:asciiTheme="majorBidi" w:hAnsiTheme="majorBidi"/>
                <w:sz w:val="28"/>
                <w:szCs w:val="28"/>
              </w:rPr>
              <w:t>3,878,910</w:t>
            </w:r>
          </w:p>
        </w:tc>
      </w:tr>
      <w:tr w:rsidR="00AC1A16" w:rsidRPr="00B52866" w14:paraId="25A5B2A0" w14:textId="77777777">
        <w:trPr>
          <w:cantSplit/>
        </w:trPr>
        <w:tc>
          <w:tcPr>
            <w:tcW w:w="3240" w:type="dxa"/>
          </w:tcPr>
          <w:p w14:paraId="25DB016A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21201" w14:textId="28F8657A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52866">
              <w:rPr>
                <w:rFonts w:asciiTheme="majorBidi" w:hAnsiTheme="majorBidi"/>
                <w:b/>
                <w:bCs/>
                <w:sz w:val="28"/>
                <w:szCs w:val="28"/>
              </w:rPr>
              <w:t>8,855,783</w:t>
            </w:r>
          </w:p>
        </w:tc>
        <w:tc>
          <w:tcPr>
            <w:tcW w:w="180" w:type="dxa"/>
            <w:vAlign w:val="bottom"/>
          </w:tcPr>
          <w:p w14:paraId="5F0989AD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39F79" w14:textId="570CFCEF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7,424,758</w:t>
            </w:r>
          </w:p>
        </w:tc>
        <w:tc>
          <w:tcPr>
            <w:tcW w:w="199" w:type="dxa"/>
            <w:gridSpan w:val="2"/>
            <w:vAlign w:val="bottom"/>
          </w:tcPr>
          <w:p w14:paraId="1C398E78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671B5D32" w14:textId="1B49FED5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52866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 w:rsidR="00950BEE">
              <w:rPr>
                <w:rFonts w:asciiTheme="majorBidi" w:hAnsiTheme="majorBidi"/>
                <w:b/>
                <w:bCs/>
                <w:sz w:val="28"/>
                <w:szCs w:val="28"/>
              </w:rPr>
              <w:t>,760</w:t>
            </w:r>
            <w:r w:rsidRPr="00B52866">
              <w:rPr>
                <w:rFonts w:asciiTheme="majorBidi" w:hAnsiTheme="majorBidi"/>
                <w:b/>
                <w:bCs/>
                <w:sz w:val="28"/>
                <w:szCs w:val="28"/>
              </w:rPr>
              <w:t>,55</w:t>
            </w:r>
            <w:r w:rsidR="00950BEE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FD32B92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33B42CE" w14:textId="3ADF6AF4" w:rsidR="00AC1A16" w:rsidRPr="00B52866" w:rsidRDefault="00A13A52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52866">
              <w:rPr>
                <w:rFonts w:asciiTheme="majorBidi" w:hAnsiTheme="majorBidi"/>
                <w:b/>
                <w:bCs/>
                <w:sz w:val="28"/>
                <w:szCs w:val="28"/>
              </w:rPr>
              <w:t>6,771,293</w:t>
            </w:r>
          </w:p>
        </w:tc>
        <w:tc>
          <w:tcPr>
            <w:tcW w:w="181" w:type="dxa"/>
            <w:vAlign w:val="bottom"/>
          </w:tcPr>
          <w:p w14:paraId="137E863F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0D536" w14:textId="7AA87591" w:rsidR="00AC1A16" w:rsidRPr="00B52866" w:rsidRDefault="00A90EAD" w:rsidP="00A9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5286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215,392</w:t>
            </w:r>
            <w:r w:rsidRPr="00B5286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D305D8B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1911C" w14:textId="6CDF472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(194,022)</w:t>
            </w:r>
          </w:p>
        </w:tc>
        <w:tc>
          <w:tcPr>
            <w:tcW w:w="270" w:type="dxa"/>
          </w:tcPr>
          <w:p w14:paraId="4CA8C380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0E7BC" w14:textId="3048F72C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52866">
              <w:rPr>
                <w:rFonts w:asciiTheme="majorBidi" w:hAnsiTheme="majorBidi"/>
                <w:b/>
                <w:bCs/>
                <w:sz w:val="28"/>
                <w:szCs w:val="28"/>
              </w:rPr>
              <w:t>15,</w:t>
            </w:r>
            <w:r w:rsidR="00A90EAD">
              <w:rPr>
                <w:rFonts w:asciiTheme="majorBidi" w:hAnsiTheme="majorBidi"/>
                <w:b/>
                <w:bCs/>
                <w:sz w:val="28"/>
                <w:szCs w:val="28"/>
              </w:rPr>
              <w:t>400,</w:t>
            </w:r>
            <w:r w:rsidR="00E65B86">
              <w:rPr>
                <w:rFonts w:asciiTheme="majorBidi" w:hAnsiTheme="majorBidi"/>
                <w:b/>
                <w:bCs/>
                <w:sz w:val="28"/>
                <w:szCs w:val="28"/>
              </w:rPr>
              <w:t>946</w:t>
            </w:r>
          </w:p>
        </w:tc>
        <w:tc>
          <w:tcPr>
            <w:tcW w:w="180" w:type="dxa"/>
            <w:vAlign w:val="bottom"/>
          </w:tcPr>
          <w:p w14:paraId="7DA6CFCA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7E76F1" w14:textId="7F380562" w:rsidR="00AC1A16" w:rsidRPr="00B52866" w:rsidRDefault="00552FD7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52866">
              <w:rPr>
                <w:rFonts w:asciiTheme="majorBidi" w:hAnsiTheme="majorBidi"/>
                <w:b/>
                <w:bCs/>
                <w:sz w:val="28"/>
                <w:szCs w:val="28"/>
              </w:rPr>
              <w:t>14,002,029</w:t>
            </w:r>
          </w:p>
        </w:tc>
      </w:tr>
      <w:tr w:rsidR="00AC1A16" w:rsidRPr="00B52866" w14:paraId="23427773" w14:textId="77777777">
        <w:trPr>
          <w:cantSplit/>
        </w:trPr>
        <w:tc>
          <w:tcPr>
            <w:tcW w:w="3240" w:type="dxa"/>
          </w:tcPr>
          <w:p w14:paraId="60C26B01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536ADFF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0DBDD759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D666C8" w14:textId="6705604E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1FB51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834B95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AC1A16" w:rsidRPr="00B52866" w:rsidRDefault="00AC1A16" w:rsidP="00AC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1C32" w:rsidRPr="00B52866" w14:paraId="24DB0ABD" w14:textId="77777777" w:rsidTr="002202EE">
        <w:trPr>
          <w:cantSplit/>
        </w:trPr>
        <w:tc>
          <w:tcPr>
            <w:tcW w:w="3240" w:type="dxa"/>
          </w:tcPr>
          <w:p w14:paraId="600B9425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73F30A0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E393428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92A7B1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C37FDE0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3B136CA4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3BA990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2E4FF49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62264AB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7CC318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555ACB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88E6E0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0E0401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BC7208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6F6450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682EDF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1C32" w:rsidRPr="00B52866" w14:paraId="02CA0E1E" w14:textId="77777777" w:rsidTr="00C57890">
        <w:trPr>
          <w:cantSplit/>
        </w:trPr>
        <w:tc>
          <w:tcPr>
            <w:tcW w:w="3240" w:type="dxa"/>
          </w:tcPr>
          <w:p w14:paraId="47ED47A0" w14:textId="332FC779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กำไรตามส่วนงานก่อนหักภาษีเงินได้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5A71E3DA" w:rsidR="008D1C32" w:rsidRPr="00B52866" w:rsidRDefault="00E65B86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796,182</w:t>
            </w:r>
          </w:p>
        </w:tc>
        <w:tc>
          <w:tcPr>
            <w:tcW w:w="180" w:type="dxa"/>
            <w:vAlign w:val="bottom"/>
          </w:tcPr>
          <w:p w14:paraId="0E8DDC0D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2FD779F0" w:rsidR="008D1C32" w:rsidRPr="00B52866" w:rsidRDefault="001813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470,948</w:t>
            </w:r>
          </w:p>
        </w:tc>
        <w:tc>
          <w:tcPr>
            <w:tcW w:w="199" w:type="dxa"/>
            <w:gridSpan w:val="2"/>
            <w:vAlign w:val="bottom"/>
          </w:tcPr>
          <w:p w14:paraId="6BE09D47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41" w:type="dxa"/>
            <w:vAlign w:val="bottom"/>
          </w:tcPr>
          <w:p w14:paraId="22FEAC66" w14:textId="1D4DE1C3" w:rsidR="008D1C32" w:rsidRPr="00B52866" w:rsidRDefault="00725248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3,7</w:t>
            </w:r>
            <w:r w:rsidR="00185B2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4,740</w:t>
            </w:r>
          </w:p>
        </w:tc>
        <w:tc>
          <w:tcPr>
            <w:tcW w:w="180" w:type="dxa"/>
            <w:vAlign w:val="bottom"/>
          </w:tcPr>
          <w:p w14:paraId="1F28856C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5CDCD897" w:rsidR="008D1C32" w:rsidRPr="00B52866" w:rsidRDefault="00DE7D4E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3,713,631</w:t>
            </w:r>
          </w:p>
        </w:tc>
        <w:tc>
          <w:tcPr>
            <w:tcW w:w="181" w:type="dxa"/>
            <w:vAlign w:val="bottom"/>
          </w:tcPr>
          <w:p w14:paraId="5A5EBCD9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5AECB496" w:rsidR="008D1C32" w:rsidRPr="00B52866" w:rsidRDefault="000B09E6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(93,701)</w:t>
            </w:r>
          </w:p>
        </w:tc>
        <w:tc>
          <w:tcPr>
            <w:tcW w:w="180" w:type="dxa"/>
          </w:tcPr>
          <w:p w14:paraId="61F10111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37F95245" w:rsidR="008D1C32" w:rsidRPr="00B52866" w:rsidRDefault="00DE7D4E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(82,441)</w:t>
            </w:r>
          </w:p>
        </w:tc>
        <w:tc>
          <w:tcPr>
            <w:tcW w:w="270" w:type="dxa"/>
          </w:tcPr>
          <w:p w14:paraId="669D0EDA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24FB9D5" w14:textId="22686BCE" w:rsidR="008D1C32" w:rsidRPr="00B52866" w:rsidRDefault="0014448F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4,407,221</w:t>
            </w:r>
          </w:p>
        </w:tc>
        <w:tc>
          <w:tcPr>
            <w:tcW w:w="180" w:type="dxa"/>
            <w:vAlign w:val="bottom"/>
          </w:tcPr>
          <w:p w14:paraId="3798E4CA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2660E8AB" w:rsidR="008D1C32" w:rsidRPr="00B52866" w:rsidRDefault="00DE7D4E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9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4,102,138</w:t>
            </w:r>
          </w:p>
        </w:tc>
      </w:tr>
      <w:tr w:rsidR="008D1C32" w:rsidRPr="00B52866" w14:paraId="7CAEED67" w14:textId="77777777" w:rsidTr="00C57890">
        <w:trPr>
          <w:cantSplit/>
        </w:trPr>
        <w:tc>
          <w:tcPr>
            <w:tcW w:w="3240" w:type="dxa"/>
          </w:tcPr>
          <w:p w14:paraId="1C8C44C8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0E491B13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C429FCC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2F9189F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21EB941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B5D3A6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8D1C32" w:rsidRPr="00B52866" w:rsidRDefault="008D1C32" w:rsidP="008D1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F73337" w:rsidRPr="00B52866" w14:paraId="48CBD57E" w14:textId="77777777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DD688B2" w14:textId="0F76251D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B52866">
              <w:rPr>
                <w:rFonts w:ascii="Angsana New" w:hAnsi="Angsana New"/>
                <w:sz w:val="28"/>
                <w:szCs w:val="28"/>
              </w:rPr>
              <w:t>30</w:t>
            </w:r>
            <w:r w:rsidRPr="00B528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กันยายน/</w:t>
            </w: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B5286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0A46ED4F" w14:textId="512C76B9" w:rsidR="00F73337" w:rsidRPr="00B52866" w:rsidRDefault="00E65B86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89,374,</w:t>
            </w:r>
            <w:r w:rsidR="00725248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094</w:t>
            </w:r>
          </w:p>
        </w:tc>
        <w:tc>
          <w:tcPr>
            <w:tcW w:w="180" w:type="dxa"/>
            <w:vAlign w:val="bottom"/>
          </w:tcPr>
          <w:p w14:paraId="5E0A9E9A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1CE7621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58736EE8" w14:textId="5AAE0A50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86,344,655</w:t>
            </w:r>
          </w:p>
        </w:tc>
        <w:tc>
          <w:tcPr>
            <w:tcW w:w="199" w:type="dxa"/>
            <w:gridSpan w:val="2"/>
            <w:vAlign w:val="bottom"/>
          </w:tcPr>
          <w:p w14:paraId="5F72A8E0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CC5771C" w14:textId="1A35E753" w:rsidR="00F73337" w:rsidRPr="00B52866" w:rsidRDefault="00725248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110,269,096</w:t>
            </w:r>
          </w:p>
        </w:tc>
        <w:tc>
          <w:tcPr>
            <w:tcW w:w="180" w:type="dxa"/>
            <w:vAlign w:val="bottom"/>
          </w:tcPr>
          <w:p w14:paraId="4E774FED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429E2D92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87,765,436</w:t>
            </w:r>
          </w:p>
        </w:tc>
        <w:tc>
          <w:tcPr>
            <w:tcW w:w="181" w:type="dxa"/>
            <w:vAlign w:val="bottom"/>
          </w:tcPr>
          <w:p w14:paraId="4DE0BE38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EB9A0E" w14:textId="18CC28D5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6B760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518,</w:t>
            </w:r>
            <w:r w:rsidR="0014448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318</w:t>
            </w: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488200A6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6F2F5E" w14:textId="025D452B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(673,898)</w:t>
            </w:r>
          </w:p>
        </w:tc>
        <w:tc>
          <w:tcPr>
            <w:tcW w:w="270" w:type="dxa"/>
            <w:vAlign w:val="bottom"/>
          </w:tcPr>
          <w:p w14:paraId="39793125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5F25FD" w14:textId="2D2B3625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199,</w:t>
            </w:r>
            <w:r w:rsidR="0014448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124,872</w:t>
            </w:r>
          </w:p>
        </w:tc>
        <w:tc>
          <w:tcPr>
            <w:tcW w:w="180" w:type="dxa"/>
            <w:vAlign w:val="bottom"/>
          </w:tcPr>
          <w:p w14:paraId="52415B09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5F525810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173,436,193</w:t>
            </w:r>
          </w:p>
        </w:tc>
      </w:tr>
      <w:tr w:rsidR="00F73337" w:rsidRPr="00B52866" w14:paraId="71FEAFED" w14:textId="77777777">
        <w:trPr>
          <w:cantSplit/>
          <w:trHeight w:val="693"/>
        </w:trPr>
        <w:tc>
          <w:tcPr>
            <w:tcW w:w="3240" w:type="dxa"/>
            <w:shd w:val="clear" w:color="auto" w:fill="auto"/>
            <w:vAlign w:val="bottom"/>
          </w:tcPr>
          <w:p w14:paraId="4ECA2EBF" w14:textId="702BECFC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B52866">
              <w:rPr>
                <w:rFonts w:ascii="Angsana New" w:hAnsi="Angsana New"/>
                <w:sz w:val="28"/>
                <w:szCs w:val="28"/>
              </w:rPr>
              <w:t>30</w:t>
            </w:r>
            <w:r w:rsidRPr="00B528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B52866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B5286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5286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07FE8CD8" w:rsidR="00F73337" w:rsidRPr="00B52866" w:rsidRDefault="00725248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39,256,073</w:t>
            </w:r>
          </w:p>
        </w:tc>
        <w:tc>
          <w:tcPr>
            <w:tcW w:w="180" w:type="dxa"/>
            <w:vAlign w:val="bottom"/>
          </w:tcPr>
          <w:p w14:paraId="125806B0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75FB74A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560543BC" w14:textId="4896AC60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36,589,350</w:t>
            </w:r>
          </w:p>
        </w:tc>
        <w:tc>
          <w:tcPr>
            <w:tcW w:w="199" w:type="dxa"/>
            <w:gridSpan w:val="2"/>
            <w:vAlign w:val="bottom"/>
          </w:tcPr>
          <w:p w14:paraId="23046D2C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7BDCFDB5" w14:textId="328F838F" w:rsidR="00F73337" w:rsidRPr="00B52866" w:rsidRDefault="00725248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54,638</w:t>
            </w:r>
            <w:r w:rsidR="00F8244C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,782</w:t>
            </w:r>
          </w:p>
        </w:tc>
        <w:tc>
          <w:tcPr>
            <w:tcW w:w="180" w:type="dxa"/>
            <w:vAlign w:val="bottom"/>
          </w:tcPr>
          <w:p w14:paraId="67FE08F4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49471E5E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35,203,574</w:t>
            </w:r>
          </w:p>
        </w:tc>
        <w:tc>
          <w:tcPr>
            <w:tcW w:w="181" w:type="dxa"/>
            <w:vAlign w:val="bottom"/>
          </w:tcPr>
          <w:p w14:paraId="00B4561D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17D70B34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14448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46,755</w:t>
            </w: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50C081EC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4F3340E3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(277,296)</w:t>
            </w:r>
          </w:p>
        </w:tc>
        <w:tc>
          <w:tcPr>
            <w:tcW w:w="270" w:type="dxa"/>
            <w:vAlign w:val="bottom"/>
          </w:tcPr>
          <w:p w14:paraId="185932D0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FF1780" w14:textId="4741A5F4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93,</w:t>
            </w:r>
            <w:r w:rsidR="0014448F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848,100</w:t>
            </w:r>
          </w:p>
        </w:tc>
        <w:tc>
          <w:tcPr>
            <w:tcW w:w="180" w:type="dxa"/>
            <w:vAlign w:val="bottom"/>
          </w:tcPr>
          <w:p w14:paraId="45355D58" w14:textId="77777777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75093DA5" w:rsidR="00F73337" w:rsidRPr="00B52866" w:rsidRDefault="00F73337" w:rsidP="00F7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71,515,628</w:t>
            </w:r>
          </w:p>
        </w:tc>
      </w:tr>
    </w:tbl>
    <w:p w14:paraId="52B01414" w14:textId="77777777" w:rsidR="00C15066" w:rsidRPr="00B52866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013ACD" w14:textId="6539BA1D" w:rsidR="00C15066" w:rsidRPr="00B52866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2A5DD19" w14:textId="601FFDDE" w:rsidR="00C15066" w:rsidRPr="00B52866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65B1C2B" w14:textId="77777777" w:rsidR="00C15066" w:rsidRPr="00B52866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4C7AD92" w14:textId="77777777" w:rsidR="001E0E8E" w:rsidRPr="00B52866" w:rsidRDefault="001E0E8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CC0F1E5" w14:textId="77777777" w:rsidR="008A779A" w:rsidRPr="00B52866" w:rsidRDefault="008A779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B52866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B52866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B52866" w:rsidRDefault="008A779A" w:rsidP="00E338E3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B52866" w:rsidSect="00FA614F">
          <w:headerReference w:type="first" r:id="rId22"/>
          <w:footerReference w:type="first" r:id="rId23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21"/>
        <w:gridCol w:w="247"/>
        <w:gridCol w:w="1733"/>
      </w:tblGrid>
      <w:tr w:rsidR="00EA1A83" w:rsidRPr="00B52866" w14:paraId="12638159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3114BCB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55ED3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1A83" w:rsidRPr="00B52866" w14:paraId="403D6CEB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E65EBC2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121C55" w14:textId="05C75685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5286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D5E530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04C6231B" w14:textId="62A0D8ED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5286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1A83" w:rsidRPr="00B52866" w14:paraId="0DD24728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88505C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7F9CDB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B169AE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630163F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(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B528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1A83" w:rsidRPr="00B52866" w14:paraId="482562FA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007BF5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04935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1A83" w:rsidRPr="00B52866" w14:paraId="5BB297A5" w14:textId="77777777" w:rsidTr="00EA1A83">
        <w:trPr>
          <w:trHeight w:val="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52D9CD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7A642A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617F2A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585B47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7994" w:rsidRPr="00B52866" w14:paraId="2BC38A3B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708183" w14:textId="77777777" w:rsidR="00B27994" w:rsidRPr="00B52866" w:rsidRDefault="00B27994" w:rsidP="00B27994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56000" w14:textId="278B8452" w:rsidR="00B27994" w:rsidRPr="00B52866" w:rsidRDefault="001E0975" w:rsidP="00B2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72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15,400,946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9893" w14:textId="77777777" w:rsidR="00B27994" w:rsidRPr="00B52866" w:rsidRDefault="00B27994" w:rsidP="00B27994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749F833" w14:textId="38B56309" w:rsidR="00B27994" w:rsidRPr="00B52866" w:rsidRDefault="00B27994" w:rsidP="00F4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14,002,029 </w:t>
            </w:r>
          </w:p>
        </w:tc>
      </w:tr>
      <w:tr w:rsidR="00B27994" w:rsidRPr="00B52866" w14:paraId="4508DB2F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9ABAC6" w14:textId="77777777" w:rsidR="00B27994" w:rsidRPr="00B52866" w:rsidRDefault="00B27994" w:rsidP="00B27994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>จากส่วนงาน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FC0064" w14:textId="358BCEC7" w:rsidR="00B27994" w:rsidRPr="00B52866" w:rsidRDefault="00B27994" w:rsidP="00B2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4,197,30</w:t>
            </w:r>
            <w:r w:rsidR="001E097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7DA97" w14:textId="77777777" w:rsidR="00B27994" w:rsidRPr="00B52866" w:rsidRDefault="00B27994" w:rsidP="00B27994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999AA" w14:textId="497CDD43" w:rsidR="00B27994" w:rsidRPr="00B52866" w:rsidRDefault="00B27994" w:rsidP="00D14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934937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2,314,730</w:t>
            </w:r>
            <w:r w:rsidRPr="00B5286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27994" w:rsidRPr="00B52866" w14:paraId="7F75B22D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CD7E66" w14:textId="77777777" w:rsidR="00B27994" w:rsidRPr="00B52866" w:rsidRDefault="00B27994" w:rsidP="00B27994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71794" w14:textId="5E222039" w:rsidR="00B27994" w:rsidRPr="00B52866" w:rsidRDefault="001E0975" w:rsidP="00B2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19,598,248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03A72" w14:textId="77777777" w:rsidR="00B27994" w:rsidRPr="00B52866" w:rsidRDefault="00B27994" w:rsidP="00B27994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75EEB4D" w14:textId="3B4C10EF" w:rsidR="00B27994" w:rsidRPr="00B52866" w:rsidRDefault="00B27994" w:rsidP="00D14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1</w:t>
            </w:r>
            <w:r w:rsidR="00934937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6,316,759</w:t>
            </w:r>
            <w:r w:rsidRPr="00B5286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27994" w:rsidRPr="00B52866" w14:paraId="49240A56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14153F1" w14:textId="77777777" w:rsidR="00B27994" w:rsidRPr="00B52866" w:rsidRDefault="00B27994" w:rsidP="00B27994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E3E76" w14:textId="0EBF1D5B" w:rsidR="00B27994" w:rsidRPr="00B52866" w:rsidRDefault="00B27994" w:rsidP="00B2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(4,</w:t>
            </w:r>
            <w:r w:rsidR="00934937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475,806</w:t>
            </w:r>
            <w:r w:rsidRPr="00B5286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EFCA6" w14:textId="77777777" w:rsidR="00B27994" w:rsidRPr="00B52866" w:rsidRDefault="00B27994" w:rsidP="00B27994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F4699" w14:textId="72766C00" w:rsidR="00B27994" w:rsidRPr="00B52866" w:rsidRDefault="00B27994" w:rsidP="002E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B5286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(</w:t>
            </w:r>
            <w:r w:rsidR="0060245C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2,233,509</w:t>
            </w:r>
            <w:r w:rsidRPr="00B5286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B27994" w:rsidRPr="00B52866" w14:paraId="48D472C9" w14:textId="7777777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AD6C46" w14:textId="77777777" w:rsidR="00B27994" w:rsidRPr="00B52866" w:rsidRDefault="00B27994" w:rsidP="00B27994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1F638A" w14:textId="6BC9C0FB" w:rsidR="00B27994" w:rsidRPr="00B52866" w:rsidRDefault="00B27994" w:rsidP="00B2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5286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15,</w:t>
            </w:r>
            <w:r w:rsidR="009349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122,442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A821F" w14:textId="77777777" w:rsidR="00B27994" w:rsidRPr="00B52866" w:rsidRDefault="00B27994" w:rsidP="00B27994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EA2B3" w14:textId="78DE18FE" w:rsidR="00B27994" w:rsidRPr="00B52866" w:rsidRDefault="00B27994" w:rsidP="00D14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5286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14,083,25</w:t>
            </w:r>
            <w:r w:rsidR="00946CB2" w:rsidRPr="00B5286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0</w:t>
            </w:r>
            <w:r w:rsidRPr="00B5286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EA1A83" w:rsidRPr="00B52866" w14:paraId="1AFDCD9B" w14:textId="77777777" w:rsidTr="001F32FA">
        <w:trPr>
          <w:trHeight w:hRule="exact" w:val="39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4466FB" w14:textId="77777777" w:rsidR="00EA1A83" w:rsidRPr="00B52866" w:rsidRDefault="00EA1A83" w:rsidP="00F4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02F7C7A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75798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278450D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A83" w:rsidRPr="00B52866" w14:paraId="33E2283F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5C56A89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4B839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C5439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7EFAA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0FC1" w:rsidRPr="00B52866" w14:paraId="47D9CC97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2ECA6A" w14:textId="7DB60BE3" w:rsidR="00C60FC1" w:rsidRPr="00B52866" w:rsidRDefault="00C60FC1" w:rsidP="00C60FC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7E999" w14:textId="40361E6F" w:rsidR="00C60FC1" w:rsidRPr="00B52866" w:rsidRDefault="0060245C" w:rsidP="00C60FC1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4,407,2</w:t>
            </w:r>
            <w:r w:rsidR="00B8693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9690D" w14:textId="77777777" w:rsidR="00C60FC1" w:rsidRPr="00B52866" w:rsidRDefault="00C60FC1" w:rsidP="00C60FC1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FE2BB" w14:textId="70F3B0F2" w:rsidR="00C60FC1" w:rsidRPr="00D252F9" w:rsidRDefault="009A56DB" w:rsidP="00D252F9">
            <w:pPr>
              <w:tabs>
                <w:tab w:val="clear" w:pos="680"/>
                <w:tab w:val="left" w:pos="540"/>
              </w:tabs>
              <w:spacing w:line="216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D252F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4,102,138</w:t>
            </w:r>
          </w:p>
        </w:tc>
      </w:tr>
      <w:tr w:rsidR="002C4361" w:rsidRPr="00B52866" w14:paraId="6BCE2F0C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8AA097" w14:textId="2DEC24DC" w:rsidR="002C4361" w:rsidRPr="00B52866" w:rsidRDefault="002C4361" w:rsidP="002C436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กำไรก่อนภาษีเงินได้จากส่วนงานอื่น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F8245" w14:textId="184E6261" w:rsidR="002C4361" w:rsidRPr="00B52866" w:rsidRDefault="0060245C" w:rsidP="006E2DD7">
            <w:pPr>
              <w:tabs>
                <w:tab w:val="clear" w:pos="680"/>
                <w:tab w:val="left" w:pos="540"/>
              </w:tabs>
              <w:spacing w:line="216" w:lineRule="auto"/>
              <w:ind w:right="7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444,65</w:t>
            </w:r>
            <w:r w:rsidR="006E47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55A7E" w14:textId="77777777" w:rsidR="002C4361" w:rsidRPr="00B52866" w:rsidRDefault="002C4361" w:rsidP="002C4361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D9446" w14:textId="28E35F2A" w:rsidR="002C4361" w:rsidRPr="00D252F9" w:rsidRDefault="008227D0" w:rsidP="00D252F9">
            <w:pPr>
              <w:tabs>
                <w:tab w:val="clear" w:pos="680"/>
                <w:tab w:val="left" w:pos="540"/>
              </w:tabs>
              <w:spacing w:line="216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D252F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582,46</w:t>
            </w:r>
            <w:r w:rsidR="00273C71" w:rsidRPr="00D252F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2C4361" w:rsidRPr="00B52866" w14:paraId="45257F97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EFD598" w14:textId="1263CA56" w:rsidR="002C4361" w:rsidRPr="00B52866" w:rsidRDefault="002C4361" w:rsidP="002C4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AB6E67" w:rsidRPr="00B5286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B6E67" w:rsidRPr="00B5286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B6E67" w:rsidRPr="00B5286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1A56" w14:textId="640DD561" w:rsidR="002C4361" w:rsidRPr="00B52866" w:rsidRDefault="00354307" w:rsidP="002C4361">
            <w:pPr>
              <w:tabs>
                <w:tab w:val="clear" w:pos="680"/>
                <w:tab w:val="left" w:pos="540"/>
              </w:tabs>
              <w:spacing w:line="216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59,662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92139" w14:textId="77777777" w:rsidR="002C4361" w:rsidRPr="00B52866" w:rsidRDefault="002C4361" w:rsidP="002C4361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423A" w14:textId="49F56539" w:rsidR="002C4361" w:rsidRPr="00D252F9" w:rsidRDefault="008227D0" w:rsidP="002E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D252F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(9,00</w:t>
            </w:r>
            <w:r w:rsidR="00273C71" w:rsidRPr="00D252F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0</w:t>
            </w:r>
            <w:r w:rsidRPr="00D252F9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EA1A83" w:rsidRPr="00B52866" w14:paraId="59B76E39" w14:textId="77777777" w:rsidTr="001F32FA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A9C9980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B98E93" w14:textId="1080E02A" w:rsidR="00EA1A83" w:rsidRPr="00B52866" w:rsidRDefault="0060245C" w:rsidP="00184F0A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4,911,53</w:t>
            </w:r>
            <w:r w:rsidR="006E478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F9DC2" w14:textId="77777777" w:rsidR="00EA1A83" w:rsidRPr="00B52866" w:rsidRDefault="00EA1A83" w:rsidP="00184F0A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73D4CC" w14:textId="447E4563" w:rsidR="00EA1A83" w:rsidRPr="00D252F9" w:rsidRDefault="008227D0" w:rsidP="00D252F9">
            <w:pPr>
              <w:tabs>
                <w:tab w:val="clear" w:pos="680"/>
                <w:tab w:val="left" w:pos="540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252F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>4,675,606</w:t>
            </w:r>
          </w:p>
        </w:tc>
      </w:tr>
    </w:tbl>
    <w:p w14:paraId="29AAA202" w14:textId="1215EBF7" w:rsidR="00EA1A83" w:rsidRPr="00B52866" w:rsidRDefault="00EA1A83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4"/>
          <w:szCs w:val="24"/>
        </w:rPr>
      </w:pPr>
    </w:p>
    <w:p w14:paraId="5A25ABC2" w14:textId="77777777" w:rsidR="00C60FC1" w:rsidRPr="00B52866" w:rsidRDefault="00C60FC1" w:rsidP="002E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153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B52866">
        <w:rPr>
          <w:rFonts w:ascii="Angsana New" w:hAnsi="Angsana New"/>
          <w:sz w:val="30"/>
          <w:szCs w:val="30"/>
          <w:cs/>
        </w:rPr>
        <w:br/>
        <w:t xml:space="preserve">ค่าบริหารงาน </w:t>
      </w:r>
      <w:r w:rsidRPr="00B52866">
        <w:rPr>
          <w:rFonts w:ascii="Angsana New" w:hAnsi="Angsana New" w:hint="cs"/>
          <w:sz w:val="30"/>
          <w:szCs w:val="30"/>
          <w:cs/>
        </w:rPr>
        <w:t>เงินปันผล รายไ</w:t>
      </w:r>
      <w:r w:rsidRPr="00B52866">
        <w:rPr>
          <w:rFonts w:ascii="Angsana New" w:hAnsi="Angsana New"/>
          <w:sz w:val="30"/>
          <w:szCs w:val="30"/>
          <w:cs/>
        </w:rPr>
        <w:t>ด</w:t>
      </w:r>
      <w:r w:rsidRPr="00B52866">
        <w:rPr>
          <w:rFonts w:ascii="Angsana New" w:hAnsi="Angsana New" w:hint="cs"/>
          <w:sz w:val="30"/>
          <w:szCs w:val="30"/>
          <w:cs/>
        </w:rPr>
        <w:t>้ด</w:t>
      </w:r>
      <w:r w:rsidRPr="00B52866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65B9575" w14:textId="77777777" w:rsidR="00F44145" w:rsidRPr="00B52866" w:rsidRDefault="00F44145" w:rsidP="002E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29"/>
        <w:jc w:val="both"/>
        <w:rPr>
          <w:rFonts w:ascii="Angsana New" w:hAnsi="Angsana New"/>
          <w:sz w:val="24"/>
          <w:szCs w:val="24"/>
        </w:rPr>
      </w:pPr>
    </w:p>
    <w:p w14:paraId="0642F8E0" w14:textId="5ADF6687" w:rsidR="00892884" w:rsidRPr="00B52866" w:rsidRDefault="00892884" w:rsidP="002E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851A7A" w:rsidRPr="00B52866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52525E59" w14:textId="77777777" w:rsidR="00892884" w:rsidRPr="00B52866" w:rsidRDefault="00892884" w:rsidP="002E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40" w:lineRule="auto"/>
        <w:ind w:left="630" w:right="63"/>
        <w:jc w:val="thaiDistribute"/>
        <w:rPr>
          <w:rFonts w:ascii="Angsana New" w:hAnsi="Angsana New"/>
          <w:sz w:val="24"/>
          <w:szCs w:val="24"/>
        </w:rPr>
      </w:pPr>
    </w:p>
    <w:p w14:paraId="3CFA6648" w14:textId="7232D4BF" w:rsidR="00892884" w:rsidRPr="00B52866" w:rsidRDefault="00892884" w:rsidP="002E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63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B52866">
        <w:rPr>
          <w:rFonts w:ascii="Angsana New" w:hAnsi="Angsana New"/>
          <w:sz w:val="30"/>
          <w:szCs w:val="30"/>
        </w:rPr>
        <w:tab/>
      </w:r>
      <w:r w:rsidR="00C60FC1" w:rsidRPr="00B52866">
        <w:rPr>
          <w:rFonts w:ascii="Angsana New" w:hAnsi="Angsana New" w:hint="cs"/>
          <w:sz w:val="30"/>
          <w:szCs w:val="30"/>
          <w:cs/>
        </w:rPr>
        <w:t xml:space="preserve">ยกเว้นเงินลงทุนในกิจการร่วมค้าในต่างประเทศ </w:t>
      </w:r>
      <w:r w:rsidR="00C60FC1" w:rsidRPr="00B52866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="00C60FC1" w:rsidRPr="00B5286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60FC1" w:rsidRPr="00B52866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="00C60FC1" w:rsidRPr="00B52866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="00C60FC1" w:rsidRPr="00B52866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="00C60FC1" w:rsidRPr="00B52866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กลุ่มบริษัทไม่มีรายได้จากลูกค้ารายใหญ่ในสัดส่วนร้อยละ </w:t>
      </w:r>
      <w:r w:rsidR="00C60FC1" w:rsidRPr="00B52866">
        <w:rPr>
          <w:rFonts w:ascii="Angsana New" w:hAnsi="Angsana New"/>
          <w:spacing w:val="-6"/>
          <w:sz w:val="30"/>
          <w:szCs w:val="30"/>
        </w:rPr>
        <w:t xml:space="preserve">10 </w:t>
      </w:r>
      <w:r w:rsidR="00C60FC1" w:rsidRPr="00B52866">
        <w:rPr>
          <w:rFonts w:ascii="Angsana New" w:hAnsi="Angsana New" w:hint="cs"/>
          <w:spacing w:val="-6"/>
          <w:sz w:val="30"/>
          <w:szCs w:val="30"/>
          <w:cs/>
        </w:rPr>
        <w:t>หรือมากกว่าจากรายได้รวมของกลุ่มบริษัท</w:t>
      </w:r>
    </w:p>
    <w:p w14:paraId="673416D0" w14:textId="77777777" w:rsidR="00C60FC1" w:rsidRPr="00B52866" w:rsidRDefault="00C60FC1" w:rsidP="0087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24"/>
          <w:szCs w:val="24"/>
        </w:rPr>
      </w:pPr>
    </w:p>
    <w:p w14:paraId="4E38E60C" w14:textId="7A08EA74" w:rsidR="00DC794B" w:rsidRPr="00B52866" w:rsidRDefault="00DC794B" w:rsidP="002E715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01E7CB71" w14:textId="77777777" w:rsidR="006B1550" w:rsidRPr="00B52866" w:rsidRDefault="006B1550" w:rsidP="0087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24"/>
          <w:szCs w:val="24"/>
        </w:rPr>
      </w:pPr>
    </w:p>
    <w:p w14:paraId="724CC412" w14:textId="448A4812" w:rsidR="004C515A" w:rsidRDefault="00C60FC1" w:rsidP="00F518F3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ถ่วง</w:t>
      </w:r>
      <w:r w:rsidRPr="00B52866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B52866">
        <w:rPr>
          <w:rFonts w:ascii="Angsana New" w:eastAsia="Angsana New" w:hAnsi="Angsana New"/>
          <w:spacing w:val="12"/>
          <w:sz w:val="30"/>
          <w:szCs w:val="30"/>
          <w:cs/>
          <w:lang w:val="th"/>
        </w:rPr>
        <w:t xml:space="preserve"> </w:t>
      </w:r>
      <w:r w:rsidRPr="00B52866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อัตราภาษีเงินได้ที่แท้จริง</w:t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ของกลุ่มบริษัทและบริษัทในการดำเนินงานต่อเนื่องเป็นระยะเวลาสามเดือนสิ้นสุดวันที่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Pr="00B52866">
        <w:rPr>
          <w:rFonts w:ascii="Angsana New" w:eastAsia="Angsana New" w:hAnsi="Angsana New"/>
          <w:sz w:val="30"/>
          <w:szCs w:val="30"/>
        </w:rPr>
        <w:t>30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BE0528"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กันยายน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B52866">
        <w:rPr>
          <w:rFonts w:ascii="Angsana New" w:eastAsia="Angsana New" w:hAnsi="Angsana New"/>
          <w:sz w:val="30"/>
          <w:szCs w:val="30"/>
        </w:rPr>
        <w:t>2567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คือ ร้อยละ</w:t>
      </w:r>
      <w:r w:rsidR="00BA7F15" w:rsidRPr="00B52866">
        <w:rPr>
          <w:rFonts w:ascii="Angsana New" w:eastAsia="Angsana New" w:hAnsi="Angsana New"/>
          <w:sz w:val="30"/>
          <w:szCs w:val="30"/>
        </w:rPr>
        <w:t xml:space="preserve"> </w:t>
      </w:r>
      <w:r w:rsidR="0060245C">
        <w:rPr>
          <w:rFonts w:ascii="Angsana New" w:eastAsia="Angsana New" w:hAnsi="Angsana New"/>
          <w:sz w:val="30"/>
          <w:szCs w:val="30"/>
        </w:rPr>
        <w:t>14.15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และร้อยละ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60245C">
        <w:rPr>
          <w:rFonts w:ascii="Angsana New" w:eastAsia="Angsana New" w:hAnsi="Angsana New"/>
          <w:sz w:val="30"/>
          <w:szCs w:val="30"/>
        </w:rPr>
        <w:t>4.26</w:t>
      </w:r>
      <w:r w:rsidR="00B4048B" w:rsidRPr="00B52866">
        <w:rPr>
          <w:rFonts w:ascii="Angsana New" w:eastAsia="Angsana New" w:hAnsi="Angsana New"/>
          <w:sz w:val="30"/>
          <w:szCs w:val="30"/>
        </w:rPr>
        <w:t xml:space="preserve"> </w:t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B52866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Pr="00B52866">
        <w:rPr>
          <w:rFonts w:ascii="Angsana New" w:eastAsia="Angsana New" w:hAnsi="Angsana New"/>
          <w:i/>
          <w:iCs/>
          <w:sz w:val="30"/>
          <w:szCs w:val="30"/>
        </w:rPr>
        <w:t>2566</w:t>
      </w:r>
      <w:r w:rsidRPr="00B52866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Pr="00B52866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Pr="00B52866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E9372E" w:rsidRPr="00B52866">
        <w:rPr>
          <w:rFonts w:ascii="Angsana New" w:eastAsia="Angsana New" w:hAnsi="Angsana New"/>
          <w:i/>
          <w:iCs/>
          <w:sz w:val="30"/>
          <w:szCs w:val="30"/>
        </w:rPr>
        <w:t>19.33</w:t>
      </w:r>
      <w:r w:rsidRPr="00B52866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Pr="00B52866">
        <w:rPr>
          <w:rFonts w:ascii="Angsana New" w:eastAsia="Angsana New" w:hAnsi="Angsana New" w:hint="cs"/>
          <w:i/>
          <w:iCs/>
          <w:sz w:val="30"/>
          <w:szCs w:val="30"/>
          <w:cs/>
        </w:rPr>
        <w:t>และร้อยละ</w:t>
      </w:r>
      <w:r w:rsidRPr="00B52866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6A47E7" w:rsidRPr="00B52866">
        <w:rPr>
          <w:rFonts w:ascii="Angsana New" w:eastAsia="Angsana New" w:hAnsi="Angsana New"/>
          <w:i/>
          <w:iCs/>
          <w:sz w:val="30"/>
          <w:szCs w:val="30"/>
        </w:rPr>
        <w:t xml:space="preserve">9.31 </w:t>
      </w:r>
      <w:r w:rsidRPr="00B52866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Pr="00B52866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และสำหรับรอบระยะเวลา</w:t>
      </w:r>
      <w:r w:rsidR="00BE0528"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เก้า</w:t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เดือนสิ้นสุดวันที่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B52866">
        <w:rPr>
          <w:rFonts w:ascii="Angsana New" w:eastAsia="Angsana New" w:hAnsi="Angsana New"/>
          <w:sz w:val="30"/>
          <w:szCs w:val="30"/>
        </w:rPr>
        <w:t>30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BE0528"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กันยายน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B52866">
        <w:rPr>
          <w:rFonts w:ascii="Angsana New" w:eastAsia="Angsana New" w:hAnsi="Angsana New"/>
          <w:sz w:val="30"/>
          <w:szCs w:val="30"/>
        </w:rPr>
        <w:t>2567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คือ</w:t>
      </w:r>
      <w:r w:rsidR="00525E10">
        <w:rPr>
          <w:rFonts w:ascii="Angsana New" w:eastAsia="Angsana New" w:hAnsi="Angsana New"/>
          <w:sz w:val="30"/>
          <w:szCs w:val="30"/>
        </w:rPr>
        <w:t xml:space="preserve"> </w:t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ร้อยละ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6A47E7" w:rsidRPr="00B52866">
        <w:rPr>
          <w:rFonts w:ascii="Angsana New" w:eastAsia="Angsana New" w:hAnsi="Angsana New"/>
          <w:sz w:val="30"/>
          <w:szCs w:val="30"/>
        </w:rPr>
        <w:t>18.</w:t>
      </w:r>
      <w:r w:rsidR="00923791">
        <w:rPr>
          <w:rFonts w:ascii="Angsana New" w:eastAsia="Angsana New" w:hAnsi="Angsana New"/>
          <w:sz w:val="30"/>
          <w:szCs w:val="30"/>
        </w:rPr>
        <w:t>75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และ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ร้อยละ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923791">
        <w:rPr>
          <w:rFonts w:ascii="Angsana New" w:eastAsia="Angsana New" w:hAnsi="Angsana New"/>
          <w:sz w:val="30"/>
          <w:szCs w:val="30"/>
        </w:rPr>
        <w:t>6.37</w:t>
      </w:r>
      <w:r w:rsidR="007B56FB" w:rsidRPr="00B52866">
        <w:rPr>
          <w:rFonts w:ascii="Angsana New" w:eastAsia="Angsana New" w:hAnsi="Angsana New"/>
          <w:sz w:val="30"/>
          <w:szCs w:val="30"/>
        </w:rPr>
        <w:t xml:space="preserve"> </w:t>
      </w:r>
      <w:r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Pr="00B52866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Pr="00B52866">
        <w:rPr>
          <w:rFonts w:ascii="Angsana New" w:eastAsia="Angsana New" w:hAnsi="Angsana New"/>
          <w:i/>
          <w:iCs/>
          <w:sz w:val="30"/>
          <w:szCs w:val="30"/>
        </w:rPr>
        <w:t>2566</w:t>
      </w:r>
      <w:r w:rsidRPr="00B52866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Pr="00B52866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="007B56FB" w:rsidRPr="00B52866">
        <w:rPr>
          <w:rFonts w:ascii="Angsana New" w:eastAsia="Angsana New" w:hAnsi="Angsana New"/>
          <w:i/>
          <w:iCs/>
          <w:sz w:val="30"/>
          <w:szCs w:val="30"/>
        </w:rPr>
        <w:t xml:space="preserve"> 19.87</w:t>
      </w:r>
      <w:r w:rsidRPr="00B52866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Pr="00B52866">
        <w:rPr>
          <w:rFonts w:ascii="Angsana New" w:eastAsia="Angsana New" w:hAnsi="Angsana New" w:hint="cs"/>
          <w:i/>
          <w:iCs/>
          <w:sz w:val="30"/>
          <w:szCs w:val="30"/>
          <w:cs/>
        </w:rPr>
        <w:t>และ</w:t>
      </w:r>
      <w:r w:rsidRPr="00B52866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Pr="00B52866">
        <w:rPr>
          <w:rFonts w:ascii="Angsana New" w:eastAsia="Angsana New" w:hAnsi="Angsana New" w:hint="cs"/>
          <w:i/>
          <w:iCs/>
          <w:sz w:val="30"/>
          <w:szCs w:val="30"/>
          <w:cs/>
        </w:rPr>
        <w:t>ร้อยละ</w:t>
      </w:r>
      <w:r w:rsidRPr="00B52866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7B56FB" w:rsidRPr="00B52866">
        <w:rPr>
          <w:rFonts w:ascii="Angsana New" w:eastAsia="Angsana New" w:hAnsi="Angsana New"/>
          <w:i/>
          <w:iCs/>
          <w:sz w:val="30"/>
          <w:szCs w:val="30"/>
        </w:rPr>
        <w:t xml:space="preserve">10.47 </w:t>
      </w:r>
      <w:r w:rsidRPr="00B52866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Pr="00B52866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</w:p>
    <w:p w14:paraId="647D9FF1" w14:textId="38E0B597" w:rsidR="00AD6EDB" w:rsidRPr="00B52866" w:rsidRDefault="00AD6EDB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lastRenderedPageBreak/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B52866">
        <w:rPr>
          <w:rFonts w:ascii="Angsana New" w:eastAsia="Angsana New" w:hAnsi="Angsana New"/>
          <w:sz w:val="30"/>
          <w:szCs w:val="30"/>
          <w:lang w:val="th"/>
        </w:rPr>
        <w:t xml:space="preserve">674 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="00C93BB2"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B52866">
        <w:rPr>
          <w:rFonts w:ascii="Angsana New" w:eastAsia="Angsana New" w:hAnsi="Angsana New"/>
          <w:sz w:val="30"/>
          <w:szCs w:val="30"/>
        </w:rPr>
        <w:t>2561</w:t>
      </w:r>
      <w:r w:rsidRPr="00B52866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="00C93BB2"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B52866">
        <w:rPr>
          <w:rFonts w:ascii="Angsana New" w:eastAsia="Angsana New" w:hAnsi="Angsana New"/>
          <w:sz w:val="30"/>
          <w:szCs w:val="30"/>
        </w:rPr>
        <w:t>15</w:t>
      </w:r>
      <w:r w:rsidR="000C778B" w:rsidRPr="00B52866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="000C778B"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0C778B" w:rsidRPr="00B52866">
        <w:rPr>
          <w:rFonts w:ascii="Angsana New" w:eastAsia="Angsana New" w:hAnsi="Angsana New"/>
          <w:sz w:val="30"/>
          <w:szCs w:val="30"/>
          <w:lang w:val="th"/>
        </w:rPr>
        <w:t xml:space="preserve">1 </w:t>
      </w:r>
      <w:r w:rsidR="000C778B" w:rsidRPr="00B52866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0A071F" w:rsidRPr="00B52866">
        <w:rPr>
          <w:rFonts w:ascii="Angsana New" w:eastAsia="Angsana New" w:hAnsi="Angsana New"/>
          <w:sz w:val="30"/>
          <w:szCs w:val="30"/>
          <w:cs/>
          <w:lang w:val="th" w:bidi="th"/>
        </w:rPr>
        <w:t>256</w:t>
      </w:r>
      <w:r w:rsidR="00B7036B" w:rsidRPr="00B52866">
        <w:rPr>
          <w:rFonts w:ascii="Angsana New" w:eastAsia="Angsana New" w:hAnsi="Angsana New" w:hint="cs"/>
          <w:sz w:val="30"/>
          <w:szCs w:val="30"/>
          <w:cs/>
          <w:lang w:val="th" w:bidi="th"/>
        </w:rPr>
        <w:t>6</w:t>
      </w:r>
      <w:r w:rsidRPr="00B52866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B52866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บริษัทจะต้องปฎิบัติตามเงื่อนไขและข้อกำหนดที่เกี่ยวข้องกับการเป็นศูนย์กลางธุรกิจระหว่างประเทศ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4243B86D" w14:textId="77777777" w:rsidR="00901E4B" w:rsidRPr="00B52866" w:rsidRDefault="00901E4B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cs/>
        </w:rPr>
      </w:pPr>
    </w:p>
    <w:p w14:paraId="0D3F6F79" w14:textId="7C089031" w:rsidR="006B1550" w:rsidRPr="00B52866" w:rsidRDefault="006B1550" w:rsidP="002E715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77DE286E" w14:textId="77777777" w:rsidR="00DC794B" w:rsidRPr="00923791" w:rsidRDefault="00DC794B" w:rsidP="00923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AD91DEB" w14:textId="188D8A0F" w:rsidR="006B1550" w:rsidRPr="00B52866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52866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65D860D" w14:textId="77777777" w:rsidR="006B1550" w:rsidRPr="00923791" w:rsidRDefault="006B1550" w:rsidP="00923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CEC9E14" w14:textId="73CBB997" w:rsidR="006B1550" w:rsidRPr="00B52866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FF5C0A" w:rsidRPr="00B52866">
        <w:rPr>
          <w:rFonts w:ascii="Angsana New" w:hAnsi="Angsana New" w:hint="cs"/>
          <w:sz w:val="30"/>
          <w:szCs w:val="30"/>
          <w:cs/>
        </w:rPr>
        <w:t>งวด</w:t>
      </w:r>
      <w:r w:rsidR="00BE0528" w:rsidRPr="00B52866">
        <w:rPr>
          <w:rFonts w:ascii="Angsana New" w:hAnsi="Angsana New" w:hint="cs"/>
          <w:sz w:val="30"/>
          <w:szCs w:val="30"/>
          <w:cs/>
        </w:rPr>
        <w:t>เก้า</w:t>
      </w:r>
      <w:r w:rsidR="00C60FC1" w:rsidRPr="00B52866">
        <w:rPr>
          <w:rFonts w:ascii="Angsana New" w:hAnsi="Angsana New" w:hint="cs"/>
          <w:sz w:val="30"/>
          <w:szCs w:val="30"/>
          <w:cs/>
        </w:rPr>
        <w:t>เดือน</w:t>
      </w:r>
      <w:r w:rsidR="00C60FC1" w:rsidRPr="00B5286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0FC1" w:rsidRPr="00B52866">
        <w:rPr>
          <w:rFonts w:ascii="Angsana New" w:hAnsi="Angsana New"/>
          <w:sz w:val="30"/>
          <w:szCs w:val="30"/>
        </w:rPr>
        <w:t xml:space="preserve">30 </w:t>
      </w:r>
      <w:r w:rsidR="00BE0528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="00C60FC1" w:rsidRPr="00B52866">
        <w:rPr>
          <w:rFonts w:ascii="Angsana New" w:hAnsi="Angsana New"/>
          <w:sz w:val="30"/>
          <w:szCs w:val="30"/>
        </w:rPr>
        <w:t xml:space="preserve"> </w:t>
      </w:r>
      <w:r w:rsidR="000A071F" w:rsidRPr="00B52866">
        <w:rPr>
          <w:rFonts w:ascii="Angsana New" w:hAnsi="Angsana New"/>
          <w:sz w:val="30"/>
          <w:szCs w:val="30"/>
        </w:rPr>
        <w:t>2567</w:t>
      </w:r>
      <w:r w:rsidR="007F008A"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/>
          <w:sz w:val="30"/>
          <w:szCs w:val="30"/>
          <w:cs/>
        </w:rPr>
        <w:t xml:space="preserve">และ </w:t>
      </w:r>
      <w:r w:rsidRPr="00B52866">
        <w:rPr>
          <w:rFonts w:ascii="Angsana New" w:hAnsi="Angsana New"/>
          <w:sz w:val="30"/>
          <w:szCs w:val="30"/>
        </w:rPr>
        <w:t>256</w:t>
      </w:r>
      <w:r w:rsidR="00B7036B" w:rsidRPr="00B52866">
        <w:rPr>
          <w:rFonts w:ascii="Angsana New" w:hAnsi="Angsana New"/>
          <w:sz w:val="30"/>
          <w:szCs w:val="30"/>
        </w:rPr>
        <w:t>6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Pr="00B52866">
        <w:rPr>
          <w:rFonts w:ascii="Angsana New" w:hAnsi="Angsana New" w:hint="cs"/>
          <w:sz w:val="30"/>
          <w:szCs w:val="30"/>
          <w:cs/>
        </w:rPr>
        <w:t>งวด</w:t>
      </w:r>
      <w:r w:rsidRPr="00B52866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B52866">
        <w:rPr>
          <w:rFonts w:ascii="Angsana New" w:hAnsi="Angsana New" w:hint="cs"/>
          <w:sz w:val="30"/>
          <w:szCs w:val="30"/>
          <w:cs/>
        </w:rPr>
        <w:t>งวด</w:t>
      </w:r>
      <w:r w:rsidRPr="00B52866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3478745F" w14:textId="77777777" w:rsidR="00101ACE" w:rsidRPr="00B52866" w:rsidRDefault="00101ACE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0AC5F2AD" w14:textId="77777777" w:rsidR="006D5A6D" w:rsidRPr="00B52866" w:rsidRDefault="006D5A6D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6"/>
          <w:szCs w:val="6"/>
        </w:rPr>
      </w:pPr>
    </w:p>
    <w:tbl>
      <w:tblPr>
        <w:tblW w:w="94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270"/>
        <w:gridCol w:w="1170"/>
        <w:gridCol w:w="270"/>
        <w:gridCol w:w="1260"/>
        <w:gridCol w:w="270"/>
        <w:gridCol w:w="1260"/>
      </w:tblGrid>
      <w:tr w:rsidR="00A32449" w:rsidRPr="00B52866" w14:paraId="7A698909" w14:textId="77777777" w:rsidTr="002E7159">
        <w:tc>
          <w:tcPr>
            <w:tcW w:w="3672" w:type="dxa"/>
          </w:tcPr>
          <w:p w14:paraId="5E7285A9" w14:textId="77777777" w:rsidR="00A32449" w:rsidRPr="00B52866" w:rsidRDefault="00A32449" w:rsidP="00BB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A7E7AA2" w14:textId="77777777" w:rsidR="00A32449" w:rsidRPr="00B52866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339BAE" w14:textId="77777777" w:rsidR="00A32449" w:rsidRPr="00B52866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3E81B3C" w14:textId="77777777" w:rsidR="00A32449" w:rsidRPr="00B52866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449" w:rsidRPr="00B52866" w14:paraId="13D1A768" w14:textId="77777777" w:rsidTr="002E7159">
        <w:tc>
          <w:tcPr>
            <w:tcW w:w="3672" w:type="dxa"/>
          </w:tcPr>
          <w:p w14:paraId="3DBB1FF9" w14:textId="7CC69204" w:rsidR="00A32449" w:rsidRPr="00B52866" w:rsidRDefault="00A32449" w:rsidP="00C0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</w:t>
            </w:r>
            <w:r w:rsidR="00FF5C0A" w:rsidRPr="00B52866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งวด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60FC1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C60FC1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60FC1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4EC6571E" w14:textId="7D8305F4" w:rsidR="00A32449" w:rsidRPr="00B52866" w:rsidRDefault="000A071F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08F490" w14:textId="77777777" w:rsidR="00A32449" w:rsidRPr="00B52866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B09E9" w14:textId="56894AF6" w:rsidR="00A32449" w:rsidRPr="00B52866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</w:t>
            </w:r>
            <w:r w:rsidR="00B7036B" w:rsidRPr="00B5286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D80211" w14:textId="77777777" w:rsidR="00A32449" w:rsidRPr="00B52866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D41887" w14:textId="5860DBF5" w:rsidR="00A32449" w:rsidRPr="00B52866" w:rsidRDefault="000A071F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2BD980E" w14:textId="77777777" w:rsidR="00A32449" w:rsidRPr="00B52866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7F46F3" w14:textId="60064012" w:rsidR="00A32449" w:rsidRPr="00B52866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</w:t>
            </w:r>
            <w:r w:rsidR="00B7036B" w:rsidRPr="00B5286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008A" w:rsidRPr="00B52866" w14:paraId="5C4749A7" w14:textId="77777777" w:rsidTr="002E7159">
        <w:tc>
          <w:tcPr>
            <w:tcW w:w="3672" w:type="dxa"/>
          </w:tcPr>
          <w:p w14:paraId="2CF81B4A" w14:textId="77777777" w:rsidR="007F008A" w:rsidRPr="00B52866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3BB6E1" w14:textId="77777777" w:rsidR="007F008A" w:rsidRPr="00B52866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3BD24" w14:textId="77777777" w:rsidR="007F008A" w:rsidRPr="00B52866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DBDB08" w14:textId="278389E9" w:rsidR="007F008A" w:rsidRPr="00B52866" w:rsidRDefault="007F008A" w:rsidP="00F2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(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B528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E8A4A" w14:textId="77777777" w:rsidR="007F008A" w:rsidRPr="00B52866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BBFE31" w14:textId="77777777" w:rsidR="007F008A" w:rsidRPr="00B52866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37851" w14:textId="77777777" w:rsidR="007F008A" w:rsidRPr="00B52866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B7F16" w14:textId="77777777" w:rsidR="007F008A" w:rsidRPr="00B52866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449" w:rsidRPr="00B52866" w14:paraId="6B865957" w14:textId="77777777" w:rsidTr="002E7159">
        <w:tc>
          <w:tcPr>
            <w:tcW w:w="3672" w:type="dxa"/>
          </w:tcPr>
          <w:p w14:paraId="6D0FED10" w14:textId="77777777" w:rsidR="00A32449" w:rsidRPr="00B52866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17066611" w14:textId="77777777" w:rsidR="00A32449" w:rsidRPr="00B52866" w:rsidRDefault="00A32449" w:rsidP="00AF2174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B52866" w14:paraId="1F4A5B4E" w14:textId="77777777" w:rsidTr="002E7159">
        <w:tc>
          <w:tcPr>
            <w:tcW w:w="3672" w:type="dxa"/>
          </w:tcPr>
          <w:p w14:paraId="1C1E3D2B" w14:textId="77F4A11F" w:rsidR="00A32449" w:rsidRPr="00B52866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1260" w:type="dxa"/>
            <w:shd w:val="clear" w:color="auto" w:fill="auto"/>
          </w:tcPr>
          <w:p w14:paraId="4F1D5716" w14:textId="77777777" w:rsidR="00A32449" w:rsidRPr="00B52866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2D73C" w14:textId="77777777" w:rsidR="00A32449" w:rsidRPr="00B52866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27F663" w14:textId="77777777" w:rsidR="00A32449" w:rsidRPr="00B52866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3E26B" w14:textId="77777777" w:rsidR="00A32449" w:rsidRPr="00B52866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B21463" w14:textId="77777777" w:rsidR="00A32449" w:rsidRPr="00B52866" w:rsidRDefault="00A32449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C4FAEB" w14:textId="77777777" w:rsidR="00A32449" w:rsidRPr="00B52866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DB0B38" w14:textId="77777777" w:rsidR="00A32449" w:rsidRPr="00B52866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1A83" w:rsidRPr="00B52866" w14:paraId="6F26B2EC" w14:textId="77777777" w:rsidTr="002E7159">
        <w:tc>
          <w:tcPr>
            <w:tcW w:w="3672" w:type="dxa"/>
          </w:tcPr>
          <w:p w14:paraId="029D91C3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1ED91D2" w14:textId="6747AD5B" w:rsidR="00EA1A83" w:rsidRPr="00B52866" w:rsidRDefault="008E1FBD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39CC">
              <w:rPr>
                <w:rFonts w:asciiTheme="majorBidi" w:hAnsiTheme="majorBidi" w:cstheme="majorBidi"/>
                <w:sz w:val="30"/>
                <w:szCs w:val="30"/>
              </w:rPr>
              <w:t>3,990,525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2001708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880747C" w14:textId="50511F39" w:rsidR="00EA1A83" w:rsidRPr="00B52866" w:rsidRDefault="008E1FBD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3,679,783 </w:t>
            </w:r>
          </w:p>
        </w:tc>
        <w:tc>
          <w:tcPr>
            <w:tcW w:w="270" w:type="dxa"/>
            <w:shd w:val="clear" w:color="auto" w:fill="auto"/>
          </w:tcPr>
          <w:p w14:paraId="13018614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C815640" w14:textId="22193325" w:rsidR="00EA1A83" w:rsidRPr="00B52866" w:rsidRDefault="005C39CC" w:rsidP="006B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4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439,351</w:t>
            </w:r>
            <w:r w:rsidR="008E1FBD"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8D6BCCD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15DF5C" w14:textId="330E7AA3" w:rsidR="00EA1A83" w:rsidRPr="00B52866" w:rsidRDefault="008E1FBD" w:rsidP="0060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550,956 </w:t>
            </w:r>
          </w:p>
        </w:tc>
      </w:tr>
      <w:tr w:rsidR="00EA1A83" w:rsidRPr="00B52866" w14:paraId="0E493E6C" w14:textId="77777777" w:rsidTr="002E7159">
        <w:tc>
          <w:tcPr>
            <w:tcW w:w="3672" w:type="dxa"/>
          </w:tcPr>
          <w:p w14:paraId="3AAAF428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B657613" w14:textId="3C29E670" w:rsidR="00EA1A83" w:rsidRPr="00B52866" w:rsidRDefault="007D5DF1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32,002,343 </w:t>
            </w:r>
          </w:p>
        </w:tc>
        <w:tc>
          <w:tcPr>
            <w:tcW w:w="270" w:type="dxa"/>
            <w:shd w:val="clear" w:color="auto" w:fill="auto"/>
          </w:tcPr>
          <w:p w14:paraId="0E6FA50D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1B97A5" w14:textId="2E7A3267" w:rsidR="00EA1A83" w:rsidRPr="00B52866" w:rsidRDefault="007D5DF1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32,002,343 </w:t>
            </w:r>
          </w:p>
        </w:tc>
        <w:tc>
          <w:tcPr>
            <w:tcW w:w="270" w:type="dxa"/>
            <w:shd w:val="clear" w:color="auto" w:fill="auto"/>
          </w:tcPr>
          <w:p w14:paraId="7995906C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9D26642" w14:textId="20EC597C" w:rsidR="00EA1A83" w:rsidRPr="00B52866" w:rsidRDefault="007D5DF1" w:rsidP="00F528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32,002,343 </w:t>
            </w:r>
          </w:p>
        </w:tc>
        <w:tc>
          <w:tcPr>
            <w:tcW w:w="270" w:type="dxa"/>
            <w:shd w:val="clear" w:color="auto" w:fill="auto"/>
          </w:tcPr>
          <w:p w14:paraId="17A9E8E4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C58307E" w14:textId="2631A923" w:rsidR="00EA1A83" w:rsidRPr="00B52866" w:rsidRDefault="007D5DF1" w:rsidP="0060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32,002,343 </w:t>
            </w:r>
          </w:p>
        </w:tc>
      </w:tr>
      <w:tr w:rsidR="00EA1A83" w:rsidRPr="00B52866" w14:paraId="7D781F42" w14:textId="77777777" w:rsidTr="002E7159">
        <w:tc>
          <w:tcPr>
            <w:tcW w:w="3672" w:type="dxa"/>
          </w:tcPr>
          <w:p w14:paraId="2AEC7766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CAD4671" w14:textId="5A327B4E" w:rsidR="00EA1A83" w:rsidRPr="00B52866" w:rsidRDefault="007D5DF1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2,618 </w:t>
            </w:r>
          </w:p>
        </w:tc>
        <w:tc>
          <w:tcPr>
            <w:tcW w:w="270" w:type="dxa"/>
            <w:shd w:val="clear" w:color="auto" w:fill="auto"/>
          </w:tcPr>
          <w:p w14:paraId="2E743458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08DEE6" w14:textId="5DB14623" w:rsidR="00EA1A83" w:rsidRPr="00B52866" w:rsidRDefault="007D5DF1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2,618 </w:t>
            </w:r>
          </w:p>
        </w:tc>
        <w:tc>
          <w:tcPr>
            <w:tcW w:w="270" w:type="dxa"/>
            <w:shd w:val="clear" w:color="auto" w:fill="auto"/>
          </w:tcPr>
          <w:p w14:paraId="5E5BE99B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1DC72A" w14:textId="74DC8EA5" w:rsidR="00EA1A83" w:rsidRPr="00B52866" w:rsidRDefault="007D5DF1" w:rsidP="00F528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2,618 </w:t>
            </w:r>
          </w:p>
        </w:tc>
        <w:tc>
          <w:tcPr>
            <w:tcW w:w="270" w:type="dxa"/>
            <w:shd w:val="clear" w:color="auto" w:fill="auto"/>
          </w:tcPr>
          <w:p w14:paraId="1C6E404C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A55343" w14:textId="4C59394A" w:rsidR="00EA1A83" w:rsidRPr="00B52866" w:rsidRDefault="007D5DF1" w:rsidP="00600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2,618 </w:t>
            </w:r>
          </w:p>
        </w:tc>
      </w:tr>
      <w:tr w:rsidR="00EA1A83" w:rsidRPr="00B52866" w14:paraId="054783F3" w14:textId="77777777" w:rsidTr="002E7159">
        <w:tc>
          <w:tcPr>
            <w:tcW w:w="3672" w:type="dxa"/>
          </w:tcPr>
          <w:p w14:paraId="045412BA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EDB6A" w14:textId="77777777" w:rsidR="007D5DF1" w:rsidRPr="00B52866" w:rsidRDefault="007D5DF1" w:rsidP="007D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151994" w14:textId="4FCF19D5" w:rsidR="00EA1A83" w:rsidRPr="00B52866" w:rsidRDefault="007D5DF1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32,004,961 </w:t>
            </w:r>
          </w:p>
        </w:tc>
        <w:tc>
          <w:tcPr>
            <w:tcW w:w="270" w:type="dxa"/>
            <w:shd w:val="clear" w:color="auto" w:fill="auto"/>
          </w:tcPr>
          <w:p w14:paraId="75833BEC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EC1EC" w14:textId="79C50C5C" w:rsidR="00EA1A83" w:rsidRPr="00B52866" w:rsidRDefault="007D5DF1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32,004,961 </w:t>
            </w:r>
          </w:p>
        </w:tc>
        <w:tc>
          <w:tcPr>
            <w:tcW w:w="270" w:type="dxa"/>
            <w:shd w:val="clear" w:color="auto" w:fill="auto"/>
          </w:tcPr>
          <w:p w14:paraId="538257DF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D918" w14:textId="77777777" w:rsidR="007D5DF1" w:rsidRPr="00B52866" w:rsidRDefault="007D5DF1" w:rsidP="007D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71D762" w14:textId="55D465F2" w:rsidR="00EA1A83" w:rsidRPr="00B52866" w:rsidRDefault="007D5DF1" w:rsidP="00F5286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32,004,961 </w:t>
            </w:r>
          </w:p>
        </w:tc>
        <w:tc>
          <w:tcPr>
            <w:tcW w:w="270" w:type="dxa"/>
            <w:shd w:val="clear" w:color="auto" w:fill="auto"/>
          </w:tcPr>
          <w:p w14:paraId="0C60AE7C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5E7452" w14:textId="77777777" w:rsidR="007D5DF1" w:rsidRPr="00B52866" w:rsidRDefault="007D5DF1" w:rsidP="007D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128364" w14:textId="553041F0" w:rsidR="00EA1A83" w:rsidRPr="00B52866" w:rsidRDefault="007D5DF1" w:rsidP="006B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32,004,961 </w:t>
            </w:r>
          </w:p>
        </w:tc>
      </w:tr>
      <w:tr w:rsidR="00EA1A83" w:rsidRPr="00B52866" w14:paraId="44AF23FA" w14:textId="77777777" w:rsidTr="002E7159">
        <w:tc>
          <w:tcPr>
            <w:tcW w:w="3672" w:type="dxa"/>
          </w:tcPr>
          <w:p w14:paraId="239DB50E" w14:textId="75BBDA95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7A144" w14:textId="17D0B9D7" w:rsidR="00EA1A83" w:rsidRPr="00B52866" w:rsidRDefault="007D5DF1" w:rsidP="0066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0.</w:t>
            </w:r>
            <w:r w:rsidR="005C3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1247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5329CF9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CCC41" w14:textId="663724DD" w:rsidR="00EA1A83" w:rsidRPr="00B52866" w:rsidRDefault="007D5DF1" w:rsidP="00DC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0.1150 </w:t>
            </w:r>
          </w:p>
        </w:tc>
        <w:tc>
          <w:tcPr>
            <w:tcW w:w="270" w:type="dxa"/>
            <w:shd w:val="clear" w:color="auto" w:fill="auto"/>
          </w:tcPr>
          <w:p w14:paraId="52F4C49C" w14:textId="77777777" w:rsidR="00EA1A83" w:rsidRPr="00B52866" w:rsidRDefault="00EA1A83" w:rsidP="00DC2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77D33" w14:textId="4A6F3FEA" w:rsidR="00EA1A83" w:rsidRPr="00B52866" w:rsidRDefault="007D5DF1" w:rsidP="006B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4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0.01</w:t>
            </w:r>
            <w:r w:rsidR="005C3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CFACFE9" w14:textId="77777777" w:rsidR="00EA1A83" w:rsidRPr="00B52866" w:rsidRDefault="00EA1A83" w:rsidP="00EA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071B4C" w14:textId="25873ED8" w:rsidR="00EA1A83" w:rsidRPr="00B52866" w:rsidRDefault="007D5DF1" w:rsidP="006B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0.0172 </w:t>
            </w:r>
          </w:p>
        </w:tc>
      </w:tr>
    </w:tbl>
    <w:p w14:paraId="4548B081" w14:textId="77777777" w:rsidR="00BB2F54" w:rsidRPr="00B52866" w:rsidRDefault="00BB2F54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FF38BD" w14:textId="77777777" w:rsidR="00CB4FD4" w:rsidRPr="00B52866" w:rsidRDefault="00CB4FD4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D9766E" w14:textId="0667B68C" w:rsidR="0001597D" w:rsidRDefault="00015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2564312" w14:textId="78A1219C" w:rsidR="006B1550" w:rsidRPr="00B52866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5286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0257E88D" w14:textId="77777777" w:rsidR="006B1550" w:rsidRPr="00B52866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7ADACD46" w:rsidR="006B1550" w:rsidRPr="00B52866" w:rsidRDefault="006B1550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="00FF5C0A" w:rsidRPr="00B52866">
        <w:rPr>
          <w:rFonts w:ascii="Angsana New" w:hAnsi="Angsana New" w:hint="cs"/>
          <w:sz w:val="30"/>
          <w:szCs w:val="30"/>
          <w:cs/>
        </w:rPr>
        <w:t>งวด</w:t>
      </w:r>
      <w:r w:rsidR="00BE0528" w:rsidRPr="00B52866">
        <w:rPr>
          <w:rFonts w:ascii="Angsana New" w:hAnsi="Angsana New" w:hint="cs"/>
          <w:sz w:val="30"/>
          <w:szCs w:val="30"/>
          <w:cs/>
        </w:rPr>
        <w:t>เก้า</w:t>
      </w:r>
      <w:r w:rsidR="00C60FC1" w:rsidRPr="00B52866">
        <w:rPr>
          <w:rFonts w:ascii="Angsana New" w:hAnsi="Angsana New" w:hint="cs"/>
          <w:sz w:val="30"/>
          <w:szCs w:val="30"/>
          <w:cs/>
        </w:rPr>
        <w:t>เดือน</w:t>
      </w:r>
      <w:r w:rsidR="00C60FC1" w:rsidRPr="00B5286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60FC1" w:rsidRPr="00B52866">
        <w:rPr>
          <w:rFonts w:ascii="Angsana New" w:hAnsi="Angsana New"/>
          <w:sz w:val="30"/>
          <w:szCs w:val="30"/>
        </w:rPr>
        <w:t xml:space="preserve">30 </w:t>
      </w:r>
      <w:r w:rsidR="00BE0528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="00C60FC1" w:rsidRPr="00B52866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B52866">
        <w:rPr>
          <w:rFonts w:ascii="Angsana New" w:hAnsi="Angsana New"/>
          <w:sz w:val="30"/>
          <w:szCs w:val="30"/>
        </w:rPr>
        <w:t>2567</w:t>
      </w:r>
      <w:r w:rsidR="007F008A" w:rsidRPr="00B52866">
        <w:rPr>
          <w:rFonts w:ascii="Angsana New" w:hAnsi="Angsana New"/>
          <w:sz w:val="30"/>
          <w:szCs w:val="30"/>
        </w:rPr>
        <w:t xml:space="preserve"> </w:t>
      </w:r>
      <w:r w:rsidR="007F008A" w:rsidRPr="00B52866">
        <w:rPr>
          <w:rFonts w:ascii="Angsana New" w:hAnsi="Angsana New"/>
          <w:sz w:val="30"/>
          <w:szCs w:val="30"/>
          <w:cs/>
        </w:rPr>
        <w:t xml:space="preserve">และ </w:t>
      </w:r>
      <w:r w:rsidR="007F008A" w:rsidRPr="00B52866">
        <w:rPr>
          <w:rFonts w:ascii="Angsana New" w:hAnsi="Angsana New"/>
          <w:sz w:val="30"/>
          <w:szCs w:val="30"/>
        </w:rPr>
        <w:t>256</w:t>
      </w:r>
      <w:r w:rsidR="00887C1A" w:rsidRPr="00B52866">
        <w:rPr>
          <w:rFonts w:ascii="Angsana New" w:hAnsi="Angsana New"/>
          <w:sz w:val="30"/>
          <w:szCs w:val="30"/>
        </w:rPr>
        <w:t>6</w:t>
      </w:r>
      <w:r w:rsidR="007F008A"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8A2034" w:rsidRPr="00B52866">
        <w:rPr>
          <w:rFonts w:ascii="Angsana New" w:hAnsi="Angsana New" w:hint="cs"/>
          <w:sz w:val="30"/>
          <w:szCs w:val="30"/>
          <w:cs/>
        </w:rPr>
        <w:t>งวด</w:t>
      </w:r>
      <w:r w:rsidRPr="00B52866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B52866">
        <w:rPr>
          <w:rFonts w:ascii="Angsana New" w:hAnsi="Angsana New" w:hint="cs"/>
          <w:sz w:val="30"/>
          <w:szCs w:val="30"/>
          <w:cs/>
        </w:rPr>
        <w:t>งวด</w:t>
      </w:r>
      <w:r w:rsidRPr="00B52866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B52866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B52866" w:rsidRDefault="00C3526F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813"/>
        <w:gridCol w:w="1169"/>
        <w:gridCol w:w="269"/>
        <w:gridCol w:w="1177"/>
        <w:gridCol w:w="269"/>
        <w:gridCol w:w="1207"/>
        <w:gridCol w:w="269"/>
        <w:gridCol w:w="1259"/>
      </w:tblGrid>
      <w:tr w:rsidR="00C10B45" w:rsidRPr="00B52866" w14:paraId="30904701" w14:textId="77777777" w:rsidTr="00176927">
        <w:trPr>
          <w:tblHeader/>
        </w:trPr>
        <w:tc>
          <w:tcPr>
            <w:tcW w:w="3813" w:type="dxa"/>
          </w:tcPr>
          <w:p w14:paraId="1F33DEFA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9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08A" w:rsidRPr="00B52866" w14:paraId="0C40A231" w14:textId="77777777" w:rsidTr="00176927">
        <w:trPr>
          <w:tblHeader/>
        </w:trPr>
        <w:tc>
          <w:tcPr>
            <w:tcW w:w="3813" w:type="dxa"/>
          </w:tcPr>
          <w:p w14:paraId="2A00B3D4" w14:textId="4368D54D" w:rsidR="007F008A" w:rsidRPr="00B52866" w:rsidRDefault="00C60FC1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9" w:type="dxa"/>
          </w:tcPr>
          <w:p w14:paraId="77FF83E9" w14:textId="4F2B45C9" w:rsidR="007F008A" w:rsidRPr="00B52866" w:rsidRDefault="000A071F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20746ED1" w14:textId="77777777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3647AD4C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</w:t>
            </w:r>
            <w:r w:rsidR="0070409A" w:rsidRPr="00B5286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093884E6" w14:textId="77777777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72F3D287" w:rsidR="007F008A" w:rsidRPr="00B52866" w:rsidRDefault="000A071F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6F074055" w14:textId="77777777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26817C65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256</w:t>
            </w:r>
            <w:r w:rsidR="0070409A" w:rsidRPr="00B5286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F008A" w:rsidRPr="00B52866" w14:paraId="1DE1E012" w14:textId="77777777" w:rsidTr="00176927">
        <w:trPr>
          <w:tblHeader/>
        </w:trPr>
        <w:tc>
          <w:tcPr>
            <w:tcW w:w="3813" w:type="dxa"/>
          </w:tcPr>
          <w:p w14:paraId="706A7B3E" w14:textId="77777777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006FF6C" w14:textId="77777777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819C7C" w14:textId="77777777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25D4179" w14:textId="5D669173" w:rsidR="007F008A" w:rsidRPr="00B52866" w:rsidRDefault="002E1708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>(</w:t>
            </w:r>
            <w:r w:rsidR="007F008A" w:rsidRPr="00B52866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="007F008A" w:rsidRPr="00B528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EA5A588" w14:textId="77777777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33CC45DF" w14:textId="77777777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A15268" w14:textId="77777777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DE323D1" w14:textId="77777777" w:rsidR="007F008A" w:rsidRPr="00B52866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B45" w:rsidRPr="00B52866" w14:paraId="03C1E8E2" w14:textId="77777777" w:rsidTr="00176927">
        <w:trPr>
          <w:tblHeader/>
        </w:trPr>
        <w:tc>
          <w:tcPr>
            <w:tcW w:w="3813" w:type="dxa"/>
          </w:tcPr>
          <w:p w14:paraId="269AD8C4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B52866" w:rsidRDefault="00C10B45" w:rsidP="00757131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10B45" w:rsidRPr="00B52866" w14:paraId="12A3AE5F" w14:textId="77777777" w:rsidTr="00176927">
        <w:tc>
          <w:tcPr>
            <w:tcW w:w="3813" w:type="dxa"/>
          </w:tcPr>
          <w:p w14:paraId="410FDC20" w14:textId="47A3B9E1" w:rsidR="00C10B45" w:rsidRPr="00B52866" w:rsidRDefault="00600D2F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C10B45" w:rsidRPr="00B52866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169" w:type="dxa"/>
          </w:tcPr>
          <w:p w14:paraId="187C900B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B52866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9CC" w:rsidRPr="00B52866" w14:paraId="428BD4CE" w14:textId="77777777" w:rsidTr="00176927">
        <w:tc>
          <w:tcPr>
            <w:tcW w:w="3813" w:type="dxa"/>
          </w:tcPr>
          <w:p w14:paraId="2C651FEB" w14:textId="77777777" w:rsidR="005C39CC" w:rsidRPr="00B52866" w:rsidRDefault="005C39CC" w:rsidP="005C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54529C0C" w:rsidR="005C39CC" w:rsidRPr="00B52866" w:rsidRDefault="005C39CC" w:rsidP="005C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3,990,525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2C6A860" w14:textId="77777777" w:rsidR="005C39CC" w:rsidRPr="00B52866" w:rsidRDefault="005C39CC" w:rsidP="005C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5A36411E" w14:textId="336950CF" w:rsidR="005C39CC" w:rsidRPr="00B52866" w:rsidRDefault="005C39CC" w:rsidP="005C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3,679,783 </w:t>
            </w:r>
          </w:p>
        </w:tc>
        <w:tc>
          <w:tcPr>
            <w:tcW w:w="269" w:type="dxa"/>
          </w:tcPr>
          <w:p w14:paraId="6E6CF85C" w14:textId="77777777" w:rsidR="005C39CC" w:rsidRPr="00B52866" w:rsidRDefault="005C39CC" w:rsidP="005C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580C0CE" w14:textId="4C06051C" w:rsidR="005C39CC" w:rsidRPr="00B52866" w:rsidRDefault="005C39CC" w:rsidP="005C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4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439,351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17718185" w14:textId="77777777" w:rsidR="005C39CC" w:rsidRPr="00B52866" w:rsidRDefault="005C39CC" w:rsidP="005C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828742" w14:textId="63F5034E" w:rsidR="005C39CC" w:rsidRPr="00B52866" w:rsidRDefault="005C39CC" w:rsidP="005C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550,956 </w:t>
            </w:r>
          </w:p>
        </w:tc>
      </w:tr>
      <w:tr w:rsidR="003C2EF7" w:rsidRPr="00B52866" w14:paraId="65A5E6AE" w14:textId="77777777" w:rsidTr="00176927">
        <w:tc>
          <w:tcPr>
            <w:tcW w:w="3813" w:type="dxa"/>
          </w:tcPr>
          <w:p w14:paraId="096FB6FC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B5286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468B2D98" w:rsidR="003C2EF7" w:rsidRPr="00B52866" w:rsidRDefault="00F11B5B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32,004,961 </w:t>
            </w:r>
          </w:p>
        </w:tc>
        <w:tc>
          <w:tcPr>
            <w:tcW w:w="269" w:type="dxa"/>
          </w:tcPr>
          <w:p w14:paraId="2606FA04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6460FB8E" w:rsidR="003C2EF7" w:rsidRPr="00B52866" w:rsidRDefault="00F11B5B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32,004,961 </w:t>
            </w:r>
          </w:p>
        </w:tc>
        <w:tc>
          <w:tcPr>
            <w:tcW w:w="269" w:type="dxa"/>
          </w:tcPr>
          <w:p w14:paraId="75D702E4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44A3E6CD" w:rsidR="003C2EF7" w:rsidRPr="00B52866" w:rsidRDefault="00F11B5B" w:rsidP="00CF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32,004,961</w:t>
            </w:r>
          </w:p>
        </w:tc>
        <w:tc>
          <w:tcPr>
            <w:tcW w:w="269" w:type="dxa"/>
          </w:tcPr>
          <w:p w14:paraId="38C3D959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38473B77" w:rsidR="003C2EF7" w:rsidRPr="00B52866" w:rsidRDefault="00F11B5B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32,004,961 </w:t>
            </w:r>
          </w:p>
        </w:tc>
      </w:tr>
      <w:tr w:rsidR="003C2EF7" w:rsidRPr="00B52866" w14:paraId="0F0DAFAF" w14:textId="77777777" w:rsidTr="00382A80">
        <w:tc>
          <w:tcPr>
            <w:tcW w:w="3813" w:type="dxa"/>
          </w:tcPr>
          <w:p w14:paraId="288FA097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  <w:shd w:val="clear" w:color="auto" w:fill="auto"/>
          </w:tcPr>
          <w:p w14:paraId="2910929B" w14:textId="2EDCB05E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BD4FE4D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CC071" w14:textId="4365AE4E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0DF7B42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68883C09" w14:textId="1B4F11AC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D7413CA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9280326" w14:textId="30C678AB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EF7" w:rsidRPr="00B52866" w14:paraId="4DF197C3" w14:textId="77777777" w:rsidTr="00382A80">
        <w:tc>
          <w:tcPr>
            <w:tcW w:w="3813" w:type="dxa"/>
          </w:tcPr>
          <w:p w14:paraId="1B198F30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52866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E96EA45" w14:textId="3F58070F" w:rsidR="003C2EF7" w:rsidRPr="00B52866" w:rsidRDefault="00EF1254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3C49C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49C0">
              <w:rPr>
                <w:rFonts w:asciiTheme="majorBidi" w:hAnsiTheme="majorBidi" w:cstheme="majorBidi"/>
                <w:sz w:val="30"/>
                <w:szCs w:val="30"/>
              </w:rPr>
              <w:t>947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3EA63DFF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AA52CD1" w14:textId="673919F5" w:rsidR="003C2EF7" w:rsidRPr="00B52866" w:rsidRDefault="00EF1254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8,133 </w:t>
            </w:r>
          </w:p>
        </w:tc>
        <w:tc>
          <w:tcPr>
            <w:tcW w:w="269" w:type="dxa"/>
            <w:shd w:val="clear" w:color="auto" w:fill="auto"/>
          </w:tcPr>
          <w:p w14:paraId="7DB504D8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487D825" w14:textId="27AB5FAF" w:rsidR="003C2EF7" w:rsidRPr="00B52866" w:rsidRDefault="00EF1254" w:rsidP="00CF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5937B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37B6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69" w:type="dxa"/>
            <w:shd w:val="clear" w:color="auto" w:fill="auto"/>
          </w:tcPr>
          <w:p w14:paraId="0A7BB8B8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76A23F0" w14:textId="3722043B" w:rsidR="003C2EF7" w:rsidRPr="00B52866" w:rsidRDefault="00EF1254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8,133 </w:t>
            </w:r>
          </w:p>
        </w:tc>
      </w:tr>
      <w:tr w:rsidR="003C2EF7" w:rsidRPr="00B52866" w14:paraId="0D7929BF" w14:textId="77777777" w:rsidTr="00382A80">
        <w:tc>
          <w:tcPr>
            <w:tcW w:w="3813" w:type="dxa"/>
            <w:shd w:val="clear" w:color="auto" w:fill="auto"/>
          </w:tcPr>
          <w:p w14:paraId="4857EB0E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16268" w14:textId="41CB1E87" w:rsidR="003C2EF7" w:rsidRPr="00B52866" w:rsidRDefault="00EF1254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32,03</w:t>
            </w:r>
            <w:r w:rsidR="00593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93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34892652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FD90E" w14:textId="6B61FE10" w:rsidR="003C2EF7" w:rsidRPr="00B52866" w:rsidRDefault="00EF1254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32,013,094 </w:t>
            </w:r>
          </w:p>
        </w:tc>
        <w:tc>
          <w:tcPr>
            <w:tcW w:w="269" w:type="dxa"/>
            <w:shd w:val="clear" w:color="auto" w:fill="auto"/>
          </w:tcPr>
          <w:p w14:paraId="0586A995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7526" w14:textId="74829570" w:rsidR="003C2EF7" w:rsidRPr="00B52866" w:rsidRDefault="00EF1254" w:rsidP="00CF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32,03</w:t>
            </w:r>
            <w:r w:rsidR="00593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93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269" w:type="dxa"/>
            <w:shd w:val="clear" w:color="auto" w:fill="auto"/>
          </w:tcPr>
          <w:p w14:paraId="03AEF93E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C691B" w14:textId="61E136FA" w:rsidR="003C2EF7" w:rsidRPr="00B52866" w:rsidRDefault="00EF1254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32,013,094 </w:t>
            </w:r>
          </w:p>
        </w:tc>
      </w:tr>
      <w:tr w:rsidR="003C2EF7" w:rsidRPr="00B52866" w14:paraId="297D9107" w14:textId="77777777" w:rsidTr="00382A80">
        <w:tc>
          <w:tcPr>
            <w:tcW w:w="3813" w:type="dxa"/>
            <w:shd w:val="clear" w:color="auto" w:fill="auto"/>
          </w:tcPr>
          <w:p w14:paraId="7C433E4E" w14:textId="0AC923BF" w:rsidR="003C2EF7" w:rsidRPr="00B52866" w:rsidRDefault="00600D2F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3C2EF7"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="003C2EF7" w:rsidRPr="00B528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3C2EF7"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="003C2EF7" w:rsidRPr="00B5286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3C2EF7" w:rsidRPr="00B52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C2EF7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A1FD6" w14:textId="4126D48B" w:rsidR="003C2EF7" w:rsidRPr="00B52866" w:rsidRDefault="00A9220C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0.1</w:t>
            </w:r>
            <w:r w:rsidR="005C3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116424FE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BEC5B" w14:textId="3FF0B110" w:rsidR="003C2EF7" w:rsidRPr="00B52866" w:rsidRDefault="00A9220C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0.1149 </w:t>
            </w:r>
          </w:p>
        </w:tc>
        <w:tc>
          <w:tcPr>
            <w:tcW w:w="269" w:type="dxa"/>
            <w:shd w:val="clear" w:color="auto" w:fill="auto"/>
          </w:tcPr>
          <w:p w14:paraId="7AD72EDB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D728F" w14:textId="71A4735E" w:rsidR="003C2EF7" w:rsidRPr="00B52866" w:rsidRDefault="00A9220C" w:rsidP="006B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4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0.01</w:t>
            </w:r>
            <w:r w:rsidR="005C3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66909A1C" w14:textId="77777777" w:rsidR="003C2EF7" w:rsidRPr="00B52866" w:rsidRDefault="003C2EF7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0CEC" w14:textId="273085AC" w:rsidR="003C2EF7" w:rsidRPr="00B52866" w:rsidRDefault="00A9220C" w:rsidP="003C2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0.0172 </w:t>
            </w:r>
          </w:p>
        </w:tc>
      </w:tr>
    </w:tbl>
    <w:p w14:paraId="08F5779D" w14:textId="77777777" w:rsidR="00C10B45" w:rsidRPr="00B52866" w:rsidRDefault="00C1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00ED26C" w14:textId="3BF347BD" w:rsidR="005628B5" w:rsidRPr="00B52866" w:rsidRDefault="005628B5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3872E48F" w14:textId="77777777" w:rsidR="005628B5" w:rsidRPr="00B52866" w:rsidRDefault="005628B5" w:rsidP="00562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423011" w:rsidRPr="00B52866" w:rsidDel="00D43E7A" w14:paraId="448E26C8" w14:textId="77777777" w:rsidTr="00C57890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4880AFFE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EC8821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06F2FF93" w14:textId="6F8A9ECB" w:rsidR="00423011" w:rsidRPr="00B52866" w:rsidRDefault="00423011" w:rsidP="0087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4362F9" w14:textId="424CBEE3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3B38C99E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C9B801A" w14:textId="77777777" w:rsidR="00423011" w:rsidRPr="00B52866" w:rsidDel="00D43E7A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23011" w:rsidRPr="00B52866" w14:paraId="56E953BE" w14:textId="77777777" w:rsidTr="00C57890">
        <w:trPr>
          <w:tblHeader/>
        </w:trPr>
        <w:tc>
          <w:tcPr>
            <w:tcW w:w="2862" w:type="dxa"/>
            <w:shd w:val="clear" w:color="auto" w:fill="auto"/>
          </w:tcPr>
          <w:p w14:paraId="1C72AF7C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6C2DFF1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D160DB9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2193EB6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D87910D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4D47DC2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52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23011" w:rsidRPr="00B52866" w14:paraId="759EFCAA" w14:textId="77777777" w:rsidTr="00873B85">
        <w:tc>
          <w:tcPr>
            <w:tcW w:w="2862" w:type="dxa"/>
            <w:shd w:val="clear" w:color="auto" w:fill="auto"/>
          </w:tcPr>
          <w:p w14:paraId="503E78D0" w14:textId="681C00E6" w:rsidR="00423011" w:rsidRPr="00B52866" w:rsidRDefault="00EA1A83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2866">
              <w:rPr>
                <w:rFonts w:ascii="Angsana New" w:hAnsi="Angsana New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07ADA6C5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BE399ED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594E214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B1EFF5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4F69EB" w14:textId="77777777" w:rsidR="00423011" w:rsidRPr="00B52866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114C" w:rsidRPr="00B52866" w14:paraId="4B20E213" w14:textId="77777777" w:rsidTr="00873B85">
        <w:tc>
          <w:tcPr>
            <w:tcW w:w="2862" w:type="dxa"/>
            <w:shd w:val="clear" w:color="auto" w:fill="auto"/>
          </w:tcPr>
          <w:p w14:paraId="6F4FEA9C" w14:textId="0DC4F111" w:rsidR="00B9114C" w:rsidRPr="00B52866" w:rsidRDefault="00EA1A83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เงินปัน</w:t>
            </w:r>
            <w:r w:rsidR="00012D6D" w:rsidRPr="00B52866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873B85" w:rsidRPr="00B52866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  <w:shd w:val="clear" w:color="auto" w:fill="auto"/>
          </w:tcPr>
          <w:p w14:paraId="67E84F64" w14:textId="74707E35" w:rsidR="00B9114C" w:rsidRPr="00B52866" w:rsidRDefault="008E1217" w:rsidP="00EF6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08" w:type="dxa"/>
            <w:shd w:val="clear" w:color="auto" w:fill="auto"/>
          </w:tcPr>
          <w:p w14:paraId="563A9EBF" w14:textId="27A7A237" w:rsidR="00B9114C" w:rsidRPr="00B52866" w:rsidRDefault="008E1217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5286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21E8E30D" w14:textId="55401C2A" w:rsidR="00B9114C" w:rsidRPr="00B52866" w:rsidRDefault="008E1217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7E5B1F25" w14:textId="77777777" w:rsidR="00B9114C" w:rsidRPr="00B52866" w:rsidRDefault="00B9114C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C6BBD7" w14:textId="038DC9B3" w:rsidR="00B9114C" w:rsidRPr="00B52866" w:rsidRDefault="008E1217" w:rsidP="00B9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/>
                <w:b/>
                <w:bCs/>
                <w:sz w:val="30"/>
                <w:szCs w:val="30"/>
              </w:rPr>
              <w:t>1,600,145</w:t>
            </w:r>
          </w:p>
        </w:tc>
      </w:tr>
    </w:tbl>
    <w:p w14:paraId="78D298DE" w14:textId="77777777" w:rsidR="005628B5" w:rsidRPr="00B52866" w:rsidRDefault="005628B5" w:rsidP="00562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/>
        <w:rPr>
          <w:rFonts w:ascii="Angsana New" w:hAnsi="Angsana New"/>
          <w:b/>
          <w:bCs/>
          <w:sz w:val="30"/>
          <w:szCs w:val="30"/>
          <w:cs/>
        </w:rPr>
      </w:pPr>
    </w:p>
    <w:p w14:paraId="6C459FEE" w14:textId="2B011B27" w:rsidR="00FF342C" w:rsidRPr="00B52866" w:rsidRDefault="00FF342C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B52866" w:rsidRDefault="005C2BCB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B52866" w:rsidRDefault="00D735D2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5286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9"/>
    <w:p w14:paraId="7E72DCF5" w14:textId="77777777" w:rsidR="00D735D2" w:rsidRPr="00B52866" w:rsidRDefault="00D735D2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B52866" w:rsidRDefault="005C2BCB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86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B52866">
        <w:rPr>
          <w:rFonts w:asciiTheme="majorBidi" w:hAnsiTheme="majorBidi" w:cstheme="majorBidi"/>
          <w:sz w:val="30"/>
          <w:szCs w:val="30"/>
        </w:rPr>
        <w:br/>
      </w:r>
      <w:r w:rsidRPr="00B52866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B52866" w:rsidRDefault="003019E3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19E3" w:rsidRPr="00B52866" w:rsidSect="003019E3">
          <w:headerReference w:type="default" r:id="rId24"/>
          <w:footerReference w:type="default" r:id="rId25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6"/>
        <w:gridCol w:w="1562"/>
        <w:gridCol w:w="1625"/>
        <w:gridCol w:w="1712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44"/>
      </w:tblGrid>
      <w:tr w:rsidR="00BB2F63" w:rsidRPr="00B52866" w14:paraId="1038452B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1063713B" w14:textId="2F311310" w:rsidR="001263DE" w:rsidRPr="00B52866" w:rsidRDefault="00AF467A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1FBA1F3" w14:textId="77777777" w:rsidR="001263DE" w:rsidRPr="00B52866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3D80C5FD" w14:textId="77777777" w:rsidR="001263DE" w:rsidRPr="00B52866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B52866" w14:paraId="0D132EDF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9C23652" w14:textId="77777777" w:rsidR="00E43605" w:rsidRPr="00B52866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AAACE5F" w14:textId="77777777" w:rsidR="00E43605" w:rsidRPr="00B52866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4"/>
            <w:vAlign w:val="bottom"/>
          </w:tcPr>
          <w:p w14:paraId="55BBB92C" w14:textId="77777777" w:rsidR="00E43605" w:rsidRPr="00B52866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528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BBC2B3" w14:textId="77777777" w:rsidR="00E43605" w:rsidRPr="00B52866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B52866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51B4" w:rsidRPr="00B52866" w14:paraId="40AB6033" w14:textId="77777777" w:rsidTr="000252DA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33F9E127" w14:textId="65AA845F" w:rsidR="00F351B4" w:rsidRPr="00B52866" w:rsidRDefault="00F351B4" w:rsidP="00301E91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="00C60FC1"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C60FC1"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BE0528" w:rsidRPr="00B5286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กันยายน</w:t>
            </w:r>
            <w:r w:rsidR="00C60FC1" w:rsidRPr="00B5286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0A071F"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B52866" w:rsidRDefault="00204C49" w:rsidP="00991CE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="00F351B4"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="00F351B4"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="00F351B4"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="00F351B4" w:rsidRPr="00B5286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65F01D1D" w:rsidR="00F351B4" w:rsidRPr="00B52866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6C660E52" w:rsidR="00F351B4" w:rsidRPr="00B52866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 w:rsidRPr="00B52866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 w:rsidRPr="00B52866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010DBE2" w:rsidR="00F351B4" w:rsidRPr="00B52866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6929A3EA" w14:textId="77777777" w:rsidR="00F351B4" w:rsidRPr="00B52866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D8232A1" w14:textId="3F4C9124" w:rsidR="00F351B4" w:rsidRPr="00B52866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B52866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F81FCE9" w14:textId="0F99C343" w:rsidR="00F351B4" w:rsidRPr="00B52866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B52866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C198672" w14:textId="1444E691" w:rsidR="00F351B4" w:rsidRPr="00B52866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B52866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A479217" w14:textId="77777777" w:rsidR="00F351B4" w:rsidRPr="00B52866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58CED4D" w:rsidR="00F351B4" w:rsidRPr="00B52866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B52866" w14:paraId="48475C94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099667A9" w14:textId="77777777" w:rsidR="00502EE1" w:rsidRPr="00B52866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6A137DC8" w14:textId="77777777" w:rsidR="00502EE1" w:rsidRPr="00B52866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2"/>
          </w:tcPr>
          <w:p w14:paraId="08CD5520" w14:textId="77777777" w:rsidR="00502EE1" w:rsidRPr="00B52866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351B4" w:rsidRPr="00B52866" w14:paraId="389CADF9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4B77D31" w14:textId="5F545879" w:rsidR="00F351B4" w:rsidRPr="00B52866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F351B4"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E4AC26D" w14:textId="77777777" w:rsidR="00F351B4" w:rsidRPr="00B52866" w:rsidRDefault="00F351B4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511B2BA" w14:textId="77777777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3026F53" w14:textId="77777777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2F759041" w14:textId="188A23F5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2BE3EE" w14:textId="77777777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AD404E4" w14:textId="77777777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CC7A17" w14:textId="77777777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974A756" w14:textId="77777777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B44660F" w14:textId="77777777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A0C22CC" w14:textId="77777777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E9F9B50" w14:textId="77777777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C16368A" w14:textId="77777777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6B3703E1" w14:textId="77777777" w:rsidR="00F351B4" w:rsidRPr="00B52866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87ECC" w:rsidRPr="00B52866" w14:paraId="03D0ABD9" w14:textId="77777777" w:rsidTr="00216DC3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CD68D50" w14:textId="1DE95473" w:rsidR="00187ECC" w:rsidRPr="00B52866" w:rsidRDefault="00187ECC" w:rsidP="00187ECC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ระยะสั้น</w:t>
            </w:r>
            <w:r w:rsidR="00525E10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9" w:type="pct"/>
            <w:gridSpan w:val="2"/>
          </w:tcPr>
          <w:p w14:paraId="3DF807BC" w14:textId="77777777" w:rsidR="00187ECC" w:rsidRPr="00B52866" w:rsidRDefault="00187ECC" w:rsidP="00187EC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AC55923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6F4D90AF" w14:textId="49C4311B" w:rsidR="00187ECC" w:rsidRPr="00B52866" w:rsidRDefault="0098588A" w:rsidP="004135D8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87ECC"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735EB1B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DB47E2B" w14:textId="5A893C7B" w:rsidR="00187ECC" w:rsidRPr="00B52866" w:rsidRDefault="00187ECC" w:rsidP="00187EC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DE21412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058DD02" w14:textId="4528EB21" w:rsidR="00187ECC" w:rsidRPr="00B52866" w:rsidRDefault="00187ECC" w:rsidP="00187ECC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DD11CBE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C238811" w14:textId="09E90B75" w:rsidR="00187ECC" w:rsidRPr="00B52866" w:rsidRDefault="0098588A" w:rsidP="00187ECC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87ECC"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89" w:type="pct"/>
            <w:vAlign w:val="bottom"/>
          </w:tcPr>
          <w:p w14:paraId="0A27D510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823EDE1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352574F8" w14:textId="1569CBA0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90523BC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6B56868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5538D4BD" w14:textId="791E33D6" w:rsidR="00187ECC" w:rsidRPr="00B52866" w:rsidRDefault="0098588A" w:rsidP="00187EC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87ECC"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90" w:type="pct"/>
            <w:vAlign w:val="bottom"/>
          </w:tcPr>
          <w:p w14:paraId="004630CE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4F359EA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FCAEFA8" w14:textId="06CD1F42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758C8F0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634D1C4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4217D4C" w14:textId="5C70F412" w:rsidR="00187ECC" w:rsidRPr="00B52866" w:rsidRDefault="0098588A" w:rsidP="00187ECC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87ECC"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264</w:t>
            </w:r>
          </w:p>
        </w:tc>
      </w:tr>
      <w:tr w:rsidR="00187ECC" w:rsidRPr="00B52866" w14:paraId="0373D8D2" w14:textId="77777777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BD18D61" w14:textId="386A6133" w:rsidR="00187ECC" w:rsidRPr="00B52866" w:rsidRDefault="00187ECC" w:rsidP="00187ECC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9" w:type="pct"/>
            <w:gridSpan w:val="2"/>
          </w:tcPr>
          <w:p w14:paraId="3129CF08" w14:textId="77777777" w:rsidR="00187ECC" w:rsidRPr="00B52866" w:rsidRDefault="00187ECC" w:rsidP="00187EC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033FBAA4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BF82513" w14:textId="3EE7C858" w:rsidR="00187ECC" w:rsidRPr="00B52866" w:rsidRDefault="00187ECC" w:rsidP="00187ECC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5CFDBC99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9B30219" w14:textId="0D392841" w:rsidR="00187ECC" w:rsidRPr="00B52866" w:rsidRDefault="00187ECC" w:rsidP="00187EC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64CA03F4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3645BC4" w14:textId="35068647" w:rsidR="00187ECC" w:rsidRPr="00B52866" w:rsidRDefault="00187ECC" w:rsidP="004135D8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62,414</w:t>
            </w:r>
          </w:p>
        </w:tc>
        <w:tc>
          <w:tcPr>
            <w:tcW w:w="419" w:type="pct"/>
            <w:shd w:val="clear" w:color="auto" w:fill="auto"/>
          </w:tcPr>
          <w:p w14:paraId="565A1514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C212A26" w14:textId="58E77E73" w:rsidR="00187ECC" w:rsidRPr="00B52866" w:rsidRDefault="00187ECC" w:rsidP="00187ECC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62,414</w:t>
            </w:r>
          </w:p>
        </w:tc>
        <w:tc>
          <w:tcPr>
            <w:tcW w:w="89" w:type="pct"/>
          </w:tcPr>
          <w:p w14:paraId="6F5AB344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3EAE7FB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059C3224" w14:textId="25D258BC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43C3B0F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1A2E1E4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5B2A031" w14:textId="30C0A725" w:rsidR="00187ECC" w:rsidRPr="00B52866" w:rsidRDefault="00187ECC" w:rsidP="00187EC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0B8474D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9D8FC92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48942419" w14:textId="175BEE7F" w:rsidR="00187ECC" w:rsidRPr="00B52866" w:rsidRDefault="00187ECC" w:rsidP="00187ECC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63,</w:t>
            </w:r>
            <w:r w:rsidR="0001771B"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889</w:t>
            </w:r>
          </w:p>
        </w:tc>
        <w:tc>
          <w:tcPr>
            <w:tcW w:w="89" w:type="pct"/>
            <w:vAlign w:val="bottom"/>
          </w:tcPr>
          <w:p w14:paraId="7639A5BA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75A8B428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C97B7D3" w14:textId="5041D530" w:rsidR="00187ECC" w:rsidRPr="00B52866" w:rsidRDefault="00187ECC" w:rsidP="00187EC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>63,</w:t>
            </w:r>
            <w:r w:rsidR="0001771B"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>889</w:t>
            </w:r>
          </w:p>
        </w:tc>
      </w:tr>
      <w:tr w:rsidR="00187ECC" w:rsidRPr="00B52866" w14:paraId="75DAACD0" w14:textId="77777777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D796679" w14:textId="5C6FD387" w:rsidR="00187ECC" w:rsidRPr="00B52866" w:rsidRDefault="00187ECC" w:rsidP="00187ECC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B52866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355D2931" w14:textId="77777777" w:rsidR="00187ECC" w:rsidRPr="00B52866" w:rsidRDefault="00187ECC" w:rsidP="00187EC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DDA4F81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20212BE" w14:textId="256AFDAE" w:rsidR="00187ECC" w:rsidRPr="00B52866" w:rsidRDefault="007E78A7" w:rsidP="00187EC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187ECC" w:rsidRPr="00B528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643B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540" w:type="pct"/>
            <w:shd w:val="clear" w:color="auto" w:fill="auto"/>
          </w:tcPr>
          <w:p w14:paraId="309D208C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95E9FA" w14:textId="16F664BE" w:rsidR="00187ECC" w:rsidRPr="00B52866" w:rsidRDefault="00187ECC" w:rsidP="00187EC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05838440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3DE552" w14:textId="217539B5" w:rsidR="00187ECC" w:rsidRPr="00B52866" w:rsidRDefault="00187ECC" w:rsidP="00187ECC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29339FE9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F938242" w14:textId="5A764417" w:rsidR="00187ECC" w:rsidRPr="00B52866" w:rsidRDefault="007E78A7" w:rsidP="00187ECC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187ECC" w:rsidRPr="00B528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643B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89" w:type="pct"/>
          </w:tcPr>
          <w:p w14:paraId="18F90767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4CDC7A6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49DC3B3" w14:textId="0570FCD5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369763B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AA01C78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FE984DC" w14:textId="718D6AD9" w:rsidR="00187ECC" w:rsidRPr="00B52866" w:rsidRDefault="007E78A7" w:rsidP="00187EC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187ECC" w:rsidRPr="00B528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643B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90" w:type="pct"/>
            <w:vAlign w:val="bottom"/>
          </w:tcPr>
          <w:p w14:paraId="0C9AB415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8CF76D1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5FB3A09" w14:textId="5A0E02F2" w:rsidR="00187ECC" w:rsidRPr="00B52866" w:rsidRDefault="00187ECC" w:rsidP="00187EC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1EE2BC9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6693E1A4" w14:textId="77777777" w:rsidR="00187ECC" w:rsidRPr="00B52866" w:rsidRDefault="00187ECC" w:rsidP="00187EC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912808F" w14:textId="5D66E6A4" w:rsidR="00187ECC" w:rsidRPr="00B52866" w:rsidRDefault="007E78A7" w:rsidP="00187EC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187ECC" w:rsidRPr="00B528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643B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966A4E" w:rsidRPr="00B52866" w14:paraId="17107210" w14:textId="77777777" w:rsidTr="00296BFF">
        <w:trPr>
          <w:trHeight w:val="298"/>
          <w:tblHeader/>
        </w:trPr>
        <w:tc>
          <w:tcPr>
            <w:tcW w:w="837" w:type="pct"/>
            <w:shd w:val="clear" w:color="auto" w:fill="auto"/>
          </w:tcPr>
          <w:p w14:paraId="43E48F8F" w14:textId="77777777" w:rsidR="00966A4E" w:rsidRPr="00B52866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3264461B" w14:textId="77777777" w:rsidR="00966A4E" w:rsidRPr="00B52866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519" w:type="pct"/>
          </w:tcPr>
          <w:p w14:paraId="4BE23587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40" w:type="pct"/>
            <w:shd w:val="clear" w:color="auto" w:fill="auto"/>
          </w:tcPr>
          <w:p w14:paraId="402C4CF7" w14:textId="77777777" w:rsidR="00966A4E" w:rsidRPr="00B52866" w:rsidRDefault="00966A4E" w:rsidP="00BD0FE7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pct"/>
            <w:shd w:val="clear" w:color="auto" w:fill="auto"/>
          </w:tcPr>
          <w:p w14:paraId="7E918029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19" w:type="pct"/>
            <w:shd w:val="clear" w:color="auto" w:fill="auto"/>
          </w:tcPr>
          <w:p w14:paraId="2EEE9C55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" w:type="pct"/>
          </w:tcPr>
          <w:p w14:paraId="12F0310A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9" w:type="pct"/>
          </w:tcPr>
          <w:p w14:paraId="2395FD0A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" w:type="pct"/>
          </w:tcPr>
          <w:p w14:paraId="4C192925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8" w:type="pct"/>
          </w:tcPr>
          <w:p w14:paraId="7C4C5956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0" w:type="pct"/>
          </w:tcPr>
          <w:p w14:paraId="180C43D6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389" w:type="pct"/>
          </w:tcPr>
          <w:p w14:paraId="29932B81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89" w:type="pct"/>
          </w:tcPr>
          <w:p w14:paraId="0DF8C7A3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13" w:type="pct"/>
            <w:shd w:val="clear" w:color="auto" w:fill="auto"/>
          </w:tcPr>
          <w:p w14:paraId="1C0F6E8A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966A4E" w:rsidRPr="00B52866" w14:paraId="01708D9D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115FF26C" w14:textId="6F13546F" w:rsidR="00966A4E" w:rsidRPr="00B52866" w:rsidRDefault="00966A4E" w:rsidP="00966A4E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28E3E43D" w14:textId="77777777" w:rsidR="00966A4E" w:rsidRPr="00B52866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9B7CB2E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AFA8771" w14:textId="77777777" w:rsidR="00966A4E" w:rsidRPr="00B52866" w:rsidRDefault="00966A4E" w:rsidP="00BD0FE7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682ACAD2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B3D326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29B8321F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A679685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3063C31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13FEF67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CD026D3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86E2F6B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61DC947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4FBF857B" w14:textId="77777777" w:rsidR="00966A4E" w:rsidRPr="00B52866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148D" w:rsidRPr="00B52866" w14:paraId="760C8C3A" w14:textId="77777777" w:rsidTr="00417C8C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6DCAFE33" w14:textId="7AB1D0BA" w:rsidR="00DB148D" w:rsidRPr="00B52866" w:rsidRDefault="00DB148D" w:rsidP="00DB148D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1F86D514" w14:textId="77777777" w:rsidR="00DB148D" w:rsidRPr="00B52866" w:rsidRDefault="00DB148D" w:rsidP="00DB148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4753F9B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11613FF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2A91F22" w14:textId="5709ECAF" w:rsidR="00DB148D" w:rsidRPr="00B52866" w:rsidRDefault="00DB148D" w:rsidP="00DB148D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32C9E79E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06C75D69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7D1C1E09" w14:textId="19E1B2CA" w:rsidR="00DB148D" w:rsidRPr="00B52866" w:rsidRDefault="00DB148D" w:rsidP="004135D8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F750F4" w:rsidRPr="00B5286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11</w:t>
            </w:r>
            <w:r w:rsidRPr="00B5286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,</w:t>
            </w:r>
            <w:r w:rsidR="00666432" w:rsidRPr="00B5286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356</w:t>
            </w:r>
            <w:r w:rsidRPr="00B52866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AB9326F" w14:textId="2EDB2807" w:rsidR="00DB148D" w:rsidRPr="00B52866" w:rsidRDefault="00F750F4" w:rsidP="00DB148D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</w:t>
            </w:r>
            <w:r w:rsidR="00C12812"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9</w:t>
            </w:r>
            <w:r w:rsidR="00DB148D"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="00C12812"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333</w:t>
            </w:r>
            <w:r w:rsidR="00DB148D"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="00C12812"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DD0AD34" w14:textId="4A272CDF" w:rsidR="00DB148D" w:rsidRPr="00B52866" w:rsidRDefault="00C12812" w:rsidP="00DB148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29</w:t>
            </w:r>
            <w:r w:rsidR="00DB148D"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321</w:t>
            </w:r>
            <w:r w:rsidR="00DB148D"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984</w:t>
            </w:r>
          </w:p>
        </w:tc>
        <w:tc>
          <w:tcPr>
            <w:tcW w:w="89" w:type="pct"/>
            <w:vAlign w:val="bottom"/>
          </w:tcPr>
          <w:p w14:paraId="79919EC5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3953CEB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1F4EDB7D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6284E792" w14:textId="2F471544" w:rsidR="00DB148D" w:rsidRPr="00B52866" w:rsidRDefault="00DB148D" w:rsidP="00DB148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FB4BD8F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50796C9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F3088FE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3D8D18A" w14:textId="2404484D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DB148D" w:rsidRPr="00B52866" w:rsidRDefault="00DB148D" w:rsidP="00DB148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F24124" w14:textId="28EBFF51" w:rsidR="00DB148D" w:rsidRPr="00B52866" w:rsidRDefault="00174D93" w:rsidP="00DB148D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29,55</w:t>
            </w:r>
            <w:r w:rsidR="007643B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528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643BE">
              <w:rPr>
                <w:rFonts w:asciiTheme="majorBidi" w:hAnsiTheme="majorBidi" w:cstheme="majorBidi"/>
                <w:sz w:val="26"/>
                <w:szCs w:val="26"/>
              </w:rPr>
              <w:t>812</w:t>
            </w:r>
          </w:p>
        </w:tc>
        <w:tc>
          <w:tcPr>
            <w:tcW w:w="89" w:type="pct"/>
            <w:vAlign w:val="bottom"/>
          </w:tcPr>
          <w:p w14:paraId="24B9FADD" w14:textId="77777777" w:rsidR="00DB148D" w:rsidRPr="00B52866" w:rsidRDefault="00DB148D" w:rsidP="00DB148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DD9C2A2" w14:textId="51513C98" w:rsidR="00DB148D" w:rsidRPr="00B52866" w:rsidRDefault="00174D93" w:rsidP="00DB148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29,55</w:t>
            </w:r>
            <w:r w:rsidR="007643B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528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643BE">
              <w:rPr>
                <w:rFonts w:asciiTheme="majorBidi" w:hAnsiTheme="majorBidi" w:cstheme="majorBidi"/>
                <w:sz w:val="26"/>
                <w:szCs w:val="26"/>
              </w:rPr>
              <w:t>812</w:t>
            </w:r>
          </w:p>
        </w:tc>
      </w:tr>
      <w:tr w:rsidR="00DB148D" w:rsidRPr="00B52866" w14:paraId="22734DA2" w14:textId="77777777" w:rsidTr="007814A1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3E8C657F" w14:textId="79CCB4C7" w:rsidR="00DB148D" w:rsidRPr="00B52866" w:rsidRDefault="00DB148D" w:rsidP="00DB148D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B5286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2B1E95AD" w14:textId="77777777" w:rsidR="00DB148D" w:rsidRPr="00B52866" w:rsidRDefault="00DB148D" w:rsidP="00DB148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4F60CDD6" w14:textId="2D19444E" w:rsidR="00DB148D" w:rsidRPr="00B52866" w:rsidRDefault="00A507EA" w:rsidP="00DB148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DB148D" w:rsidRPr="00B528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>356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FC5693A" w14:textId="6AB6CE08" w:rsidR="00DB148D" w:rsidRPr="00B52866" w:rsidRDefault="00DB148D" w:rsidP="00DB148D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362B1C8" w14:textId="020B091D" w:rsidR="00DB148D" w:rsidRPr="00B52866" w:rsidRDefault="00DB148D" w:rsidP="00DB148D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C4B2C15" w14:textId="165C8CFD" w:rsidR="00DB148D" w:rsidRPr="00B52866" w:rsidRDefault="00A507EA" w:rsidP="00DB148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11</w:t>
            </w:r>
            <w:r w:rsidR="00DB148D"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356</w:t>
            </w:r>
          </w:p>
        </w:tc>
        <w:tc>
          <w:tcPr>
            <w:tcW w:w="89" w:type="pct"/>
            <w:vAlign w:val="bottom"/>
          </w:tcPr>
          <w:p w14:paraId="4AE70715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C078839" w14:textId="6E1C5FDC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801B325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4427460" w14:textId="6AA7D2BE" w:rsidR="00DB148D" w:rsidRPr="00B52866" w:rsidRDefault="00F96F8F" w:rsidP="00DB148D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11,356</w:t>
            </w:r>
          </w:p>
        </w:tc>
        <w:tc>
          <w:tcPr>
            <w:tcW w:w="90" w:type="pct"/>
            <w:vAlign w:val="bottom"/>
          </w:tcPr>
          <w:p w14:paraId="247749DD" w14:textId="77777777" w:rsidR="00DB148D" w:rsidRPr="00B52866" w:rsidRDefault="00DB148D" w:rsidP="00DB148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F59659A" w14:textId="10F37AEF" w:rsidR="00DB148D" w:rsidRPr="00B52866" w:rsidRDefault="00DB148D" w:rsidP="00DB148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739B6EE7" w14:textId="77777777" w:rsidR="00DB148D" w:rsidRPr="00B52866" w:rsidRDefault="00DB148D" w:rsidP="00DB148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2CFA8955" w14:textId="29D7AE40" w:rsidR="00DB148D" w:rsidRPr="00B52866" w:rsidRDefault="00F96F8F" w:rsidP="00DB148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11,356</w:t>
            </w:r>
          </w:p>
        </w:tc>
      </w:tr>
      <w:tr w:rsidR="00DB148D" w:rsidRPr="00B52866" w14:paraId="3D674E2C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A6C82EE" w14:textId="2C8509A4" w:rsidR="00DB148D" w:rsidRPr="00B52866" w:rsidRDefault="00DB148D" w:rsidP="00DB148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0FE7DA07" w14:textId="77777777" w:rsidR="00DB148D" w:rsidRPr="00B52866" w:rsidRDefault="00DB148D" w:rsidP="00DB148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4A4441F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CA3F1CB" w14:textId="6CD6272F" w:rsidR="00DB148D" w:rsidRPr="00B52866" w:rsidRDefault="00DB148D" w:rsidP="00DB148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EAA32AD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7FDBE0" w14:textId="03A11FDD" w:rsidR="00DB148D" w:rsidRPr="00B52866" w:rsidRDefault="0028382E" w:rsidP="00DB148D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27,87</w:t>
            </w:r>
            <w:r w:rsidR="003F245D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69" w:type="pct"/>
            <w:shd w:val="clear" w:color="auto" w:fill="auto"/>
          </w:tcPr>
          <w:p w14:paraId="18539AD1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C230620" w14:textId="425EC835" w:rsidR="00DB148D" w:rsidRPr="00B52866" w:rsidRDefault="00604D95" w:rsidP="00DB148D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33,669,451</w:t>
            </w:r>
          </w:p>
        </w:tc>
        <w:tc>
          <w:tcPr>
            <w:tcW w:w="419" w:type="pct"/>
            <w:shd w:val="clear" w:color="auto" w:fill="auto"/>
          </w:tcPr>
          <w:p w14:paraId="3CEB880B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6AEED18" w14:textId="5E1A6789" w:rsidR="00DB148D" w:rsidRPr="00B52866" w:rsidRDefault="00D92E35" w:rsidP="00DB148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33,697,326</w:t>
            </w:r>
          </w:p>
        </w:tc>
        <w:tc>
          <w:tcPr>
            <w:tcW w:w="89" w:type="pct"/>
            <w:vAlign w:val="bottom"/>
          </w:tcPr>
          <w:p w14:paraId="4FCA61BF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892180A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214C6C9" w14:textId="27B120FC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21AE42A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14B25DC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2CAFDC40" w14:textId="4AF8393F" w:rsidR="00DB148D" w:rsidRPr="00B52866" w:rsidRDefault="00DB148D" w:rsidP="00DB148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1A1578B" w14:textId="77777777" w:rsidR="00DB148D" w:rsidRPr="00B52866" w:rsidRDefault="00DB148D" w:rsidP="00DB148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2654BFA" w14:textId="77777777" w:rsidR="00336933" w:rsidRPr="00B52866" w:rsidRDefault="00336933" w:rsidP="00DB148D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A85699" w14:textId="06124166" w:rsidR="00DB148D" w:rsidRPr="00B52866" w:rsidRDefault="00336933" w:rsidP="00DB148D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34,06</w:t>
            </w:r>
            <w:r w:rsidR="007643B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528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5528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89" w:type="pct"/>
            <w:vAlign w:val="bottom"/>
          </w:tcPr>
          <w:p w14:paraId="360F0306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490C17A8" w14:textId="77777777" w:rsidR="00DB148D" w:rsidRPr="00B52866" w:rsidRDefault="00DB148D" w:rsidP="00DB148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F3D60B" w14:textId="1F661AB2" w:rsidR="00DB148D" w:rsidRPr="00B52866" w:rsidRDefault="00336933" w:rsidP="00DB148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34,06</w:t>
            </w:r>
            <w:r w:rsidR="008A552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528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5528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</w:tr>
      <w:tr w:rsidR="00296BFF" w:rsidRPr="00B52866" w14:paraId="26F09620" w14:textId="77777777" w:rsidTr="00296BFF">
        <w:trPr>
          <w:trHeight w:val="368"/>
          <w:tblHeader/>
        </w:trPr>
        <w:tc>
          <w:tcPr>
            <w:tcW w:w="837" w:type="pct"/>
            <w:shd w:val="clear" w:color="auto" w:fill="auto"/>
            <w:vAlign w:val="bottom"/>
          </w:tcPr>
          <w:p w14:paraId="4B0BE519" w14:textId="77777777" w:rsidR="00296BFF" w:rsidRPr="00B52866" w:rsidRDefault="00296BFF" w:rsidP="006E3B5B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" w:type="pct"/>
            <w:gridSpan w:val="2"/>
          </w:tcPr>
          <w:p w14:paraId="2260C7AD" w14:textId="77777777" w:rsidR="00296BFF" w:rsidRPr="00B52866" w:rsidRDefault="00296BFF" w:rsidP="006E3B5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182A399A" w14:textId="064E8C52" w:rsidR="00296BFF" w:rsidRPr="00B52866" w:rsidRDefault="00296BFF" w:rsidP="00296BF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B5286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96BFF" w:rsidRPr="00B52866" w14:paraId="183EC930" w14:textId="77777777" w:rsidTr="00296BFF">
        <w:trPr>
          <w:trHeight w:val="368"/>
          <w:tblHeader/>
        </w:trPr>
        <w:tc>
          <w:tcPr>
            <w:tcW w:w="837" w:type="pct"/>
            <w:shd w:val="clear" w:color="auto" w:fill="auto"/>
            <w:vAlign w:val="bottom"/>
          </w:tcPr>
          <w:p w14:paraId="7EFA6427" w14:textId="77777777" w:rsidR="00296BFF" w:rsidRPr="00B52866" w:rsidRDefault="00296BFF" w:rsidP="006E3B5B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" w:type="pct"/>
            <w:gridSpan w:val="2"/>
          </w:tcPr>
          <w:p w14:paraId="66E119DC" w14:textId="77777777" w:rsidR="00296BFF" w:rsidRPr="00B52866" w:rsidRDefault="00296BFF" w:rsidP="006E3B5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047" w:type="pct"/>
            <w:gridSpan w:val="4"/>
            <w:tcBorders>
              <w:bottom w:val="single" w:sz="4" w:space="0" w:color="auto"/>
            </w:tcBorders>
            <w:vAlign w:val="bottom"/>
          </w:tcPr>
          <w:p w14:paraId="7533F51D" w14:textId="2B302B16" w:rsidR="00296BFF" w:rsidRPr="00B52866" w:rsidRDefault="00296BFF" w:rsidP="00296BF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B528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  <w:vAlign w:val="bottom"/>
          </w:tcPr>
          <w:p w14:paraId="654F3F10" w14:textId="77777777" w:rsidR="00296BFF" w:rsidRPr="00B52866" w:rsidRDefault="00296BFF" w:rsidP="00296BF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62EC2470" w14:textId="3C75A6BA" w:rsidR="00296BFF" w:rsidRPr="00B52866" w:rsidRDefault="00296BFF" w:rsidP="00296BF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B5286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27198" w:rsidRPr="00B52866" w14:paraId="48DEC998" w14:textId="77777777" w:rsidTr="00296BFF">
        <w:trPr>
          <w:trHeight w:val="368"/>
          <w:tblHeader/>
        </w:trPr>
        <w:tc>
          <w:tcPr>
            <w:tcW w:w="915" w:type="pct"/>
            <w:gridSpan w:val="3"/>
            <w:shd w:val="clear" w:color="auto" w:fill="auto"/>
            <w:vAlign w:val="bottom"/>
          </w:tcPr>
          <w:p w14:paraId="6765E358" w14:textId="2B1AD896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4ACF8FF1" w14:textId="66CD74A1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1FCC0" w14:textId="73003FAB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A1050" w14:textId="6B9774A3" w:rsidR="00F27198" w:rsidRPr="00B52866" w:rsidRDefault="00F27198" w:rsidP="00F27198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C09A" w14:textId="6BF231AB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54D9B161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E76C37C" w14:textId="45685233" w:rsidR="00F27198" w:rsidRPr="00B52866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right="-86" w:firstLine="62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</w:tcPr>
          <w:p w14:paraId="6D363F71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52CB242" w14:textId="4E2649B7" w:rsidR="00F27198" w:rsidRPr="00B52866" w:rsidRDefault="00F27198" w:rsidP="00F27198">
            <w:pPr>
              <w:pStyle w:val="acctfourfigures"/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</w:tcPr>
          <w:p w14:paraId="2EBF7082" w14:textId="77777777" w:rsidR="00F27198" w:rsidRPr="00B52866" w:rsidRDefault="00F27198" w:rsidP="00F27198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14BFF9A" w14:textId="2DE6CD7E" w:rsidR="00F27198" w:rsidRPr="00B52866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</w:rPr>
              <w:t>ระดับ</w:t>
            </w:r>
            <w:r w:rsidRPr="00B52866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</w:tcPr>
          <w:p w14:paraId="5B995849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24DCE235" w14:textId="0A6636B7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27198" w:rsidRPr="00B52866" w14:paraId="5068486C" w14:textId="77777777" w:rsidTr="00296BFF">
        <w:trPr>
          <w:trHeight w:val="368"/>
          <w:tblHeader/>
        </w:trPr>
        <w:tc>
          <w:tcPr>
            <w:tcW w:w="837" w:type="pct"/>
            <w:shd w:val="clear" w:color="auto" w:fill="auto"/>
            <w:vAlign w:val="bottom"/>
          </w:tcPr>
          <w:p w14:paraId="2FF18938" w14:textId="77777777" w:rsidR="00F27198" w:rsidRPr="00B52866" w:rsidRDefault="00F27198" w:rsidP="00F27198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" w:type="pct"/>
            <w:gridSpan w:val="2"/>
          </w:tcPr>
          <w:p w14:paraId="6029F3F8" w14:textId="77777777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1413A331" w14:textId="12F77EEC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27198" w:rsidRPr="00B52866" w14:paraId="5E143008" w14:textId="77777777" w:rsidTr="00D50805">
        <w:trPr>
          <w:trHeight w:val="491"/>
          <w:tblHeader/>
        </w:trPr>
        <w:tc>
          <w:tcPr>
            <w:tcW w:w="837" w:type="pct"/>
            <w:shd w:val="clear" w:color="auto" w:fill="auto"/>
            <w:vAlign w:val="center"/>
          </w:tcPr>
          <w:p w14:paraId="7C2446B3" w14:textId="1BFC0A0D" w:rsidR="00F27198" w:rsidRPr="00B52866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9" w:type="pct"/>
            <w:gridSpan w:val="2"/>
            <w:vAlign w:val="center"/>
          </w:tcPr>
          <w:p w14:paraId="16B935FE" w14:textId="77777777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center"/>
          </w:tcPr>
          <w:p w14:paraId="5A591994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7372779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9F2053B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  <w:vAlign w:val="center"/>
          </w:tcPr>
          <w:p w14:paraId="24BF6BB9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center"/>
          </w:tcPr>
          <w:p w14:paraId="5E945007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center"/>
          </w:tcPr>
          <w:p w14:paraId="7ACF02BE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center"/>
          </w:tcPr>
          <w:p w14:paraId="72A929EF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center"/>
          </w:tcPr>
          <w:p w14:paraId="5EBA99DA" w14:textId="77777777" w:rsidR="00F27198" w:rsidRPr="00B52866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center"/>
          </w:tcPr>
          <w:p w14:paraId="37AD2CEB" w14:textId="77777777" w:rsidR="00F27198" w:rsidRPr="00B52866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center"/>
          </w:tcPr>
          <w:p w14:paraId="09A0FC5B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center"/>
          </w:tcPr>
          <w:p w14:paraId="7FFDDF62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14:paraId="496FB8DF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B52866" w14:paraId="0BBAE5DD" w14:textId="77777777" w:rsidTr="00DF617D">
        <w:trPr>
          <w:trHeight w:val="414"/>
          <w:tblHeader/>
        </w:trPr>
        <w:tc>
          <w:tcPr>
            <w:tcW w:w="837" w:type="pct"/>
            <w:shd w:val="clear" w:color="auto" w:fill="auto"/>
          </w:tcPr>
          <w:p w14:paraId="2ADA2FEA" w14:textId="45018077" w:rsidR="00F27198" w:rsidRPr="00B52866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0F6CE4C0" w14:textId="77777777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</w:tcPr>
          <w:p w14:paraId="5F904AD4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</w:tcPr>
          <w:p w14:paraId="3D937FE2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5E9DC4E9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6598073E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145AC53F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794DAEB1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433ADF8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</w:tcPr>
          <w:p w14:paraId="3DA5CBB3" w14:textId="77777777" w:rsidR="00F27198" w:rsidRPr="00B52866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1C846C3E" w14:textId="77777777" w:rsidR="00F27198" w:rsidRPr="00B52866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</w:tcPr>
          <w:p w14:paraId="1F3954AD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757235A1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398057F3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C362CE" w:rsidRPr="00B52866" w14:paraId="461B2B7D" w14:textId="7777777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11C79368" w14:textId="65AA325D" w:rsidR="00C362CE" w:rsidRPr="00B52866" w:rsidRDefault="00C362CE" w:rsidP="00C362CE">
            <w:pPr>
              <w:tabs>
                <w:tab w:val="clear" w:pos="227"/>
                <w:tab w:val="clear" w:pos="454"/>
                <w:tab w:val="left" w:pos="432"/>
              </w:tabs>
              <w:spacing w:line="228" w:lineRule="auto"/>
              <w:ind w:left="162" w:right="-90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แก่กิจการที่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เกี่ยวข้อง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</w:p>
        </w:tc>
        <w:tc>
          <w:tcPr>
            <w:tcW w:w="79" w:type="pct"/>
            <w:gridSpan w:val="2"/>
          </w:tcPr>
          <w:p w14:paraId="306EB1AF" w14:textId="77777777" w:rsidR="00C362CE" w:rsidRPr="00B52866" w:rsidRDefault="00C362CE" w:rsidP="00C362CE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21A34332" w14:textId="5395536B" w:rsidR="00C362CE" w:rsidRPr="00B52866" w:rsidRDefault="00C362CE" w:rsidP="00C362CE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F55869F" w14:textId="22AE14CD" w:rsidR="00C362CE" w:rsidRPr="00B52866" w:rsidRDefault="00C362CE" w:rsidP="00C362CE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F1A30BD" w14:textId="0B60C9A7" w:rsidR="00C362CE" w:rsidRPr="00B52866" w:rsidRDefault="00C362CE" w:rsidP="00C362CE">
            <w:pPr>
              <w:pStyle w:val="acctfourfigures"/>
              <w:tabs>
                <w:tab w:val="clear" w:pos="765"/>
                <w:tab w:val="decimal" w:pos="133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52,408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ACCBE98" w14:textId="1B24C298" w:rsidR="00C362CE" w:rsidRPr="00B52866" w:rsidRDefault="00C362CE" w:rsidP="00C362CE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52,408</w:t>
            </w:r>
          </w:p>
        </w:tc>
        <w:tc>
          <w:tcPr>
            <w:tcW w:w="89" w:type="pct"/>
            <w:vAlign w:val="bottom"/>
          </w:tcPr>
          <w:p w14:paraId="6BB89154" w14:textId="77777777" w:rsidR="00C362CE" w:rsidRPr="00B52866" w:rsidRDefault="00C362CE" w:rsidP="00C362C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22AC21A1" w14:textId="6C49FA29" w:rsidR="00C362CE" w:rsidRPr="00B52866" w:rsidRDefault="00C362CE" w:rsidP="00C362CE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092D65C" w14:textId="77777777" w:rsidR="00C362CE" w:rsidRPr="00B52866" w:rsidRDefault="00C362CE" w:rsidP="00C362C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5C365C17" w14:textId="6D0EF8E5" w:rsidR="00C362CE" w:rsidRPr="00B52866" w:rsidRDefault="00C362CE" w:rsidP="00C362CE">
            <w:pPr>
              <w:pStyle w:val="acctfourfigures"/>
              <w:tabs>
                <w:tab w:val="clear" w:pos="765"/>
                <w:tab w:val="decimal" w:pos="518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C77C1F0" w14:textId="77777777" w:rsidR="00C362CE" w:rsidRPr="00B52866" w:rsidRDefault="00C362CE" w:rsidP="00C362CE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0957D707" w14:textId="726F48B9" w:rsidR="00C362CE" w:rsidRPr="00B52866" w:rsidRDefault="00C362CE" w:rsidP="00C362CE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53,375</w:t>
            </w:r>
          </w:p>
        </w:tc>
        <w:tc>
          <w:tcPr>
            <w:tcW w:w="89" w:type="pct"/>
            <w:vAlign w:val="bottom"/>
          </w:tcPr>
          <w:p w14:paraId="09E0DBEC" w14:textId="77777777" w:rsidR="00C362CE" w:rsidRPr="00B52866" w:rsidRDefault="00C362CE" w:rsidP="00C362C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2619EF0" w14:textId="3245D1D3" w:rsidR="00C362CE" w:rsidRPr="00B52866" w:rsidRDefault="00C362CE" w:rsidP="00C362CE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53,375</w:t>
            </w:r>
          </w:p>
        </w:tc>
      </w:tr>
      <w:tr w:rsidR="00C362CE" w:rsidRPr="00B52866" w14:paraId="25ABA0FA" w14:textId="7777777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5D626B71" w14:textId="4064D0AF" w:rsidR="00C362CE" w:rsidRPr="00B52866" w:rsidRDefault="00C362CE" w:rsidP="00C362CE">
            <w:pPr>
              <w:tabs>
                <w:tab w:val="clear" w:pos="227"/>
                <w:tab w:val="left" w:pos="522"/>
              </w:tabs>
              <w:spacing w:line="228" w:lineRule="auto"/>
              <w:ind w:left="162" w:right="-9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B52866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23C0BFF2" w14:textId="77777777" w:rsidR="00C362CE" w:rsidRPr="00B52866" w:rsidRDefault="00C362CE" w:rsidP="00C362CE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34905DFD" w14:textId="3B8F65CB" w:rsidR="00C362CE" w:rsidRPr="00B52866" w:rsidRDefault="00C362CE" w:rsidP="00C362CE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17279CB" w14:textId="0740E3EF" w:rsidR="00C362CE" w:rsidRPr="00B52866" w:rsidRDefault="00C362CE" w:rsidP="00C362CE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FB73424" w14:textId="5F74EA5D" w:rsidR="00C362CE" w:rsidRPr="00B52866" w:rsidRDefault="00C362CE" w:rsidP="00C362CE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2582949" w14:textId="234FE7E0" w:rsidR="00C362CE" w:rsidRPr="00B52866" w:rsidRDefault="00C362CE" w:rsidP="00C362CE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89" w:type="pct"/>
            <w:vAlign w:val="bottom"/>
          </w:tcPr>
          <w:p w14:paraId="3B34B80D" w14:textId="77777777" w:rsidR="00C362CE" w:rsidRPr="00B52866" w:rsidRDefault="00C362CE" w:rsidP="00C362C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70859F2A" w14:textId="4B7F3A0A" w:rsidR="00C362CE" w:rsidRPr="00B52866" w:rsidRDefault="00C362CE" w:rsidP="00C362CE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138034C" w14:textId="77777777" w:rsidR="00C362CE" w:rsidRPr="00B52866" w:rsidRDefault="00C362CE" w:rsidP="00C362C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6CE349F5" w14:textId="6AE27E47" w:rsidR="00C362CE" w:rsidRPr="00B52866" w:rsidRDefault="00C362CE" w:rsidP="00C362CE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90" w:type="pct"/>
            <w:vAlign w:val="bottom"/>
          </w:tcPr>
          <w:p w14:paraId="6699238E" w14:textId="77777777" w:rsidR="00C362CE" w:rsidRPr="00B52866" w:rsidRDefault="00C362CE" w:rsidP="00C362CE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1BF5D9A0" w14:textId="0E13522C" w:rsidR="00C362CE" w:rsidRPr="00B52866" w:rsidRDefault="00C362CE" w:rsidP="00C362CE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1AA9D33" w14:textId="77777777" w:rsidR="00C362CE" w:rsidRPr="00B52866" w:rsidRDefault="00C362CE" w:rsidP="00C362C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495D91B5" w14:textId="16441683" w:rsidR="00C362CE" w:rsidRPr="00B52866" w:rsidRDefault="00C362CE" w:rsidP="00C362CE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</w:tr>
      <w:tr w:rsidR="00F27198" w:rsidRPr="00B52866" w14:paraId="34640234" w14:textId="77777777" w:rsidTr="00296BFF">
        <w:trPr>
          <w:trHeight w:val="197"/>
          <w:tblHeader/>
        </w:trPr>
        <w:tc>
          <w:tcPr>
            <w:tcW w:w="837" w:type="pct"/>
            <w:shd w:val="clear" w:color="auto" w:fill="auto"/>
          </w:tcPr>
          <w:p w14:paraId="52D558DC" w14:textId="77777777" w:rsidR="00F27198" w:rsidRPr="00B52866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5DBEDE84" w14:textId="77777777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</w:tcPr>
          <w:p w14:paraId="7E6B4BAF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</w:tcPr>
          <w:p w14:paraId="754381B1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39D34CBA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7A3344EC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1BE80B45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30052185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4FE3C1C8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</w:tcPr>
          <w:p w14:paraId="6F8E0705" w14:textId="77777777" w:rsidR="00F27198" w:rsidRPr="00B52866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6B04433" w14:textId="77777777" w:rsidR="00F27198" w:rsidRPr="00B52866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</w:tcPr>
          <w:p w14:paraId="23353C42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4C5580C0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07391840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B52866" w14:paraId="4EE1E254" w14:textId="7777777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7AA2FC8F" w14:textId="358EEDBE" w:rsidR="00F27198" w:rsidRPr="00B52866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59BFEBB0" w14:textId="77777777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</w:tcPr>
          <w:p w14:paraId="32C1B4F3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</w:tcPr>
          <w:p w14:paraId="4C47AB56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7484F302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2B6B7BBB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55766CE7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3B3CCE0F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26B9DDC2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</w:tcPr>
          <w:p w14:paraId="437D19D1" w14:textId="77777777" w:rsidR="00F27198" w:rsidRPr="00B52866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1544590" w14:textId="77777777" w:rsidR="00F27198" w:rsidRPr="00B52866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</w:tcPr>
          <w:p w14:paraId="08FD689A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7CA293C3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040BAC69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B52866" w14:paraId="4FCEAE44" w14:textId="7777777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6024BE6A" w14:textId="70DA4889" w:rsidR="00F27198" w:rsidRPr="00B52866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7CA9D2FA" w14:textId="77777777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1A0FC54C" w14:textId="3F490F3C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A10AD7A" w14:textId="74C18646" w:rsidR="00F27198" w:rsidRPr="00B52866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CDC1C5B" w14:textId="1AF99B24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3388C46" w14:textId="22470E3A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6B6A42A0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668AF539" w14:textId="332EB79F" w:rsidR="00F27198" w:rsidRPr="00B52866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7BEE8AB5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094C3D64" w14:textId="59628254" w:rsidR="00F27198" w:rsidRPr="00B52866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4CDBCDB7" w14:textId="77777777" w:rsidR="00F27198" w:rsidRPr="00B52866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276FBBA6" w14:textId="0026539E" w:rsidR="00F27198" w:rsidRPr="00B52866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047EA4CD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985099E" w14:textId="4743692A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DC0573" w:rsidRPr="00B52866" w14:paraId="4DCC9373" w14:textId="7777777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21AFA5D5" w14:textId="77777777" w:rsidR="00DC0573" w:rsidRPr="00B52866" w:rsidRDefault="00DC0573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6A79B0D2" w14:textId="77777777" w:rsidR="00DC0573" w:rsidRPr="00B52866" w:rsidRDefault="00DC0573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59815D53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2E62EB7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639AFC18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BC607D9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0727F597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23054898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1CBEC58A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5DACFC33" w14:textId="77777777" w:rsidR="00DC0573" w:rsidRPr="00B52866" w:rsidRDefault="00DC0573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50540BCA" w14:textId="77777777" w:rsidR="00DC0573" w:rsidRPr="00B52866" w:rsidRDefault="00DC0573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4355275D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34D3F29A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420ED34A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DC0573" w:rsidRPr="00B52866" w14:paraId="4BC6892E" w14:textId="7777777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18811EFC" w14:textId="77777777" w:rsidR="00DC0573" w:rsidRPr="00B52866" w:rsidRDefault="00DC0573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2C8E5F6C" w14:textId="77777777" w:rsidR="00DC0573" w:rsidRPr="00B52866" w:rsidRDefault="00DC0573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6CEF7CB6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A904116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B1DC348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FD97646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649B4274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335152FA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51E91DCE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772951A2" w14:textId="77777777" w:rsidR="00DC0573" w:rsidRPr="00B52866" w:rsidRDefault="00DC0573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072D9FFA" w14:textId="77777777" w:rsidR="00DC0573" w:rsidRPr="00B52866" w:rsidRDefault="00DC0573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7C5EF17D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6163470A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38A92393" w14:textId="77777777" w:rsidR="00DC0573" w:rsidRPr="00B52866" w:rsidRDefault="00DC0573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C362CE" w:rsidRPr="00B52866" w14:paraId="6D557139" w14:textId="7777777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2E47479A" w14:textId="77777777" w:rsidR="00C362CE" w:rsidRPr="00B52866" w:rsidRDefault="00C362CE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7F92B722" w14:textId="77777777" w:rsidR="00C362CE" w:rsidRPr="00B52866" w:rsidRDefault="00C362CE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3A888B8A" w14:textId="77777777" w:rsidR="00C362CE" w:rsidRPr="00B52866" w:rsidRDefault="00C362CE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35DEE19" w14:textId="77777777" w:rsidR="00C362CE" w:rsidRPr="00B52866" w:rsidRDefault="00C362CE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6583FB10" w14:textId="77777777" w:rsidR="00C362CE" w:rsidRPr="00B52866" w:rsidRDefault="00C362CE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34387AE" w14:textId="77777777" w:rsidR="00C362CE" w:rsidRPr="00B52866" w:rsidRDefault="00C362CE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20B8E326" w14:textId="77777777" w:rsidR="00C362CE" w:rsidRPr="00B52866" w:rsidRDefault="00C362CE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6FEEE079" w14:textId="77777777" w:rsidR="00C362CE" w:rsidRPr="00B52866" w:rsidRDefault="00C362CE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3A268096" w14:textId="77777777" w:rsidR="00C362CE" w:rsidRPr="00B52866" w:rsidRDefault="00C362CE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721FD36E" w14:textId="77777777" w:rsidR="00C362CE" w:rsidRPr="00B52866" w:rsidRDefault="00C362CE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49FF141A" w14:textId="77777777" w:rsidR="00C362CE" w:rsidRPr="00B52866" w:rsidRDefault="00C362CE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59B30E13" w14:textId="77777777" w:rsidR="00C362CE" w:rsidRPr="00B52866" w:rsidRDefault="00C362CE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452FC692" w14:textId="77777777" w:rsidR="00C362CE" w:rsidRPr="00B52866" w:rsidRDefault="00C362CE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4E19672" w14:textId="77777777" w:rsidR="00C362CE" w:rsidRPr="00B52866" w:rsidRDefault="00C362CE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414595" w:rsidRPr="00B52866" w14:paraId="6855241B" w14:textId="7777777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2D5E3A2C" w14:textId="77777777" w:rsidR="00414595" w:rsidRPr="00B52866" w:rsidRDefault="00414595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12EA6841" w14:textId="77777777" w:rsidR="00414595" w:rsidRPr="00B52866" w:rsidRDefault="00414595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45AE36EB" w14:textId="77777777" w:rsidR="00414595" w:rsidRPr="00B52866" w:rsidRDefault="00414595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77D9CC7" w14:textId="77777777" w:rsidR="00414595" w:rsidRPr="00B52866" w:rsidRDefault="00414595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38F45C1B" w14:textId="77777777" w:rsidR="00414595" w:rsidRPr="00B52866" w:rsidRDefault="00414595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17E3B2C" w14:textId="77777777" w:rsidR="00414595" w:rsidRPr="00B52866" w:rsidRDefault="00414595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32B0C5C7" w14:textId="77777777" w:rsidR="00414595" w:rsidRPr="00B52866" w:rsidRDefault="00414595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42A01F03" w14:textId="77777777" w:rsidR="00414595" w:rsidRPr="00B52866" w:rsidRDefault="00414595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13D28704" w14:textId="77777777" w:rsidR="00414595" w:rsidRPr="00B52866" w:rsidRDefault="00414595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0E925E87" w14:textId="77777777" w:rsidR="00414595" w:rsidRPr="00B52866" w:rsidRDefault="00414595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20410BC1" w14:textId="77777777" w:rsidR="00414595" w:rsidRPr="00B52866" w:rsidRDefault="00414595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7A6CB31E" w14:textId="77777777" w:rsidR="00414595" w:rsidRPr="00B52866" w:rsidRDefault="00414595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37207518" w14:textId="77777777" w:rsidR="00414595" w:rsidRPr="00B52866" w:rsidRDefault="00414595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7338E279" w14:textId="77777777" w:rsidR="00414595" w:rsidRPr="00B52866" w:rsidRDefault="00414595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F27198" w:rsidRPr="00B52866" w14:paraId="72AE5D2D" w14:textId="77777777" w:rsidTr="006E2DD7">
        <w:trPr>
          <w:trHeight w:val="491"/>
          <w:tblHeader/>
        </w:trPr>
        <w:tc>
          <w:tcPr>
            <w:tcW w:w="837" w:type="pct"/>
            <w:shd w:val="clear" w:color="auto" w:fill="auto"/>
            <w:vAlign w:val="center"/>
          </w:tcPr>
          <w:p w14:paraId="2D77211B" w14:textId="77777777" w:rsidR="00F27198" w:rsidRPr="00B52866" w:rsidRDefault="00F27198" w:rsidP="00F27198">
            <w:pPr>
              <w:spacing w:line="228" w:lineRule="auto"/>
              <w:ind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  <w:vAlign w:val="center"/>
          </w:tcPr>
          <w:p w14:paraId="4E3DE2F2" w14:textId="77777777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085" w:type="pct"/>
            <w:gridSpan w:val="12"/>
            <w:vAlign w:val="center"/>
          </w:tcPr>
          <w:p w14:paraId="3860BFE4" w14:textId="319D70D6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27198" w:rsidRPr="00B52866" w14:paraId="103D1977" w14:textId="77777777" w:rsidTr="007F6730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27D88F7A" w14:textId="77777777" w:rsidR="00F27198" w:rsidRPr="00B52866" w:rsidRDefault="00F27198" w:rsidP="00F27198">
            <w:pPr>
              <w:spacing w:line="228" w:lineRule="auto"/>
              <w:ind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3A04FBFC" w14:textId="77777777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2047" w:type="pct"/>
            <w:gridSpan w:val="4"/>
            <w:tcBorders>
              <w:bottom w:val="single" w:sz="4" w:space="0" w:color="auto"/>
            </w:tcBorders>
            <w:vAlign w:val="bottom"/>
          </w:tcPr>
          <w:p w14:paraId="68864822" w14:textId="5CBC8642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  <w:vAlign w:val="bottom"/>
          </w:tcPr>
          <w:p w14:paraId="028A213D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4F6C7E7B" w14:textId="61917D6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27198" w:rsidRPr="00B52866" w14:paraId="1B476A1E" w14:textId="77777777" w:rsidTr="007F6730">
        <w:trPr>
          <w:trHeight w:val="491"/>
          <w:tblHeader/>
        </w:trPr>
        <w:tc>
          <w:tcPr>
            <w:tcW w:w="915" w:type="pct"/>
            <w:gridSpan w:val="3"/>
            <w:shd w:val="clear" w:color="auto" w:fill="auto"/>
            <w:vAlign w:val="bottom"/>
          </w:tcPr>
          <w:p w14:paraId="167349A1" w14:textId="65C87DC5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5286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5FDC59DD" w14:textId="6532BED9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4BDA" w14:textId="66D079F3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AB87F" w14:textId="66E3476D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4B2DB" w14:textId="3E616919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1CEE69C8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015CD88E" w14:textId="3A09BF58" w:rsidR="00F27198" w:rsidRPr="00B52866" w:rsidRDefault="00F27198" w:rsidP="00F27198">
            <w:pPr>
              <w:pStyle w:val="acctfourfigures"/>
              <w:tabs>
                <w:tab w:val="clear" w:pos="765"/>
                <w:tab w:val="decimal" w:pos="793"/>
              </w:tabs>
              <w:spacing w:line="228" w:lineRule="auto"/>
              <w:ind w:left="-43" w:right="-1904" w:firstLine="26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</w:tcPr>
          <w:p w14:paraId="61EC6A38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45B3CDBF" w14:textId="22FE75F3" w:rsidR="00F27198" w:rsidRPr="00B52866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</w:tcPr>
          <w:p w14:paraId="1DE8F0CE" w14:textId="77777777" w:rsidR="00F27198" w:rsidRPr="00B52866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0C6ACF34" w14:textId="16FFC319" w:rsidR="00F27198" w:rsidRPr="00B52866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</w:rPr>
              <w:t>ระดับ</w:t>
            </w:r>
            <w:r w:rsidRPr="00B52866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</w:tcPr>
          <w:p w14:paraId="789BB27D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81B52E2" w14:textId="6CEC450F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27198" w:rsidRPr="00B52866" w14:paraId="6F964D92" w14:textId="77777777" w:rsidTr="00726C62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092443C5" w14:textId="77777777" w:rsidR="00F27198" w:rsidRPr="00B52866" w:rsidRDefault="00F27198" w:rsidP="00F27198">
            <w:pPr>
              <w:spacing w:line="228" w:lineRule="auto"/>
              <w:ind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4F489FED" w14:textId="77777777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47CF1CF2" w14:textId="21D90FDD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27198" w:rsidRPr="00B52866" w14:paraId="7D5FAD65" w14:textId="7777777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3BD90D0A" w14:textId="77777777" w:rsidR="00F27198" w:rsidRPr="00B52866" w:rsidRDefault="00F27198" w:rsidP="00F27198">
            <w:pPr>
              <w:spacing w:line="228" w:lineRule="auto"/>
              <w:ind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10D60A02" w14:textId="77777777" w:rsidR="00F27198" w:rsidRPr="00B52866" w:rsidRDefault="00F27198" w:rsidP="00F2719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</w:tcPr>
          <w:p w14:paraId="7E4AAC3D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40" w:type="pct"/>
            <w:shd w:val="clear" w:color="auto" w:fill="auto"/>
          </w:tcPr>
          <w:p w14:paraId="11BEA53C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</w:tcPr>
          <w:p w14:paraId="59D5B90D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19" w:type="pct"/>
            <w:shd w:val="clear" w:color="auto" w:fill="auto"/>
          </w:tcPr>
          <w:p w14:paraId="772901C9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7B366298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707154AE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46CA93F7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</w:tcPr>
          <w:p w14:paraId="649B5534" w14:textId="77777777" w:rsidR="00F27198" w:rsidRPr="00B52866" w:rsidRDefault="00F27198" w:rsidP="00F27198">
            <w:pPr>
              <w:pStyle w:val="acctfourfigures"/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36208A00" w14:textId="77777777" w:rsidR="00F27198" w:rsidRPr="00B52866" w:rsidRDefault="00F27198" w:rsidP="00F2719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</w:tcPr>
          <w:p w14:paraId="195B013D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534B2F77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</w:tcPr>
          <w:p w14:paraId="0668CBD0" w14:textId="77777777" w:rsidR="00F27198" w:rsidRPr="00B52866" w:rsidRDefault="00F27198" w:rsidP="00F2719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</w:tr>
      <w:tr w:rsidR="00AB0288" w:rsidRPr="00B52866" w14:paraId="7AFCCC51" w14:textId="7777777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5A8BFCCB" w14:textId="77777777" w:rsidR="00AB0288" w:rsidRPr="00B52866" w:rsidRDefault="00AB0288" w:rsidP="00AB0288">
            <w:pPr>
              <w:tabs>
                <w:tab w:val="clear" w:pos="227"/>
                <w:tab w:val="left" w:pos="342"/>
              </w:tabs>
              <w:spacing w:line="228" w:lineRule="auto"/>
              <w:ind w:left="162" w:right="-90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476DD063" w14:textId="77777777" w:rsidR="00AB0288" w:rsidRPr="00B52866" w:rsidRDefault="00AB0288" w:rsidP="00AB028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5AE03B3B" w14:textId="00211BF9" w:rsidR="00AB0288" w:rsidRPr="00B52866" w:rsidRDefault="00AB0288" w:rsidP="00AB028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74D3B65" w14:textId="113ADA21" w:rsidR="00AB0288" w:rsidRPr="00B52866" w:rsidRDefault="00AB0288" w:rsidP="00AB028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8EC804A" w14:textId="19CEE016" w:rsidR="00AB0288" w:rsidRPr="00B52866" w:rsidRDefault="00AB0288" w:rsidP="00AB0288">
            <w:pPr>
              <w:pStyle w:val="acctfourfigures"/>
              <w:tabs>
                <w:tab w:val="clear" w:pos="765"/>
                <w:tab w:val="decimal" w:pos="133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8,800,000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4024E41" w14:textId="30776166" w:rsidR="00AB0288" w:rsidRPr="00B52866" w:rsidRDefault="00AB0288" w:rsidP="00AB028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89" w:type="pct"/>
            <w:vAlign w:val="bottom"/>
          </w:tcPr>
          <w:p w14:paraId="2780F65F" w14:textId="77777777" w:rsidR="00AB0288" w:rsidRPr="00B52866" w:rsidRDefault="00AB0288" w:rsidP="00AB02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19785D6D" w14:textId="6EE054EF" w:rsidR="00AB0288" w:rsidRPr="00B52866" w:rsidRDefault="00AB0288" w:rsidP="00AB028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9A4D9F1" w14:textId="77777777" w:rsidR="00AB0288" w:rsidRPr="00B52866" w:rsidRDefault="00AB0288" w:rsidP="00AB02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0449C700" w14:textId="2F2740CC" w:rsidR="00AB0288" w:rsidRPr="00B52866" w:rsidRDefault="00AB0288" w:rsidP="00AB0288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D63F350" w14:textId="77777777" w:rsidR="00AB0288" w:rsidRPr="00B52866" w:rsidRDefault="00AB0288" w:rsidP="00AB028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1E7A1344" w14:textId="0FEDA236" w:rsidR="00AB0288" w:rsidRPr="00B52866" w:rsidRDefault="00AB0288" w:rsidP="00AB028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  <w:tc>
          <w:tcPr>
            <w:tcW w:w="89" w:type="pct"/>
            <w:vAlign w:val="bottom"/>
          </w:tcPr>
          <w:p w14:paraId="4C41CAF4" w14:textId="77777777" w:rsidR="00AB0288" w:rsidRPr="00B52866" w:rsidRDefault="00AB0288" w:rsidP="00AB02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313D5C6" w14:textId="2A74ABC3" w:rsidR="00AB0288" w:rsidRPr="00B52866" w:rsidRDefault="00AB0288" w:rsidP="00AB028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</w:tr>
      <w:tr w:rsidR="0023236C" w:rsidRPr="00B52866" w14:paraId="1999C344" w14:textId="77777777" w:rsidTr="008421A1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513AAD6E" w14:textId="77777777" w:rsidR="0023236C" w:rsidRPr="00B52866" w:rsidRDefault="0023236C" w:rsidP="008421A1">
            <w:pPr>
              <w:spacing w:line="228" w:lineRule="auto"/>
              <w:ind w:left="162" w:right="-90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531C3B3D" w14:textId="77777777" w:rsidR="0023236C" w:rsidRPr="00B52866" w:rsidRDefault="0023236C" w:rsidP="008421A1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7D196AAC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31E4EAE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124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(33,611)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CBD4F56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133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51,245,299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5998630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51,211,688</w:t>
            </w:r>
          </w:p>
        </w:tc>
        <w:tc>
          <w:tcPr>
            <w:tcW w:w="89" w:type="pct"/>
            <w:vAlign w:val="bottom"/>
          </w:tcPr>
          <w:p w14:paraId="3DBDA126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2EDC141C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793"/>
              </w:tabs>
              <w:spacing w:line="228" w:lineRule="auto"/>
              <w:ind w:left="-43" w:right="-1904" w:firstLine="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FC3FD3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72970B3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7BD53DD8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EB277DD" w14:textId="77777777" w:rsidR="0023236C" w:rsidRPr="00B52866" w:rsidRDefault="0023236C" w:rsidP="008421A1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5FAD1E71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  <w:tc>
          <w:tcPr>
            <w:tcW w:w="89" w:type="pct"/>
            <w:vAlign w:val="bottom"/>
          </w:tcPr>
          <w:p w14:paraId="0F75C7FE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3486272D" w14:textId="77777777" w:rsidR="0023236C" w:rsidRPr="00B52866" w:rsidRDefault="0023236C" w:rsidP="008421A1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</w:tr>
      <w:tr w:rsidR="00AB0288" w:rsidRPr="00B52866" w14:paraId="0399AFD8" w14:textId="77777777">
        <w:trPr>
          <w:trHeight w:val="491"/>
          <w:tblHeader/>
        </w:trPr>
        <w:tc>
          <w:tcPr>
            <w:tcW w:w="837" w:type="pct"/>
            <w:shd w:val="clear" w:color="auto" w:fill="auto"/>
          </w:tcPr>
          <w:p w14:paraId="21B144D6" w14:textId="47F01CEF" w:rsidR="00AB0288" w:rsidRPr="00B52866" w:rsidRDefault="00AB0288" w:rsidP="00AB0288">
            <w:pPr>
              <w:tabs>
                <w:tab w:val="clear" w:pos="227"/>
                <w:tab w:val="left" w:pos="522"/>
              </w:tabs>
              <w:spacing w:line="228" w:lineRule="auto"/>
              <w:ind w:left="162" w:right="-90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เกี่ยวข้อง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</w:p>
        </w:tc>
        <w:tc>
          <w:tcPr>
            <w:tcW w:w="79" w:type="pct"/>
            <w:gridSpan w:val="2"/>
          </w:tcPr>
          <w:p w14:paraId="28AA8AE7" w14:textId="77777777" w:rsidR="00AB0288" w:rsidRPr="00B52866" w:rsidRDefault="00AB0288" w:rsidP="00AB028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319F8C7F" w14:textId="58EE2FE1" w:rsidR="00AB0288" w:rsidRPr="00B52866" w:rsidRDefault="00AB0288" w:rsidP="00AB0288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0DDB00A" w14:textId="44AFB4FD" w:rsidR="00AB0288" w:rsidRPr="00B52866" w:rsidRDefault="00AB0288" w:rsidP="00AB028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3B7498B" w14:textId="23BF171E" w:rsidR="00AB0288" w:rsidRPr="00B52866" w:rsidRDefault="00AB0288" w:rsidP="00AB0288">
            <w:pPr>
              <w:pStyle w:val="acctfourfigures"/>
              <w:tabs>
                <w:tab w:val="clear" w:pos="765"/>
                <w:tab w:val="decimal" w:pos="133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224,559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98D5881" w14:textId="74E69F21" w:rsidR="00AB0288" w:rsidRPr="00B52866" w:rsidRDefault="00AB0288" w:rsidP="00AB028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224,559</w:t>
            </w:r>
          </w:p>
        </w:tc>
        <w:tc>
          <w:tcPr>
            <w:tcW w:w="89" w:type="pct"/>
            <w:vAlign w:val="bottom"/>
          </w:tcPr>
          <w:p w14:paraId="0E88FBC6" w14:textId="77777777" w:rsidR="00AB0288" w:rsidRPr="00B52866" w:rsidRDefault="00AB0288" w:rsidP="00AB02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4E73AEE5" w14:textId="77777777" w:rsidR="00AB0288" w:rsidRPr="00B52866" w:rsidRDefault="00AB0288" w:rsidP="00AB0288">
            <w:pPr>
              <w:pStyle w:val="acctfourfigures"/>
              <w:tabs>
                <w:tab w:val="clear" w:pos="765"/>
                <w:tab w:val="decimal" w:pos="793"/>
              </w:tabs>
              <w:spacing w:line="228" w:lineRule="auto"/>
              <w:ind w:left="-43" w:right="-1904" w:firstLine="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2F832B" w14:textId="47097569" w:rsidR="00AB0288" w:rsidRPr="00B52866" w:rsidRDefault="00AB0288" w:rsidP="00AB028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1C7D0DB" w14:textId="77777777" w:rsidR="00AB0288" w:rsidRPr="00B52866" w:rsidRDefault="00AB0288" w:rsidP="00AB02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39A418EE" w14:textId="50EA1E67" w:rsidR="00AB0288" w:rsidRPr="00B52866" w:rsidRDefault="00AB0288" w:rsidP="00AB0288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75D4537" w14:textId="77777777" w:rsidR="00AB0288" w:rsidRPr="00B52866" w:rsidRDefault="00AB0288" w:rsidP="00AB028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00353842" w14:textId="409D266A" w:rsidR="00AB0288" w:rsidRPr="00B52866" w:rsidRDefault="00AB0288" w:rsidP="00AB028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226,718</w:t>
            </w:r>
          </w:p>
        </w:tc>
        <w:tc>
          <w:tcPr>
            <w:tcW w:w="89" w:type="pct"/>
            <w:vAlign w:val="bottom"/>
          </w:tcPr>
          <w:p w14:paraId="14BBF753" w14:textId="77777777" w:rsidR="00AB0288" w:rsidRPr="00B52866" w:rsidRDefault="00AB0288" w:rsidP="00AB02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A0BD93D" w14:textId="67D797E8" w:rsidR="00AB0288" w:rsidRPr="00B52866" w:rsidRDefault="00AB0288" w:rsidP="00AB028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226,718</w:t>
            </w:r>
          </w:p>
        </w:tc>
      </w:tr>
      <w:tr w:rsidR="00AB0288" w:rsidRPr="00B52866" w14:paraId="4C8E7DD5" w14:textId="77777777">
        <w:trPr>
          <w:trHeight w:val="491"/>
          <w:tblHeader/>
        </w:trPr>
        <w:tc>
          <w:tcPr>
            <w:tcW w:w="837" w:type="pct"/>
            <w:shd w:val="clear" w:color="auto" w:fill="auto"/>
            <w:vAlign w:val="bottom"/>
          </w:tcPr>
          <w:p w14:paraId="78E74255" w14:textId="608EA7F1" w:rsidR="00AB0288" w:rsidRPr="00B52866" w:rsidRDefault="00AB0288" w:rsidP="00AB0288">
            <w:pPr>
              <w:spacing w:line="228" w:lineRule="auto"/>
              <w:ind w:left="162" w:right="-9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B5286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5AE89D88" w14:textId="77777777" w:rsidR="00AB0288" w:rsidRPr="00B52866" w:rsidRDefault="00AB0288" w:rsidP="00AB0288">
            <w:pPr>
              <w:pStyle w:val="acctfourfigures"/>
              <w:tabs>
                <w:tab w:val="clear" w:pos="765"/>
              </w:tabs>
              <w:spacing w:line="228" w:lineRule="auto"/>
              <w:ind w:left="-14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9" w:type="pct"/>
            <w:vAlign w:val="bottom"/>
          </w:tcPr>
          <w:p w14:paraId="28F03E8D" w14:textId="0298329C" w:rsidR="00AB0288" w:rsidRPr="00B52866" w:rsidRDefault="00AB0288" w:rsidP="00AB0288">
            <w:pPr>
              <w:pStyle w:val="acctfourfigures"/>
              <w:tabs>
                <w:tab w:val="clear" w:pos="765"/>
                <w:tab w:val="decimal" w:pos="118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39C8064" w14:textId="23DA4891" w:rsidR="00AB0288" w:rsidRPr="00B52866" w:rsidRDefault="00AB0288" w:rsidP="00AB028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5F635A6" w14:textId="081E9782" w:rsidR="00AB0288" w:rsidRPr="00B52866" w:rsidRDefault="00AB0288" w:rsidP="00AB028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174F96C" w14:textId="18A6FC85" w:rsidR="00AB0288" w:rsidRPr="00B52866" w:rsidRDefault="00AB0288" w:rsidP="00AB028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9" w:type="pct"/>
            <w:vAlign w:val="bottom"/>
          </w:tcPr>
          <w:p w14:paraId="4F916F16" w14:textId="77777777" w:rsidR="00AB0288" w:rsidRPr="00B52866" w:rsidRDefault="00AB0288" w:rsidP="00AB02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9" w:type="pct"/>
          </w:tcPr>
          <w:p w14:paraId="593226D3" w14:textId="77777777" w:rsidR="00AB0288" w:rsidRPr="00B52866" w:rsidRDefault="00AB0288" w:rsidP="00AB0288">
            <w:pPr>
              <w:pStyle w:val="acctfourfigures"/>
              <w:tabs>
                <w:tab w:val="clear" w:pos="765"/>
                <w:tab w:val="decimal" w:pos="793"/>
              </w:tabs>
              <w:spacing w:line="228" w:lineRule="auto"/>
              <w:ind w:right="-86" w:firstLine="2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5F8A71" w14:textId="74084271" w:rsidR="00AB0288" w:rsidRPr="00B52866" w:rsidRDefault="00AB0288" w:rsidP="00AB0288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14" w:right="-86" w:firstLine="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14ED6AA" w14:textId="77777777" w:rsidR="00AB0288" w:rsidRPr="00B52866" w:rsidRDefault="00AB0288" w:rsidP="00AB02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488DE16B" w14:textId="7BE9E86D" w:rsidR="00AB0288" w:rsidRPr="00B52866" w:rsidRDefault="00AB0288" w:rsidP="00AB0288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90" w:type="pct"/>
            <w:vAlign w:val="bottom"/>
          </w:tcPr>
          <w:p w14:paraId="060D9F6A" w14:textId="77777777" w:rsidR="00AB0288" w:rsidRPr="00B52866" w:rsidRDefault="00AB0288" w:rsidP="00AB0288">
            <w:pPr>
              <w:tabs>
                <w:tab w:val="decimal" w:pos="595"/>
              </w:tabs>
              <w:spacing w:line="228" w:lineRule="auto"/>
              <w:ind w:left="-14" w:right="-8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89" w:type="pct"/>
            <w:vAlign w:val="bottom"/>
          </w:tcPr>
          <w:p w14:paraId="53A966C5" w14:textId="578695B5" w:rsidR="00AB0288" w:rsidRPr="00B52866" w:rsidRDefault="00AB0288" w:rsidP="00AB028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4D8756D" w14:textId="77777777" w:rsidR="00AB0288" w:rsidRPr="00B52866" w:rsidRDefault="00AB0288" w:rsidP="00AB02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F1D929E" w14:textId="612A212F" w:rsidR="00AB0288" w:rsidRPr="00B52866" w:rsidRDefault="00AB0288" w:rsidP="00AB028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14" w:right="-8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</w:tr>
    </w:tbl>
    <w:p w14:paraId="1B768517" w14:textId="1E7974C7" w:rsidR="00A0077D" w:rsidRPr="00B52866" w:rsidRDefault="00726C62">
      <w:pPr>
        <w:rPr>
          <w:sz w:val="14"/>
          <w:szCs w:val="14"/>
        </w:rPr>
      </w:pPr>
      <w:r w:rsidRPr="00B52866">
        <w:rPr>
          <w:sz w:val="14"/>
          <w:szCs w:val="14"/>
          <w:cs/>
        </w:rPr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42"/>
        <w:gridCol w:w="1565"/>
        <w:gridCol w:w="1625"/>
        <w:gridCol w:w="1712"/>
        <w:gridCol w:w="1267"/>
        <w:gridCol w:w="268"/>
        <w:gridCol w:w="1171"/>
        <w:gridCol w:w="271"/>
        <w:gridCol w:w="1168"/>
        <w:gridCol w:w="271"/>
        <w:gridCol w:w="1171"/>
        <w:gridCol w:w="268"/>
        <w:gridCol w:w="1529"/>
      </w:tblGrid>
      <w:tr w:rsidR="001F767D" w:rsidRPr="00B52866" w14:paraId="75EB5351" w14:textId="77777777" w:rsidTr="00336933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006B3528" w14:textId="62C0D9F5" w:rsidR="001F767D" w:rsidRPr="00B52866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1" w:type="pct"/>
            <w:gridSpan w:val="2"/>
            <w:vAlign w:val="bottom"/>
          </w:tcPr>
          <w:p w14:paraId="2BE2F003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3" w:type="pct"/>
            <w:gridSpan w:val="12"/>
            <w:vAlign w:val="bottom"/>
          </w:tcPr>
          <w:p w14:paraId="3C1E6A93" w14:textId="548AE081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577BB4" w:rsidRPr="00B528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767D" w:rsidRPr="00B52866" w14:paraId="3DB16D95" w14:textId="77777777" w:rsidTr="00336933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FE83EB6" w14:textId="77777777" w:rsidR="001F767D" w:rsidRPr="00B52866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6BBAC8B8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50" w:type="pct"/>
            <w:gridSpan w:val="4"/>
            <w:vAlign w:val="bottom"/>
          </w:tcPr>
          <w:p w14:paraId="77B33DAA" w14:textId="77777777" w:rsidR="001F767D" w:rsidRPr="00B52866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528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3251A8A8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pct"/>
            <w:gridSpan w:val="7"/>
            <w:tcBorders>
              <w:bottom w:val="single" w:sz="4" w:space="0" w:color="auto"/>
            </w:tcBorders>
            <w:vAlign w:val="bottom"/>
          </w:tcPr>
          <w:p w14:paraId="01BFFF4A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767D" w:rsidRPr="00B52866" w14:paraId="455AF381" w14:textId="77777777" w:rsidTr="00336933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5AC5D3B5" w14:textId="15A70B90" w:rsidR="001F767D" w:rsidRPr="00B52866" w:rsidRDefault="001202B8" w:rsidP="00432F73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</w:t>
            </w:r>
            <w:r w:rsidR="00C60FC1"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C60FC1"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BE0528" w:rsidRPr="00B5286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กันยายน</w:t>
            </w:r>
            <w:r w:rsidR="00C60FC1" w:rsidRPr="00B5286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0A071F"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</w:tcBorders>
            <w:vAlign w:val="bottom"/>
          </w:tcPr>
          <w:p w14:paraId="7257AAC8" w14:textId="38584967" w:rsidR="001F767D" w:rsidRPr="00B52866" w:rsidRDefault="00204C49" w:rsidP="00432F73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A74E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21D80" w14:textId="7EE71C29" w:rsidR="001F767D" w:rsidRPr="00B52866" w:rsidRDefault="00204C49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279E3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3C7AD0C2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4EA76D67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81CFAD6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5ACFA53A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B0298D4" w14:textId="77777777" w:rsidR="001F767D" w:rsidRPr="00B52866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5DADF965" w14:textId="77777777" w:rsidR="001F767D" w:rsidRPr="00B52866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B52866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645859C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39D6B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767D" w:rsidRPr="00B52866" w14:paraId="677C76A8" w14:textId="77777777" w:rsidTr="00336933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D3C6957" w14:textId="77777777" w:rsidR="001F767D" w:rsidRPr="00B52866" w:rsidRDefault="001F767D" w:rsidP="00432F73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21A20167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3" w:type="pct"/>
            <w:gridSpan w:val="12"/>
          </w:tcPr>
          <w:p w14:paraId="5F1C9B3E" w14:textId="77777777" w:rsidR="001F767D" w:rsidRPr="00B52866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1F767D" w:rsidRPr="00B52866" w14:paraId="3CA46B5B" w14:textId="77777777" w:rsidTr="00336933">
        <w:trPr>
          <w:trHeight w:val="261"/>
        </w:trPr>
        <w:tc>
          <w:tcPr>
            <w:tcW w:w="837" w:type="pct"/>
            <w:shd w:val="clear" w:color="auto" w:fill="auto"/>
          </w:tcPr>
          <w:p w14:paraId="2CE102C5" w14:textId="5F180F56" w:rsidR="001F767D" w:rsidRPr="00B52866" w:rsidRDefault="001F767D" w:rsidP="001F767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" w:type="pct"/>
            <w:gridSpan w:val="2"/>
          </w:tcPr>
          <w:p w14:paraId="4F33FD15" w14:textId="77777777" w:rsidR="001F767D" w:rsidRPr="00B52866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</w:tcPr>
          <w:p w14:paraId="1880ED57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51DECDD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08148DFD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shd w:val="clear" w:color="auto" w:fill="auto"/>
          </w:tcPr>
          <w:p w14:paraId="1797E320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8F10FA7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2F24905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3E80600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73B2F41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49090D4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910E20A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7BC8F58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</w:tcPr>
          <w:p w14:paraId="17D40A86" w14:textId="77777777" w:rsidR="001F767D" w:rsidRPr="00B52866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5DEC" w:rsidRPr="00B52866" w14:paraId="306F41BE" w14:textId="77777777" w:rsidTr="00336933">
        <w:trPr>
          <w:trHeight w:val="261"/>
        </w:trPr>
        <w:tc>
          <w:tcPr>
            <w:tcW w:w="837" w:type="pct"/>
            <w:shd w:val="clear" w:color="auto" w:fill="auto"/>
          </w:tcPr>
          <w:p w14:paraId="1DFE760F" w14:textId="1521D408" w:rsidR="00835DEC" w:rsidRPr="00B52866" w:rsidRDefault="00835DEC" w:rsidP="00835DEC">
            <w:pPr>
              <w:spacing w:line="228" w:lineRule="auto"/>
              <w:ind w:left="160" w:right="-90" w:hanging="18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ระยะสั้น</w:t>
            </w:r>
            <w:r w:rsidR="00311B58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="00311B58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" w:type="pct"/>
            <w:gridSpan w:val="2"/>
          </w:tcPr>
          <w:p w14:paraId="4603EB86" w14:textId="77777777" w:rsidR="00835DEC" w:rsidRPr="00B52866" w:rsidRDefault="00835DEC" w:rsidP="00835DE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239D2BC3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1F6F57DC" w14:textId="5FA4A072" w:rsidR="00835DEC" w:rsidRPr="00B52866" w:rsidRDefault="00835DEC" w:rsidP="00835DE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2,264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9AC0FA1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D8A6725" w14:textId="68E061A3" w:rsidR="00835DEC" w:rsidRPr="00B52866" w:rsidRDefault="00835DEC" w:rsidP="00835DEC">
            <w:pPr>
              <w:pStyle w:val="acctfourfigures"/>
              <w:tabs>
                <w:tab w:val="clear" w:pos="765"/>
                <w:tab w:val="decimal" w:pos="88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30E955E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1A3B037" w14:textId="6184E0E2" w:rsidR="00835DEC" w:rsidRPr="00B52866" w:rsidRDefault="00835DEC" w:rsidP="00835DEC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1B41E9D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FABE32E" w14:textId="360735B7" w:rsidR="00835DEC" w:rsidRPr="00B52866" w:rsidRDefault="00835DEC" w:rsidP="00835DEC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2,264</w:t>
            </w:r>
          </w:p>
        </w:tc>
        <w:tc>
          <w:tcPr>
            <w:tcW w:w="89" w:type="pct"/>
            <w:vAlign w:val="bottom"/>
          </w:tcPr>
          <w:p w14:paraId="10373434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DA48EA9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30DA7639" w14:textId="3D01D9CA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7F63F8C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B0CDF8C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CF0CBB4" w14:textId="07E8A414" w:rsidR="00835DEC" w:rsidRPr="00B52866" w:rsidRDefault="00835DEC" w:rsidP="00835DE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2,264</w:t>
            </w:r>
          </w:p>
        </w:tc>
        <w:tc>
          <w:tcPr>
            <w:tcW w:w="90" w:type="pct"/>
            <w:vAlign w:val="bottom"/>
          </w:tcPr>
          <w:p w14:paraId="4CC39D2B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2EB38CF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771603A" w14:textId="14EF10C1" w:rsidR="00835DEC" w:rsidRPr="00B52866" w:rsidRDefault="00835DEC" w:rsidP="00835DEC">
            <w:pPr>
              <w:pStyle w:val="acctfourfigures"/>
              <w:tabs>
                <w:tab w:val="clear" w:pos="765"/>
                <w:tab w:val="decimal" w:pos="69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385503D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32626E65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C63EC5B" w14:textId="0531DE9A" w:rsidR="00835DEC" w:rsidRPr="00B52866" w:rsidRDefault="00835DEC" w:rsidP="00835DE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/>
              </w:rPr>
              <w:t>2,264</w:t>
            </w:r>
          </w:p>
        </w:tc>
      </w:tr>
      <w:tr w:rsidR="00830F76" w:rsidRPr="00B52866" w14:paraId="0D5C0AC7" w14:textId="77777777" w:rsidTr="00336933">
        <w:trPr>
          <w:trHeight w:val="70"/>
        </w:trPr>
        <w:tc>
          <w:tcPr>
            <w:tcW w:w="837" w:type="pct"/>
            <w:shd w:val="clear" w:color="auto" w:fill="auto"/>
          </w:tcPr>
          <w:p w14:paraId="0AB75023" w14:textId="62E7789F" w:rsidR="00830F76" w:rsidRPr="00B52866" w:rsidRDefault="00830F76" w:rsidP="00830F76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1" w:type="pct"/>
            <w:gridSpan w:val="2"/>
          </w:tcPr>
          <w:p w14:paraId="358A0C88" w14:textId="77777777" w:rsidR="00830F76" w:rsidRPr="00B52866" w:rsidRDefault="00830F76" w:rsidP="00830F7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5254DD68" w14:textId="77777777" w:rsidR="00830F76" w:rsidRPr="00B52866" w:rsidRDefault="00830F76" w:rsidP="00830F7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C0F91A1" w14:textId="1CBEB0FB" w:rsidR="00830F76" w:rsidRPr="00B52866" w:rsidRDefault="00830F76" w:rsidP="00830F76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1F73B3DE" w14:textId="77777777" w:rsidR="00830F76" w:rsidRPr="00B52866" w:rsidRDefault="00830F76" w:rsidP="00830F76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528742" w14:textId="34C81A06" w:rsidR="00830F76" w:rsidRPr="00B52866" w:rsidRDefault="00830F76" w:rsidP="00830F76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0BD4FBC0" w14:textId="77777777" w:rsidR="00830F76" w:rsidRPr="00B52866" w:rsidRDefault="00830F76" w:rsidP="00830F76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51BCA8B" w14:textId="04CAB006" w:rsidR="00830F76" w:rsidRPr="00B52866" w:rsidRDefault="00830F76" w:rsidP="00830F76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B52866">
              <w:rPr>
                <w:rFonts w:ascii="Angsana New" w:hAnsi="Angsana New"/>
                <w:sz w:val="26"/>
                <w:szCs w:val="26"/>
              </w:rPr>
              <w:t>73,728,165</w:t>
            </w:r>
          </w:p>
        </w:tc>
        <w:tc>
          <w:tcPr>
            <w:tcW w:w="421" w:type="pct"/>
            <w:shd w:val="clear" w:color="auto" w:fill="auto"/>
          </w:tcPr>
          <w:p w14:paraId="2906790B" w14:textId="77777777" w:rsidR="00830F76" w:rsidRPr="00B52866" w:rsidRDefault="00830F76" w:rsidP="00830F76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635E89F" w14:textId="785E69E4" w:rsidR="00830F76" w:rsidRPr="00B52866" w:rsidRDefault="00830F76" w:rsidP="00830F76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/>
                <w:sz w:val="26"/>
                <w:szCs w:val="26"/>
              </w:rPr>
              <w:t>73,728,165</w:t>
            </w:r>
          </w:p>
        </w:tc>
        <w:tc>
          <w:tcPr>
            <w:tcW w:w="89" w:type="pct"/>
            <w:vAlign w:val="bottom"/>
          </w:tcPr>
          <w:p w14:paraId="3D2A0975" w14:textId="77777777" w:rsidR="00830F76" w:rsidRPr="00B52866" w:rsidRDefault="00830F76" w:rsidP="00830F7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9C1E2DD" w14:textId="77777777" w:rsidR="00830F76" w:rsidRPr="00B52866" w:rsidRDefault="00830F76" w:rsidP="00830F7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10B9A459" w14:textId="6E28F62C" w:rsidR="00830F76" w:rsidRPr="00B52866" w:rsidRDefault="00830F76" w:rsidP="00830F76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3CE2B1D0" w14:textId="77777777" w:rsidR="00830F76" w:rsidRPr="00B52866" w:rsidRDefault="00830F76" w:rsidP="00830F7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FBD1EDC" w14:textId="77777777" w:rsidR="00830F76" w:rsidRPr="00B52866" w:rsidRDefault="00830F76" w:rsidP="00830F7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5FCC5D57" w14:textId="35559A77" w:rsidR="00830F76" w:rsidRPr="00B52866" w:rsidRDefault="00830F76" w:rsidP="00830F7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E25B835" w14:textId="77777777" w:rsidR="00830F76" w:rsidRPr="00B52866" w:rsidRDefault="00830F76" w:rsidP="00830F7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ABE10BA" w14:textId="77777777" w:rsidR="00830F76" w:rsidRPr="00B52866" w:rsidRDefault="00830F76" w:rsidP="00830F76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18AEC8" w14:textId="3F2A43B9" w:rsidR="00830F76" w:rsidRPr="00B52866" w:rsidRDefault="00830F76" w:rsidP="00830F76">
            <w:pPr>
              <w:pStyle w:val="acctfourfigures"/>
              <w:tabs>
                <w:tab w:val="clear" w:pos="765"/>
                <w:tab w:val="decimal" w:pos="952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76,027,</w:t>
            </w:r>
            <w:r w:rsidR="00D10103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89" w:type="pct"/>
            <w:vAlign w:val="bottom"/>
          </w:tcPr>
          <w:p w14:paraId="75F60D36" w14:textId="77777777" w:rsidR="00830F76" w:rsidRPr="00B52866" w:rsidRDefault="00830F76" w:rsidP="00830F7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</w:tcPr>
          <w:p w14:paraId="0606F7FD" w14:textId="77777777" w:rsidR="00830F76" w:rsidRPr="00B52866" w:rsidRDefault="00830F76" w:rsidP="00830F76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65D9A8" w14:textId="277DE9B0" w:rsidR="00830F76" w:rsidRPr="00B52866" w:rsidRDefault="00830F76" w:rsidP="00830F76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76,027,</w:t>
            </w:r>
            <w:r w:rsidR="00D10103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835DEC" w:rsidRPr="00B52866" w14:paraId="75310691" w14:textId="77777777" w:rsidTr="00336933">
        <w:trPr>
          <w:trHeight w:val="70"/>
        </w:trPr>
        <w:tc>
          <w:tcPr>
            <w:tcW w:w="837" w:type="pct"/>
            <w:shd w:val="clear" w:color="auto" w:fill="auto"/>
          </w:tcPr>
          <w:p w14:paraId="653DE83E" w14:textId="4E4DE64F" w:rsidR="00835DEC" w:rsidRPr="00B52866" w:rsidRDefault="00835DEC" w:rsidP="00835DEC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B52866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" w:type="pct"/>
            <w:gridSpan w:val="2"/>
          </w:tcPr>
          <w:p w14:paraId="13037774" w14:textId="77777777" w:rsidR="00835DEC" w:rsidRPr="00B52866" w:rsidRDefault="00835DEC" w:rsidP="00835DE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</w:tcPr>
          <w:p w14:paraId="28F79E3C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70A6A52" w14:textId="16D5C015" w:rsidR="00835DEC" w:rsidRPr="00B52866" w:rsidRDefault="00835DEC" w:rsidP="00835DE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45,</w:t>
            </w:r>
            <w:r w:rsidR="00D1010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540" w:type="pct"/>
            <w:shd w:val="clear" w:color="auto" w:fill="auto"/>
          </w:tcPr>
          <w:p w14:paraId="0A93F8F6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9D82B6" w14:textId="69C2AF49" w:rsidR="00835DEC" w:rsidRPr="00B52866" w:rsidRDefault="00835DEC" w:rsidP="00835DEC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6CCB6D04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C5F6C" w14:textId="53222910" w:rsidR="00835DEC" w:rsidRPr="00B52866" w:rsidRDefault="00835DEC" w:rsidP="00835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9"/>
              </w:tabs>
              <w:spacing w:line="228" w:lineRule="auto"/>
              <w:ind w:left="-43" w:right="-86" w:firstLine="4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608E3954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DD5B43C" w14:textId="48AA7AD0" w:rsidR="00835DEC" w:rsidRPr="00B52866" w:rsidRDefault="00835DEC" w:rsidP="00835DEC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45,</w:t>
            </w:r>
            <w:r w:rsidR="00D1010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89" w:type="pct"/>
          </w:tcPr>
          <w:p w14:paraId="1A704155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601C8D2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5F87240E" w14:textId="5D81E2D3" w:rsidR="00835DEC" w:rsidRPr="00B52866" w:rsidRDefault="00835DEC" w:rsidP="00835DEC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E7F268B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AE79DE1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EF68D32" w14:textId="74A9A63B" w:rsidR="00835DEC" w:rsidRPr="00B52866" w:rsidRDefault="00835DEC" w:rsidP="00835DE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45,</w:t>
            </w:r>
            <w:r w:rsidR="00D1010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90" w:type="pct"/>
            <w:vAlign w:val="bottom"/>
          </w:tcPr>
          <w:p w14:paraId="639383D0" w14:textId="77777777" w:rsidR="00835DEC" w:rsidRPr="00B52866" w:rsidRDefault="00835DEC" w:rsidP="00835DE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89E772F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D34BBCC" w14:textId="224F26E3" w:rsidR="00835DEC" w:rsidRPr="00B52866" w:rsidRDefault="00835DEC" w:rsidP="00835DEC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B1556E7" w14:textId="77777777" w:rsidR="00835DEC" w:rsidRPr="00B52866" w:rsidRDefault="00835DEC" w:rsidP="00835DE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</w:tcPr>
          <w:p w14:paraId="519390A8" w14:textId="77777777" w:rsidR="00835DEC" w:rsidRPr="00B52866" w:rsidRDefault="00835DEC" w:rsidP="00835DE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CB3B4EE" w14:textId="61CB5B07" w:rsidR="00835DEC" w:rsidRPr="00B52866" w:rsidRDefault="00835DEC" w:rsidP="00835DE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45,</w:t>
            </w:r>
            <w:r w:rsidR="00D1010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7B374C" w:rsidRPr="00B52866" w14:paraId="1421E9BA" w14:textId="77777777" w:rsidTr="00336933">
        <w:trPr>
          <w:trHeight w:val="90"/>
        </w:trPr>
        <w:tc>
          <w:tcPr>
            <w:tcW w:w="837" w:type="pct"/>
            <w:shd w:val="clear" w:color="auto" w:fill="auto"/>
          </w:tcPr>
          <w:p w14:paraId="1F163ACE" w14:textId="2B6CFD08" w:rsidR="007B374C" w:rsidRPr="00B52866" w:rsidRDefault="007B374C" w:rsidP="007B374C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32DAA164" w14:textId="77777777" w:rsidR="007B374C" w:rsidRPr="00B52866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086E47C8" w14:textId="160726ED" w:rsidR="007B374C" w:rsidRPr="00B52866" w:rsidRDefault="007B374C" w:rsidP="007B374C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9C47DF4" w14:textId="24BA316F" w:rsidR="007B374C" w:rsidRPr="00B52866" w:rsidRDefault="007B374C" w:rsidP="007B374C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5220B941" w14:textId="5F17879B" w:rsidR="007B374C" w:rsidRPr="00B52866" w:rsidRDefault="007B374C" w:rsidP="007B374C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C6FD49E" w14:textId="7529C92C" w:rsidR="007B374C" w:rsidRPr="00B52866" w:rsidRDefault="007B374C" w:rsidP="007B374C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" w:type="pct"/>
            <w:vAlign w:val="bottom"/>
          </w:tcPr>
          <w:p w14:paraId="793CA1B6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89" w:type="pct"/>
            <w:vAlign w:val="bottom"/>
          </w:tcPr>
          <w:p w14:paraId="2614CE09" w14:textId="5E90D434" w:rsidR="007B374C" w:rsidRPr="00B52866" w:rsidRDefault="007B374C" w:rsidP="007B374C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pct"/>
            <w:vAlign w:val="bottom"/>
          </w:tcPr>
          <w:p w14:paraId="0731001F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88" w:type="pct"/>
            <w:vAlign w:val="bottom"/>
          </w:tcPr>
          <w:p w14:paraId="7DDE585C" w14:textId="31F9FDF8" w:rsidR="007B374C" w:rsidRPr="00B52866" w:rsidRDefault="007B374C" w:rsidP="007B374C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pct"/>
            <w:vAlign w:val="bottom"/>
          </w:tcPr>
          <w:p w14:paraId="55F0BCFA" w14:textId="77777777" w:rsidR="007B374C" w:rsidRPr="00B52866" w:rsidRDefault="007B374C" w:rsidP="007B374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89" w:type="pct"/>
            <w:vAlign w:val="bottom"/>
          </w:tcPr>
          <w:p w14:paraId="0F8EB0E5" w14:textId="41F01247" w:rsidR="007B374C" w:rsidRPr="00B52866" w:rsidRDefault="007B374C" w:rsidP="007B374C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" w:type="pct"/>
            <w:vAlign w:val="bottom"/>
          </w:tcPr>
          <w:p w14:paraId="7024EE25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53D1010B" w14:textId="0A56E085" w:rsidR="007B374C" w:rsidRPr="00B52866" w:rsidRDefault="007B374C" w:rsidP="007B374C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B374C" w:rsidRPr="00B52866" w14:paraId="69737B1E" w14:textId="77777777" w:rsidTr="00336933">
        <w:trPr>
          <w:trHeight w:val="261"/>
        </w:trPr>
        <w:tc>
          <w:tcPr>
            <w:tcW w:w="837" w:type="pct"/>
            <w:shd w:val="clear" w:color="auto" w:fill="auto"/>
          </w:tcPr>
          <w:p w14:paraId="7410392B" w14:textId="5B5377D4" w:rsidR="007B374C" w:rsidRPr="00B52866" w:rsidRDefault="007B374C" w:rsidP="007B374C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" w:type="pct"/>
            <w:gridSpan w:val="2"/>
          </w:tcPr>
          <w:p w14:paraId="2D6E1418" w14:textId="77777777" w:rsidR="007B374C" w:rsidRPr="00B52866" w:rsidRDefault="007B374C" w:rsidP="007B374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73059EBA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9A746BF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6151ECEB" w14:textId="77777777" w:rsidR="007B374C" w:rsidRPr="00B52866" w:rsidRDefault="007B374C" w:rsidP="007B374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EFAE3EA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1A065B1B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0E1DF26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43A5B17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C57A96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BFCD431" w14:textId="77777777" w:rsidR="007B374C" w:rsidRPr="00B52866" w:rsidRDefault="007B374C" w:rsidP="007B374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D650D7A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8C2EB92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28D4093F" w14:textId="77777777" w:rsidR="007B374C" w:rsidRPr="00B52866" w:rsidRDefault="007B374C" w:rsidP="007B374C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36933" w:rsidRPr="00B52866" w14:paraId="7A366284" w14:textId="77777777" w:rsidTr="00336933">
        <w:trPr>
          <w:trHeight w:val="261"/>
        </w:trPr>
        <w:tc>
          <w:tcPr>
            <w:tcW w:w="837" w:type="pct"/>
            <w:shd w:val="clear" w:color="auto" w:fill="auto"/>
          </w:tcPr>
          <w:p w14:paraId="6A71D366" w14:textId="041990E8" w:rsidR="00336933" w:rsidRPr="00B52866" w:rsidRDefault="00336933" w:rsidP="00336933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1" w:type="pct"/>
            <w:gridSpan w:val="2"/>
          </w:tcPr>
          <w:p w14:paraId="2BC7DE20" w14:textId="77777777" w:rsidR="00336933" w:rsidRPr="00B52866" w:rsidRDefault="00336933" w:rsidP="0033693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</w:tcPr>
          <w:p w14:paraId="3F86688C" w14:textId="77777777" w:rsidR="00336933" w:rsidRPr="00B52866" w:rsidRDefault="00336933" w:rsidP="0033693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2659E33" w14:textId="77777777" w:rsidR="00336933" w:rsidRPr="00B52866" w:rsidRDefault="00336933" w:rsidP="0033693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DA144F2" w14:textId="2F72CE1D" w:rsidR="00336933" w:rsidRPr="00B52866" w:rsidRDefault="00336933" w:rsidP="0033693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32146727" w14:textId="77777777" w:rsidR="00336933" w:rsidRPr="00B52866" w:rsidRDefault="00336933" w:rsidP="00336933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53C61537" w14:textId="77777777" w:rsidR="00336933" w:rsidRPr="00B52866" w:rsidRDefault="00336933" w:rsidP="00336933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1EDED128" w14:textId="7128B4D8" w:rsidR="00336933" w:rsidRPr="00B52866" w:rsidRDefault="00336933" w:rsidP="00336933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Pr="00B5286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11,356</w:t>
            </w:r>
            <w:r w:rsidRPr="00B52866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50AABD1" w14:textId="695AC7A0" w:rsidR="00336933" w:rsidRPr="00B52866" w:rsidRDefault="00336933" w:rsidP="00336933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29,333,340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656E6B48" w14:textId="2729837B" w:rsidR="00336933" w:rsidRPr="00B52866" w:rsidRDefault="00336933" w:rsidP="00336933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29,321,984</w:t>
            </w:r>
          </w:p>
        </w:tc>
        <w:tc>
          <w:tcPr>
            <w:tcW w:w="89" w:type="pct"/>
            <w:vAlign w:val="bottom"/>
          </w:tcPr>
          <w:p w14:paraId="58169ABF" w14:textId="77777777" w:rsidR="00336933" w:rsidRPr="00B52866" w:rsidRDefault="00336933" w:rsidP="0033693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766C3F0" w14:textId="77777777" w:rsidR="00336933" w:rsidRPr="00B52866" w:rsidRDefault="00336933" w:rsidP="0033693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7C779AB0" w14:textId="77777777" w:rsidR="00336933" w:rsidRPr="00B52866" w:rsidRDefault="00336933" w:rsidP="0033693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763B794F" w14:textId="13763D3D" w:rsidR="00336933" w:rsidRPr="00B52866" w:rsidRDefault="00336933" w:rsidP="0033693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62A9C96D" w14:textId="77777777" w:rsidR="00336933" w:rsidRPr="00B52866" w:rsidRDefault="00336933" w:rsidP="0033693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67E37A5" w14:textId="77777777" w:rsidR="00336933" w:rsidRPr="00B52866" w:rsidRDefault="00336933" w:rsidP="0033693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3298DBB" w14:textId="77777777" w:rsidR="00336933" w:rsidRPr="00B52866" w:rsidRDefault="00336933" w:rsidP="0033693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A15302" w14:textId="1C2F2224" w:rsidR="00336933" w:rsidRPr="00B52866" w:rsidRDefault="00336933" w:rsidP="0033693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5FA4999" w14:textId="77777777" w:rsidR="00336933" w:rsidRPr="00B52866" w:rsidRDefault="00336933" w:rsidP="0033693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DE62C34" w14:textId="40853862" w:rsidR="00336933" w:rsidRPr="00B52866" w:rsidRDefault="00336933" w:rsidP="00336933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29,55</w:t>
            </w:r>
            <w:r w:rsidR="00D1010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528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103">
              <w:rPr>
                <w:rFonts w:asciiTheme="majorBidi" w:hAnsiTheme="majorBidi" w:cstheme="majorBidi"/>
                <w:sz w:val="26"/>
                <w:szCs w:val="26"/>
              </w:rPr>
              <w:t>812</w:t>
            </w:r>
          </w:p>
        </w:tc>
        <w:tc>
          <w:tcPr>
            <w:tcW w:w="89" w:type="pct"/>
            <w:vAlign w:val="bottom"/>
          </w:tcPr>
          <w:p w14:paraId="423A9484" w14:textId="77777777" w:rsidR="00336933" w:rsidRPr="00B52866" w:rsidRDefault="00336933" w:rsidP="0033693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5C606CAF" w14:textId="216DA0D5" w:rsidR="00336933" w:rsidRPr="00B52866" w:rsidRDefault="00336933" w:rsidP="0033693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29,55</w:t>
            </w:r>
            <w:r w:rsidR="00D1010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528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0103">
              <w:rPr>
                <w:rFonts w:asciiTheme="majorBidi" w:hAnsiTheme="majorBidi" w:cstheme="majorBidi"/>
                <w:sz w:val="26"/>
                <w:szCs w:val="26"/>
              </w:rPr>
              <w:t>812</w:t>
            </w:r>
          </w:p>
        </w:tc>
      </w:tr>
      <w:tr w:rsidR="00D961D9" w:rsidRPr="00B52866" w14:paraId="29AF7CF4" w14:textId="77777777" w:rsidTr="00336933">
        <w:trPr>
          <w:trHeight w:val="261"/>
        </w:trPr>
        <w:tc>
          <w:tcPr>
            <w:tcW w:w="837" w:type="pct"/>
            <w:shd w:val="clear" w:color="auto" w:fill="auto"/>
          </w:tcPr>
          <w:p w14:paraId="626A20DC" w14:textId="7D707BEB" w:rsidR="00D961D9" w:rsidRPr="00B52866" w:rsidRDefault="00D961D9" w:rsidP="00D961D9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B5286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1" w:type="pct"/>
            <w:gridSpan w:val="2"/>
          </w:tcPr>
          <w:p w14:paraId="1C7B7CDA" w14:textId="77777777" w:rsidR="00D961D9" w:rsidRPr="00B52866" w:rsidRDefault="00D961D9" w:rsidP="00D961D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4871845F" w14:textId="55E1C81B" w:rsidR="00D961D9" w:rsidRPr="00B52866" w:rsidRDefault="00D961D9" w:rsidP="00D961D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11,356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5F00DCC" w14:textId="51C6985D" w:rsidR="00D961D9" w:rsidRPr="00B52866" w:rsidRDefault="00D961D9" w:rsidP="00D961D9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254E2A6C" w14:textId="4ACFF87C" w:rsidR="00D961D9" w:rsidRPr="00B52866" w:rsidRDefault="00D961D9" w:rsidP="00D9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9"/>
              </w:tabs>
              <w:spacing w:line="228" w:lineRule="auto"/>
              <w:ind w:left="-43" w:right="-86" w:firstLine="472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2BE2682" w14:textId="277C7894" w:rsidR="00D961D9" w:rsidRPr="00B52866" w:rsidRDefault="00D961D9" w:rsidP="00D961D9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11,356</w:t>
            </w:r>
          </w:p>
        </w:tc>
        <w:tc>
          <w:tcPr>
            <w:tcW w:w="89" w:type="pct"/>
            <w:vAlign w:val="bottom"/>
          </w:tcPr>
          <w:p w14:paraId="13D828B0" w14:textId="77777777" w:rsidR="00D961D9" w:rsidRPr="00B52866" w:rsidRDefault="00D961D9" w:rsidP="00D961D9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69DAB25" w14:textId="514E77B1" w:rsidR="00D961D9" w:rsidRPr="00B52866" w:rsidRDefault="00D961D9" w:rsidP="00D961D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9BBA805" w14:textId="77777777" w:rsidR="00D961D9" w:rsidRPr="00B52866" w:rsidRDefault="00D961D9" w:rsidP="00D961D9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F29B224" w14:textId="614F80A2" w:rsidR="00D961D9" w:rsidRPr="00B52866" w:rsidRDefault="00D961D9" w:rsidP="00D961D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11,356</w:t>
            </w:r>
          </w:p>
        </w:tc>
        <w:tc>
          <w:tcPr>
            <w:tcW w:w="90" w:type="pct"/>
            <w:vAlign w:val="bottom"/>
          </w:tcPr>
          <w:p w14:paraId="3DA3DF40" w14:textId="77777777" w:rsidR="00D961D9" w:rsidRPr="00B52866" w:rsidRDefault="00D961D9" w:rsidP="00D961D9">
            <w:pPr>
              <w:tabs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vAlign w:val="bottom"/>
          </w:tcPr>
          <w:p w14:paraId="52B881BA" w14:textId="14384D80" w:rsidR="00D961D9" w:rsidRPr="00B52866" w:rsidRDefault="00D961D9" w:rsidP="00D961D9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0B55907E" w14:textId="77777777" w:rsidR="00D961D9" w:rsidRPr="00B52866" w:rsidRDefault="00D961D9" w:rsidP="00D961D9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6C94F608" w14:textId="16E1077C" w:rsidR="00D961D9" w:rsidRPr="00B52866" w:rsidRDefault="00D961D9" w:rsidP="00D961D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11,356</w:t>
            </w:r>
          </w:p>
        </w:tc>
      </w:tr>
      <w:tr w:rsidR="00164A18" w:rsidRPr="00B52866" w14:paraId="72100722" w14:textId="77777777" w:rsidTr="00336933">
        <w:trPr>
          <w:trHeight w:val="261"/>
        </w:trPr>
        <w:tc>
          <w:tcPr>
            <w:tcW w:w="837" w:type="pct"/>
            <w:shd w:val="clear" w:color="auto" w:fill="auto"/>
          </w:tcPr>
          <w:p w14:paraId="5BF92113" w14:textId="26133DBE" w:rsidR="00164A18" w:rsidRPr="00B52866" w:rsidRDefault="00164A18" w:rsidP="00164A18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B52866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1" w:type="pct"/>
            <w:gridSpan w:val="2"/>
          </w:tcPr>
          <w:p w14:paraId="7F76BCED" w14:textId="77777777" w:rsidR="00164A18" w:rsidRPr="00B52866" w:rsidRDefault="00164A18" w:rsidP="00164A1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</w:tcPr>
          <w:p w14:paraId="1B8BBDE8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93AC6F0" w14:textId="5B013057" w:rsidR="00164A18" w:rsidRPr="00B52866" w:rsidRDefault="00164A18" w:rsidP="00164A18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2DA8873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EE9BF6" w14:textId="623AC674" w:rsidR="00164A18" w:rsidRPr="00B52866" w:rsidRDefault="00164A18" w:rsidP="00164A18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B5286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27,87</w:t>
            </w:r>
            <w:r w:rsidR="009B7EDE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69" w:type="pct"/>
            <w:shd w:val="clear" w:color="auto" w:fill="auto"/>
          </w:tcPr>
          <w:p w14:paraId="4A681D25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2E1FDBE" w14:textId="1732FB78" w:rsidR="00164A18" w:rsidRPr="00B52866" w:rsidRDefault="00164A18" w:rsidP="00164A18">
            <w:pPr>
              <w:pStyle w:val="acctfourfigures"/>
              <w:tabs>
                <w:tab w:val="clear" w:pos="765"/>
                <w:tab w:val="decimal" w:pos="132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33,669,451</w:t>
            </w:r>
          </w:p>
        </w:tc>
        <w:tc>
          <w:tcPr>
            <w:tcW w:w="421" w:type="pct"/>
            <w:shd w:val="clear" w:color="auto" w:fill="auto"/>
          </w:tcPr>
          <w:p w14:paraId="26DD982A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2D01F8B" w14:textId="1E2346B2" w:rsidR="00164A18" w:rsidRPr="00B52866" w:rsidRDefault="00164A18" w:rsidP="00164A18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33,697,326</w:t>
            </w:r>
          </w:p>
        </w:tc>
        <w:tc>
          <w:tcPr>
            <w:tcW w:w="89" w:type="pct"/>
            <w:vAlign w:val="bottom"/>
          </w:tcPr>
          <w:p w14:paraId="0556CFD9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1BD6D32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6E705BB9" w14:textId="1B12E8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677BB943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D055C1F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107F3402" w14:textId="61AC0181" w:rsidR="00164A18" w:rsidRPr="00B52866" w:rsidRDefault="00164A18" w:rsidP="00164A1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AFADD15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9060399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005CDA" w14:textId="201B1A5B" w:rsidR="00164A18" w:rsidRPr="00B52866" w:rsidRDefault="00164A18" w:rsidP="00164A18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34,06</w:t>
            </w:r>
            <w:r w:rsidR="00D1010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528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F4D96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  <w:tc>
          <w:tcPr>
            <w:tcW w:w="89" w:type="pct"/>
            <w:vAlign w:val="bottom"/>
          </w:tcPr>
          <w:p w14:paraId="79F6D229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</w:tcPr>
          <w:p w14:paraId="7F47D919" w14:textId="77777777" w:rsidR="00164A18" w:rsidRPr="00B52866" w:rsidRDefault="00164A18" w:rsidP="00164A1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E96D3A" w14:textId="304332B7" w:rsidR="00164A18" w:rsidRPr="00B52866" w:rsidRDefault="00164A18" w:rsidP="00164A1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34,06</w:t>
            </w:r>
            <w:r w:rsidR="00EF4D9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528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F4D96">
              <w:rPr>
                <w:rFonts w:asciiTheme="majorBidi" w:hAnsiTheme="majorBidi" w:cstheme="majorBidi"/>
                <w:sz w:val="26"/>
                <w:szCs w:val="26"/>
              </w:rPr>
              <w:t>010</w:t>
            </w:r>
          </w:p>
        </w:tc>
      </w:tr>
      <w:tr w:rsidR="00D62002" w:rsidRPr="00B52866" w14:paraId="78D9268A" w14:textId="77777777" w:rsidTr="00336933">
        <w:trPr>
          <w:trHeight w:val="70"/>
        </w:trPr>
        <w:tc>
          <w:tcPr>
            <w:tcW w:w="837" w:type="pct"/>
            <w:shd w:val="clear" w:color="auto" w:fill="auto"/>
          </w:tcPr>
          <w:p w14:paraId="6BEEA4FA" w14:textId="0D3B638A" w:rsidR="00D62002" w:rsidRPr="00B52866" w:rsidRDefault="00D62002" w:rsidP="00D62002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เงินกู้ยืม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B5286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" w:type="pct"/>
            <w:gridSpan w:val="2"/>
          </w:tcPr>
          <w:p w14:paraId="3D3BEDF3" w14:textId="77777777" w:rsidR="00D62002" w:rsidRPr="00B52866" w:rsidRDefault="00D62002" w:rsidP="00D6200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30E5C17E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F24691B" w14:textId="793CD05E" w:rsidR="00D62002" w:rsidRPr="00B52866" w:rsidRDefault="00D62002" w:rsidP="00D62002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2D129EEF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E104E0" w14:textId="3E68092C" w:rsidR="00D62002" w:rsidRPr="00B52866" w:rsidRDefault="00D62002" w:rsidP="00D62002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2042029B" w14:textId="77777777" w:rsidR="00D62002" w:rsidRPr="00B52866" w:rsidRDefault="00D62002" w:rsidP="00D62002">
            <w:pPr>
              <w:tabs>
                <w:tab w:val="clear" w:pos="907"/>
                <w:tab w:val="clear" w:pos="1644"/>
                <w:tab w:val="decimal" w:pos="781"/>
                <w:tab w:val="left" w:pos="1051"/>
                <w:tab w:val="left" w:pos="1591"/>
              </w:tabs>
              <w:spacing w:line="228" w:lineRule="auto"/>
              <w:ind w:right="-105" w:firstLine="601"/>
              <w:rPr>
                <w:rFonts w:ascii="Angsana New" w:hAnsi="Angsana New"/>
                <w:sz w:val="26"/>
                <w:szCs w:val="26"/>
              </w:rPr>
            </w:pPr>
          </w:p>
          <w:p w14:paraId="3D84FDEF" w14:textId="7E03F9AA" w:rsidR="00521824" w:rsidRPr="00B52866" w:rsidRDefault="00521824" w:rsidP="00D62002">
            <w:pPr>
              <w:tabs>
                <w:tab w:val="clear" w:pos="907"/>
                <w:tab w:val="clear" w:pos="1644"/>
                <w:tab w:val="decimal" w:pos="781"/>
                <w:tab w:val="left" w:pos="1051"/>
                <w:tab w:val="left" w:pos="1591"/>
              </w:tabs>
              <w:spacing w:line="228" w:lineRule="auto"/>
              <w:ind w:right="-105" w:firstLine="601"/>
              <w:rPr>
                <w:rFonts w:ascii="Angsana New" w:hAnsi="Angsana New"/>
                <w:sz w:val="26"/>
                <w:szCs w:val="26"/>
              </w:rPr>
            </w:pPr>
            <w:r w:rsidRPr="00B52866">
              <w:rPr>
                <w:rFonts w:ascii="Angsana New" w:hAnsi="Angsana New"/>
                <w:sz w:val="26"/>
                <w:szCs w:val="26"/>
              </w:rPr>
              <w:t>29,943,736</w:t>
            </w:r>
          </w:p>
        </w:tc>
        <w:tc>
          <w:tcPr>
            <w:tcW w:w="421" w:type="pct"/>
            <w:shd w:val="clear" w:color="auto" w:fill="auto"/>
          </w:tcPr>
          <w:p w14:paraId="45890AA5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320E9DB4" w14:textId="0F7B6FB6" w:rsidR="00D62002" w:rsidRPr="00B52866" w:rsidRDefault="00521824" w:rsidP="00D62002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/>
                <w:sz w:val="26"/>
                <w:szCs w:val="26"/>
              </w:rPr>
              <w:t>29,943,736</w:t>
            </w:r>
          </w:p>
        </w:tc>
        <w:tc>
          <w:tcPr>
            <w:tcW w:w="89" w:type="pct"/>
            <w:vAlign w:val="bottom"/>
          </w:tcPr>
          <w:p w14:paraId="75C4E119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58A17BE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1CFC6CB4" w14:textId="5DBDB966" w:rsidR="00D62002" w:rsidRPr="00B52866" w:rsidRDefault="00D62002" w:rsidP="00D62002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AE2E92B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27E750A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0E17DDCE" w14:textId="585CEB8E" w:rsidR="00D62002" w:rsidRPr="00B52866" w:rsidRDefault="00D62002" w:rsidP="00D6200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4A4F0BE" w14:textId="77777777" w:rsidR="00D62002" w:rsidRPr="00B52866" w:rsidRDefault="00D62002" w:rsidP="00D6200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FC58824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B478C0" w14:textId="0B15E061" w:rsidR="00D62002" w:rsidRPr="00B52866" w:rsidRDefault="003A4E91" w:rsidP="00D62002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29,547,</w:t>
            </w:r>
            <w:r w:rsidR="00EF4D96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89" w:type="pct"/>
            <w:vAlign w:val="bottom"/>
          </w:tcPr>
          <w:p w14:paraId="54891B6A" w14:textId="77777777" w:rsidR="00D62002" w:rsidRPr="00B52866" w:rsidRDefault="00D62002" w:rsidP="00D62002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</w:tcPr>
          <w:p w14:paraId="485E7645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ED9E28" w14:textId="5950B534" w:rsidR="00D62002" w:rsidRPr="00B52866" w:rsidRDefault="003A4E91" w:rsidP="00D6200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29,547,</w:t>
            </w:r>
            <w:r w:rsidR="00EF4D96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</w:tr>
      <w:tr w:rsidR="00D62002" w:rsidRPr="00B52866" w14:paraId="65738A60" w14:textId="77777777" w:rsidTr="00336933">
        <w:trPr>
          <w:trHeight w:val="261"/>
        </w:trPr>
        <w:tc>
          <w:tcPr>
            <w:tcW w:w="837" w:type="pct"/>
            <w:shd w:val="clear" w:color="auto" w:fill="auto"/>
          </w:tcPr>
          <w:p w14:paraId="3DA87D4F" w14:textId="05E93D05" w:rsidR="00D62002" w:rsidRPr="00B52866" w:rsidRDefault="00D62002" w:rsidP="00D62002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03DC1F3D" w14:textId="77777777" w:rsidR="00D62002" w:rsidRPr="00B52866" w:rsidRDefault="00D62002" w:rsidP="00D62002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2EA70AFA" w14:textId="4ACBC249" w:rsidR="00D62002" w:rsidRPr="00B52866" w:rsidRDefault="00D62002" w:rsidP="00D62002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595CEBEA" w14:textId="455E395F" w:rsidR="00D62002" w:rsidRPr="00B52866" w:rsidRDefault="00D62002" w:rsidP="00D62002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5CD35AB4" w14:textId="247A188C" w:rsidR="00D62002" w:rsidRPr="00B52866" w:rsidRDefault="00D62002" w:rsidP="00D62002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34B9E68" w14:textId="2D4D61F0" w:rsidR="00D62002" w:rsidRPr="00B52866" w:rsidRDefault="00D62002" w:rsidP="00D62002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708CEA6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7ECB276" w14:textId="2B606D49" w:rsidR="00D62002" w:rsidRPr="00B52866" w:rsidRDefault="00D62002" w:rsidP="00D62002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E8731F5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3945CB8" w14:textId="30363A1E" w:rsidR="00D62002" w:rsidRPr="00B52866" w:rsidRDefault="00D62002" w:rsidP="00D62002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4DB5DB14" w14:textId="77777777" w:rsidR="00D62002" w:rsidRPr="00B52866" w:rsidRDefault="00D62002" w:rsidP="00D62002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4A27F1B" w14:textId="408B0471" w:rsidR="00D62002" w:rsidRPr="00B52866" w:rsidRDefault="00D62002" w:rsidP="00D62002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8F31DC6" w14:textId="77777777" w:rsidR="00D62002" w:rsidRPr="00B52866" w:rsidRDefault="00D62002" w:rsidP="00D6200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21CA3582" w14:textId="0FAB7A99" w:rsidR="00D62002" w:rsidRPr="00B52866" w:rsidRDefault="00D62002" w:rsidP="00D62002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B52866" w14:paraId="06B747B4" w14:textId="77777777" w:rsidTr="001202B8">
        <w:trPr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69AE390E" w14:textId="6F8A868E" w:rsidR="007F008A" w:rsidRPr="00B52866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B5286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B92F6B" w:rsidRPr="00B5286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534" w:type="pct"/>
            <w:gridSpan w:val="2"/>
            <w:vAlign w:val="bottom"/>
          </w:tcPr>
          <w:p w14:paraId="5BCFCD03" w14:textId="6AC86FE9" w:rsidR="007F008A" w:rsidRPr="00B52866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DF8E0C1" w14:textId="4D9BBDAD" w:rsidR="007F008A" w:rsidRPr="00B52866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5FD31ED5" w14:textId="40DF325C" w:rsidR="007F008A" w:rsidRPr="00B52866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152BF99" w14:textId="1B665BDF" w:rsidR="007F008A" w:rsidRPr="00B52866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</w:tcPr>
          <w:p w14:paraId="1E8D31D7" w14:textId="77777777" w:rsidR="007F008A" w:rsidRPr="00B52866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vAlign w:val="bottom"/>
          </w:tcPr>
          <w:p w14:paraId="29BDD61B" w14:textId="0E923E22" w:rsidR="007F008A" w:rsidRPr="00B52866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2CB8AD8" w14:textId="77777777" w:rsidR="007F008A" w:rsidRPr="00B52866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vAlign w:val="bottom"/>
          </w:tcPr>
          <w:p w14:paraId="059A73CA" w14:textId="3A168FAA" w:rsidR="007F008A" w:rsidRPr="00B52866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158AE7A" w14:textId="77777777" w:rsidR="007F008A" w:rsidRPr="00B52866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vAlign w:val="bottom"/>
          </w:tcPr>
          <w:p w14:paraId="122A4A9A" w14:textId="410D6633" w:rsidR="007F008A" w:rsidRPr="00B52866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B7CA5F9" w14:textId="77777777" w:rsidR="007F008A" w:rsidRPr="00B52866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77F82BDA" w14:textId="0C9EBEE1" w:rsidR="007F008A" w:rsidRPr="00B52866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B92F6B" w:rsidRPr="00B52866" w14:paraId="43C17E07" w14:textId="77777777" w:rsidTr="001202B8">
        <w:trPr>
          <w:trHeight w:val="261"/>
        </w:trPr>
        <w:tc>
          <w:tcPr>
            <w:tcW w:w="837" w:type="pct"/>
            <w:shd w:val="clear" w:color="auto" w:fill="auto"/>
          </w:tcPr>
          <w:p w14:paraId="7F450C0A" w14:textId="45C94A90" w:rsidR="00B92F6B" w:rsidRPr="00B52866" w:rsidRDefault="00B92F6B" w:rsidP="00B92F6B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" w:type="pct"/>
            <w:gridSpan w:val="2"/>
          </w:tcPr>
          <w:p w14:paraId="16EBD372" w14:textId="77777777" w:rsidR="00B92F6B" w:rsidRPr="00B52866" w:rsidRDefault="00B92F6B" w:rsidP="00B92F6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</w:tcPr>
          <w:p w14:paraId="701B80F9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6A2FB203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42CD0A1C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shd w:val="clear" w:color="auto" w:fill="auto"/>
          </w:tcPr>
          <w:p w14:paraId="4F09B906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30C07C0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923228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69B0777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647A3F63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0DEAD07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9A0CD3F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8EEAC59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</w:tcPr>
          <w:p w14:paraId="2756B098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0FC1" w:rsidRPr="00B52866" w14:paraId="1B27C436" w14:textId="77777777" w:rsidTr="001202B8">
        <w:trPr>
          <w:trHeight w:val="70"/>
        </w:trPr>
        <w:tc>
          <w:tcPr>
            <w:tcW w:w="837" w:type="pct"/>
            <w:shd w:val="clear" w:color="auto" w:fill="auto"/>
          </w:tcPr>
          <w:p w14:paraId="710C9EF8" w14:textId="563E3EFE" w:rsidR="00C60FC1" w:rsidRPr="00B52866" w:rsidRDefault="00C60FC1" w:rsidP="00C60FC1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1" w:type="pct"/>
            <w:gridSpan w:val="2"/>
          </w:tcPr>
          <w:p w14:paraId="0C3B746D" w14:textId="77777777" w:rsidR="00C60FC1" w:rsidRPr="00B52866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5FEE3577" w14:textId="6CD03316" w:rsidR="00C60FC1" w:rsidRPr="00B52866" w:rsidRDefault="00C60FC1" w:rsidP="00C60FC1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085F517" w14:textId="0B674DEF" w:rsidR="00C60FC1" w:rsidRPr="00B52866" w:rsidRDefault="00C60FC1" w:rsidP="00F2719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E184B8C" w14:textId="5BF11160" w:rsidR="00C60FC1" w:rsidRPr="00B52866" w:rsidRDefault="00C60FC1" w:rsidP="00C60FC1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="Angsana New" w:hAnsi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51,051,559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5170BAE" w14:textId="57AE8451" w:rsidR="00C60FC1" w:rsidRPr="00B52866" w:rsidRDefault="00C60FC1" w:rsidP="00C60FC1">
            <w:pPr>
              <w:pStyle w:val="acctfourfigures"/>
              <w:tabs>
                <w:tab w:val="clear" w:pos="765"/>
                <w:tab w:val="left" w:pos="1035"/>
                <w:tab w:val="decimal" w:pos="124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B5286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,051,559</w:t>
            </w:r>
          </w:p>
        </w:tc>
        <w:tc>
          <w:tcPr>
            <w:tcW w:w="89" w:type="pct"/>
            <w:vAlign w:val="bottom"/>
          </w:tcPr>
          <w:p w14:paraId="2027F98A" w14:textId="77777777" w:rsidR="00C60FC1" w:rsidRPr="00B52866" w:rsidRDefault="00C60FC1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89CE91E" w14:textId="53F07259" w:rsidR="00C60FC1" w:rsidRPr="00B52866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6A7F066" w14:textId="77777777" w:rsidR="00C60FC1" w:rsidRPr="00B52866" w:rsidRDefault="00C60FC1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3BE645B" w14:textId="534DDD44" w:rsidR="00C60FC1" w:rsidRPr="00B52866" w:rsidRDefault="00C60FC1" w:rsidP="00C60FC1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A1CAEBB" w14:textId="77777777" w:rsidR="00C60FC1" w:rsidRPr="00B52866" w:rsidRDefault="00C60FC1" w:rsidP="00C60FC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9681434" w14:textId="23CF3E1D" w:rsidR="00C60FC1" w:rsidRPr="00B52866" w:rsidRDefault="00C60FC1" w:rsidP="00C60FC1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52,443,378</w:t>
            </w:r>
          </w:p>
        </w:tc>
        <w:tc>
          <w:tcPr>
            <w:tcW w:w="89" w:type="pct"/>
            <w:vAlign w:val="bottom"/>
          </w:tcPr>
          <w:p w14:paraId="48DBC151" w14:textId="77777777" w:rsidR="00C60FC1" w:rsidRPr="00B52866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319423A2" w14:textId="58E04A9F" w:rsidR="00C60FC1" w:rsidRPr="00B52866" w:rsidRDefault="00C60FC1" w:rsidP="00C60FC1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52,443,378</w:t>
            </w:r>
          </w:p>
        </w:tc>
      </w:tr>
      <w:tr w:rsidR="00C60FC1" w:rsidRPr="00B52866" w14:paraId="5F6DC58E" w14:textId="77777777" w:rsidTr="001202B8">
        <w:trPr>
          <w:trHeight w:val="70"/>
        </w:trPr>
        <w:tc>
          <w:tcPr>
            <w:tcW w:w="837" w:type="pct"/>
            <w:shd w:val="clear" w:color="auto" w:fill="auto"/>
          </w:tcPr>
          <w:p w14:paraId="5F9F1499" w14:textId="63D978EE" w:rsidR="00C60FC1" w:rsidRPr="00B52866" w:rsidRDefault="00C60FC1" w:rsidP="00C60FC1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B52866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" w:type="pct"/>
            <w:gridSpan w:val="2"/>
          </w:tcPr>
          <w:p w14:paraId="74E60845" w14:textId="77777777" w:rsidR="00C60FC1" w:rsidRPr="00B52866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37D84557" w14:textId="010B7427" w:rsidR="00C60FC1" w:rsidRPr="00B52866" w:rsidRDefault="00C60FC1" w:rsidP="00C60FC1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EE8E142" w14:textId="0265B2CB" w:rsidR="00C60FC1" w:rsidRPr="00B52866" w:rsidRDefault="00C60FC1" w:rsidP="003D56F7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716AC31" w14:textId="24DFEE58" w:rsidR="00C60FC1" w:rsidRPr="00B52866" w:rsidRDefault="00C60FC1" w:rsidP="003D56F7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BD8C085" w14:textId="26FC86C7" w:rsidR="00C60FC1" w:rsidRPr="00B52866" w:rsidRDefault="00C60FC1" w:rsidP="00C60FC1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89" w:type="pct"/>
            <w:vAlign w:val="bottom"/>
          </w:tcPr>
          <w:p w14:paraId="555E9DA9" w14:textId="77777777" w:rsidR="00C60FC1" w:rsidRPr="00B52866" w:rsidRDefault="00C60FC1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9D33317" w14:textId="516ADD42" w:rsidR="00C60FC1" w:rsidRPr="00B52866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65BB2E7" w14:textId="77777777" w:rsidR="00C60FC1" w:rsidRPr="00B52866" w:rsidRDefault="00C60FC1" w:rsidP="00C60FC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6EB0E94" w14:textId="0AFA0A28" w:rsidR="00C60FC1" w:rsidRPr="00B52866" w:rsidRDefault="00C60FC1" w:rsidP="00C60FC1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90" w:type="pct"/>
            <w:vAlign w:val="bottom"/>
          </w:tcPr>
          <w:p w14:paraId="229B0242" w14:textId="77777777" w:rsidR="00C60FC1" w:rsidRPr="00B52866" w:rsidRDefault="00C60FC1" w:rsidP="00C60FC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FB26430" w14:textId="66423386" w:rsidR="00C60FC1" w:rsidRPr="00B52866" w:rsidRDefault="00C60FC1" w:rsidP="00C60FC1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69BA407B" w14:textId="77777777" w:rsidR="00C60FC1" w:rsidRPr="00B52866" w:rsidRDefault="00C60FC1" w:rsidP="00C60FC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29488D9F" w14:textId="13B276F6" w:rsidR="00C60FC1" w:rsidRPr="00B52866" w:rsidRDefault="00C60FC1" w:rsidP="00C60FC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</w:tr>
      <w:tr w:rsidR="00B92F6B" w:rsidRPr="00B52866" w14:paraId="0A40EDF3" w14:textId="77777777" w:rsidTr="001202B8">
        <w:trPr>
          <w:trHeight w:val="135"/>
        </w:trPr>
        <w:tc>
          <w:tcPr>
            <w:tcW w:w="837" w:type="pct"/>
            <w:shd w:val="clear" w:color="auto" w:fill="auto"/>
          </w:tcPr>
          <w:p w14:paraId="1FF2A3C1" w14:textId="77777777" w:rsidR="00B92F6B" w:rsidRPr="00B52866" w:rsidRDefault="00B92F6B" w:rsidP="00B92F6B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3A80F529" w14:textId="77777777" w:rsidR="00B92F6B" w:rsidRPr="00B52866" w:rsidRDefault="00B92F6B" w:rsidP="00B92F6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0049FBC4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14C47D3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566C3747" w14:textId="77777777" w:rsidR="00B92F6B" w:rsidRPr="00B52866" w:rsidRDefault="00B92F6B" w:rsidP="00B92F6B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0918DEA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3AFE0BCC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3F175705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7D722059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8" w:type="pct"/>
            <w:vAlign w:val="bottom"/>
          </w:tcPr>
          <w:p w14:paraId="1E4FE5C1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7A2DD47B" w14:textId="77777777" w:rsidR="00B92F6B" w:rsidRPr="00B52866" w:rsidRDefault="00B92F6B" w:rsidP="00B92F6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</w:rPr>
            </w:pPr>
          </w:p>
        </w:tc>
        <w:tc>
          <w:tcPr>
            <w:tcW w:w="389" w:type="pct"/>
            <w:vAlign w:val="bottom"/>
          </w:tcPr>
          <w:p w14:paraId="4B3D7BCD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10C350E6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300350D6" w14:textId="77777777" w:rsidR="00B92F6B" w:rsidRPr="00B52866" w:rsidRDefault="00B92F6B" w:rsidP="00B92F6B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26C62" w:rsidRPr="00B52866" w14:paraId="335BA95F" w14:textId="77777777" w:rsidTr="001202B8">
        <w:trPr>
          <w:trHeight w:val="135"/>
        </w:trPr>
        <w:tc>
          <w:tcPr>
            <w:tcW w:w="837" w:type="pct"/>
            <w:shd w:val="clear" w:color="auto" w:fill="auto"/>
          </w:tcPr>
          <w:p w14:paraId="7E57F540" w14:textId="77777777" w:rsidR="00726C62" w:rsidRPr="00B52866" w:rsidRDefault="00726C62" w:rsidP="00B92F6B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0F688965" w14:textId="77777777" w:rsidR="00726C62" w:rsidRPr="00B52866" w:rsidRDefault="00726C62" w:rsidP="00B92F6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386BA5F5" w14:textId="77777777" w:rsidR="00726C62" w:rsidRPr="00B52866" w:rsidRDefault="00726C62" w:rsidP="00B92F6B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4CA7FAC" w14:textId="77777777" w:rsidR="00726C62" w:rsidRPr="00B52866" w:rsidRDefault="00726C62" w:rsidP="00B92F6B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3790B0E4" w14:textId="77777777" w:rsidR="00726C62" w:rsidRPr="00B52866" w:rsidRDefault="00726C62" w:rsidP="00B92F6B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4DEF8A3" w14:textId="77777777" w:rsidR="00726C62" w:rsidRPr="00B52866" w:rsidRDefault="00726C62" w:rsidP="00B92F6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38F56EF0" w14:textId="77777777" w:rsidR="00726C62" w:rsidRPr="00B52866" w:rsidRDefault="00726C62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3AADD257" w14:textId="77777777" w:rsidR="00726C62" w:rsidRPr="00B52866" w:rsidRDefault="00726C62" w:rsidP="00B92F6B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396B35B0" w14:textId="77777777" w:rsidR="00726C62" w:rsidRPr="00B52866" w:rsidRDefault="00726C62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8" w:type="pct"/>
            <w:vAlign w:val="bottom"/>
          </w:tcPr>
          <w:p w14:paraId="60F771DC" w14:textId="77777777" w:rsidR="00726C62" w:rsidRPr="00B52866" w:rsidRDefault="00726C62" w:rsidP="00B92F6B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0FD7E55C" w14:textId="77777777" w:rsidR="00726C62" w:rsidRPr="00B52866" w:rsidRDefault="00726C62" w:rsidP="00B92F6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</w:rPr>
            </w:pPr>
          </w:p>
        </w:tc>
        <w:tc>
          <w:tcPr>
            <w:tcW w:w="389" w:type="pct"/>
            <w:vAlign w:val="bottom"/>
          </w:tcPr>
          <w:p w14:paraId="6886A521" w14:textId="77777777" w:rsidR="00726C62" w:rsidRPr="00B52866" w:rsidRDefault="00726C62" w:rsidP="00B92F6B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1079D15C" w14:textId="77777777" w:rsidR="00726C62" w:rsidRPr="00B52866" w:rsidRDefault="00726C62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2C617F41" w14:textId="77777777" w:rsidR="00726C62" w:rsidRPr="00B52866" w:rsidRDefault="00726C62" w:rsidP="00B92F6B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50A4A" w:rsidRPr="00B52866" w14:paraId="7A8D0834" w14:textId="77777777" w:rsidTr="001202B8">
        <w:trPr>
          <w:trHeight w:val="135"/>
        </w:trPr>
        <w:tc>
          <w:tcPr>
            <w:tcW w:w="837" w:type="pct"/>
            <w:shd w:val="clear" w:color="auto" w:fill="auto"/>
          </w:tcPr>
          <w:p w14:paraId="71895BAF" w14:textId="77777777" w:rsidR="00450A4A" w:rsidRPr="00B52866" w:rsidRDefault="00450A4A" w:rsidP="00B92F6B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3D8F29C2" w14:textId="77777777" w:rsidR="00450A4A" w:rsidRPr="00B52866" w:rsidRDefault="00450A4A" w:rsidP="00B92F6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3841C195" w14:textId="77777777" w:rsidR="00450A4A" w:rsidRPr="00B52866" w:rsidRDefault="00450A4A" w:rsidP="00B92F6B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DAC3D41" w14:textId="77777777" w:rsidR="00450A4A" w:rsidRPr="00B52866" w:rsidRDefault="00450A4A" w:rsidP="00B92F6B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63B6D56E" w14:textId="77777777" w:rsidR="00450A4A" w:rsidRPr="00B52866" w:rsidRDefault="00450A4A" w:rsidP="00B92F6B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826CF99" w14:textId="77777777" w:rsidR="00450A4A" w:rsidRPr="00B52866" w:rsidRDefault="00450A4A" w:rsidP="00B92F6B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03F71D57" w14:textId="77777777" w:rsidR="00450A4A" w:rsidRPr="00B52866" w:rsidRDefault="00450A4A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3A2D56B7" w14:textId="77777777" w:rsidR="00450A4A" w:rsidRPr="00B52866" w:rsidRDefault="00450A4A" w:rsidP="00B92F6B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78648896" w14:textId="77777777" w:rsidR="00450A4A" w:rsidRPr="00B52866" w:rsidRDefault="00450A4A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8" w:type="pct"/>
            <w:vAlign w:val="bottom"/>
          </w:tcPr>
          <w:p w14:paraId="43D8E817" w14:textId="77777777" w:rsidR="00450A4A" w:rsidRPr="00B52866" w:rsidRDefault="00450A4A" w:rsidP="00B92F6B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734C8F19" w14:textId="77777777" w:rsidR="00450A4A" w:rsidRPr="00B52866" w:rsidRDefault="00450A4A" w:rsidP="00B92F6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</w:rPr>
            </w:pPr>
          </w:p>
        </w:tc>
        <w:tc>
          <w:tcPr>
            <w:tcW w:w="389" w:type="pct"/>
            <w:vAlign w:val="bottom"/>
          </w:tcPr>
          <w:p w14:paraId="5B1A9CA1" w14:textId="77777777" w:rsidR="00450A4A" w:rsidRPr="00B52866" w:rsidRDefault="00450A4A" w:rsidP="00B92F6B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26F7B1B8" w14:textId="77777777" w:rsidR="00450A4A" w:rsidRPr="00B52866" w:rsidRDefault="00450A4A" w:rsidP="00B92F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0769A289" w14:textId="77777777" w:rsidR="00450A4A" w:rsidRPr="00B52866" w:rsidRDefault="00450A4A" w:rsidP="00B92F6B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</w:tbl>
    <w:p w14:paraId="2DF4E086" w14:textId="77777777" w:rsidR="000832FA" w:rsidRDefault="000832FA" w:rsidP="00B92F6B">
      <w:pPr>
        <w:spacing w:line="228" w:lineRule="auto"/>
        <w:ind w:left="180" w:hanging="180"/>
        <w:rPr>
          <w:rFonts w:ascii="Angsana New" w:hAnsi="Angsana New"/>
          <w:b/>
          <w:bCs/>
          <w:i/>
          <w:iCs/>
          <w:lang w:val="en-GB"/>
        </w:rPr>
        <w:sectPr w:rsidR="000832FA" w:rsidSect="003019E3">
          <w:headerReference w:type="default" r:id="rId26"/>
          <w:headerReference w:type="first" r:id="rId27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42"/>
        <w:gridCol w:w="1565"/>
        <w:gridCol w:w="1625"/>
        <w:gridCol w:w="1712"/>
        <w:gridCol w:w="1267"/>
        <w:gridCol w:w="268"/>
        <w:gridCol w:w="1171"/>
        <w:gridCol w:w="271"/>
        <w:gridCol w:w="1168"/>
        <w:gridCol w:w="271"/>
        <w:gridCol w:w="1171"/>
        <w:gridCol w:w="268"/>
        <w:gridCol w:w="1529"/>
      </w:tblGrid>
      <w:tr w:rsidR="005D1912" w:rsidRPr="00B52866" w14:paraId="22F0B2D1" w14:textId="77777777" w:rsidTr="000417D8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6E7B22A2" w14:textId="77777777" w:rsidR="005D1912" w:rsidRPr="00B52866" w:rsidRDefault="005D1912" w:rsidP="000417D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1" w:type="pct"/>
            <w:gridSpan w:val="2"/>
            <w:vAlign w:val="bottom"/>
          </w:tcPr>
          <w:p w14:paraId="04EC9A3D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3" w:type="pct"/>
            <w:gridSpan w:val="12"/>
            <w:vAlign w:val="bottom"/>
          </w:tcPr>
          <w:p w14:paraId="03E5D388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5286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D1912" w:rsidRPr="00B52866" w14:paraId="23E17877" w14:textId="77777777" w:rsidTr="000417D8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0708CE6D" w14:textId="77777777" w:rsidR="005D1912" w:rsidRPr="00B52866" w:rsidRDefault="005D1912" w:rsidP="000417D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" w:type="pct"/>
            <w:gridSpan w:val="2"/>
            <w:vAlign w:val="bottom"/>
          </w:tcPr>
          <w:p w14:paraId="77E3DE8C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50" w:type="pct"/>
            <w:gridSpan w:val="4"/>
            <w:vAlign w:val="bottom"/>
          </w:tcPr>
          <w:p w14:paraId="7BDD8E7A" w14:textId="77777777" w:rsidR="005D1912" w:rsidRPr="00B52866" w:rsidRDefault="005D1912" w:rsidP="000417D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528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7DAFD4A1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pct"/>
            <w:gridSpan w:val="7"/>
            <w:tcBorders>
              <w:bottom w:val="single" w:sz="4" w:space="0" w:color="auto"/>
            </w:tcBorders>
            <w:vAlign w:val="bottom"/>
          </w:tcPr>
          <w:p w14:paraId="5D7D1D7F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5286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D1912" w:rsidRPr="00B52866" w14:paraId="5C4524A4" w14:textId="77777777" w:rsidTr="000417D8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1BD73337" w14:textId="17C1AC38" w:rsidR="005D1912" w:rsidRPr="00B52866" w:rsidRDefault="000F30E9" w:rsidP="000417D8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5286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</w:tcBorders>
            <w:vAlign w:val="bottom"/>
          </w:tcPr>
          <w:p w14:paraId="29D4917C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5286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B52866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E06FB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EA939" w14:textId="77777777" w:rsidR="005D1912" w:rsidRPr="00B52866" w:rsidRDefault="005D1912" w:rsidP="000417D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EA19C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2A3AB677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2976B013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94D8F43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3F7DC652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B52866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572E0E7B" w14:textId="77777777" w:rsidR="005D1912" w:rsidRPr="00B52866" w:rsidRDefault="005D1912" w:rsidP="000417D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CEE6498" w14:textId="77777777" w:rsidR="005D1912" w:rsidRPr="00B52866" w:rsidRDefault="005D1912" w:rsidP="000417D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B52866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0095E1E1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7333B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5286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D1912" w:rsidRPr="00B52866" w14:paraId="44BDE159" w14:textId="77777777" w:rsidTr="000417D8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639B947C" w14:textId="77777777" w:rsidR="005D1912" w:rsidRPr="00B52866" w:rsidRDefault="005D1912" w:rsidP="000417D8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629C4697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3" w:type="pct"/>
            <w:gridSpan w:val="12"/>
          </w:tcPr>
          <w:p w14:paraId="204CFE20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B5286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5D1912" w:rsidRPr="00B52866" w14:paraId="32D02498" w14:textId="77777777" w:rsidTr="000417D8">
        <w:trPr>
          <w:trHeight w:val="261"/>
        </w:trPr>
        <w:tc>
          <w:tcPr>
            <w:tcW w:w="837" w:type="pct"/>
            <w:shd w:val="clear" w:color="auto" w:fill="auto"/>
          </w:tcPr>
          <w:p w14:paraId="0CE97FBE" w14:textId="77777777" w:rsidR="005D1912" w:rsidRPr="00B52866" w:rsidRDefault="005D1912" w:rsidP="000417D8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" w:type="pct"/>
            <w:gridSpan w:val="2"/>
          </w:tcPr>
          <w:p w14:paraId="74D64C59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5C3BF89A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3BD18F8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0873A096" w14:textId="77777777" w:rsidR="005D1912" w:rsidRPr="00B52866" w:rsidRDefault="005D1912" w:rsidP="000417D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6E460B3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125E9470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1714542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17AD424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029106A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2679A36" w14:textId="77777777" w:rsidR="005D1912" w:rsidRPr="00B52866" w:rsidRDefault="005D1912" w:rsidP="000417D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B93D78A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1C0C5BC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0B6EC033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1906" w:rsidRPr="00B52866" w14:paraId="52E91910" w14:textId="77777777" w:rsidTr="001402F2">
        <w:trPr>
          <w:trHeight w:val="261"/>
        </w:trPr>
        <w:tc>
          <w:tcPr>
            <w:tcW w:w="837" w:type="pct"/>
            <w:shd w:val="clear" w:color="auto" w:fill="auto"/>
          </w:tcPr>
          <w:p w14:paraId="76189A4E" w14:textId="77777777" w:rsidR="00F21906" w:rsidRPr="00B52866" w:rsidRDefault="00F21906" w:rsidP="00F21906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1" w:type="pct"/>
            <w:gridSpan w:val="2"/>
          </w:tcPr>
          <w:p w14:paraId="28E4A04B" w14:textId="77777777" w:rsidR="00F21906" w:rsidRPr="00B52866" w:rsidRDefault="00F21906" w:rsidP="00F2190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3CB33C1B" w14:textId="17E2DF43" w:rsidR="00F21906" w:rsidRPr="00B52866" w:rsidRDefault="00F21906" w:rsidP="00F2190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33E0C5FF" w14:textId="72694D4B" w:rsidR="00F21906" w:rsidRPr="00B52866" w:rsidRDefault="00F21906" w:rsidP="001402F2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1189530" w14:textId="11C5A86C" w:rsidR="00F21906" w:rsidRPr="00B52866" w:rsidRDefault="00F21906" w:rsidP="00F21906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8,800,000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37202C34" w14:textId="7AD2129A" w:rsidR="00F21906" w:rsidRPr="00B52866" w:rsidRDefault="00F21906" w:rsidP="00F21906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89" w:type="pct"/>
            <w:vAlign w:val="bottom"/>
          </w:tcPr>
          <w:p w14:paraId="684C9198" w14:textId="77777777" w:rsidR="00F21906" w:rsidRPr="00B52866" w:rsidRDefault="00F21906" w:rsidP="00F2190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1282E4B" w14:textId="4326EE98" w:rsidR="00F21906" w:rsidRPr="00B52866" w:rsidRDefault="00F21906" w:rsidP="001402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D84D3D4" w14:textId="77777777" w:rsidR="00F21906" w:rsidRPr="00B52866" w:rsidRDefault="00F21906" w:rsidP="00F2190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3F49F48" w14:textId="49221826" w:rsidR="00F21906" w:rsidRPr="00B52866" w:rsidRDefault="00F21906" w:rsidP="00F2190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A8F4EDD" w14:textId="77777777" w:rsidR="00F21906" w:rsidRPr="00B52866" w:rsidRDefault="00F21906" w:rsidP="00F2190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6D17FF3" w14:textId="30E14409" w:rsidR="00F21906" w:rsidRPr="00B52866" w:rsidRDefault="00F21906" w:rsidP="00F21906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  <w:tc>
          <w:tcPr>
            <w:tcW w:w="89" w:type="pct"/>
            <w:vAlign w:val="bottom"/>
          </w:tcPr>
          <w:p w14:paraId="0E267D4C" w14:textId="77777777" w:rsidR="00F21906" w:rsidRPr="00B52866" w:rsidRDefault="00F21906" w:rsidP="00F2190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75A19549" w14:textId="77D80397" w:rsidR="00F21906" w:rsidRPr="00B52866" w:rsidRDefault="00F21906" w:rsidP="00F2190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</w:tr>
      <w:tr w:rsidR="00B21999" w:rsidRPr="00B52866" w14:paraId="52E8038A" w14:textId="77777777" w:rsidTr="001402F2">
        <w:trPr>
          <w:trHeight w:val="70"/>
        </w:trPr>
        <w:tc>
          <w:tcPr>
            <w:tcW w:w="837" w:type="pct"/>
            <w:shd w:val="clear" w:color="auto" w:fill="auto"/>
          </w:tcPr>
          <w:p w14:paraId="19B2022B" w14:textId="1F7733C8" w:rsidR="00B21999" w:rsidRPr="00B52866" w:rsidRDefault="00B21999" w:rsidP="008421A1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B52866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B52866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1" w:type="pct"/>
            <w:gridSpan w:val="2"/>
          </w:tcPr>
          <w:p w14:paraId="5D09D8A7" w14:textId="77777777" w:rsidR="00B21999" w:rsidRPr="00B52866" w:rsidRDefault="00B21999" w:rsidP="008421A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5DC95EE0" w14:textId="77777777" w:rsidR="00B21999" w:rsidRPr="00B52866" w:rsidRDefault="00B21999" w:rsidP="008421A1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114999E9" w14:textId="77777777" w:rsidR="00B21999" w:rsidRPr="00B52866" w:rsidRDefault="00B21999" w:rsidP="001402F2">
            <w:pPr>
              <w:pStyle w:val="acctfourfigures"/>
              <w:tabs>
                <w:tab w:val="clear" w:pos="765"/>
                <w:tab w:val="decimal" w:pos="132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(33,611)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FA22DA6" w14:textId="77777777" w:rsidR="00B21999" w:rsidRPr="00B52866" w:rsidRDefault="00B21999" w:rsidP="008421A1">
            <w:pPr>
              <w:tabs>
                <w:tab w:val="clear" w:pos="907"/>
                <w:tab w:val="clear" w:pos="1644"/>
                <w:tab w:val="decimal" w:pos="781"/>
                <w:tab w:val="left" w:pos="1051"/>
                <w:tab w:val="left" w:pos="1591"/>
              </w:tabs>
              <w:spacing w:line="228" w:lineRule="auto"/>
              <w:ind w:right="-105" w:firstLine="601"/>
              <w:rPr>
                <w:rFonts w:ascii="Angsana New" w:hAnsi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51,245,299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1BBE2760" w14:textId="77777777" w:rsidR="00B21999" w:rsidRPr="00B52866" w:rsidRDefault="00B21999" w:rsidP="008421A1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51,211,688</w:t>
            </w:r>
          </w:p>
        </w:tc>
        <w:tc>
          <w:tcPr>
            <w:tcW w:w="89" w:type="pct"/>
            <w:vAlign w:val="bottom"/>
          </w:tcPr>
          <w:p w14:paraId="68F96131" w14:textId="77777777" w:rsidR="00B21999" w:rsidRPr="00B52866" w:rsidRDefault="00B21999" w:rsidP="008421A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DD41A11" w14:textId="77777777" w:rsidR="00B21999" w:rsidRPr="00B52866" w:rsidRDefault="00B21999" w:rsidP="001402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CF8F889" w14:textId="77777777" w:rsidR="00B21999" w:rsidRPr="00B52866" w:rsidRDefault="00B21999" w:rsidP="008421A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6636AFF" w14:textId="77777777" w:rsidR="00B21999" w:rsidRPr="00B52866" w:rsidRDefault="00B21999" w:rsidP="008421A1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F0CA091" w14:textId="77777777" w:rsidR="00B21999" w:rsidRPr="00B52866" w:rsidRDefault="00B21999" w:rsidP="008421A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2788BAD" w14:textId="77777777" w:rsidR="00B21999" w:rsidRPr="00B52866" w:rsidRDefault="00B21999" w:rsidP="008421A1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  <w:tc>
          <w:tcPr>
            <w:tcW w:w="89" w:type="pct"/>
            <w:vAlign w:val="bottom"/>
          </w:tcPr>
          <w:p w14:paraId="1593641C" w14:textId="77777777" w:rsidR="00B21999" w:rsidRPr="00B52866" w:rsidRDefault="00B21999" w:rsidP="008421A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52744E2D" w14:textId="77777777" w:rsidR="00B21999" w:rsidRPr="00B52866" w:rsidRDefault="00B21999" w:rsidP="008421A1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</w:tr>
      <w:tr w:rsidR="00F21906" w:rsidRPr="00B52866" w14:paraId="6E5668A9" w14:textId="77777777" w:rsidTr="001402F2">
        <w:trPr>
          <w:trHeight w:val="261"/>
        </w:trPr>
        <w:tc>
          <w:tcPr>
            <w:tcW w:w="837" w:type="pct"/>
            <w:shd w:val="clear" w:color="auto" w:fill="auto"/>
          </w:tcPr>
          <w:p w14:paraId="2D9964EC" w14:textId="11EB0A6E" w:rsidR="00F21906" w:rsidRPr="00B52866" w:rsidRDefault="00B21999" w:rsidP="00F21906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B52866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B5286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" w:type="pct"/>
            <w:gridSpan w:val="2"/>
          </w:tcPr>
          <w:p w14:paraId="70C17D7C" w14:textId="77777777" w:rsidR="00F21906" w:rsidRPr="00B52866" w:rsidRDefault="00F21906" w:rsidP="00F2190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47CDE6FF" w14:textId="0EA9E0CB" w:rsidR="00F21906" w:rsidRPr="00B52866" w:rsidRDefault="00F21906" w:rsidP="00F2190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FCE111F" w14:textId="6C1236C9" w:rsidR="00F21906" w:rsidRPr="00B52866" w:rsidRDefault="00F21906" w:rsidP="001402F2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184AB4D" w14:textId="7A89234D" w:rsidR="00F21906" w:rsidRPr="00B52866" w:rsidRDefault="00243DCB" w:rsidP="00F21906">
            <w:pPr>
              <w:pStyle w:val="acctfourfigures"/>
              <w:tabs>
                <w:tab w:val="clear" w:pos="765"/>
                <w:tab w:val="decimal" w:pos="132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2,917,525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A963211" w14:textId="2DC0A574" w:rsidR="00F21906" w:rsidRPr="00B52866" w:rsidRDefault="00243DCB" w:rsidP="00F21906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2,917,525</w:t>
            </w:r>
          </w:p>
        </w:tc>
        <w:tc>
          <w:tcPr>
            <w:tcW w:w="89" w:type="pct"/>
            <w:vAlign w:val="bottom"/>
          </w:tcPr>
          <w:p w14:paraId="3F0B5DD0" w14:textId="77777777" w:rsidR="00F21906" w:rsidRPr="00B52866" w:rsidRDefault="00F21906" w:rsidP="00F2190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9EE7145" w14:textId="1B2F0646" w:rsidR="00F21906" w:rsidRPr="00B52866" w:rsidRDefault="00F21906" w:rsidP="001402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B7C43D3" w14:textId="77777777" w:rsidR="00F21906" w:rsidRPr="00B52866" w:rsidRDefault="00F21906" w:rsidP="00F2190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3E81D65" w14:textId="6E7A2BEA" w:rsidR="00F21906" w:rsidRPr="00B52866" w:rsidRDefault="00F21906" w:rsidP="00F2190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ABC7127" w14:textId="77777777" w:rsidR="00F21906" w:rsidRPr="00B52866" w:rsidRDefault="00F21906" w:rsidP="00F2190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0164A66" w14:textId="2FC88983" w:rsidR="00F21906" w:rsidRPr="00B52866" w:rsidRDefault="001D7889" w:rsidP="00F21906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2,871,511</w:t>
            </w:r>
          </w:p>
        </w:tc>
        <w:tc>
          <w:tcPr>
            <w:tcW w:w="89" w:type="pct"/>
            <w:vAlign w:val="bottom"/>
          </w:tcPr>
          <w:p w14:paraId="1230E01B" w14:textId="77777777" w:rsidR="00F21906" w:rsidRPr="00B52866" w:rsidRDefault="00F21906" w:rsidP="00F2190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6DBC5D5B" w14:textId="214A98AE" w:rsidR="00F21906" w:rsidRPr="00B52866" w:rsidRDefault="001D7889" w:rsidP="00F2190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2,871,511</w:t>
            </w:r>
          </w:p>
        </w:tc>
      </w:tr>
      <w:tr w:rsidR="00F21906" w:rsidRPr="00B52866" w14:paraId="609FB521" w14:textId="77777777" w:rsidTr="001402F2">
        <w:trPr>
          <w:trHeight w:val="261"/>
        </w:trPr>
        <w:tc>
          <w:tcPr>
            <w:tcW w:w="837" w:type="pct"/>
            <w:shd w:val="clear" w:color="auto" w:fill="auto"/>
          </w:tcPr>
          <w:p w14:paraId="53736B47" w14:textId="77777777" w:rsidR="00F21906" w:rsidRPr="00B52866" w:rsidRDefault="00F21906" w:rsidP="00F21906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B52866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B5286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52866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1" w:type="pct"/>
            <w:gridSpan w:val="2"/>
          </w:tcPr>
          <w:p w14:paraId="0DE77549" w14:textId="77777777" w:rsidR="00F21906" w:rsidRPr="00B52866" w:rsidRDefault="00F21906" w:rsidP="00F2190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038B39FB" w14:textId="220ECAB5" w:rsidR="0045697B" w:rsidRPr="00111B53" w:rsidRDefault="00F21906" w:rsidP="00243DCB">
            <w:pPr>
              <w:pStyle w:val="acctfourfigures"/>
              <w:tabs>
                <w:tab w:val="clear" w:pos="765"/>
                <w:tab w:val="decimal" w:pos="118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F3BF81A" w14:textId="1FA5939B" w:rsidR="00F21906" w:rsidRPr="00B52866" w:rsidRDefault="00F21906" w:rsidP="001402F2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AA9AD7A" w14:textId="13A7C9C2" w:rsidR="00F21906" w:rsidRPr="00B52866" w:rsidRDefault="00F21906" w:rsidP="00F21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9"/>
              </w:tabs>
              <w:spacing w:line="228" w:lineRule="auto"/>
              <w:ind w:left="-43" w:right="-86" w:firstLine="472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2A70E55B" w14:textId="739AEED7" w:rsidR="00F21906" w:rsidRPr="00B52866" w:rsidRDefault="00F21906" w:rsidP="00F21906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9" w:type="pct"/>
            <w:vAlign w:val="bottom"/>
          </w:tcPr>
          <w:p w14:paraId="481BAB33" w14:textId="77777777" w:rsidR="00F21906" w:rsidRPr="00B52866" w:rsidRDefault="00F21906" w:rsidP="00F21906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883A6E1" w14:textId="08D3B307" w:rsidR="00F21906" w:rsidRPr="00B52866" w:rsidRDefault="00F21906" w:rsidP="001402F2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DA60066" w14:textId="77777777" w:rsidR="00F21906" w:rsidRPr="00B52866" w:rsidRDefault="00F21906" w:rsidP="00F21906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46A09CC" w14:textId="420D03EB" w:rsidR="00F21906" w:rsidRPr="00B52866" w:rsidRDefault="00F21906" w:rsidP="00F2190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90" w:type="pct"/>
            <w:vAlign w:val="bottom"/>
          </w:tcPr>
          <w:p w14:paraId="7306882F" w14:textId="77777777" w:rsidR="00F21906" w:rsidRPr="00B52866" w:rsidRDefault="00F21906" w:rsidP="00F21906">
            <w:pPr>
              <w:tabs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389" w:type="pct"/>
            <w:vAlign w:val="bottom"/>
          </w:tcPr>
          <w:p w14:paraId="5CA3724D" w14:textId="50128D39" w:rsidR="00F21906" w:rsidRPr="00B52866" w:rsidRDefault="00F21906" w:rsidP="00F21906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0564DE4D" w14:textId="77777777" w:rsidR="00F21906" w:rsidRPr="00B52866" w:rsidRDefault="00F21906" w:rsidP="00F21906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09B0D9C9" w14:textId="638288DB" w:rsidR="00F21906" w:rsidRPr="00B52866" w:rsidRDefault="00F21906" w:rsidP="00F2190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B52866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</w:tr>
      <w:tr w:rsidR="005D1912" w:rsidRPr="00B52866" w14:paraId="2367EA00" w14:textId="77777777" w:rsidTr="000417D8">
        <w:trPr>
          <w:trHeight w:val="261"/>
        </w:trPr>
        <w:tc>
          <w:tcPr>
            <w:tcW w:w="837" w:type="pct"/>
            <w:shd w:val="clear" w:color="auto" w:fill="auto"/>
          </w:tcPr>
          <w:p w14:paraId="1AEC695E" w14:textId="77777777" w:rsidR="005D1912" w:rsidRPr="00B52866" w:rsidRDefault="005D1912" w:rsidP="000417D8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" w:type="pct"/>
            <w:gridSpan w:val="2"/>
          </w:tcPr>
          <w:p w14:paraId="7A93045A" w14:textId="77777777" w:rsidR="005D1912" w:rsidRPr="00B52866" w:rsidRDefault="005D1912" w:rsidP="000417D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20" w:type="pct"/>
            <w:vAlign w:val="bottom"/>
          </w:tcPr>
          <w:p w14:paraId="751ADC4A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281FCCB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6FCBBF9A" w14:textId="77777777" w:rsidR="005D1912" w:rsidRPr="00B52866" w:rsidRDefault="005D1912" w:rsidP="000417D8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6825833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017E940B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00212AE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A938F41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9EB812A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4AC6E5D9" w14:textId="77777777" w:rsidR="005D1912" w:rsidRPr="00B52866" w:rsidRDefault="005D1912" w:rsidP="000417D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B6C9B82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2096B6BA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50ECB1A5" w14:textId="77777777" w:rsidR="005D1912" w:rsidRPr="00B52866" w:rsidRDefault="005D1912" w:rsidP="000417D8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24D4664" w14:textId="77777777" w:rsidR="00E42A77" w:rsidRPr="00B52866" w:rsidRDefault="00E42A77">
      <w:pPr>
        <w:sectPr w:rsidR="00E42A77" w:rsidRPr="00B52866" w:rsidSect="003019E3"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B52866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B52866" w:rsidRDefault="00DB40B3" w:rsidP="00AF217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B52866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B52866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5286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B5286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B52866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B52866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5286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B52866" w14:paraId="7524286D" w14:textId="77777777" w:rsidTr="005113A6">
        <w:trPr>
          <w:cantSplit/>
          <w:tblHeader/>
        </w:trPr>
        <w:tc>
          <w:tcPr>
            <w:tcW w:w="4314" w:type="dxa"/>
            <w:shd w:val="clear" w:color="auto" w:fill="auto"/>
            <w:vAlign w:val="bottom"/>
          </w:tcPr>
          <w:p w14:paraId="65C89348" w14:textId="19075BAC" w:rsidR="00DB40B3" w:rsidRPr="00B52866" w:rsidRDefault="00DB40B3" w:rsidP="003D56F7">
            <w:pPr>
              <w:pStyle w:val="acctfourfigures"/>
              <w:tabs>
                <w:tab w:val="left" w:pos="720"/>
              </w:tabs>
              <w:spacing w:line="240" w:lineRule="auto"/>
              <w:ind w:left="360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FF5C0A"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BE0528"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C60FC1"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C60FC1"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BE0528"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C60FC1"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A071F"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92" w:type="dxa"/>
            <w:shd w:val="clear" w:color="auto" w:fill="auto"/>
          </w:tcPr>
          <w:p w14:paraId="5AC71317" w14:textId="77777777" w:rsidR="00DB40B3" w:rsidRPr="00B52866" w:rsidDel="005916DC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43359" w14:textId="77777777" w:rsidR="00DB40B3" w:rsidRPr="00B52866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29694" w14:textId="77777777" w:rsidR="00DB40B3" w:rsidRPr="00B52866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3777CEA" w14:textId="77777777" w:rsidR="00DB40B3" w:rsidRPr="00B52866" w:rsidRDefault="00DB40B3" w:rsidP="00AF217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shd w:val="clear" w:color="auto" w:fill="auto"/>
          </w:tcPr>
          <w:p w14:paraId="59FFEBFB" w14:textId="77777777" w:rsidR="00DB40B3" w:rsidRPr="00B52866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0CE741" w14:textId="77777777" w:rsidR="00DB40B3" w:rsidRPr="00B52866" w:rsidRDefault="00DB40B3" w:rsidP="00AF217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981B" w14:textId="77777777" w:rsidR="00DB40B3" w:rsidRPr="00B52866" w:rsidRDefault="00DB40B3" w:rsidP="00AF21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3A82870" w14:textId="77777777" w:rsidR="00DB40B3" w:rsidRPr="00B52866" w:rsidRDefault="00DB40B3" w:rsidP="00AF217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28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B52866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B52866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B52866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B52866" w:rsidRDefault="002B0E8F" w:rsidP="00AF21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B5286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116" w:rsidRPr="00B52866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416116" w:rsidRPr="00B52866" w:rsidRDefault="00416116" w:rsidP="0041611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416116" w:rsidRPr="00B52866" w:rsidRDefault="00416116" w:rsidP="00416116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39F5270B" w:rsidR="00416116" w:rsidRPr="00B52866" w:rsidRDefault="0079445B" w:rsidP="00344ED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8,948</w:t>
            </w:r>
          </w:p>
        </w:tc>
        <w:tc>
          <w:tcPr>
            <w:tcW w:w="180" w:type="dxa"/>
          </w:tcPr>
          <w:p w14:paraId="0B9AC94D" w14:textId="77777777" w:rsidR="00416116" w:rsidRPr="00B52866" w:rsidRDefault="00416116" w:rsidP="004161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358D848B" w:rsidR="00416116" w:rsidRPr="00B52866" w:rsidRDefault="0079445B" w:rsidP="00344ED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651AF0A1" w14:textId="77777777" w:rsidR="00416116" w:rsidRPr="00B52866" w:rsidRDefault="00416116" w:rsidP="004161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1122A722" w:rsidR="00416116" w:rsidRPr="00B52866" w:rsidRDefault="0079445B" w:rsidP="0041611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416116" w:rsidRPr="00B52866" w:rsidRDefault="00416116" w:rsidP="004161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797286A2" w:rsidR="00416116" w:rsidRPr="00B52866" w:rsidRDefault="0079445B" w:rsidP="0041611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DCFDF39" w14:textId="77777777" w:rsidR="0057178C" w:rsidRPr="00B52866" w:rsidRDefault="0057178C" w:rsidP="006B155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E8918D6" w14:textId="0DB14627" w:rsidR="00441BBA" w:rsidRPr="00B52866" w:rsidRDefault="00441BBA" w:rsidP="00A76A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B52866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B52866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B52866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B52866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2B9DAE6F" w:rsidR="00441BBA" w:rsidRPr="00B52866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C60FC1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E0528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60FC1"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B528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35" w:type="pct"/>
          </w:tcPr>
          <w:p w14:paraId="21E7978A" w14:textId="77777777" w:rsidR="007261C0" w:rsidRPr="00B52866" w:rsidRDefault="007261C0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B52866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B52866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B52866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B52866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B52866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B52866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B52866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B52866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B52866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B52866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B52866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B52866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B52866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B52866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B52866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B52866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B52866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757F" w:rsidRPr="00B52866" w14:paraId="33294360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9B757F" w:rsidRPr="00B52866" w:rsidRDefault="009B757F" w:rsidP="009B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68489EAC" w:rsidR="009B757F" w:rsidRPr="00B52866" w:rsidRDefault="00404829" w:rsidP="009B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2,902,469 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9B757F" w:rsidRPr="00B52866" w:rsidRDefault="009B757F" w:rsidP="009B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05820AB0" w:rsidR="009B757F" w:rsidRPr="00B52866" w:rsidRDefault="00716E3E" w:rsidP="0041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10,421 </w:t>
            </w:r>
          </w:p>
        </w:tc>
      </w:tr>
      <w:tr w:rsidR="009B757F" w:rsidRPr="00B52866" w14:paraId="76C0ABC1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9B757F" w:rsidRPr="00B52866" w:rsidRDefault="009B757F" w:rsidP="009B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587CA005" w:rsidR="009B757F" w:rsidRPr="00B52866" w:rsidRDefault="00401190" w:rsidP="009B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274,959</w:t>
            </w:r>
            <w:r w:rsidR="00404829"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9B757F" w:rsidRPr="00B52866" w:rsidRDefault="009B757F" w:rsidP="009B7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6AC063C6" w:rsidR="009B757F" w:rsidRPr="00B52866" w:rsidRDefault="00716E3E" w:rsidP="00DF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F05133" w:rsidRPr="00B52866" w14:paraId="043418EE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F05133" w:rsidRPr="00B52866" w:rsidRDefault="00F05133" w:rsidP="00F0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165FCF3D" w:rsidR="00F05133" w:rsidRPr="00B52866" w:rsidRDefault="00404829" w:rsidP="00F0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36,299 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F05133" w:rsidRPr="00B52866" w:rsidRDefault="00F05133" w:rsidP="00F0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4B73B018" w:rsidR="00F05133" w:rsidRPr="00B52866" w:rsidRDefault="00716E3E" w:rsidP="00F0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22,41</w:t>
            </w:r>
            <w:r w:rsidR="009C3772" w:rsidRPr="00B52866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F05133" w:rsidRPr="00B52866" w14:paraId="2C1E5D5C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F05133" w:rsidRPr="00B52866" w:rsidRDefault="00F05133" w:rsidP="00F0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4F77399F" w:rsidR="00F05133" w:rsidRPr="00B52866" w:rsidRDefault="00401190" w:rsidP="00F0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3,213,727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F05133" w:rsidRPr="00B52866" w:rsidRDefault="00F05133" w:rsidP="00F05133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59A72448" w:rsidR="00F05133" w:rsidRPr="00B52866" w:rsidRDefault="00716E3E" w:rsidP="00F05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32,83</w:t>
            </w:r>
            <w:r w:rsidR="009C3772" w:rsidRPr="00B528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D4D87" w:rsidRPr="00B52866" w14:paraId="73537CE9" w14:textId="77777777" w:rsidTr="00CE6FB0">
        <w:tc>
          <w:tcPr>
            <w:tcW w:w="3334" w:type="pct"/>
          </w:tcPr>
          <w:p w14:paraId="044196A5" w14:textId="77777777" w:rsidR="00CD4D87" w:rsidRPr="00B52866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B52866" w:rsidRDefault="00CD4D87" w:rsidP="00DA5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B52866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B52866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B52866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77777777" w:rsidR="00CD4D87" w:rsidRPr="00B52866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B52866" w:rsidRDefault="00CD4D87" w:rsidP="00DA54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B52866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B52866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F59B7" w:rsidRPr="00B52866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9F59B7" w:rsidRPr="00B52866" w:rsidRDefault="009F59B7" w:rsidP="009F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515F76E3" w:rsidR="009F59B7" w:rsidRPr="00B52866" w:rsidRDefault="002F4DBA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1,486,512 </w:t>
            </w:r>
          </w:p>
        </w:tc>
        <w:tc>
          <w:tcPr>
            <w:tcW w:w="135" w:type="pct"/>
          </w:tcPr>
          <w:p w14:paraId="08DC5309" w14:textId="77777777" w:rsidR="009F59B7" w:rsidRPr="00B52866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745F0447" w:rsidR="009F59B7" w:rsidRPr="00B52866" w:rsidRDefault="00221773" w:rsidP="007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9F59B7" w:rsidRPr="00B52866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9F59B7" w:rsidRPr="00B52866" w:rsidRDefault="009F59B7" w:rsidP="009F5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625E4793" w:rsidR="009F59B7" w:rsidRPr="00B52866" w:rsidRDefault="002F4DBA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1190">
              <w:rPr>
                <w:rFonts w:asciiTheme="majorBidi" w:hAnsiTheme="majorBidi" w:cstheme="majorBidi"/>
                <w:sz w:val="30"/>
                <w:szCs w:val="30"/>
              </w:rPr>
              <w:t>558,261</w:t>
            </w:r>
          </w:p>
        </w:tc>
        <w:tc>
          <w:tcPr>
            <w:tcW w:w="135" w:type="pct"/>
          </w:tcPr>
          <w:p w14:paraId="67A7FC59" w14:textId="77777777" w:rsidR="009F59B7" w:rsidRPr="00B52866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3C4F14B3" w:rsidR="009F59B7" w:rsidRPr="00B52866" w:rsidRDefault="00221773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10,709 </w:t>
            </w:r>
          </w:p>
        </w:tc>
      </w:tr>
      <w:tr w:rsidR="009F59B7" w:rsidRPr="00B52866" w14:paraId="3ACFDD62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9F59B7" w:rsidRPr="00B52866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2866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5B18CBFE" w:rsidR="009F59B7" w:rsidRPr="00B52866" w:rsidRDefault="002F4DBA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297,986 </w:t>
            </w:r>
          </w:p>
        </w:tc>
        <w:tc>
          <w:tcPr>
            <w:tcW w:w="135" w:type="pct"/>
          </w:tcPr>
          <w:p w14:paraId="60C3445A" w14:textId="77777777" w:rsidR="009F59B7" w:rsidRPr="00B52866" w:rsidRDefault="009F59B7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40D9F031" w:rsidR="009F59B7" w:rsidRPr="00B52866" w:rsidRDefault="00221773" w:rsidP="009F5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127,000 </w:t>
            </w:r>
          </w:p>
        </w:tc>
      </w:tr>
      <w:tr w:rsidR="009476C0" w:rsidRPr="00B52866" w14:paraId="58CC708B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9476C0" w:rsidRPr="00B52866" w:rsidRDefault="009476C0" w:rsidP="0094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6156C55C" w:rsidR="009476C0" w:rsidRPr="00B52866" w:rsidRDefault="002F4DBA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21,416 </w:t>
            </w:r>
          </w:p>
        </w:tc>
        <w:tc>
          <w:tcPr>
            <w:tcW w:w="135" w:type="pct"/>
            <w:vAlign w:val="bottom"/>
          </w:tcPr>
          <w:p w14:paraId="7CC0D670" w14:textId="77777777" w:rsidR="009476C0" w:rsidRPr="00B52866" w:rsidRDefault="009476C0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253B7F30" w:rsidR="009476C0" w:rsidRPr="00B52866" w:rsidRDefault="00221773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9476C0" w:rsidRPr="00B52866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9476C0" w:rsidRPr="00B52866" w:rsidRDefault="009476C0" w:rsidP="0094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5286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740A446F" w:rsidR="009476C0" w:rsidRPr="00B52866" w:rsidRDefault="00401190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2,364,175</w:t>
            </w:r>
          </w:p>
        </w:tc>
        <w:tc>
          <w:tcPr>
            <w:tcW w:w="135" w:type="pct"/>
            <w:vAlign w:val="bottom"/>
          </w:tcPr>
          <w:p w14:paraId="2E294C21" w14:textId="77777777" w:rsidR="009476C0" w:rsidRPr="00B52866" w:rsidRDefault="009476C0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52EED829" w:rsidR="009476C0" w:rsidRPr="00B52866" w:rsidRDefault="00221773" w:rsidP="009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137,709 </w:t>
            </w:r>
          </w:p>
        </w:tc>
      </w:tr>
    </w:tbl>
    <w:p w14:paraId="6B745702" w14:textId="77777777" w:rsidR="00740C07" w:rsidRPr="00B52866" w:rsidRDefault="00740C0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1A3A2BA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B52866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B52866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0DA696B6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AF06F20" w14:textId="4BD154AA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52866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B528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52866">
        <w:rPr>
          <w:rFonts w:ascii="Angsana New" w:eastAsia="MS Mincho" w:hAnsi="Angsana New"/>
          <w:sz w:val="30"/>
          <w:szCs w:val="30"/>
        </w:rPr>
        <w:t xml:space="preserve">205.30 </w:t>
      </w:r>
      <w:r w:rsidRPr="00B52866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B528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52866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B528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52866">
        <w:rPr>
          <w:rFonts w:ascii="Angsana New" w:eastAsia="MS Mincho" w:hAnsi="Angsana New" w:hint="cs"/>
          <w:sz w:val="30"/>
          <w:szCs w:val="30"/>
          <w:cs/>
        </w:rPr>
        <w:t>ณ</w:t>
      </w:r>
      <w:r w:rsidRPr="00B528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52866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9C5DFD" w:rsidRPr="00B52866">
        <w:rPr>
          <w:rFonts w:ascii="Angsana New" w:eastAsia="MS Mincho" w:hAnsi="Angsana New"/>
          <w:sz w:val="30"/>
          <w:szCs w:val="30"/>
        </w:rPr>
        <w:t xml:space="preserve">30 </w:t>
      </w:r>
      <w:r w:rsidR="00BE0528" w:rsidRPr="00B52866">
        <w:rPr>
          <w:rFonts w:ascii="Angsana New" w:eastAsia="MS Mincho" w:hAnsi="Angsana New"/>
          <w:sz w:val="30"/>
          <w:szCs w:val="30"/>
          <w:cs/>
        </w:rPr>
        <w:t>กันยายน</w:t>
      </w:r>
      <w:r w:rsidRPr="00B52866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B52866">
        <w:rPr>
          <w:rFonts w:ascii="Angsana New" w:eastAsia="MS Mincho" w:hAnsi="Angsana New"/>
          <w:sz w:val="30"/>
          <w:szCs w:val="30"/>
        </w:rPr>
        <w:t xml:space="preserve">2567 </w:t>
      </w:r>
      <w:r w:rsidRPr="00B52866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B52866">
        <w:rPr>
          <w:rFonts w:ascii="Angsana New" w:eastAsia="MS Mincho" w:hAnsi="Angsana New"/>
          <w:sz w:val="30"/>
          <w:szCs w:val="30"/>
          <w:cs/>
        </w:rPr>
        <w:br/>
      </w:r>
      <w:r w:rsidRPr="00B52866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Pr="00B52866">
        <w:rPr>
          <w:rFonts w:ascii="Angsana New" w:eastAsia="MS Mincho" w:hAnsi="Angsana New"/>
          <w:sz w:val="30"/>
          <w:szCs w:val="30"/>
        </w:rPr>
        <w:t xml:space="preserve"> </w:t>
      </w:r>
      <w:r w:rsidR="005858BF" w:rsidRPr="00B52866">
        <w:rPr>
          <w:rFonts w:ascii="Angsana New" w:eastAsiaTheme="minorEastAsia" w:hAnsi="Angsana New"/>
          <w:sz w:val="30"/>
          <w:szCs w:val="30"/>
          <w:lang w:eastAsia="zh-CN"/>
        </w:rPr>
        <w:t>166.28</w:t>
      </w:r>
      <w:r w:rsidRPr="00B52866">
        <w:rPr>
          <w:rFonts w:asciiTheme="majorBidi" w:hAnsiTheme="majorBidi" w:cstheme="majorBidi"/>
          <w:sz w:val="30"/>
          <w:szCs w:val="30"/>
        </w:rPr>
        <w:t xml:space="preserve"> </w:t>
      </w:r>
      <w:r w:rsidRPr="00B52866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04E40282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A40ED93" w14:textId="4721EF20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52866">
        <w:rPr>
          <w:rFonts w:ascii="Angsana New" w:eastAsia="MS Mincho" w:hAnsi="Angsana New" w:hint="cs"/>
          <w:sz w:val="30"/>
          <w:szCs w:val="30"/>
          <w:cs/>
        </w:rPr>
        <w:lastRenderedPageBreak/>
        <w:t xml:space="preserve">บริษัทได้ทำสัญญาวงเงินค้ำประกันกับสถาบันการเงินในประเทศแห่งหนึ่ง วงเงิน </w:t>
      </w:r>
      <w:r w:rsidRPr="00B52866">
        <w:rPr>
          <w:rFonts w:ascii="Angsana New" w:eastAsia="MS Mincho" w:hAnsi="Angsana New"/>
          <w:sz w:val="30"/>
          <w:szCs w:val="30"/>
        </w:rPr>
        <w:t>150.00</w:t>
      </w:r>
      <w:r w:rsidRPr="00B52866">
        <w:rPr>
          <w:rFonts w:ascii="Angsana New" w:eastAsia="MS Mincho" w:hAnsi="Angsana New" w:hint="cs"/>
          <w:sz w:val="30"/>
          <w:szCs w:val="30"/>
          <w:cs/>
        </w:rPr>
        <w:t xml:space="preserve"> ล้านบาท เพื่อใช้เป็น</w:t>
      </w:r>
      <w:r w:rsidRPr="00B52866">
        <w:rPr>
          <w:rFonts w:ascii="Angsana New" w:eastAsia="MS Mincho" w:hAnsi="Angsana New"/>
          <w:sz w:val="30"/>
          <w:szCs w:val="30"/>
          <w:cs/>
        </w:rPr>
        <w:br/>
      </w:r>
      <w:r w:rsidRPr="00B52866">
        <w:rPr>
          <w:rFonts w:ascii="Angsana New" w:eastAsia="MS Mincho" w:hAnsi="Angsana New" w:hint="cs"/>
          <w:sz w:val="30"/>
          <w:szCs w:val="30"/>
          <w:cs/>
        </w:rPr>
        <w:t>หลักค้ำประกันที่ดินเพื่อพัฒนาปรับปรุงสิ่งปลูกสร้าง ณ</w:t>
      </w:r>
      <w:r w:rsidRPr="00B52866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C4CF7" w:rsidRPr="00B52866">
        <w:rPr>
          <w:rFonts w:ascii="Angsana New" w:eastAsia="MS Mincho" w:hAnsi="Angsana New"/>
          <w:sz w:val="30"/>
          <w:szCs w:val="30"/>
        </w:rPr>
        <w:t xml:space="preserve">30 </w:t>
      </w:r>
      <w:r w:rsidR="00BE0528" w:rsidRPr="00B52866">
        <w:rPr>
          <w:rFonts w:ascii="Angsana New" w:eastAsia="MS Mincho" w:hAnsi="Angsana New"/>
          <w:sz w:val="30"/>
          <w:szCs w:val="30"/>
          <w:cs/>
        </w:rPr>
        <w:t>กันยายน</w:t>
      </w:r>
      <w:r w:rsidR="00BC4CF7" w:rsidRPr="00B52866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BC4CF7" w:rsidRPr="00B52866">
        <w:rPr>
          <w:rFonts w:ascii="Angsana New" w:eastAsia="MS Mincho" w:hAnsi="Angsana New"/>
          <w:sz w:val="30"/>
          <w:szCs w:val="30"/>
        </w:rPr>
        <w:t xml:space="preserve">2567 </w:t>
      </w:r>
      <w:r w:rsidRPr="00B52866">
        <w:rPr>
          <w:rFonts w:ascii="Angsana New" w:eastAsia="MS Mincho" w:hAnsi="Angsana New" w:hint="cs"/>
          <w:sz w:val="30"/>
          <w:szCs w:val="30"/>
          <w:cs/>
        </w:rPr>
        <w:t>บริษัทมี ภาระผูกพันจากสัญญา</w:t>
      </w:r>
      <w:r w:rsidRPr="00B52866">
        <w:rPr>
          <w:rFonts w:ascii="Angsana New" w:eastAsia="MS Mincho" w:hAnsi="Angsana New"/>
          <w:sz w:val="30"/>
          <w:szCs w:val="30"/>
        </w:rPr>
        <w:br/>
      </w:r>
      <w:r w:rsidRPr="00B52866">
        <w:rPr>
          <w:rFonts w:ascii="Angsana New" w:eastAsia="MS Mincho" w:hAnsi="Angsana New" w:hint="cs"/>
          <w:sz w:val="30"/>
          <w:szCs w:val="30"/>
          <w:cs/>
        </w:rPr>
        <w:t>ค้ำประกันจำนวน</w:t>
      </w:r>
      <w:r w:rsidRPr="00B52866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674464" w:rsidRPr="00B52866">
        <w:rPr>
          <w:rFonts w:ascii="Angsana New" w:eastAsia="MS Mincho" w:hAnsi="Angsana New"/>
          <w:sz w:val="30"/>
          <w:szCs w:val="30"/>
        </w:rPr>
        <w:t>127</w:t>
      </w:r>
      <w:r w:rsidR="001D7889">
        <w:rPr>
          <w:rFonts w:ascii="Angsana New" w:eastAsia="MS Mincho" w:hAnsi="Angsana New"/>
          <w:sz w:val="30"/>
          <w:szCs w:val="30"/>
        </w:rPr>
        <w:t>.00</w:t>
      </w:r>
      <w:r w:rsidRPr="00B52866">
        <w:rPr>
          <w:rFonts w:ascii="Angsana New" w:eastAsia="MS Mincho" w:hAnsi="Angsana New"/>
          <w:sz w:val="30"/>
          <w:szCs w:val="30"/>
        </w:rPr>
        <w:t xml:space="preserve"> </w:t>
      </w:r>
      <w:r w:rsidRPr="00B52866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67E6EAA7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</w:p>
    <w:p w14:paraId="20C50919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B52866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41FAC44C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C4964A3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52866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B52866">
        <w:rPr>
          <w:rFonts w:ascii="Angsana New" w:eastAsia="MS Mincho" w:hAnsi="Angsana New"/>
          <w:sz w:val="30"/>
          <w:szCs w:val="30"/>
        </w:rPr>
        <w:t xml:space="preserve">1 </w:t>
      </w:r>
      <w:r w:rsidRPr="00B52866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Pr="00B52866">
        <w:rPr>
          <w:rFonts w:ascii="Angsana New" w:eastAsia="MS Mincho" w:hAnsi="Angsana New"/>
          <w:sz w:val="30"/>
          <w:szCs w:val="30"/>
        </w:rPr>
        <w:t xml:space="preserve">5 </w:t>
      </w:r>
      <w:r w:rsidRPr="00B52866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36A69091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2F04CBDD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B52866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B52866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660DB82C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52866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B52866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Pr="00B52866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B52866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B52866">
        <w:rPr>
          <w:rFonts w:ascii="Angsana New" w:eastAsia="MS Mincho" w:hAnsi="Angsana New"/>
          <w:sz w:val="30"/>
          <w:szCs w:val="30"/>
        </w:rPr>
        <w:t>10</w:t>
      </w:r>
      <w:r w:rsidRPr="00B52866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B52866">
        <w:rPr>
          <w:rFonts w:ascii="Angsana New" w:eastAsia="MS Mincho" w:hAnsi="Angsana New"/>
          <w:sz w:val="30"/>
          <w:szCs w:val="30"/>
        </w:rPr>
        <w:t>20</w:t>
      </w:r>
      <w:r w:rsidRPr="00B52866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B52866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Pr="00B52866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B52866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B52866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375F567D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F85BF77" w14:textId="77777777" w:rsidR="00C60FC1" w:rsidRPr="00B52866" w:rsidRDefault="00C60FC1" w:rsidP="00C60FC1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B5286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290F3211" w14:textId="77777777" w:rsidR="00C60FC1" w:rsidRPr="00B52866" w:rsidRDefault="00C60FC1" w:rsidP="00C60FC1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470076FD" w14:textId="77777777" w:rsidR="00C60FC1" w:rsidRPr="00B52866" w:rsidRDefault="00C60FC1" w:rsidP="00C60FC1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5286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หลายแห่งได้ทำสัญญาที่ปรึกษางานออกแบบกับบริษัทในประเทศและต่างประเทศหลายแห่งเกี่ยวกับการออกแบบงานสถาปัตยกรรมสำหรับโรงแรม โดยบริษัทย่อยมีภาระผูกพันที่ต้องจ่ายค่าที่ปรึกษางานออกแบบตามอัตราและระยะเวลาที่กำหนดในสัญญา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77E1A651" w14:textId="77777777" w:rsidR="00C60FC1" w:rsidRPr="00B52866" w:rsidRDefault="00C60FC1" w:rsidP="00C60FC1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6B66C89" w14:textId="77777777" w:rsidR="00C60FC1" w:rsidRPr="00B52866" w:rsidRDefault="00C60FC1" w:rsidP="00C60FC1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B52866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สัญญาก่อสร้าง ปรับปรุง และตกแต่งภายในพื้นที่และอาคาร</w:t>
      </w:r>
      <w:r w:rsidRPr="00B52866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F6E8808" w14:textId="77777777" w:rsidR="00C60FC1" w:rsidRPr="00B52866" w:rsidRDefault="00C60FC1" w:rsidP="00C60FC1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0E656098" w14:textId="77777777" w:rsidR="00C60FC1" w:rsidRPr="00B52866" w:rsidRDefault="00C60FC1" w:rsidP="00C60FC1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B52866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บริษัทย่อยหลายแห่งได้ทำสัญญาก่อสร้าง</w:t>
      </w:r>
      <w:r w:rsidRPr="00B52866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Pr="00B52866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Pr="00B52866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Pr="00B52866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กับบริษัทในประเทศหลายแห่ง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Pr="00B52866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มีภาระผูกพันที่ต้องจ่ายค่าบริการตามอัตราและระยะเวลาที่กำหนดในสัญญา</w:t>
      </w:r>
    </w:p>
    <w:p w14:paraId="623757D8" w14:textId="77777777" w:rsidR="00C60FC1" w:rsidRPr="00B52866" w:rsidRDefault="00C60FC1" w:rsidP="00C60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2F5D277B" w14:textId="77777777" w:rsidR="0057178C" w:rsidRPr="00B52866" w:rsidRDefault="0057178C" w:rsidP="0057178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23C0788B" w14:textId="77777777" w:rsidR="0057178C" w:rsidRPr="00B52866" w:rsidRDefault="0057178C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DD44B0" w14:textId="6152E972" w:rsidR="0057178C" w:rsidRPr="00B52866" w:rsidRDefault="0057178C" w:rsidP="0057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52866">
        <w:rPr>
          <w:rFonts w:ascii="Angsana New" w:hAnsi="Angsana New"/>
          <w:b/>
          <w:bCs/>
          <w:sz w:val="30"/>
          <w:szCs w:val="30"/>
          <w:cs/>
        </w:rPr>
        <w:tab/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96098" w:rsidRPr="00B52866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Pr="00B52866">
        <w:rPr>
          <w:rFonts w:ascii="Angsana New" w:hAnsi="Angsana New"/>
          <w:color w:val="000000"/>
          <w:sz w:val="30"/>
          <w:szCs w:val="30"/>
        </w:rPr>
        <w:t xml:space="preserve">30 </w:t>
      </w:r>
      <w:r w:rsidR="00BE0528" w:rsidRPr="00B52866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color w:val="000000"/>
          <w:sz w:val="30"/>
          <w:szCs w:val="30"/>
        </w:rPr>
        <w:t>2567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วงเงินกู้ยืมร่วมระหว่างบริษัทกับกิจการร่วมค้ามียอดเบิกใช้</w:t>
      </w:r>
      <w:r w:rsidRPr="00B52866">
        <w:rPr>
          <w:rFonts w:ascii="Angsana New" w:hAnsi="Angsana New"/>
          <w:color w:val="000000"/>
          <w:sz w:val="30"/>
          <w:szCs w:val="30"/>
        </w:rPr>
        <w:t xml:space="preserve"> </w:t>
      </w:r>
      <w:r w:rsidR="00173DE8" w:rsidRPr="00B52866">
        <w:rPr>
          <w:rFonts w:ascii="Angsana New" w:hAnsi="Angsana New"/>
          <w:color w:val="000000"/>
          <w:sz w:val="30"/>
          <w:szCs w:val="30"/>
        </w:rPr>
        <w:t>7.7</w:t>
      </w:r>
      <w:r w:rsidR="002346A2" w:rsidRPr="00B52866">
        <w:rPr>
          <w:rFonts w:ascii="Angsana New" w:hAnsi="Angsana New"/>
          <w:color w:val="000000"/>
          <w:sz w:val="30"/>
          <w:szCs w:val="30"/>
        </w:rPr>
        <w:t>5</w:t>
      </w:r>
      <w:r w:rsidRPr="00B52866">
        <w:rPr>
          <w:rFonts w:ascii="Angsana New" w:hAnsi="Angsana New"/>
          <w:color w:val="000000"/>
          <w:sz w:val="30"/>
          <w:szCs w:val="30"/>
          <w:cs/>
          <w:lang w:eastAsia="zh-CN"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ล้านเหรียญสหรัฐ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หรือเทียบเท่า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346A2" w:rsidRPr="00B52866">
        <w:rPr>
          <w:rFonts w:ascii="Angsana New" w:hAnsi="Angsana New"/>
          <w:color w:val="000000"/>
          <w:sz w:val="30"/>
          <w:szCs w:val="30"/>
        </w:rPr>
        <w:t>251.54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B52866">
        <w:rPr>
          <w:rFonts w:ascii="Angsana New" w:hAnsi="Angsana New"/>
          <w:i/>
          <w:iCs/>
          <w:color w:val="000000"/>
          <w:sz w:val="30"/>
          <w:szCs w:val="30"/>
        </w:rPr>
        <w:t xml:space="preserve">2566: 1 </w:t>
      </w:r>
      <w:r w:rsidRPr="00B52866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ล้านเหรียญสหรัฐ หรือเทียบเท่า </w:t>
      </w:r>
      <w:r w:rsidRPr="00B52866">
        <w:rPr>
          <w:rFonts w:ascii="Angsana New" w:hAnsi="Angsana New"/>
          <w:i/>
          <w:iCs/>
          <w:color w:val="000000"/>
          <w:sz w:val="30"/>
          <w:szCs w:val="30"/>
        </w:rPr>
        <w:t>34.39</w:t>
      </w:r>
      <w:r w:rsidRPr="00B5286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B52866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Pr="00B52866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69104579" w14:textId="77777777" w:rsidR="006B1F36" w:rsidRPr="00B52866" w:rsidRDefault="006B1F36" w:rsidP="0057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B4C6B3" w14:textId="44C9FA05" w:rsidR="00670143" w:rsidRPr="00B52866" w:rsidRDefault="11E0AC14" w:rsidP="00DA46E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3895C99" w14:textId="17B217B3" w:rsidR="0057178C" w:rsidRPr="00346E57" w:rsidRDefault="0057178C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30FC65F" w14:textId="568482DC" w:rsidR="00240944" w:rsidRDefault="008E2509" w:rsidP="008E2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250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 xml:space="preserve">2567 </w:t>
      </w:r>
      <w:r w:rsidRPr="008E2509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ฟ</w:t>
      </w:r>
      <w:r w:rsidR="00324960">
        <w:rPr>
          <w:rFonts w:ascii="Angsana New" w:hAnsi="Angsana New" w:hint="cs"/>
          <w:sz w:val="30"/>
          <w:szCs w:val="30"/>
          <w:cs/>
        </w:rPr>
        <w:t>ิ</w:t>
      </w:r>
      <w:r>
        <w:rPr>
          <w:rFonts w:ascii="Angsana New" w:hAnsi="Angsana New" w:hint="cs"/>
          <w:sz w:val="30"/>
          <w:szCs w:val="30"/>
          <w:cs/>
        </w:rPr>
        <w:t>นิกซ์บอกซ์ จำกัด ซึ่งเป็นบริษัทย่อย</w:t>
      </w:r>
      <w:r w:rsidRPr="008E2509">
        <w:rPr>
          <w:rFonts w:ascii="Angsana New" w:hAnsi="Angsana New" w:hint="cs"/>
          <w:sz w:val="30"/>
          <w:szCs w:val="30"/>
          <w:cs/>
        </w:rPr>
        <w:t>ทางอ้อมได้จดทะเบียน</w:t>
      </w:r>
      <w:r w:rsidR="004312D9">
        <w:rPr>
          <w:rFonts w:ascii="Angsana New" w:hAnsi="Angsana New" w:hint="cs"/>
          <w:sz w:val="30"/>
          <w:szCs w:val="30"/>
          <w:cs/>
        </w:rPr>
        <w:t>มติพิเศษ</w:t>
      </w:r>
      <w:r w:rsidRPr="008E2509">
        <w:rPr>
          <w:rFonts w:ascii="Angsana New" w:hAnsi="Angsana New" w:hint="cs"/>
          <w:sz w:val="30"/>
          <w:szCs w:val="30"/>
          <w:cs/>
        </w:rPr>
        <w:t>ลดทุนที่ออกและชำระแล้วจากจำนวนเงิน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32,000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 w:rsidRPr="008E2509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E2509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3,200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 w:rsidRPr="008E2509">
        <w:rPr>
          <w:rFonts w:ascii="Angsana New" w:hAnsi="Angsana New" w:hint="cs"/>
          <w:sz w:val="30"/>
          <w:szCs w:val="30"/>
          <w:cs/>
        </w:rPr>
        <w:t>ล้านหุ้น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 w:rsidRPr="008E250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 w:rsidRPr="008E2509">
        <w:rPr>
          <w:rFonts w:ascii="Angsana New" w:hAnsi="Angsana New" w:hint="cs"/>
          <w:sz w:val="30"/>
          <w:szCs w:val="30"/>
          <w:cs/>
        </w:rPr>
        <w:t>บาท</w:t>
      </w:r>
      <w:r w:rsidRPr="008E2509">
        <w:rPr>
          <w:rFonts w:ascii="Angsana New" w:hAnsi="Angsana New"/>
          <w:sz w:val="30"/>
          <w:szCs w:val="30"/>
          <w:cs/>
        </w:rPr>
        <w:t xml:space="preserve">) </w:t>
      </w:r>
      <w:r w:rsidRPr="008E2509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8,000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 w:rsidRPr="008E2509">
        <w:rPr>
          <w:rFonts w:ascii="Angsana New" w:hAnsi="Angsana New" w:hint="cs"/>
          <w:sz w:val="30"/>
          <w:szCs w:val="30"/>
          <w:cs/>
        </w:rPr>
        <w:t>ล้านบาท</w:t>
      </w:r>
      <w:r w:rsidRPr="008E2509">
        <w:rPr>
          <w:rFonts w:ascii="Angsana New" w:hAnsi="Angsana New"/>
          <w:sz w:val="30"/>
          <w:szCs w:val="30"/>
          <w:cs/>
        </w:rPr>
        <w:t xml:space="preserve"> (</w:t>
      </w:r>
      <w:r w:rsidRPr="008E2509">
        <w:rPr>
          <w:rFonts w:ascii="Angsana New" w:hAnsi="Angsana New" w:hint="cs"/>
          <w:sz w:val="30"/>
          <w:szCs w:val="30"/>
          <w:cs/>
        </w:rPr>
        <w:t>จำนวน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</w:t>
      </w:r>
      <w:r w:rsidR="005D70E1">
        <w:rPr>
          <w:rFonts w:ascii="Angsana New" w:hAnsi="Angsana New"/>
          <w:sz w:val="30"/>
          <w:szCs w:val="30"/>
        </w:rPr>
        <w:t>00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 w:rsidRPr="008E2509">
        <w:rPr>
          <w:rFonts w:ascii="Angsana New" w:hAnsi="Angsana New" w:hint="cs"/>
          <w:sz w:val="30"/>
          <w:szCs w:val="30"/>
          <w:cs/>
        </w:rPr>
        <w:t>ล้านหุ้น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 w:rsidRPr="008E250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8E2509">
        <w:rPr>
          <w:rFonts w:ascii="Angsana New" w:hAnsi="Angsana New"/>
          <w:sz w:val="30"/>
          <w:szCs w:val="30"/>
          <w:cs/>
        </w:rPr>
        <w:t xml:space="preserve"> </w:t>
      </w:r>
      <w:r w:rsidRPr="008E2509">
        <w:rPr>
          <w:rFonts w:ascii="Angsana New" w:hAnsi="Angsana New" w:hint="cs"/>
          <w:sz w:val="30"/>
          <w:szCs w:val="30"/>
          <w:cs/>
        </w:rPr>
        <w:t>บาท</w:t>
      </w:r>
      <w:r w:rsidRPr="008E250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color w:val="000000"/>
          <w:sz w:val="30"/>
          <w:szCs w:val="30"/>
          <w:cs/>
        </w:rPr>
        <w:t>กระทรวงพาณิชย์เป็นที่เรียบร้อยแล้ว</w:t>
      </w:r>
    </w:p>
    <w:p w14:paraId="75E88DC5" w14:textId="77777777" w:rsidR="008E2509" w:rsidRPr="00B52866" w:rsidRDefault="008E2509" w:rsidP="00346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92014A5" w14:textId="77777777" w:rsidR="0057178C" w:rsidRPr="00B52866" w:rsidRDefault="0057178C" w:rsidP="0057178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B52866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328CB1B0" w14:textId="77777777" w:rsidR="0057178C" w:rsidRPr="00346E57" w:rsidRDefault="0057178C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F769288" w14:textId="07621227" w:rsidR="0057178C" w:rsidRPr="00B52866" w:rsidRDefault="0057178C" w:rsidP="0057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866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รายการบางรายการในงบกำไรขาดทุนเบ็ดเสร็จสำหรับงวด</w:t>
      </w:r>
      <w:r w:rsidR="002B3BCB" w:rsidRPr="00B52866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E0528" w:rsidRPr="00B5286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5286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B52866">
        <w:rPr>
          <w:rFonts w:asciiTheme="majorBidi" w:hAnsiTheme="majorBidi" w:cstheme="majorBidi"/>
          <w:sz w:val="30"/>
          <w:szCs w:val="30"/>
        </w:rPr>
        <w:t>3</w:t>
      </w:r>
      <w:r w:rsidR="0034766D" w:rsidRPr="00B52866">
        <w:rPr>
          <w:rFonts w:asciiTheme="majorBidi" w:hAnsiTheme="majorBidi" w:cstheme="majorBidi"/>
          <w:sz w:val="30"/>
          <w:szCs w:val="30"/>
        </w:rPr>
        <w:t>0</w:t>
      </w:r>
      <w:r w:rsidRPr="00B52866">
        <w:rPr>
          <w:rFonts w:asciiTheme="majorBidi" w:hAnsiTheme="majorBidi" w:cstheme="majorBidi"/>
          <w:sz w:val="30"/>
          <w:szCs w:val="30"/>
        </w:rPr>
        <w:t xml:space="preserve"> </w:t>
      </w:r>
      <w:r w:rsidR="00BE0528" w:rsidRPr="00B5286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A0432" w:rsidRPr="00B528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52866">
        <w:rPr>
          <w:rFonts w:asciiTheme="majorBidi" w:hAnsiTheme="majorBidi" w:cstheme="majorBidi"/>
          <w:sz w:val="30"/>
          <w:szCs w:val="30"/>
        </w:rPr>
        <w:t xml:space="preserve">2566 </w:t>
      </w:r>
      <w:r w:rsidRPr="00B52866">
        <w:rPr>
          <w:rFonts w:asciiTheme="majorBidi" w:hAnsiTheme="majorBidi" w:cstheme="majorBidi"/>
          <w:sz w:val="30"/>
          <w:szCs w:val="30"/>
          <w:cs/>
        </w:rPr>
        <w:t xml:space="preserve">ซึ่งรวมอยู่ในงบการเงินระหว่างกาล เพื่อวัตถุประสงค์ในการเปรียบเทียบของงวด </w:t>
      </w:r>
      <w:r w:rsidRPr="00B52866">
        <w:rPr>
          <w:rFonts w:asciiTheme="majorBidi" w:hAnsiTheme="majorBidi" w:cstheme="majorBidi"/>
          <w:sz w:val="30"/>
          <w:szCs w:val="30"/>
        </w:rPr>
        <w:t xml:space="preserve">2567 </w:t>
      </w:r>
      <w:r w:rsidRPr="00B52866">
        <w:rPr>
          <w:rFonts w:asciiTheme="majorBidi" w:hAnsiTheme="majorBidi" w:cstheme="majorBidi"/>
          <w:sz w:val="30"/>
          <w:szCs w:val="30"/>
          <w:cs/>
        </w:rPr>
        <w:t xml:space="preserve">ได้มีการจัดประเภทรายการใหม่ เพื่อให้สอดคล้องกับการนำเสนอในงบการเงินระหว่างกาลปี </w:t>
      </w:r>
      <w:r w:rsidRPr="00B52866">
        <w:rPr>
          <w:rFonts w:asciiTheme="majorBidi" w:hAnsiTheme="majorBidi" w:cstheme="majorBidi"/>
          <w:sz w:val="30"/>
          <w:szCs w:val="30"/>
        </w:rPr>
        <w:t xml:space="preserve">2567 </w:t>
      </w:r>
      <w:r w:rsidRPr="00B52866">
        <w:rPr>
          <w:rFonts w:asciiTheme="majorBidi" w:hAnsiTheme="majorBidi" w:cstheme="majorBidi"/>
          <w:sz w:val="30"/>
          <w:szCs w:val="30"/>
          <w:cs/>
        </w:rPr>
        <w:t>การจัดประเภทรายการที่มีสาระสำคัญมีดังนี้</w:t>
      </w:r>
    </w:p>
    <w:p w14:paraId="12E052E3" w14:textId="4DE51E5B" w:rsidR="001A3C49" w:rsidRPr="00346E57" w:rsidRDefault="001A3C49" w:rsidP="00346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2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09"/>
        <w:gridCol w:w="1377"/>
        <w:gridCol w:w="270"/>
        <w:gridCol w:w="1341"/>
        <w:gridCol w:w="270"/>
        <w:gridCol w:w="1359"/>
      </w:tblGrid>
      <w:tr w:rsidR="0057178C" w:rsidRPr="00B52866" w14:paraId="49D5D2BC" w14:textId="77777777" w:rsidTr="00184F0A">
        <w:tc>
          <w:tcPr>
            <w:tcW w:w="4509" w:type="dxa"/>
          </w:tcPr>
          <w:p w14:paraId="42D87C05" w14:textId="77777777" w:rsidR="0057178C" w:rsidRPr="00B52866" w:rsidRDefault="0057178C" w:rsidP="00184F0A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5"/>
          </w:tcPr>
          <w:p w14:paraId="061AB671" w14:textId="77777777" w:rsidR="0057178C" w:rsidRPr="00B52866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28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7178C" w:rsidRPr="00B52866" w14:paraId="6A789782" w14:textId="77777777" w:rsidTr="00184F0A">
        <w:tc>
          <w:tcPr>
            <w:tcW w:w="4509" w:type="dxa"/>
          </w:tcPr>
          <w:p w14:paraId="2B024D4A" w14:textId="77777777" w:rsidR="0057178C" w:rsidRPr="00B52866" w:rsidRDefault="0057178C" w:rsidP="00184F0A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5"/>
          </w:tcPr>
          <w:p w14:paraId="125BE54E" w14:textId="77777777" w:rsidR="0057178C" w:rsidRPr="00B52866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57178C" w:rsidRPr="00B52866" w14:paraId="003B5919" w14:textId="77777777" w:rsidTr="00184F0A">
        <w:tc>
          <w:tcPr>
            <w:tcW w:w="4509" w:type="dxa"/>
          </w:tcPr>
          <w:p w14:paraId="2F593C94" w14:textId="77777777" w:rsidR="0057178C" w:rsidRPr="00B52866" w:rsidRDefault="0057178C" w:rsidP="00184F0A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0D75D841" w14:textId="77777777" w:rsidR="0057178C" w:rsidRPr="00B52866" w:rsidRDefault="0057178C" w:rsidP="00184F0A">
            <w:pPr>
              <w:pStyle w:val="3"/>
              <w:tabs>
                <w:tab w:val="clear" w:pos="360"/>
                <w:tab w:val="clear" w:pos="720"/>
              </w:tabs>
              <w:ind w:left="-9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</w:t>
            </w:r>
          </w:p>
        </w:tc>
        <w:tc>
          <w:tcPr>
            <w:tcW w:w="270" w:type="dxa"/>
          </w:tcPr>
          <w:p w14:paraId="7CF5EAF5" w14:textId="77777777" w:rsidR="0057178C" w:rsidRPr="00B52866" w:rsidRDefault="0057178C" w:rsidP="00184F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0143C5CC" w14:textId="77777777" w:rsidR="0057178C" w:rsidRPr="00B52866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7E247" w14:textId="77777777" w:rsidR="0057178C" w:rsidRPr="00B52866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98075FD" w14:textId="77777777" w:rsidR="0057178C" w:rsidRPr="00B52866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B52866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หลัง</w:t>
            </w:r>
          </w:p>
        </w:tc>
      </w:tr>
      <w:tr w:rsidR="0057178C" w:rsidRPr="00B52866" w14:paraId="60F393F1" w14:textId="77777777" w:rsidTr="00184F0A">
        <w:tc>
          <w:tcPr>
            <w:tcW w:w="4509" w:type="dxa"/>
          </w:tcPr>
          <w:p w14:paraId="7FD5B858" w14:textId="77777777" w:rsidR="0057178C" w:rsidRPr="00B52866" w:rsidRDefault="0057178C" w:rsidP="00184F0A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450E04E0" w14:textId="77777777" w:rsidR="0057178C" w:rsidRPr="00B52866" w:rsidRDefault="0057178C" w:rsidP="00184F0A">
            <w:pPr>
              <w:pStyle w:val="3"/>
              <w:tabs>
                <w:tab w:val="clear" w:pos="360"/>
                <w:tab w:val="clear" w:pos="720"/>
              </w:tabs>
              <w:ind w:left="-9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70" w:type="dxa"/>
          </w:tcPr>
          <w:p w14:paraId="45DDE5CF" w14:textId="77777777" w:rsidR="0057178C" w:rsidRPr="00B52866" w:rsidRDefault="0057178C" w:rsidP="00184F0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CC60745" w14:textId="77777777" w:rsidR="0057178C" w:rsidRPr="00B52866" w:rsidRDefault="0057178C" w:rsidP="00184F0A">
            <w:pPr>
              <w:pStyle w:val="3"/>
              <w:tabs>
                <w:tab w:val="clear" w:pos="360"/>
                <w:tab w:val="clear" w:pos="720"/>
              </w:tabs>
              <w:ind w:left="-13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70" w:type="dxa"/>
          </w:tcPr>
          <w:p w14:paraId="0411D071" w14:textId="77777777" w:rsidR="0057178C" w:rsidRPr="00B52866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A762198" w14:textId="77777777" w:rsidR="0057178C" w:rsidRPr="00B52866" w:rsidRDefault="0057178C" w:rsidP="00184F0A">
            <w:pPr>
              <w:pStyle w:val="3"/>
              <w:tabs>
                <w:tab w:val="clear" w:pos="360"/>
                <w:tab w:val="clear" w:pos="720"/>
              </w:tabs>
              <w:ind w:left="-117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57178C" w:rsidRPr="00B52866" w14:paraId="4B89BEAB" w14:textId="77777777" w:rsidTr="00184F0A">
        <w:tc>
          <w:tcPr>
            <w:tcW w:w="4509" w:type="dxa"/>
          </w:tcPr>
          <w:p w14:paraId="7B7F6894" w14:textId="77777777" w:rsidR="0057178C" w:rsidRPr="00B52866" w:rsidRDefault="0057178C" w:rsidP="00184F0A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617" w:type="dxa"/>
            <w:gridSpan w:val="5"/>
          </w:tcPr>
          <w:p w14:paraId="61DBE269" w14:textId="77777777" w:rsidR="0057178C" w:rsidRPr="00B52866" w:rsidRDefault="0057178C" w:rsidP="00184F0A">
            <w:pPr>
              <w:pStyle w:val="acctfourfigures"/>
              <w:tabs>
                <w:tab w:val="clear" w:pos="765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5286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C3AD2" w:rsidRPr="00B52866" w14:paraId="6577ED93" w14:textId="77777777" w:rsidTr="00184F0A">
        <w:tc>
          <w:tcPr>
            <w:tcW w:w="4509" w:type="dxa"/>
          </w:tcPr>
          <w:p w14:paraId="7E648EDE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377" w:type="dxa"/>
          </w:tcPr>
          <w:p w14:paraId="72C9D84D" w14:textId="3AA440F5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7BF357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623323B3" w14:textId="3E721BE0" w:rsidR="004C3AD2" w:rsidRPr="00B52866" w:rsidRDefault="004C3AD2" w:rsidP="004C3A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D74B9" w14:textId="77777777" w:rsidR="004C3AD2" w:rsidRPr="00B52866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6A3D039" w14:textId="146D4162" w:rsidR="004C3AD2" w:rsidRPr="00B52866" w:rsidRDefault="004C3AD2" w:rsidP="004C3AD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C3AD2" w:rsidRPr="00B52866" w14:paraId="61DC7F4C" w14:textId="77777777" w:rsidTr="00184F0A">
        <w:tc>
          <w:tcPr>
            <w:tcW w:w="4509" w:type="dxa"/>
          </w:tcPr>
          <w:p w14:paraId="495049D1" w14:textId="5064286B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E0528"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77" w:type="dxa"/>
          </w:tcPr>
          <w:p w14:paraId="282CA348" w14:textId="010688ED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80B827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0C259673" w14:textId="668B1737" w:rsidR="004C3AD2" w:rsidRPr="00B52866" w:rsidRDefault="004C3AD2" w:rsidP="004C3A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96AEF" w14:textId="77777777" w:rsidR="004C3AD2" w:rsidRPr="00B52866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9580C4C" w14:textId="4A5CD603" w:rsidR="004C3AD2" w:rsidRPr="00B52866" w:rsidRDefault="004C3AD2" w:rsidP="004C3AD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65354" w:rsidRPr="00B52866" w14:paraId="5C667006" w14:textId="77777777" w:rsidTr="004C3AD2">
        <w:tc>
          <w:tcPr>
            <w:tcW w:w="4509" w:type="dxa"/>
          </w:tcPr>
          <w:p w14:paraId="77CCE25A" w14:textId="4C3794C3" w:rsidR="00665354" w:rsidRPr="00B52866" w:rsidRDefault="00665354" w:rsidP="00665354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52866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ต้นทุนค่าบริหารงาน</w:t>
            </w:r>
          </w:p>
        </w:tc>
        <w:tc>
          <w:tcPr>
            <w:tcW w:w="1377" w:type="dxa"/>
          </w:tcPr>
          <w:p w14:paraId="0A1499D3" w14:textId="330F829D" w:rsidR="00665354" w:rsidRPr="00B52866" w:rsidRDefault="00B178AB" w:rsidP="00665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158,452</w:t>
            </w:r>
          </w:p>
        </w:tc>
        <w:tc>
          <w:tcPr>
            <w:tcW w:w="270" w:type="dxa"/>
          </w:tcPr>
          <w:p w14:paraId="535DE255" w14:textId="77777777" w:rsidR="00665354" w:rsidRPr="00B52866" w:rsidRDefault="00665354" w:rsidP="006653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53C0B6F0" w14:textId="1CDC1E6D" w:rsidR="00665354" w:rsidRPr="00B52866" w:rsidRDefault="004E438A" w:rsidP="00060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231,073</w:t>
            </w:r>
          </w:p>
        </w:tc>
        <w:tc>
          <w:tcPr>
            <w:tcW w:w="270" w:type="dxa"/>
          </w:tcPr>
          <w:p w14:paraId="2336E9C9" w14:textId="77777777" w:rsidR="00665354" w:rsidRPr="00B52866" w:rsidRDefault="00665354" w:rsidP="006653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0CB37A45" w14:textId="288528A6" w:rsidR="00665354" w:rsidRPr="00B52866" w:rsidRDefault="0062642A" w:rsidP="00665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389,525</w:t>
            </w:r>
          </w:p>
        </w:tc>
      </w:tr>
      <w:tr w:rsidR="00665354" w:rsidRPr="00B52866" w14:paraId="3B251F98" w14:textId="77777777" w:rsidTr="004C3AD2">
        <w:tc>
          <w:tcPr>
            <w:tcW w:w="4509" w:type="dxa"/>
          </w:tcPr>
          <w:p w14:paraId="41F92DEC" w14:textId="7080E678" w:rsidR="00665354" w:rsidRPr="00B52866" w:rsidRDefault="00665354" w:rsidP="00665354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52866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77" w:type="dxa"/>
          </w:tcPr>
          <w:p w14:paraId="0F6389AF" w14:textId="19233C87" w:rsidR="00665354" w:rsidRPr="00B52866" w:rsidRDefault="00CC5F53" w:rsidP="00665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296,465</w:t>
            </w:r>
          </w:p>
        </w:tc>
        <w:tc>
          <w:tcPr>
            <w:tcW w:w="270" w:type="dxa"/>
          </w:tcPr>
          <w:p w14:paraId="78A5B4F8" w14:textId="77777777" w:rsidR="00665354" w:rsidRPr="00B52866" w:rsidRDefault="00665354" w:rsidP="0066535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81C895B" w14:textId="6023D757" w:rsidR="00665354" w:rsidRPr="00B52866" w:rsidRDefault="00B1016E" w:rsidP="00060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438A">
              <w:rPr>
                <w:rFonts w:asciiTheme="majorBidi" w:hAnsiTheme="majorBidi" w:cstheme="majorBidi"/>
                <w:sz w:val="30"/>
                <w:szCs w:val="30"/>
              </w:rPr>
              <w:t>231,073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CE13E4" w14:textId="77777777" w:rsidR="00665354" w:rsidRPr="00B52866" w:rsidRDefault="00665354" w:rsidP="00665354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1DDF5A3" w14:textId="61383620" w:rsidR="00665354" w:rsidRPr="00B52866" w:rsidRDefault="0062642A" w:rsidP="00665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65,392</w:t>
            </w:r>
          </w:p>
        </w:tc>
      </w:tr>
      <w:tr w:rsidR="00665354" w:rsidRPr="00B52866" w14:paraId="451891E0" w14:textId="77777777" w:rsidTr="00E37AE4">
        <w:tc>
          <w:tcPr>
            <w:tcW w:w="4509" w:type="dxa"/>
          </w:tcPr>
          <w:p w14:paraId="0F356EFC" w14:textId="77777777" w:rsidR="00665354" w:rsidRPr="00B52866" w:rsidRDefault="00665354" w:rsidP="00665354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77" w:type="dxa"/>
          </w:tcPr>
          <w:p w14:paraId="0FEF7FE8" w14:textId="77777777" w:rsidR="00665354" w:rsidRPr="00B52866" w:rsidRDefault="00665354" w:rsidP="00665354">
            <w:pPr>
              <w:pStyle w:val="3"/>
              <w:tabs>
                <w:tab w:val="clear" w:pos="360"/>
                <w:tab w:val="clear" w:pos="720"/>
              </w:tabs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0AB042" w14:textId="77777777" w:rsidR="00665354" w:rsidRPr="00B52866" w:rsidRDefault="00665354" w:rsidP="0066535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F18D109" w14:textId="6F7D18B1" w:rsidR="00665354" w:rsidRPr="00B52866" w:rsidRDefault="00665354" w:rsidP="00413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8"/>
              </w:tabs>
              <w:spacing w:after="0"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17FFE4" w14:textId="77777777" w:rsidR="00665354" w:rsidRPr="00B52866" w:rsidRDefault="00665354" w:rsidP="00665354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1C09B74" w14:textId="77777777" w:rsidR="00665354" w:rsidRPr="00B52866" w:rsidRDefault="00665354" w:rsidP="0066535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C3AD2" w:rsidRPr="00B52866" w14:paraId="13741F90" w14:textId="77777777" w:rsidTr="00E37AE4">
        <w:tc>
          <w:tcPr>
            <w:tcW w:w="4509" w:type="dxa"/>
          </w:tcPr>
          <w:p w14:paraId="3F219E04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77" w:type="dxa"/>
          </w:tcPr>
          <w:p w14:paraId="07B7C60A" w14:textId="77777777" w:rsidR="004C3AD2" w:rsidRPr="00B52866" w:rsidRDefault="004C3AD2" w:rsidP="003D56F7">
            <w:pPr>
              <w:pStyle w:val="3"/>
              <w:tabs>
                <w:tab w:val="clear" w:pos="360"/>
                <w:tab w:val="clear" w:pos="720"/>
              </w:tabs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352528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1DF39DD" w14:textId="77777777" w:rsidR="004C3AD2" w:rsidRPr="00B52866" w:rsidRDefault="004C3AD2" w:rsidP="004C3A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B8DF4" w14:textId="77777777" w:rsidR="004C3AD2" w:rsidRPr="00B52866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541AC1A" w14:textId="77777777" w:rsidR="004C3AD2" w:rsidRPr="00B52866" w:rsidRDefault="004C3AD2" w:rsidP="004C3AD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C3AD2" w:rsidRPr="00B52866" w14:paraId="7B1972D2" w14:textId="77777777" w:rsidTr="00184F0A">
        <w:tc>
          <w:tcPr>
            <w:tcW w:w="4509" w:type="dxa"/>
          </w:tcPr>
          <w:p w14:paraId="44E21C8F" w14:textId="72B901F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ind w:right="-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BE0528"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528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BE0528" w:rsidRPr="00B528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77" w:type="dxa"/>
          </w:tcPr>
          <w:p w14:paraId="316E72F7" w14:textId="77777777" w:rsidR="004C3AD2" w:rsidRPr="00B52866" w:rsidRDefault="004C3AD2" w:rsidP="003D56F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3D3F79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49B90BAE" w14:textId="77777777" w:rsidR="004C3AD2" w:rsidRPr="00B52866" w:rsidRDefault="004C3AD2" w:rsidP="004C3AD2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01DC77" w14:textId="77777777" w:rsidR="004C3AD2" w:rsidRPr="00B52866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1739B4B" w14:textId="77777777" w:rsidR="004C3AD2" w:rsidRPr="00B52866" w:rsidRDefault="004C3AD2" w:rsidP="004C3AD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C3AD2" w:rsidRPr="00B52866" w14:paraId="766A2F32" w14:textId="77777777" w:rsidTr="00184F0A">
        <w:tc>
          <w:tcPr>
            <w:tcW w:w="4509" w:type="dxa"/>
          </w:tcPr>
          <w:p w14:paraId="1A56D5C2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52866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ต้นทุนค่าบริหารงาน</w:t>
            </w:r>
          </w:p>
        </w:tc>
        <w:tc>
          <w:tcPr>
            <w:tcW w:w="1377" w:type="dxa"/>
          </w:tcPr>
          <w:p w14:paraId="10532382" w14:textId="7973DB9C" w:rsidR="004C3AD2" w:rsidRPr="00B52866" w:rsidRDefault="00D91684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732,259</w:t>
            </w:r>
          </w:p>
        </w:tc>
        <w:tc>
          <w:tcPr>
            <w:tcW w:w="270" w:type="dxa"/>
          </w:tcPr>
          <w:p w14:paraId="6085F643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0E453F7C" w14:textId="3DC2BFB8" w:rsidR="004C3AD2" w:rsidRPr="00B52866" w:rsidRDefault="00D91684" w:rsidP="00060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389,012</w:t>
            </w:r>
          </w:p>
        </w:tc>
        <w:tc>
          <w:tcPr>
            <w:tcW w:w="270" w:type="dxa"/>
          </w:tcPr>
          <w:p w14:paraId="11A1350B" w14:textId="77777777" w:rsidR="004C3AD2" w:rsidRPr="00B52866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07C94ED" w14:textId="0428760A" w:rsidR="004C3AD2" w:rsidRPr="00B52866" w:rsidRDefault="00D91684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Cs/>
                <w:sz w:val="30"/>
                <w:szCs w:val="30"/>
              </w:rPr>
              <w:t>1,121,271</w:t>
            </w:r>
          </w:p>
        </w:tc>
      </w:tr>
      <w:tr w:rsidR="004C3AD2" w:rsidRPr="00B52866" w14:paraId="6DF378CB" w14:textId="77777777" w:rsidTr="00184F0A">
        <w:tc>
          <w:tcPr>
            <w:tcW w:w="4509" w:type="dxa"/>
          </w:tcPr>
          <w:p w14:paraId="62A18EF8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2866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77" w:type="dxa"/>
          </w:tcPr>
          <w:p w14:paraId="6AF69908" w14:textId="6CBCE99E" w:rsidR="004C3AD2" w:rsidRPr="00B52866" w:rsidRDefault="00D04749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="00D91684" w:rsidRPr="00B52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1159B90D" w14:textId="77777777" w:rsidR="004C3AD2" w:rsidRPr="00B52866" w:rsidRDefault="004C3AD2" w:rsidP="004C3A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41" w:type="dxa"/>
          </w:tcPr>
          <w:p w14:paraId="3A1CE5FD" w14:textId="505CB7AA" w:rsidR="004C3AD2" w:rsidRPr="00B52866" w:rsidRDefault="00B1016E" w:rsidP="00060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91684" w:rsidRPr="00B52866">
              <w:rPr>
                <w:rFonts w:asciiTheme="majorBidi" w:hAnsiTheme="majorBidi" w:cstheme="majorBidi"/>
                <w:sz w:val="30"/>
                <w:szCs w:val="30"/>
              </w:rPr>
              <w:t>389,012</w:t>
            </w:r>
            <w:r w:rsidRPr="00B52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AFF295" w14:textId="77777777" w:rsidR="004C3AD2" w:rsidRPr="00B52866" w:rsidRDefault="004C3AD2" w:rsidP="004C3A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9" w:type="dxa"/>
          </w:tcPr>
          <w:p w14:paraId="55F9DF2C" w14:textId="4A4E6BE3" w:rsidR="004C3AD2" w:rsidRPr="00B52866" w:rsidRDefault="00D91684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sz w:val="30"/>
                <w:szCs w:val="30"/>
              </w:rPr>
              <w:t>179,388</w:t>
            </w:r>
          </w:p>
        </w:tc>
      </w:tr>
      <w:tr w:rsidR="004C3AD2" w:rsidRPr="00B52866" w14:paraId="6963A1DE" w14:textId="77777777" w:rsidTr="00184F0A">
        <w:tc>
          <w:tcPr>
            <w:tcW w:w="4509" w:type="dxa"/>
          </w:tcPr>
          <w:p w14:paraId="306E0479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07AE7233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5FB2A4" w14:textId="77777777" w:rsidR="004C3AD2" w:rsidRPr="00B52866" w:rsidRDefault="004C3AD2" w:rsidP="004C3AD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4552C8C" w14:textId="29A3A17A" w:rsidR="004C3AD2" w:rsidRPr="00B52866" w:rsidRDefault="00D91684" w:rsidP="003D5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9AD112" w14:textId="77777777" w:rsidR="004C3AD2" w:rsidRPr="00B52866" w:rsidRDefault="004C3AD2" w:rsidP="004C3AD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853940D" w14:textId="77777777" w:rsidR="004C3AD2" w:rsidRPr="00B52866" w:rsidRDefault="004C3AD2" w:rsidP="004C3AD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</w:tbl>
    <w:p w14:paraId="2E45B81D" w14:textId="77777777" w:rsidR="0057178C" w:rsidRPr="00346E57" w:rsidRDefault="0057178C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7F95077" w14:textId="65610D29" w:rsidR="0013047A" w:rsidRPr="00A76A10" w:rsidRDefault="0057178C" w:rsidP="00A76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866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เนื่องจากผู้บริหารเห็นว่ามีความเหมาะสมกับธุรกิจของกิจการมากกว่า</w:t>
      </w:r>
    </w:p>
    <w:sectPr w:rsidR="0013047A" w:rsidRPr="00A76A10" w:rsidSect="00AE463C">
      <w:headerReference w:type="default" r:id="rId28"/>
      <w:headerReference w:type="first" r:id="rId29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9C177" w14:textId="77777777" w:rsidR="00FA08B0" w:rsidRDefault="00FA08B0">
      <w:r>
        <w:separator/>
      </w:r>
    </w:p>
  </w:endnote>
  <w:endnote w:type="continuationSeparator" w:id="0">
    <w:p w14:paraId="4E69610B" w14:textId="77777777" w:rsidR="00FA08B0" w:rsidRDefault="00FA08B0">
      <w:r>
        <w:continuationSeparator/>
      </w:r>
    </w:p>
  </w:endnote>
  <w:endnote w:type="continuationNotice" w:id="1">
    <w:p w14:paraId="5337C8D1" w14:textId="77777777" w:rsidR="00FA08B0" w:rsidRDefault="00FA08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AD3F" w14:textId="77777777" w:rsidR="00883460" w:rsidRPr="00305593" w:rsidRDefault="0088346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F552261" w14:textId="77777777" w:rsidR="00883460" w:rsidRPr="002D3586" w:rsidRDefault="00883460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7DEB7" w14:textId="77777777" w:rsidR="008C7BE1" w:rsidRPr="00305593" w:rsidRDefault="008C7BE1" w:rsidP="008C7BE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sz w:val="30"/>
        <w:szCs w:val="30"/>
        <w:cs/>
      </w:rPr>
      <w:t>2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E1DBD0" w14:textId="77777777" w:rsidR="008C7BE1" w:rsidRPr="00AB0A4D" w:rsidRDefault="008C7BE1" w:rsidP="006816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2B0E" w14:textId="77777777" w:rsidR="00883460" w:rsidRPr="00305593" w:rsidRDefault="00883460" w:rsidP="008C7BE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sz w:val="30"/>
        <w:szCs w:val="30"/>
        <w:cs/>
      </w:rPr>
      <w:t>2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ABAB9F" w14:textId="77777777" w:rsidR="00883460" w:rsidRPr="00AB0A4D" w:rsidRDefault="00883460" w:rsidP="006816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4E337" w14:textId="77777777" w:rsidR="00FA08B0" w:rsidRDefault="00FA08B0">
      <w:r>
        <w:separator/>
      </w:r>
    </w:p>
  </w:footnote>
  <w:footnote w:type="continuationSeparator" w:id="0">
    <w:p w14:paraId="1C3D0FBA" w14:textId="77777777" w:rsidR="00FA08B0" w:rsidRDefault="00FA08B0">
      <w:r>
        <w:continuationSeparator/>
      </w:r>
    </w:p>
  </w:footnote>
  <w:footnote w:type="continuationNotice" w:id="1">
    <w:p w14:paraId="6F2BF155" w14:textId="77777777" w:rsidR="00FA08B0" w:rsidRDefault="00FA08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FCCD" w14:textId="77777777" w:rsidR="0040032D" w:rsidRPr="00BA2BC9" w:rsidRDefault="0040032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C06F866" w14:textId="77777777" w:rsidR="0040032D" w:rsidRDefault="0040032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274362C" w14:textId="45988220" w:rsidR="0040032D" w:rsidRPr="008D22B2" w:rsidRDefault="0040032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สำหรับ</w:t>
    </w:r>
    <w:r w:rsidR="00C60FC1" w:rsidRPr="00AC344F">
      <w:rPr>
        <w:rFonts w:ascii="Angsana New" w:hAnsi="Angsana New" w:hint="cs"/>
        <w:b/>
        <w:bCs/>
        <w:sz w:val="32"/>
        <w:szCs w:val="32"/>
        <w:cs/>
      </w:rPr>
      <w:t>งวดสามเดือนและ</w:t>
    </w:r>
    <w:r w:rsidR="00BE0528">
      <w:rPr>
        <w:rFonts w:ascii="Angsana New" w:hAnsi="Angsana New" w:hint="cs"/>
        <w:b/>
        <w:bCs/>
        <w:sz w:val="32"/>
        <w:szCs w:val="32"/>
        <w:cs/>
      </w:rPr>
      <w:t>เก้า</w:t>
    </w:r>
    <w:r w:rsidR="00C60FC1" w:rsidRPr="00AC344F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="00C60FC1"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="00C60FC1" w:rsidRPr="00AC344F">
      <w:rPr>
        <w:rFonts w:ascii="Angsana New" w:hAnsi="Angsana New"/>
        <w:b/>
        <w:bCs/>
        <w:sz w:val="32"/>
        <w:szCs w:val="32"/>
      </w:rPr>
      <w:t>30</w:t>
    </w:r>
    <w:r w:rsidR="00C60FC1"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="00BE0528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C60FC1"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="00C60FC1" w:rsidRPr="00AC344F">
      <w:rPr>
        <w:rFonts w:ascii="Angsana New" w:hAnsi="Angsana New"/>
        <w:b/>
        <w:bCs/>
        <w:sz w:val="32"/>
        <w:szCs w:val="32"/>
      </w:rPr>
      <w:t>2567</w:t>
    </w:r>
    <w:r w:rsidR="00C60FC1" w:rsidRPr="00AC344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F4F1D02" w14:textId="77777777" w:rsidR="0040032D" w:rsidRPr="008D22B2" w:rsidRDefault="0040032D" w:rsidP="00F444E1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8486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96CE84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32E0FF" w14:textId="41997342" w:rsidR="00646FB9" w:rsidRPr="008D22B2" w:rsidRDefault="00646FB9" w:rsidP="00646FB9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C60FC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</w:t>
    </w:r>
    <w:r w:rsidR="00BE052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C60FC1"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/>
        <w:sz w:val="32"/>
        <w:szCs w:val="32"/>
        <w:lang w:bidi="th-TH"/>
      </w:rPr>
      <w:t>30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0528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>
      <w:rPr>
        <w:rFonts w:ascii="Angsana New" w:hAnsi="Angsana New" w:cs="Angsana New"/>
        <w:sz w:val="32"/>
        <w:szCs w:val="32"/>
        <w:lang w:val="en-US" w:bidi="th-TH"/>
      </w:rPr>
      <w:t>2567</w:t>
    </w:r>
    <w:r w:rsidR="00C60FC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1C53277F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33B036" w14:textId="5B39B74F" w:rsidR="008F0F83" w:rsidRPr="008D22B2" w:rsidRDefault="008F0F83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C60FC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</w:t>
    </w:r>
    <w:r w:rsidR="00BE052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C60FC1"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/>
        <w:sz w:val="32"/>
        <w:szCs w:val="32"/>
        <w:lang w:bidi="th-TH"/>
      </w:rPr>
      <w:t>30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0528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>
      <w:rPr>
        <w:rFonts w:ascii="Angsana New" w:hAnsi="Angsana New" w:cs="Angsana New"/>
        <w:sz w:val="32"/>
        <w:szCs w:val="32"/>
        <w:lang w:val="en-US" w:bidi="th-TH"/>
      </w:rPr>
      <w:t>2567</w:t>
    </w:r>
    <w:r w:rsidR="00C60FC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6AA2E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28B6739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7FC589" w14:textId="51FBB017" w:rsidR="00C81CA6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  <w:r w:rsidRPr="000A071F">
      <w:rPr>
        <w:rFonts w:ascii="Angsana New" w:hAnsi="Angsana New" w:hint="cs"/>
        <w:bCs/>
        <w:sz w:val="32"/>
        <w:szCs w:val="32"/>
        <w:cs/>
        <w:lang w:val="en-GB"/>
      </w:rPr>
      <w:t>สำหรับ</w:t>
    </w:r>
    <w:r w:rsidR="00C60FC1">
      <w:rPr>
        <w:rFonts w:ascii="Angsana New" w:hAnsi="Angsana New" w:hint="cs"/>
        <w:bCs/>
        <w:sz w:val="32"/>
        <w:szCs w:val="32"/>
        <w:cs/>
      </w:rPr>
      <w:t>งวด</w:t>
    </w:r>
    <w:r w:rsidR="00C60FC1" w:rsidRPr="001B2B1B">
      <w:rPr>
        <w:rFonts w:ascii="Angsana New" w:hAnsi="Angsana New" w:hint="cs"/>
        <w:bCs/>
        <w:sz w:val="32"/>
        <w:szCs w:val="32"/>
        <w:cs/>
      </w:rPr>
      <w:t>สามเดือนและ</w:t>
    </w:r>
    <w:r w:rsidR="00BE0528">
      <w:rPr>
        <w:rFonts w:ascii="Angsana New" w:hAnsi="Angsana New" w:hint="cs"/>
        <w:bCs/>
        <w:sz w:val="32"/>
        <w:szCs w:val="32"/>
        <w:cs/>
      </w:rPr>
      <w:t>เก้า</w:t>
    </w:r>
    <w:r w:rsidR="00C60FC1" w:rsidRPr="001B2B1B">
      <w:rPr>
        <w:rFonts w:ascii="Angsana New" w:hAnsi="Angsana New" w:hint="cs"/>
        <w:bCs/>
        <w:sz w:val="32"/>
        <w:szCs w:val="32"/>
        <w:cs/>
      </w:rPr>
      <w:t>เดือนสิ้นสุดวันที่</w:t>
    </w:r>
    <w:r w:rsidR="00C60FC1" w:rsidRPr="001B2B1B">
      <w:rPr>
        <w:rFonts w:ascii="Angsana New" w:hAnsi="Angsana New"/>
        <w:sz w:val="32"/>
        <w:szCs w:val="32"/>
        <w:cs/>
      </w:rPr>
      <w:t xml:space="preserve"> </w:t>
    </w:r>
    <w:r w:rsidR="00C60FC1" w:rsidRPr="00C60FC1">
      <w:rPr>
        <w:rFonts w:ascii="Angsana New" w:hAnsi="Angsana New"/>
        <w:b/>
        <w:bCs/>
        <w:sz w:val="32"/>
        <w:szCs w:val="32"/>
      </w:rPr>
      <w:t>30</w:t>
    </w:r>
    <w:r w:rsidR="00C60FC1" w:rsidRPr="001B2B1B">
      <w:rPr>
        <w:rFonts w:ascii="Angsana New" w:hAnsi="Angsana New"/>
        <w:bCs/>
        <w:sz w:val="32"/>
        <w:szCs w:val="32"/>
        <w:cs/>
      </w:rPr>
      <w:t xml:space="preserve"> </w:t>
    </w:r>
    <w:r w:rsidR="00BE0528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C60FC1" w:rsidRPr="001B2B1B">
      <w:rPr>
        <w:rFonts w:ascii="Angsana New" w:hAnsi="Angsana New"/>
        <w:bCs/>
        <w:sz w:val="32"/>
        <w:szCs w:val="32"/>
        <w:cs/>
      </w:rPr>
      <w:t xml:space="preserve"> </w:t>
    </w:r>
    <w:r w:rsidR="00C60FC1" w:rsidRPr="00C60FC1">
      <w:rPr>
        <w:rFonts w:ascii="Angsana New" w:hAnsi="Angsana New"/>
        <w:b/>
        <w:bCs/>
        <w:sz w:val="32"/>
        <w:szCs w:val="32"/>
      </w:rPr>
      <w:t>2567</w:t>
    </w:r>
    <w:r w:rsidR="00C60FC1" w:rsidRPr="006259AA">
      <w:rPr>
        <w:rFonts w:ascii="Angsana New" w:hAnsi="Angsana New" w:hint="cs"/>
        <w:bCs/>
        <w:sz w:val="32"/>
        <w:szCs w:val="32"/>
        <w:cs/>
      </w:rPr>
      <w:t xml:space="preserve"> </w:t>
    </w:r>
    <w:r w:rsidRPr="000A071F">
      <w:rPr>
        <w:rFonts w:ascii="Angsana New" w:hAnsi="Angsana New"/>
        <w:bCs/>
        <w:sz w:val="32"/>
        <w:szCs w:val="32"/>
        <w:cs/>
        <w:lang w:val="en-GB"/>
      </w:rPr>
      <w:t>(</w:t>
    </w:r>
    <w:r w:rsidRPr="000A071F">
      <w:rPr>
        <w:rFonts w:ascii="Angsana New" w:hAnsi="Angsana New" w:hint="cs"/>
        <w:bCs/>
        <w:sz w:val="32"/>
        <w:szCs w:val="32"/>
        <w:cs/>
        <w:lang w:val="en-GB"/>
      </w:rPr>
      <w:t>ไม่ได้ตรวจสอบ</w:t>
    </w:r>
    <w:r w:rsidRPr="000A071F">
      <w:rPr>
        <w:rFonts w:ascii="Angsana New" w:hAnsi="Angsana New"/>
        <w:bCs/>
        <w:sz w:val="32"/>
        <w:szCs w:val="32"/>
        <w:cs/>
        <w:lang w:val="en-GB"/>
      </w:rPr>
      <w:t>)</w:t>
    </w:r>
  </w:p>
  <w:p w14:paraId="7550828D" w14:textId="77777777" w:rsidR="000A071F" w:rsidRPr="00333087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D075" w14:textId="77777777" w:rsidR="00AB0A4D" w:rsidRPr="00BA2BC9" w:rsidRDefault="00AB0A4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DD8F21E" w14:textId="77777777" w:rsidR="00AB0A4D" w:rsidRDefault="00AB0A4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6CD4C07" w14:textId="25E56FED" w:rsidR="00AB0A4D" w:rsidRPr="008D22B2" w:rsidRDefault="00AB0A4D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BE0528">
      <w:rPr>
        <w:rFonts w:ascii="Angsana New" w:hAnsi="Angsana New" w:hint="cs"/>
        <w:b/>
        <w:bCs/>
        <w:sz w:val="32"/>
        <w:szCs w:val="32"/>
        <w:cs/>
      </w:rPr>
      <w:t>เก้า</w:t>
    </w:r>
    <w:r w:rsidRPr="00AC344F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30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="00BE0528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2567</w:t>
    </w:r>
    <w:r w:rsidRPr="00AC344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6342E2A" w14:textId="77777777" w:rsidR="00AB0A4D" w:rsidRPr="00AB0A4D" w:rsidRDefault="00AB0A4D" w:rsidP="00F444E1">
    <w:pPr>
      <w:pStyle w:val="Header"/>
      <w:ind w:left="540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1CEBD" w14:textId="77777777" w:rsidR="00196098" w:rsidRPr="00BA2BC9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F74FE9A" w14:textId="77777777" w:rsidR="00196098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65840E5" w14:textId="45F44524" w:rsidR="00196098" w:rsidRPr="008D22B2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BE0528">
      <w:rPr>
        <w:rFonts w:ascii="Angsana New" w:hAnsi="Angsana New" w:hint="cs"/>
        <w:b/>
        <w:bCs/>
        <w:sz w:val="32"/>
        <w:szCs w:val="32"/>
        <w:cs/>
      </w:rPr>
      <w:t>เก้า</w:t>
    </w:r>
    <w:r w:rsidRPr="00AC344F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30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="00BE0528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2567</w:t>
    </w:r>
    <w:r w:rsidRPr="00AC344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2BE8136" w14:textId="77777777" w:rsidR="00196098" w:rsidRPr="008D22B2" w:rsidRDefault="00196098" w:rsidP="00F444E1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A8B2" w14:textId="77777777" w:rsidR="00196098" w:rsidRPr="00BA2BC9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7395FBF" w14:textId="77777777" w:rsidR="00196098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F1B0D3C" w14:textId="05A0755A" w:rsidR="00196098" w:rsidRPr="008D22B2" w:rsidRDefault="00196098" w:rsidP="001960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BE0528">
      <w:rPr>
        <w:rFonts w:ascii="Angsana New" w:hAnsi="Angsana New" w:hint="cs"/>
        <w:b/>
        <w:bCs/>
        <w:sz w:val="32"/>
        <w:szCs w:val="32"/>
        <w:cs/>
      </w:rPr>
      <w:t>เก้า</w:t>
    </w:r>
    <w:r w:rsidRPr="00AC344F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30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="00BE0528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2567</w:t>
    </w:r>
    <w:r w:rsidRPr="00AC344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BD79162" w14:textId="77777777" w:rsidR="00196098" w:rsidRPr="00AB0A4D" w:rsidRDefault="00196098" w:rsidP="00F444E1">
    <w:pPr>
      <w:pStyle w:val="Header"/>
      <w:ind w:left="540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3BA4" w14:textId="77777777" w:rsidR="00AC344F" w:rsidRPr="00BA2BC9" w:rsidRDefault="00AC344F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262CA22" w14:textId="77777777" w:rsidR="00AC344F" w:rsidRDefault="00AC344F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2F1661A" w14:textId="5B9CD8AA" w:rsidR="00AC344F" w:rsidRPr="008D22B2" w:rsidRDefault="00AC344F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C344F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BE0528">
      <w:rPr>
        <w:rFonts w:ascii="Angsana New" w:hAnsi="Angsana New" w:hint="cs"/>
        <w:b/>
        <w:bCs/>
        <w:sz w:val="32"/>
        <w:szCs w:val="32"/>
        <w:cs/>
      </w:rPr>
      <w:t>เก้า</w:t>
    </w:r>
    <w:r w:rsidRPr="00AC344F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30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="00BE0528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AC344F">
      <w:rPr>
        <w:rFonts w:ascii="Angsana New" w:hAnsi="Angsana New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</w:rPr>
      <w:t>2567</w:t>
    </w:r>
    <w:r w:rsidRPr="00AC344F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C344F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1E6AE91" w14:textId="77777777" w:rsidR="00AC344F" w:rsidRPr="008D22B2" w:rsidRDefault="00AC344F" w:rsidP="00F444E1">
    <w:pPr>
      <w:pStyle w:val="acctmainheading"/>
      <w:spacing w:after="0" w:line="240" w:lineRule="atLeast"/>
      <w:ind w:left="540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8B7A4" w14:textId="77777777" w:rsidR="00AC344F" w:rsidRPr="00BA2BC9" w:rsidRDefault="00AC344F" w:rsidP="00AC34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279B40B" w14:textId="77777777" w:rsidR="00AC344F" w:rsidRDefault="00AC344F" w:rsidP="00AC344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1FCDCF1" w14:textId="650D588D" w:rsidR="00AC344F" w:rsidRPr="008D22B2" w:rsidRDefault="00AC344F" w:rsidP="00AC344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</w:t>
    </w:r>
    <w:r w:rsidR="00BE052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2B1B">
      <w:rPr>
        <w:rFonts w:ascii="Angsana New" w:hAnsi="Angsana New" w:cs="Angsana New"/>
        <w:sz w:val="32"/>
        <w:szCs w:val="32"/>
        <w:lang w:bidi="th-TH"/>
      </w:rPr>
      <w:t>30</w:t>
    </w:r>
    <w:r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0528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2567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CB4E650" w14:textId="77777777" w:rsidR="00AC344F" w:rsidRPr="00AB0A4D" w:rsidRDefault="00AC344F" w:rsidP="00F444E1">
    <w:pPr>
      <w:pStyle w:val="Header"/>
      <w:ind w:left="540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FD35" w14:textId="77777777" w:rsidR="00C15066" w:rsidRPr="00BA2BC9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E41744" w14:textId="0AE2940A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C60FC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</w:t>
    </w:r>
    <w:r w:rsidR="00BE052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C60FC1"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/>
        <w:sz w:val="32"/>
        <w:szCs w:val="32"/>
        <w:lang w:bidi="th-TH"/>
      </w:rPr>
      <w:t>30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0528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>
      <w:rPr>
        <w:rFonts w:ascii="Angsana New" w:hAnsi="Angsana New" w:cs="Angsana New"/>
        <w:sz w:val="32"/>
        <w:szCs w:val="32"/>
        <w:lang w:val="en-US" w:bidi="th-TH"/>
      </w:rPr>
      <w:t>2567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5D5FD9" w14:textId="4CD87D9B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C60FC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</w:t>
    </w:r>
    <w:r w:rsidR="00BE052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C60FC1"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/>
        <w:sz w:val="32"/>
        <w:szCs w:val="32"/>
        <w:lang w:bidi="th-TH"/>
      </w:rPr>
      <w:t>30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0528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>
      <w:rPr>
        <w:rFonts w:ascii="Angsana New" w:hAnsi="Angsana New" w:cs="Angsana New"/>
        <w:sz w:val="32"/>
        <w:szCs w:val="32"/>
        <w:lang w:val="en-US" w:bidi="th-TH"/>
      </w:rPr>
      <w:t>2567</w:t>
    </w:r>
    <w:r w:rsidR="00C60FC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50E2C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53D676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0D715" w14:textId="6B1B74E1" w:rsidR="008F0F83" w:rsidRPr="008D22B2" w:rsidRDefault="008F0F83" w:rsidP="008F0F83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C60FC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</w:t>
    </w:r>
    <w:r w:rsidR="00BE052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C60FC1" w:rsidRPr="001B2B1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C60FC1" w:rsidRPr="001B2B1B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C60FC1" w:rsidRPr="001B2B1B">
      <w:rPr>
        <w:rFonts w:ascii="Angsana New" w:hAnsi="Angsana New" w:cs="Angsana New"/>
        <w:sz w:val="32"/>
        <w:szCs w:val="32"/>
        <w:lang w:bidi="th-TH"/>
      </w:rPr>
      <w:t>30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BE0528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="00C60FC1" w:rsidRPr="001B2B1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C60FC1">
      <w:rPr>
        <w:rFonts w:ascii="Angsana New" w:hAnsi="Angsana New" w:cs="Angsana New"/>
        <w:sz w:val="32"/>
        <w:szCs w:val="32"/>
        <w:lang w:val="en-US" w:bidi="th-TH"/>
      </w:rPr>
      <w:t>2567</w:t>
    </w:r>
    <w:r w:rsidR="00C60FC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30BEDDE3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8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10352E6"/>
    <w:multiLevelType w:val="hybridMultilevel"/>
    <w:tmpl w:val="319A676C"/>
    <w:lvl w:ilvl="0" w:tplc="0756C7B0">
      <w:start w:val="1"/>
      <w:numFmt w:val="decimal"/>
      <w:lvlText w:val="%1."/>
      <w:lvlJc w:val="left"/>
      <w:pPr>
        <w:ind w:left="1020" w:hanging="360"/>
      </w:pPr>
    </w:lvl>
    <w:lvl w:ilvl="1" w:tplc="326A5620">
      <w:start w:val="1"/>
      <w:numFmt w:val="decimal"/>
      <w:lvlText w:val="%2."/>
      <w:lvlJc w:val="left"/>
      <w:pPr>
        <w:ind w:left="1020" w:hanging="360"/>
      </w:pPr>
    </w:lvl>
    <w:lvl w:ilvl="2" w:tplc="9C4A287E">
      <w:start w:val="1"/>
      <w:numFmt w:val="decimal"/>
      <w:lvlText w:val="%3."/>
      <w:lvlJc w:val="left"/>
      <w:pPr>
        <w:ind w:left="1020" w:hanging="360"/>
      </w:pPr>
    </w:lvl>
    <w:lvl w:ilvl="3" w:tplc="D5B29072">
      <w:start w:val="1"/>
      <w:numFmt w:val="decimal"/>
      <w:lvlText w:val="%4."/>
      <w:lvlJc w:val="left"/>
      <w:pPr>
        <w:ind w:left="1020" w:hanging="360"/>
      </w:pPr>
    </w:lvl>
    <w:lvl w:ilvl="4" w:tplc="E8B292F4">
      <w:start w:val="1"/>
      <w:numFmt w:val="decimal"/>
      <w:lvlText w:val="%5."/>
      <w:lvlJc w:val="left"/>
      <w:pPr>
        <w:ind w:left="1020" w:hanging="360"/>
      </w:pPr>
    </w:lvl>
    <w:lvl w:ilvl="5" w:tplc="29D64882">
      <w:start w:val="1"/>
      <w:numFmt w:val="decimal"/>
      <w:lvlText w:val="%6."/>
      <w:lvlJc w:val="left"/>
      <w:pPr>
        <w:ind w:left="1020" w:hanging="360"/>
      </w:pPr>
    </w:lvl>
    <w:lvl w:ilvl="6" w:tplc="3872E49E">
      <w:start w:val="1"/>
      <w:numFmt w:val="decimal"/>
      <w:lvlText w:val="%7."/>
      <w:lvlJc w:val="left"/>
      <w:pPr>
        <w:ind w:left="1020" w:hanging="360"/>
      </w:pPr>
    </w:lvl>
    <w:lvl w:ilvl="7" w:tplc="23500486">
      <w:start w:val="1"/>
      <w:numFmt w:val="decimal"/>
      <w:lvlText w:val="%8."/>
      <w:lvlJc w:val="left"/>
      <w:pPr>
        <w:ind w:left="1020" w:hanging="360"/>
      </w:pPr>
    </w:lvl>
    <w:lvl w:ilvl="8" w:tplc="D4A089A0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6" w15:restartNumberingAfterBreak="0">
    <w:nsid w:val="78466919"/>
    <w:multiLevelType w:val="hybridMultilevel"/>
    <w:tmpl w:val="763A223C"/>
    <w:lvl w:ilvl="0" w:tplc="E48C922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5"/>
  </w:num>
  <w:num w:numId="12" w16cid:durableId="1155100608">
    <w:abstractNumId w:val="12"/>
  </w:num>
  <w:num w:numId="13" w16cid:durableId="1265921519">
    <w:abstractNumId w:val="23"/>
  </w:num>
  <w:num w:numId="14" w16cid:durableId="1290935523">
    <w:abstractNumId w:val="14"/>
  </w:num>
  <w:num w:numId="15" w16cid:durableId="981886655">
    <w:abstractNumId w:val="16"/>
  </w:num>
  <w:num w:numId="16" w16cid:durableId="736633362">
    <w:abstractNumId w:val="10"/>
  </w:num>
  <w:num w:numId="17" w16cid:durableId="1216431051">
    <w:abstractNumId w:val="25"/>
  </w:num>
  <w:num w:numId="18" w16cid:durableId="1832941182">
    <w:abstractNumId w:val="18"/>
  </w:num>
  <w:num w:numId="19" w16cid:durableId="1603609294">
    <w:abstractNumId w:val="17"/>
  </w:num>
  <w:num w:numId="20" w16cid:durableId="799765472">
    <w:abstractNumId w:val="21"/>
  </w:num>
  <w:num w:numId="21" w16cid:durableId="629163680">
    <w:abstractNumId w:val="13"/>
  </w:num>
  <w:num w:numId="22" w16cid:durableId="86119911">
    <w:abstractNumId w:val="22"/>
  </w:num>
  <w:num w:numId="23" w16cid:durableId="307589430">
    <w:abstractNumId w:val="20"/>
  </w:num>
  <w:num w:numId="24" w16cid:durableId="1092120692">
    <w:abstractNumId w:val="19"/>
  </w:num>
  <w:num w:numId="25" w16cid:durableId="1955138104">
    <w:abstractNumId w:val="11"/>
  </w:num>
  <w:num w:numId="26" w16cid:durableId="837891428">
    <w:abstractNumId w:val="26"/>
  </w:num>
  <w:num w:numId="27" w16cid:durableId="510604807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50B"/>
    <w:rsid w:val="00000911"/>
    <w:rsid w:val="00000DF2"/>
    <w:rsid w:val="00000FB1"/>
    <w:rsid w:val="000012A2"/>
    <w:rsid w:val="000012B3"/>
    <w:rsid w:val="00001385"/>
    <w:rsid w:val="000013B2"/>
    <w:rsid w:val="0000142E"/>
    <w:rsid w:val="000014C8"/>
    <w:rsid w:val="0000164F"/>
    <w:rsid w:val="0000173D"/>
    <w:rsid w:val="000017AB"/>
    <w:rsid w:val="000018DB"/>
    <w:rsid w:val="00001908"/>
    <w:rsid w:val="00001A62"/>
    <w:rsid w:val="00001B39"/>
    <w:rsid w:val="00002008"/>
    <w:rsid w:val="000025B6"/>
    <w:rsid w:val="00002602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9C3"/>
    <w:rsid w:val="00003CC4"/>
    <w:rsid w:val="00003D19"/>
    <w:rsid w:val="00003E93"/>
    <w:rsid w:val="00003EEC"/>
    <w:rsid w:val="00003F98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E84"/>
    <w:rsid w:val="0000502C"/>
    <w:rsid w:val="0000505C"/>
    <w:rsid w:val="00005233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5D3"/>
    <w:rsid w:val="0000672D"/>
    <w:rsid w:val="0000678F"/>
    <w:rsid w:val="00006A31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650"/>
    <w:rsid w:val="000076F5"/>
    <w:rsid w:val="00007746"/>
    <w:rsid w:val="00007997"/>
    <w:rsid w:val="00007A09"/>
    <w:rsid w:val="00007B7F"/>
    <w:rsid w:val="00007B9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D47"/>
    <w:rsid w:val="00011E6E"/>
    <w:rsid w:val="000120B2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16"/>
    <w:rsid w:val="0001292F"/>
    <w:rsid w:val="00012D6D"/>
    <w:rsid w:val="00012FB6"/>
    <w:rsid w:val="00013168"/>
    <w:rsid w:val="00013229"/>
    <w:rsid w:val="0001327C"/>
    <w:rsid w:val="0001327D"/>
    <w:rsid w:val="0001352D"/>
    <w:rsid w:val="000135AC"/>
    <w:rsid w:val="000136F5"/>
    <w:rsid w:val="00013740"/>
    <w:rsid w:val="000137BB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97D"/>
    <w:rsid w:val="00015AC3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071"/>
    <w:rsid w:val="000171EE"/>
    <w:rsid w:val="00017219"/>
    <w:rsid w:val="00017530"/>
    <w:rsid w:val="000175F5"/>
    <w:rsid w:val="00017648"/>
    <w:rsid w:val="0001771B"/>
    <w:rsid w:val="000179E7"/>
    <w:rsid w:val="000179FB"/>
    <w:rsid w:val="00017A0D"/>
    <w:rsid w:val="00017B72"/>
    <w:rsid w:val="00017B97"/>
    <w:rsid w:val="00017BFB"/>
    <w:rsid w:val="00017FB8"/>
    <w:rsid w:val="00020331"/>
    <w:rsid w:val="00020351"/>
    <w:rsid w:val="000204CD"/>
    <w:rsid w:val="000204E6"/>
    <w:rsid w:val="00020593"/>
    <w:rsid w:val="000207E3"/>
    <w:rsid w:val="000208D9"/>
    <w:rsid w:val="00020909"/>
    <w:rsid w:val="00020959"/>
    <w:rsid w:val="000209B1"/>
    <w:rsid w:val="000209F7"/>
    <w:rsid w:val="000209FD"/>
    <w:rsid w:val="00020BF2"/>
    <w:rsid w:val="00020CD5"/>
    <w:rsid w:val="00020E0D"/>
    <w:rsid w:val="00020F65"/>
    <w:rsid w:val="00020F7C"/>
    <w:rsid w:val="00020F96"/>
    <w:rsid w:val="000211C9"/>
    <w:rsid w:val="000213BA"/>
    <w:rsid w:val="00021638"/>
    <w:rsid w:val="0002163C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72A"/>
    <w:rsid w:val="000228A7"/>
    <w:rsid w:val="0002290B"/>
    <w:rsid w:val="00022B08"/>
    <w:rsid w:val="00022B6F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86A"/>
    <w:rsid w:val="0002390A"/>
    <w:rsid w:val="00023970"/>
    <w:rsid w:val="000239D0"/>
    <w:rsid w:val="00023B49"/>
    <w:rsid w:val="00023CCB"/>
    <w:rsid w:val="00023F1D"/>
    <w:rsid w:val="00023F85"/>
    <w:rsid w:val="00023FC9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26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9A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2B"/>
    <w:rsid w:val="00027245"/>
    <w:rsid w:val="000275FE"/>
    <w:rsid w:val="0002770C"/>
    <w:rsid w:val="000277DA"/>
    <w:rsid w:val="000279C1"/>
    <w:rsid w:val="00027B72"/>
    <w:rsid w:val="00027E5C"/>
    <w:rsid w:val="00030107"/>
    <w:rsid w:val="000302E8"/>
    <w:rsid w:val="00030385"/>
    <w:rsid w:val="0003047C"/>
    <w:rsid w:val="00030637"/>
    <w:rsid w:val="000306CD"/>
    <w:rsid w:val="0003077D"/>
    <w:rsid w:val="00030893"/>
    <w:rsid w:val="00030902"/>
    <w:rsid w:val="00030A7E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C99"/>
    <w:rsid w:val="00031D33"/>
    <w:rsid w:val="00031F8D"/>
    <w:rsid w:val="000320A2"/>
    <w:rsid w:val="000322D6"/>
    <w:rsid w:val="0003231A"/>
    <w:rsid w:val="00032346"/>
    <w:rsid w:val="000323DD"/>
    <w:rsid w:val="000324B9"/>
    <w:rsid w:val="00032701"/>
    <w:rsid w:val="00032821"/>
    <w:rsid w:val="00032918"/>
    <w:rsid w:val="00032AB2"/>
    <w:rsid w:val="00032B7E"/>
    <w:rsid w:val="00032BBF"/>
    <w:rsid w:val="00032C68"/>
    <w:rsid w:val="00032D67"/>
    <w:rsid w:val="00032DA2"/>
    <w:rsid w:val="00032DD3"/>
    <w:rsid w:val="00032EEE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428"/>
    <w:rsid w:val="00034438"/>
    <w:rsid w:val="00034623"/>
    <w:rsid w:val="00034760"/>
    <w:rsid w:val="000347BE"/>
    <w:rsid w:val="000348BD"/>
    <w:rsid w:val="00034954"/>
    <w:rsid w:val="00034A07"/>
    <w:rsid w:val="00034BB8"/>
    <w:rsid w:val="00034C10"/>
    <w:rsid w:val="00034CEA"/>
    <w:rsid w:val="00034DA2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40"/>
    <w:rsid w:val="0003597E"/>
    <w:rsid w:val="000359BE"/>
    <w:rsid w:val="000359C7"/>
    <w:rsid w:val="000359EC"/>
    <w:rsid w:val="00035AA5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26"/>
    <w:rsid w:val="00036A99"/>
    <w:rsid w:val="00036BEC"/>
    <w:rsid w:val="00036C18"/>
    <w:rsid w:val="0003704C"/>
    <w:rsid w:val="00037177"/>
    <w:rsid w:val="00037180"/>
    <w:rsid w:val="00037223"/>
    <w:rsid w:val="000374FD"/>
    <w:rsid w:val="000375CB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BD"/>
    <w:rsid w:val="000403EA"/>
    <w:rsid w:val="0004044A"/>
    <w:rsid w:val="000407D1"/>
    <w:rsid w:val="00040976"/>
    <w:rsid w:val="00040A75"/>
    <w:rsid w:val="00040AA7"/>
    <w:rsid w:val="00040B7F"/>
    <w:rsid w:val="00040BD7"/>
    <w:rsid w:val="00040BDF"/>
    <w:rsid w:val="00040BF1"/>
    <w:rsid w:val="00040F11"/>
    <w:rsid w:val="00040FF7"/>
    <w:rsid w:val="00041115"/>
    <w:rsid w:val="00041144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45"/>
    <w:rsid w:val="00042EE6"/>
    <w:rsid w:val="000434EE"/>
    <w:rsid w:val="00043843"/>
    <w:rsid w:val="00043A5B"/>
    <w:rsid w:val="00043B5A"/>
    <w:rsid w:val="00043D28"/>
    <w:rsid w:val="00043E2A"/>
    <w:rsid w:val="00043E35"/>
    <w:rsid w:val="00043EE2"/>
    <w:rsid w:val="000442C3"/>
    <w:rsid w:val="00044391"/>
    <w:rsid w:val="0004444F"/>
    <w:rsid w:val="00044584"/>
    <w:rsid w:val="00044664"/>
    <w:rsid w:val="000446D9"/>
    <w:rsid w:val="000447C9"/>
    <w:rsid w:val="00044815"/>
    <w:rsid w:val="000449B1"/>
    <w:rsid w:val="00044A04"/>
    <w:rsid w:val="00044CE5"/>
    <w:rsid w:val="00044D5D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DAA"/>
    <w:rsid w:val="00046F13"/>
    <w:rsid w:val="00046F76"/>
    <w:rsid w:val="00046FE2"/>
    <w:rsid w:val="00047125"/>
    <w:rsid w:val="00047389"/>
    <w:rsid w:val="000473B6"/>
    <w:rsid w:val="00047798"/>
    <w:rsid w:val="00047A2A"/>
    <w:rsid w:val="00047C73"/>
    <w:rsid w:val="00047D8B"/>
    <w:rsid w:val="00047F21"/>
    <w:rsid w:val="0005014A"/>
    <w:rsid w:val="000501D3"/>
    <w:rsid w:val="00050378"/>
    <w:rsid w:val="00050471"/>
    <w:rsid w:val="00050482"/>
    <w:rsid w:val="00050578"/>
    <w:rsid w:val="000505E2"/>
    <w:rsid w:val="00050744"/>
    <w:rsid w:val="000507A4"/>
    <w:rsid w:val="00050828"/>
    <w:rsid w:val="0005091A"/>
    <w:rsid w:val="00050932"/>
    <w:rsid w:val="00050A62"/>
    <w:rsid w:val="00050B5D"/>
    <w:rsid w:val="00050BE7"/>
    <w:rsid w:val="00050C53"/>
    <w:rsid w:val="00050D2C"/>
    <w:rsid w:val="00050EDE"/>
    <w:rsid w:val="00050FBB"/>
    <w:rsid w:val="00051009"/>
    <w:rsid w:val="000511BB"/>
    <w:rsid w:val="00051285"/>
    <w:rsid w:val="00051362"/>
    <w:rsid w:val="0005138C"/>
    <w:rsid w:val="0005146F"/>
    <w:rsid w:val="00051699"/>
    <w:rsid w:val="000517B6"/>
    <w:rsid w:val="0005184E"/>
    <w:rsid w:val="000518F2"/>
    <w:rsid w:val="000519E4"/>
    <w:rsid w:val="00051A48"/>
    <w:rsid w:val="00051ACA"/>
    <w:rsid w:val="00051CFE"/>
    <w:rsid w:val="00051D83"/>
    <w:rsid w:val="0005208D"/>
    <w:rsid w:val="00052192"/>
    <w:rsid w:val="00052332"/>
    <w:rsid w:val="0005237F"/>
    <w:rsid w:val="0005238B"/>
    <w:rsid w:val="0005245B"/>
    <w:rsid w:val="000525E9"/>
    <w:rsid w:val="00052608"/>
    <w:rsid w:val="0005263D"/>
    <w:rsid w:val="000526C2"/>
    <w:rsid w:val="00052721"/>
    <w:rsid w:val="00052738"/>
    <w:rsid w:val="000527EE"/>
    <w:rsid w:val="00052A5C"/>
    <w:rsid w:val="00052A8A"/>
    <w:rsid w:val="00052ABD"/>
    <w:rsid w:val="00052D7C"/>
    <w:rsid w:val="00052E98"/>
    <w:rsid w:val="00053015"/>
    <w:rsid w:val="0005321F"/>
    <w:rsid w:val="000532E3"/>
    <w:rsid w:val="000534FE"/>
    <w:rsid w:val="00053685"/>
    <w:rsid w:val="00053710"/>
    <w:rsid w:val="00053733"/>
    <w:rsid w:val="00053BDE"/>
    <w:rsid w:val="00053D6E"/>
    <w:rsid w:val="00053DDD"/>
    <w:rsid w:val="00053E50"/>
    <w:rsid w:val="00053EA2"/>
    <w:rsid w:val="0005406E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18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D9"/>
    <w:rsid w:val="0005638F"/>
    <w:rsid w:val="000563D0"/>
    <w:rsid w:val="00056547"/>
    <w:rsid w:val="000568CF"/>
    <w:rsid w:val="0005699E"/>
    <w:rsid w:val="000569FE"/>
    <w:rsid w:val="00056B2C"/>
    <w:rsid w:val="00056B3D"/>
    <w:rsid w:val="00056C32"/>
    <w:rsid w:val="00057122"/>
    <w:rsid w:val="0005735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DE"/>
    <w:rsid w:val="000607EC"/>
    <w:rsid w:val="000608B3"/>
    <w:rsid w:val="00060918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BD7"/>
    <w:rsid w:val="00061E9C"/>
    <w:rsid w:val="00061FFE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493"/>
    <w:rsid w:val="00063562"/>
    <w:rsid w:val="000638A0"/>
    <w:rsid w:val="00063CC7"/>
    <w:rsid w:val="00063E9C"/>
    <w:rsid w:val="00063F1B"/>
    <w:rsid w:val="00063FB4"/>
    <w:rsid w:val="000640E4"/>
    <w:rsid w:val="00064142"/>
    <w:rsid w:val="000642BF"/>
    <w:rsid w:val="00064372"/>
    <w:rsid w:val="0006438B"/>
    <w:rsid w:val="00064642"/>
    <w:rsid w:val="0006465E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DCC"/>
    <w:rsid w:val="00064F3B"/>
    <w:rsid w:val="00064F7D"/>
    <w:rsid w:val="0006511D"/>
    <w:rsid w:val="000651A1"/>
    <w:rsid w:val="000654D3"/>
    <w:rsid w:val="00065A5B"/>
    <w:rsid w:val="00065F3B"/>
    <w:rsid w:val="00066141"/>
    <w:rsid w:val="00066212"/>
    <w:rsid w:val="000662C9"/>
    <w:rsid w:val="000663F0"/>
    <w:rsid w:val="00066625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B92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038"/>
    <w:rsid w:val="000711A0"/>
    <w:rsid w:val="0007125F"/>
    <w:rsid w:val="000712AB"/>
    <w:rsid w:val="000712CF"/>
    <w:rsid w:val="0007141F"/>
    <w:rsid w:val="00071555"/>
    <w:rsid w:val="000716E6"/>
    <w:rsid w:val="000718B3"/>
    <w:rsid w:val="00071A21"/>
    <w:rsid w:val="00071ADA"/>
    <w:rsid w:val="00071B43"/>
    <w:rsid w:val="00071D5F"/>
    <w:rsid w:val="00071E45"/>
    <w:rsid w:val="00071E61"/>
    <w:rsid w:val="00071F15"/>
    <w:rsid w:val="00071F73"/>
    <w:rsid w:val="00071FE8"/>
    <w:rsid w:val="0007213A"/>
    <w:rsid w:val="00072357"/>
    <w:rsid w:val="00072492"/>
    <w:rsid w:val="00072682"/>
    <w:rsid w:val="00072922"/>
    <w:rsid w:val="00072930"/>
    <w:rsid w:val="00072AB7"/>
    <w:rsid w:val="00072C13"/>
    <w:rsid w:val="00072C29"/>
    <w:rsid w:val="00072CDE"/>
    <w:rsid w:val="00073009"/>
    <w:rsid w:val="000730A5"/>
    <w:rsid w:val="000730D3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1F7"/>
    <w:rsid w:val="000752A6"/>
    <w:rsid w:val="00075313"/>
    <w:rsid w:val="00075958"/>
    <w:rsid w:val="00075A7C"/>
    <w:rsid w:val="00075AE5"/>
    <w:rsid w:val="00075B3B"/>
    <w:rsid w:val="00075C24"/>
    <w:rsid w:val="00075DD8"/>
    <w:rsid w:val="00075E44"/>
    <w:rsid w:val="00075EE9"/>
    <w:rsid w:val="00076205"/>
    <w:rsid w:val="000763B5"/>
    <w:rsid w:val="000764B2"/>
    <w:rsid w:val="0007655A"/>
    <w:rsid w:val="000766B2"/>
    <w:rsid w:val="00076709"/>
    <w:rsid w:val="00076768"/>
    <w:rsid w:val="00076880"/>
    <w:rsid w:val="00076A05"/>
    <w:rsid w:val="00076A6C"/>
    <w:rsid w:val="00076B05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A31"/>
    <w:rsid w:val="00077C11"/>
    <w:rsid w:val="00077C97"/>
    <w:rsid w:val="00077CAF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DC1"/>
    <w:rsid w:val="00080F97"/>
    <w:rsid w:val="00080FBC"/>
    <w:rsid w:val="00080FED"/>
    <w:rsid w:val="000813A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C4D"/>
    <w:rsid w:val="00082ED0"/>
    <w:rsid w:val="00083088"/>
    <w:rsid w:val="000832C3"/>
    <w:rsid w:val="000832FA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F5E"/>
    <w:rsid w:val="00085FD2"/>
    <w:rsid w:val="0008635C"/>
    <w:rsid w:val="00086361"/>
    <w:rsid w:val="000863FA"/>
    <w:rsid w:val="00086414"/>
    <w:rsid w:val="00086510"/>
    <w:rsid w:val="00086757"/>
    <w:rsid w:val="0008678B"/>
    <w:rsid w:val="000867AA"/>
    <w:rsid w:val="000867F8"/>
    <w:rsid w:val="00086B57"/>
    <w:rsid w:val="00086CCF"/>
    <w:rsid w:val="00086D70"/>
    <w:rsid w:val="00086DC1"/>
    <w:rsid w:val="00086E2A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A7F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846"/>
    <w:rsid w:val="00090D3A"/>
    <w:rsid w:val="00090D9E"/>
    <w:rsid w:val="00090E2A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17D"/>
    <w:rsid w:val="00092360"/>
    <w:rsid w:val="00092425"/>
    <w:rsid w:val="000928A3"/>
    <w:rsid w:val="00092944"/>
    <w:rsid w:val="00092ECB"/>
    <w:rsid w:val="00092FB6"/>
    <w:rsid w:val="000930F4"/>
    <w:rsid w:val="0009312D"/>
    <w:rsid w:val="000932ED"/>
    <w:rsid w:val="0009333E"/>
    <w:rsid w:val="00093389"/>
    <w:rsid w:val="00093431"/>
    <w:rsid w:val="00093736"/>
    <w:rsid w:val="000937B4"/>
    <w:rsid w:val="00093910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D8"/>
    <w:rsid w:val="000946FA"/>
    <w:rsid w:val="0009472E"/>
    <w:rsid w:val="00094909"/>
    <w:rsid w:val="00094A94"/>
    <w:rsid w:val="00094B05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A87"/>
    <w:rsid w:val="00095C4B"/>
    <w:rsid w:val="00095CA7"/>
    <w:rsid w:val="00095F7A"/>
    <w:rsid w:val="00096216"/>
    <w:rsid w:val="000964A6"/>
    <w:rsid w:val="000965E3"/>
    <w:rsid w:val="00096658"/>
    <w:rsid w:val="000966F6"/>
    <w:rsid w:val="0009694D"/>
    <w:rsid w:val="00096A81"/>
    <w:rsid w:val="00096B1A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B15"/>
    <w:rsid w:val="00097D91"/>
    <w:rsid w:val="00097F4E"/>
    <w:rsid w:val="00097FC6"/>
    <w:rsid w:val="000A004E"/>
    <w:rsid w:val="000A00C1"/>
    <w:rsid w:val="000A019F"/>
    <w:rsid w:val="000A0413"/>
    <w:rsid w:val="000A05C9"/>
    <w:rsid w:val="000A071C"/>
    <w:rsid w:val="000A071F"/>
    <w:rsid w:val="000A080C"/>
    <w:rsid w:val="000A0840"/>
    <w:rsid w:val="000A08CF"/>
    <w:rsid w:val="000A09C1"/>
    <w:rsid w:val="000A0B10"/>
    <w:rsid w:val="000A0C50"/>
    <w:rsid w:val="000A0CB3"/>
    <w:rsid w:val="000A0F37"/>
    <w:rsid w:val="000A0FDB"/>
    <w:rsid w:val="000A11AF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63"/>
    <w:rsid w:val="000A1F70"/>
    <w:rsid w:val="000A206A"/>
    <w:rsid w:val="000A21CF"/>
    <w:rsid w:val="000A22DF"/>
    <w:rsid w:val="000A22F8"/>
    <w:rsid w:val="000A232B"/>
    <w:rsid w:val="000A234D"/>
    <w:rsid w:val="000A26F6"/>
    <w:rsid w:val="000A2721"/>
    <w:rsid w:val="000A2777"/>
    <w:rsid w:val="000A279E"/>
    <w:rsid w:val="000A27E4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3F1"/>
    <w:rsid w:val="000A4443"/>
    <w:rsid w:val="000A45B9"/>
    <w:rsid w:val="000A473A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4ED4"/>
    <w:rsid w:val="000A503F"/>
    <w:rsid w:val="000A50D3"/>
    <w:rsid w:val="000A53A2"/>
    <w:rsid w:val="000A53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8E"/>
    <w:rsid w:val="000A63A9"/>
    <w:rsid w:val="000A67F8"/>
    <w:rsid w:val="000A6821"/>
    <w:rsid w:val="000A683E"/>
    <w:rsid w:val="000A6A51"/>
    <w:rsid w:val="000A6BE2"/>
    <w:rsid w:val="000A6C45"/>
    <w:rsid w:val="000A6DAD"/>
    <w:rsid w:val="000A6EA9"/>
    <w:rsid w:val="000A709B"/>
    <w:rsid w:val="000A7163"/>
    <w:rsid w:val="000A730B"/>
    <w:rsid w:val="000A7317"/>
    <w:rsid w:val="000A7319"/>
    <w:rsid w:val="000A732F"/>
    <w:rsid w:val="000A7569"/>
    <w:rsid w:val="000A757F"/>
    <w:rsid w:val="000A7603"/>
    <w:rsid w:val="000A7657"/>
    <w:rsid w:val="000A79EA"/>
    <w:rsid w:val="000A7D4E"/>
    <w:rsid w:val="000A7E06"/>
    <w:rsid w:val="000A7F88"/>
    <w:rsid w:val="000A7FA6"/>
    <w:rsid w:val="000A7FBC"/>
    <w:rsid w:val="000B00CD"/>
    <w:rsid w:val="000B02BF"/>
    <w:rsid w:val="000B0609"/>
    <w:rsid w:val="000B0896"/>
    <w:rsid w:val="000B09E6"/>
    <w:rsid w:val="000B0A80"/>
    <w:rsid w:val="000B0CB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286"/>
    <w:rsid w:val="000B12FC"/>
    <w:rsid w:val="000B13F1"/>
    <w:rsid w:val="000B1498"/>
    <w:rsid w:val="000B14D8"/>
    <w:rsid w:val="000B1551"/>
    <w:rsid w:val="000B1683"/>
    <w:rsid w:val="000B1748"/>
    <w:rsid w:val="000B18C6"/>
    <w:rsid w:val="000B1A65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928"/>
    <w:rsid w:val="000B3AD5"/>
    <w:rsid w:val="000B3B86"/>
    <w:rsid w:val="000B3ECA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81"/>
    <w:rsid w:val="000B46FB"/>
    <w:rsid w:val="000B471D"/>
    <w:rsid w:val="000B4796"/>
    <w:rsid w:val="000B47C1"/>
    <w:rsid w:val="000B482D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4F"/>
    <w:rsid w:val="000B4EC0"/>
    <w:rsid w:val="000B506D"/>
    <w:rsid w:val="000B5075"/>
    <w:rsid w:val="000B52E4"/>
    <w:rsid w:val="000B531B"/>
    <w:rsid w:val="000B5376"/>
    <w:rsid w:val="000B5799"/>
    <w:rsid w:val="000B598F"/>
    <w:rsid w:val="000B59B9"/>
    <w:rsid w:val="000B5A1E"/>
    <w:rsid w:val="000B5A28"/>
    <w:rsid w:val="000B5A4A"/>
    <w:rsid w:val="000B5BDC"/>
    <w:rsid w:val="000B5C8D"/>
    <w:rsid w:val="000B5F0A"/>
    <w:rsid w:val="000B5F36"/>
    <w:rsid w:val="000B5FB4"/>
    <w:rsid w:val="000B60C6"/>
    <w:rsid w:val="000B60D8"/>
    <w:rsid w:val="000B62C0"/>
    <w:rsid w:val="000B66A3"/>
    <w:rsid w:val="000B6728"/>
    <w:rsid w:val="000B687F"/>
    <w:rsid w:val="000B69B1"/>
    <w:rsid w:val="000B69EE"/>
    <w:rsid w:val="000B6A5A"/>
    <w:rsid w:val="000B6C13"/>
    <w:rsid w:val="000B6D43"/>
    <w:rsid w:val="000B6D8D"/>
    <w:rsid w:val="000B6DE0"/>
    <w:rsid w:val="000B6EEE"/>
    <w:rsid w:val="000B70D9"/>
    <w:rsid w:val="000B726B"/>
    <w:rsid w:val="000B72F4"/>
    <w:rsid w:val="000B769A"/>
    <w:rsid w:val="000B7703"/>
    <w:rsid w:val="000B77A1"/>
    <w:rsid w:val="000B78DB"/>
    <w:rsid w:val="000B7950"/>
    <w:rsid w:val="000B79B1"/>
    <w:rsid w:val="000B7A01"/>
    <w:rsid w:val="000B7E29"/>
    <w:rsid w:val="000C0163"/>
    <w:rsid w:val="000C0192"/>
    <w:rsid w:val="000C054A"/>
    <w:rsid w:val="000C05D8"/>
    <w:rsid w:val="000C08C9"/>
    <w:rsid w:val="000C0933"/>
    <w:rsid w:val="000C095E"/>
    <w:rsid w:val="000C0986"/>
    <w:rsid w:val="000C0AC3"/>
    <w:rsid w:val="000C0BB6"/>
    <w:rsid w:val="000C0DD7"/>
    <w:rsid w:val="000C0E6A"/>
    <w:rsid w:val="000C0E6F"/>
    <w:rsid w:val="000C0EE1"/>
    <w:rsid w:val="000C0FAC"/>
    <w:rsid w:val="000C0FC1"/>
    <w:rsid w:val="000C1068"/>
    <w:rsid w:val="000C1271"/>
    <w:rsid w:val="000C12AC"/>
    <w:rsid w:val="000C1428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864"/>
    <w:rsid w:val="000C29A5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EA"/>
    <w:rsid w:val="000C38F0"/>
    <w:rsid w:val="000C3B07"/>
    <w:rsid w:val="000C3B91"/>
    <w:rsid w:val="000C3D60"/>
    <w:rsid w:val="000C3DB4"/>
    <w:rsid w:val="000C3FBE"/>
    <w:rsid w:val="000C401E"/>
    <w:rsid w:val="000C422D"/>
    <w:rsid w:val="000C429D"/>
    <w:rsid w:val="000C4354"/>
    <w:rsid w:val="000C44FC"/>
    <w:rsid w:val="000C4625"/>
    <w:rsid w:val="000C470D"/>
    <w:rsid w:val="000C48DE"/>
    <w:rsid w:val="000C4B37"/>
    <w:rsid w:val="000C4BD0"/>
    <w:rsid w:val="000C4BE1"/>
    <w:rsid w:val="000C4D7D"/>
    <w:rsid w:val="000C4DC3"/>
    <w:rsid w:val="000C4DE5"/>
    <w:rsid w:val="000C4E42"/>
    <w:rsid w:val="000C4F5D"/>
    <w:rsid w:val="000C503D"/>
    <w:rsid w:val="000C5180"/>
    <w:rsid w:val="000C525B"/>
    <w:rsid w:val="000C5372"/>
    <w:rsid w:val="000C5401"/>
    <w:rsid w:val="000C5700"/>
    <w:rsid w:val="000C58B2"/>
    <w:rsid w:val="000C58C4"/>
    <w:rsid w:val="000C596B"/>
    <w:rsid w:val="000C59E1"/>
    <w:rsid w:val="000C5A7A"/>
    <w:rsid w:val="000C5E76"/>
    <w:rsid w:val="000C5EA5"/>
    <w:rsid w:val="000C6074"/>
    <w:rsid w:val="000C6217"/>
    <w:rsid w:val="000C6281"/>
    <w:rsid w:val="000C662B"/>
    <w:rsid w:val="000C6955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E3C"/>
    <w:rsid w:val="000D00A5"/>
    <w:rsid w:val="000D01DA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0B2"/>
    <w:rsid w:val="000D11D0"/>
    <w:rsid w:val="000D11E2"/>
    <w:rsid w:val="000D1273"/>
    <w:rsid w:val="000D12B1"/>
    <w:rsid w:val="000D130D"/>
    <w:rsid w:val="000D1446"/>
    <w:rsid w:val="000D14BC"/>
    <w:rsid w:val="000D157C"/>
    <w:rsid w:val="000D15B9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5A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18E"/>
    <w:rsid w:val="000E03BB"/>
    <w:rsid w:val="000E0555"/>
    <w:rsid w:val="000E0660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C9"/>
    <w:rsid w:val="000E37DF"/>
    <w:rsid w:val="000E38AD"/>
    <w:rsid w:val="000E3937"/>
    <w:rsid w:val="000E39CD"/>
    <w:rsid w:val="000E3AC4"/>
    <w:rsid w:val="000E3ADC"/>
    <w:rsid w:val="000E3AE7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138"/>
    <w:rsid w:val="000E542C"/>
    <w:rsid w:val="000E57D0"/>
    <w:rsid w:val="000E5939"/>
    <w:rsid w:val="000E5959"/>
    <w:rsid w:val="000E598F"/>
    <w:rsid w:val="000E5A08"/>
    <w:rsid w:val="000E5A52"/>
    <w:rsid w:val="000E5B29"/>
    <w:rsid w:val="000E5C88"/>
    <w:rsid w:val="000E5E7B"/>
    <w:rsid w:val="000E6498"/>
    <w:rsid w:val="000E64E6"/>
    <w:rsid w:val="000E64F9"/>
    <w:rsid w:val="000E654D"/>
    <w:rsid w:val="000E66F7"/>
    <w:rsid w:val="000E68AE"/>
    <w:rsid w:val="000E68C6"/>
    <w:rsid w:val="000E6D3C"/>
    <w:rsid w:val="000E6E7C"/>
    <w:rsid w:val="000E7107"/>
    <w:rsid w:val="000E71ED"/>
    <w:rsid w:val="000E765C"/>
    <w:rsid w:val="000E770D"/>
    <w:rsid w:val="000E77E0"/>
    <w:rsid w:val="000E78B8"/>
    <w:rsid w:val="000E79B9"/>
    <w:rsid w:val="000E7A96"/>
    <w:rsid w:val="000E7BCE"/>
    <w:rsid w:val="000E7BF9"/>
    <w:rsid w:val="000E7C3F"/>
    <w:rsid w:val="000E7C5A"/>
    <w:rsid w:val="000E7D0C"/>
    <w:rsid w:val="000F0034"/>
    <w:rsid w:val="000F0114"/>
    <w:rsid w:val="000F02D9"/>
    <w:rsid w:val="000F03E7"/>
    <w:rsid w:val="000F0492"/>
    <w:rsid w:val="000F0540"/>
    <w:rsid w:val="000F069F"/>
    <w:rsid w:val="000F07DF"/>
    <w:rsid w:val="000F09A9"/>
    <w:rsid w:val="000F0A22"/>
    <w:rsid w:val="000F0AC3"/>
    <w:rsid w:val="000F0AF4"/>
    <w:rsid w:val="000F0DFF"/>
    <w:rsid w:val="000F0E60"/>
    <w:rsid w:val="000F0EC3"/>
    <w:rsid w:val="000F0FAC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87"/>
    <w:rsid w:val="000F26A7"/>
    <w:rsid w:val="000F2741"/>
    <w:rsid w:val="000F2780"/>
    <w:rsid w:val="000F27C6"/>
    <w:rsid w:val="000F2853"/>
    <w:rsid w:val="000F2972"/>
    <w:rsid w:val="000F298F"/>
    <w:rsid w:val="000F2A28"/>
    <w:rsid w:val="000F2ADE"/>
    <w:rsid w:val="000F2B01"/>
    <w:rsid w:val="000F2EA5"/>
    <w:rsid w:val="000F2ED0"/>
    <w:rsid w:val="000F2FD4"/>
    <w:rsid w:val="000F30E9"/>
    <w:rsid w:val="000F3267"/>
    <w:rsid w:val="000F32DB"/>
    <w:rsid w:val="000F3477"/>
    <w:rsid w:val="000F35BD"/>
    <w:rsid w:val="000F3725"/>
    <w:rsid w:val="000F3870"/>
    <w:rsid w:val="000F387E"/>
    <w:rsid w:val="000F3A0E"/>
    <w:rsid w:val="000F3A17"/>
    <w:rsid w:val="000F3B67"/>
    <w:rsid w:val="000F3BB5"/>
    <w:rsid w:val="000F3EB2"/>
    <w:rsid w:val="000F3FA7"/>
    <w:rsid w:val="000F4137"/>
    <w:rsid w:val="000F4159"/>
    <w:rsid w:val="000F4632"/>
    <w:rsid w:val="000F4926"/>
    <w:rsid w:val="000F4962"/>
    <w:rsid w:val="000F49BE"/>
    <w:rsid w:val="000F49CC"/>
    <w:rsid w:val="000F49EC"/>
    <w:rsid w:val="000F4C59"/>
    <w:rsid w:val="000F4CDF"/>
    <w:rsid w:val="000F4D08"/>
    <w:rsid w:val="000F4DB8"/>
    <w:rsid w:val="000F4E9F"/>
    <w:rsid w:val="000F4F1B"/>
    <w:rsid w:val="000F4F95"/>
    <w:rsid w:val="000F5322"/>
    <w:rsid w:val="000F5359"/>
    <w:rsid w:val="000F55E1"/>
    <w:rsid w:val="000F56E2"/>
    <w:rsid w:val="000F5729"/>
    <w:rsid w:val="000F5801"/>
    <w:rsid w:val="000F589B"/>
    <w:rsid w:val="000F58BC"/>
    <w:rsid w:val="000F5963"/>
    <w:rsid w:val="000F5A0A"/>
    <w:rsid w:val="000F5B55"/>
    <w:rsid w:val="000F5B90"/>
    <w:rsid w:val="000F5BC7"/>
    <w:rsid w:val="000F5D03"/>
    <w:rsid w:val="000F5D9A"/>
    <w:rsid w:val="000F5E9B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837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40"/>
    <w:rsid w:val="00100D95"/>
    <w:rsid w:val="00101020"/>
    <w:rsid w:val="00101355"/>
    <w:rsid w:val="001013C3"/>
    <w:rsid w:val="00101727"/>
    <w:rsid w:val="001017BC"/>
    <w:rsid w:val="001018C7"/>
    <w:rsid w:val="00101ACE"/>
    <w:rsid w:val="00101F5F"/>
    <w:rsid w:val="00101FB2"/>
    <w:rsid w:val="00102038"/>
    <w:rsid w:val="001020A3"/>
    <w:rsid w:val="0010223B"/>
    <w:rsid w:val="0010227C"/>
    <w:rsid w:val="001025F6"/>
    <w:rsid w:val="00102775"/>
    <w:rsid w:val="001029BD"/>
    <w:rsid w:val="00102A54"/>
    <w:rsid w:val="00102BF0"/>
    <w:rsid w:val="00102C97"/>
    <w:rsid w:val="00102CFE"/>
    <w:rsid w:val="00103068"/>
    <w:rsid w:val="00103083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9DE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86"/>
    <w:rsid w:val="001052A0"/>
    <w:rsid w:val="0010537A"/>
    <w:rsid w:val="001053B9"/>
    <w:rsid w:val="00105611"/>
    <w:rsid w:val="0010594B"/>
    <w:rsid w:val="00105BCD"/>
    <w:rsid w:val="00105D36"/>
    <w:rsid w:val="00105DD0"/>
    <w:rsid w:val="00105EB5"/>
    <w:rsid w:val="00105ED9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C91"/>
    <w:rsid w:val="00110CA0"/>
    <w:rsid w:val="00110D9E"/>
    <w:rsid w:val="00110E6E"/>
    <w:rsid w:val="00110E7B"/>
    <w:rsid w:val="0011112D"/>
    <w:rsid w:val="0011124A"/>
    <w:rsid w:val="001112CF"/>
    <w:rsid w:val="00111531"/>
    <w:rsid w:val="00111561"/>
    <w:rsid w:val="00111734"/>
    <w:rsid w:val="0011184D"/>
    <w:rsid w:val="00111B53"/>
    <w:rsid w:val="00111CDD"/>
    <w:rsid w:val="00111CFE"/>
    <w:rsid w:val="00111E83"/>
    <w:rsid w:val="00111FDE"/>
    <w:rsid w:val="0011219F"/>
    <w:rsid w:val="001122B2"/>
    <w:rsid w:val="001124F9"/>
    <w:rsid w:val="00112550"/>
    <w:rsid w:val="001125B1"/>
    <w:rsid w:val="00112613"/>
    <w:rsid w:val="00112646"/>
    <w:rsid w:val="0011281D"/>
    <w:rsid w:val="00112889"/>
    <w:rsid w:val="00112A9C"/>
    <w:rsid w:val="00112B33"/>
    <w:rsid w:val="00112D1C"/>
    <w:rsid w:val="00112F16"/>
    <w:rsid w:val="00112F82"/>
    <w:rsid w:val="0011362C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8E"/>
    <w:rsid w:val="001145D4"/>
    <w:rsid w:val="00114628"/>
    <w:rsid w:val="0011465A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AB3"/>
    <w:rsid w:val="00116CA5"/>
    <w:rsid w:val="00116D85"/>
    <w:rsid w:val="00116DA2"/>
    <w:rsid w:val="00116EB4"/>
    <w:rsid w:val="00117119"/>
    <w:rsid w:val="00117453"/>
    <w:rsid w:val="0011746D"/>
    <w:rsid w:val="0011756C"/>
    <w:rsid w:val="001177F4"/>
    <w:rsid w:val="00117806"/>
    <w:rsid w:val="00117CD8"/>
    <w:rsid w:val="00120027"/>
    <w:rsid w:val="00120100"/>
    <w:rsid w:val="0012012D"/>
    <w:rsid w:val="001202B8"/>
    <w:rsid w:val="00120486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CEB"/>
    <w:rsid w:val="00123D38"/>
    <w:rsid w:val="00123E7E"/>
    <w:rsid w:val="0012403F"/>
    <w:rsid w:val="001242D3"/>
    <w:rsid w:val="001242FA"/>
    <w:rsid w:val="00124368"/>
    <w:rsid w:val="001243E4"/>
    <w:rsid w:val="0012444E"/>
    <w:rsid w:val="00124572"/>
    <w:rsid w:val="00124A24"/>
    <w:rsid w:val="00124A32"/>
    <w:rsid w:val="00124AEF"/>
    <w:rsid w:val="00124B2F"/>
    <w:rsid w:val="00124B97"/>
    <w:rsid w:val="00124D8C"/>
    <w:rsid w:val="00124DB2"/>
    <w:rsid w:val="00124DF4"/>
    <w:rsid w:val="00124E8F"/>
    <w:rsid w:val="00124F64"/>
    <w:rsid w:val="00125096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AC2"/>
    <w:rsid w:val="00125B43"/>
    <w:rsid w:val="00125C9F"/>
    <w:rsid w:val="00125E1C"/>
    <w:rsid w:val="0012602A"/>
    <w:rsid w:val="0012622C"/>
    <w:rsid w:val="001263DE"/>
    <w:rsid w:val="0012644A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7A2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7C9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0DCC"/>
    <w:rsid w:val="00130E74"/>
    <w:rsid w:val="00130F53"/>
    <w:rsid w:val="00130F59"/>
    <w:rsid w:val="001311C3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A50"/>
    <w:rsid w:val="00131AC9"/>
    <w:rsid w:val="00131B58"/>
    <w:rsid w:val="00131B66"/>
    <w:rsid w:val="00131BB1"/>
    <w:rsid w:val="00131CAB"/>
    <w:rsid w:val="00131FD8"/>
    <w:rsid w:val="001320D5"/>
    <w:rsid w:val="00132120"/>
    <w:rsid w:val="00132257"/>
    <w:rsid w:val="001322B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09"/>
    <w:rsid w:val="0013304E"/>
    <w:rsid w:val="001330B6"/>
    <w:rsid w:val="001331E6"/>
    <w:rsid w:val="00133286"/>
    <w:rsid w:val="00133299"/>
    <w:rsid w:val="001332B1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3DF4"/>
    <w:rsid w:val="00134183"/>
    <w:rsid w:val="00134237"/>
    <w:rsid w:val="001343CE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F0C"/>
    <w:rsid w:val="00135F8B"/>
    <w:rsid w:val="00136098"/>
    <w:rsid w:val="00136217"/>
    <w:rsid w:val="00136339"/>
    <w:rsid w:val="0013636D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D0D"/>
    <w:rsid w:val="00136DF5"/>
    <w:rsid w:val="00136ED6"/>
    <w:rsid w:val="001370F4"/>
    <w:rsid w:val="0013711F"/>
    <w:rsid w:val="0013718F"/>
    <w:rsid w:val="001371D2"/>
    <w:rsid w:val="00137546"/>
    <w:rsid w:val="00137811"/>
    <w:rsid w:val="001378C0"/>
    <w:rsid w:val="0013790F"/>
    <w:rsid w:val="00137970"/>
    <w:rsid w:val="0013798A"/>
    <w:rsid w:val="001379FE"/>
    <w:rsid w:val="00137B00"/>
    <w:rsid w:val="00137B4B"/>
    <w:rsid w:val="00137B5E"/>
    <w:rsid w:val="00137D2F"/>
    <w:rsid w:val="00140107"/>
    <w:rsid w:val="001402BF"/>
    <w:rsid w:val="001402F2"/>
    <w:rsid w:val="00140526"/>
    <w:rsid w:val="00140810"/>
    <w:rsid w:val="001409CA"/>
    <w:rsid w:val="00140A34"/>
    <w:rsid w:val="00140A59"/>
    <w:rsid w:val="00140A72"/>
    <w:rsid w:val="00140A87"/>
    <w:rsid w:val="00140CC0"/>
    <w:rsid w:val="00140D40"/>
    <w:rsid w:val="00140D74"/>
    <w:rsid w:val="00140F28"/>
    <w:rsid w:val="00140F4B"/>
    <w:rsid w:val="0014131C"/>
    <w:rsid w:val="00141441"/>
    <w:rsid w:val="001414F5"/>
    <w:rsid w:val="0014156B"/>
    <w:rsid w:val="001415FA"/>
    <w:rsid w:val="00141861"/>
    <w:rsid w:val="00141875"/>
    <w:rsid w:val="00141990"/>
    <w:rsid w:val="00141A17"/>
    <w:rsid w:val="00141A63"/>
    <w:rsid w:val="00141AC1"/>
    <w:rsid w:val="00141B53"/>
    <w:rsid w:val="00141BAA"/>
    <w:rsid w:val="00141BEB"/>
    <w:rsid w:val="00141E30"/>
    <w:rsid w:val="00141FBD"/>
    <w:rsid w:val="00142031"/>
    <w:rsid w:val="00142047"/>
    <w:rsid w:val="001424E2"/>
    <w:rsid w:val="00142523"/>
    <w:rsid w:val="00142543"/>
    <w:rsid w:val="001425C0"/>
    <w:rsid w:val="00142862"/>
    <w:rsid w:val="001428A7"/>
    <w:rsid w:val="001428B6"/>
    <w:rsid w:val="00142A41"/>
    <w:rsid w:val="00142A5B"/>
    <w:rsid w:val="00142C35"/>
    <w:rsid w:val="00142CF9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3E83"/>
    <w:rsid w:val="00143EEF"/>
    <w:rsid w:val="0014436F"/>
    <w:rsid w:val="00144455"/>
    <w:rsid w:val="0014448F"/>
    <w:rsid w:val="00144897"/>
    <w:rsid w:val="00144B30"/>
    <w:rsid w:val="00144D4F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1E3"/>
    <w:rsid w:val="0014633E"/>
    <w:rsid w:val="00146553"/>
    <w:rsid w:val="001465DC"/>
    <w:rsid w:val="0014677C"/>
    <w:rsid w:val="001467AC"/>
    <w:rsid w:val="0014681F"/>
    <w:rsid w:val="0014682B"/>
    <w:rsid w:val="0014693A"/>
    <w:rsid w:val="001469E6"/>
    <w:rsid w:val="00146ABD"/>
    <w:rsid w:val="00146B3B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7E9"/>
    <w:rsid w:val="001477FD"/>
    <w:rsid w:val="0014796C"/>
    <w:rsid w:val="00147B76"/>
    <w:rsid w:val="00147D1B"/>
    <w:rsid w:val="00150189"/>
    <w:rsid w:val="00150248"/>
    <w:rsid w:val="00150316"/>
    <w:rsid w:val="00150380"/>
    <w:rsid w:val="00150455"/>
    <w:rsid w:val="0015048A"/>
    <w:rsid w:val="001504F7"/>
    <w:rsid w:val="0015060E"/>
    <w:rsid w:val="001509F3"/>
    <w:rsid w:val="00150A4A"/>
    <w:rsid w:val="00150AC6"/>
    <w:rsid w:val="00150AE8"/>
    <w:rsid w:val="00150BB2"/>
    <w:rsid w:val="00150C8C"/>
    <w:rsid w:val="00150D8B"/>
    <w:rsid w:val="00150DF8"/>
    <w:rsid w:val="00151379"/>
    <w:rsid w:val="00151411"/>
    <w:rsid w:val="001514CE"/>
    <w:rsid w:val="00151D07"/>
    <w:rsid w:val="00151F34"/>
    <w:rsid w:val="00152182"/>
    <w:rsid w:val="00152197"/>
    <w:rsid w:val="001521A5"/>
    <w:rsid w:val="001521BA"/>
    <w:rsid w:val="00152229"/>
    <w:rsid w:val="0015225D"/>
    <w:rsid w:val="00152432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35D"/>
    <w:rsid w:val="00153421"/>
    <w:rsid w:val="001534BA"/>
    <w:rsid w:val="0015365D"/>
    <w:rsid w:val="001536A3"/>
    <w:rsid w:val="0015371C"/>
    <w:rsid w:val="00153728"/>
    <w:rsid w:val="00153A06"/>
    <w:rsid w:val="00153B63"/>
    <w:rsid w:val="00153E1D"/>
    <w:rsid w:val="00153E36"/>
    <w:rsid w:val="00153ED3"/>
    <w:rsid w:val="00153F35"/>
    <w:rsid w:val="00154149"/>
    <w:rsid w:val="00154163"/>
    <w:rsid w:val="00154188"/>
    <w:rsid w:val="001541B1"/>
    <w:rsid w:val="001543CA"/>
    <w:rsid w:val="001543E0"/>
    <w:rsid w:val="0015446D"/>
    <w:rsid w:val="001545FC"/>
    <w:rsid w:val="00154658"/>
    <w:rsid w:val="0015484B"/>
    <w:rsid w:val="00154867"/>
    <w:rsid w:val="00154871"/>
    <w:rsid w:val="0015489B"/>
    <w:rsid w:val="001549E8"/>
    <w:rsid w:val="00154A1B"/>
    <w:rsid w:val="00154A5D"/>
    <w:rsid w:val="00154A65"/>
    <w:rsid w:val="00154B40"/>
    <w:rsid w:val="00154E25"/>
    <w:rsid w:val="00154F70"/>
    <w:rsid w:val="001550F4"/>
    <w:rsid w:val="0015518A"/>
    <w:rsid w:val="00155269"/>
    <w:rsid w:val="001554B5"/>
    <w:rsid w:val="001555BC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6F3A"/>
    <w:rsid w:val="00157093"/>
    <w:rsid w:val="0015722F"/>
    <w:rsid w:val="00157278"/>
    <w:rsid w:val="001572E9"/>
    <w:rsid w:val="0015730F"/>
    <w:rsid w:val="0015767F"/>
    <w:rsid w:val="00157741"/>
    <w:rsid w:val="001577E9"/>
    <w:rsid w:val="00157A5A"/>
    <w:rsid w:val="00160007"/>
    <w:rsid w:val="00160016"/>
    <w:rsid w:val="00160059"/>
    <w:rsid w:val="00160100"/>
    <w:rsid w:val="00160219"/>
    <w:rsid w:val="00160329"/>
    <w:rsid w:val="00160369"/>
    <w:rsid w:val="001603CF"/>
    <w:rsid w:val="0016042D"/>
    <w:rsid w:val="001605D2"/>
    <w:rsid w:val="001606D9"/>
    <w:rsid w:val="001607DC"/>
    <w:rsid w:val="00160A04"/>
    <w:rsid w:val="00160A2C"/>
    <w:rsid w:val="00160A35"/>
    <w:rsid w:val="00160AF2"/>
    <w:rsid w:val="00160CAA"/>
    <w:rsid w:val="00160CD8"/>
    <w:rsid w:val="00160E6C"/>
    <w:rsid w:val="00160F60"/>
    <w:rsid w:val="001610FF"/>
    <w:rsid w:val="00161101"/>
    <w:rsid w:val="00161176"/>
    <w:rsid w:val="001612AB"/>
    <w:rsid w:val="00161303"/>
    <w:rsid w:val="00161318"/>
    <w:rsid w:val="001613DD"/>
    <w:rsid w:val="00161467"/>
    <w:rsid w:val="001614A2"/>
    <w:rsid w:val="001614BF"/>
    <w:rsid w:val="001615A7"/>
    <w:rsid w:val="001615B7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BF1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AF1"/>
    <w:rsid w:val="00162B58"/>
    <w:rsid w:val="00162C42"/>
    <w:rsid w:val="00162DD0"/>
    <w:rsid w:val="00162DF3"/>
    <w:rsid w:val="00162F08"/>
    <w:rsid w:val="001631D8"/>
    <w:rsid w:val="00163377"/>
    <w:rsid w:val="00163459"/>
    <w:rsid w:val="00163464"/>
    <w:rsid w:val="001635CB"/>
    <w:rsid w:val="00163750"/>
    <w:rsid w:val="0016392C"/>
    <w:rsid w:val="00163D8D"/>
    <w:rsid w:val="00163F04"/>
    <w:rsid w:val="00164019"/>
    <w:rsid w:val="001640A0"/>
    <w:rsid w:val="00164413"/>
    <w:rsid w:val="001645DC"/>
    <w:rsid w:val="001649BD"/>
    <w:rsid w:val="001649C5"/>
    <w:rsid w:val="001649D7"/>
    <w:rsid w:val="00164A10"/>
    <w:rsid w:val="00164A18"/>
    <w:rsid w:val="00164AB5"/>
    <w:rsid w:val="00164B18"/>
    <w:rsid w:val="00164BE7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B2F"/>
    <w:rsid w:val="00166B91"/>
    <w:rsid w:val="00166F9B"/>
    <w:rsid w:val="001671AB"/>
    <w:rsid w:val="00167235"/>
    <w:rsid w:val="001672C5"/>
    <w:rsid w:val="001672EA"/>
    <w:rsid w:val="001673CB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25E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9CD"/>
    <w:rsid w:val="00171C23"/>
    <w:rsid w:val="00171F1E"/>
    <w:rsid w:val="00171F74"/>
    <w:rsid w:val="0017209C"/>
    <w:rsid w:val="0017254E"/>
    <w:rsid w:val="0017272F"/>
    <w:rsid w:val="001727BC"/>
    <w:rsid w:val="00172839"/>
    <w:rsid w:val="00172A2E"/>
    <w:rsid w:val="00172BD0"/>
    <w:rsid w:val="00172F9B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DE8"/>
    <w:rsid w:val="00173E01"/>
    <w:rsid w:val="00173E38"/>
    <w:rsid w:val="00173EF3"/>
    <w:rsid w:val="00173FA7"/>
    <w:rsid w:val="0017406F"/>
    <w:rsid w:val="0017421C"/>
    <w:rsid w:val="001743CD"/>
    <w:rsid w:val="00174446"/>
    <w:rsid w:val="00174466"/>
    <w:rsid w:val="0017452A"/>
    <w:rsid w:val="001745EE"/>
    <w:rsid w:val="00174626"/>
    <w:rsid w:val="001747E0"/>
    <w:rsid w:val="0017482E"/>
    <w:rsid w:val="00174D93"/>
    <w:rsid w:val="00174EC9"/>
    <w:rsid w:val="00174EFF"/>
    <w:rsid w:val="0017517E"/>
    <w:rsid w:val="001752BA"/>
    <w:rsid w:val="0017535F"/>
    <w:rsid w:val="0017539E"/>
    <w:rsid w:val="001753ED"/>
    <w:rsid w:val="0017546B"/>
    <w:rsid w:val="00175596"/>
    <w:rsid w:val="00175610"/>
    <w:rsid w:val="00175612"/>
    <w:rsid w:val="00175740"/>
    <w:rsid w:val="00175892"/>
    <w:rsid w:val="001759EB"/>
    <w:rsid w:val="00175B5E"/>
    <w:rsid w:val="00175C3E"/>
    <w:rsid w:val="00175DF2"/>
    <w:rsid w:val="00175F91"/>
    <w:rsid w:val="001760F2"/>
    <w:rsid w:val="0017610D"/>
    <w:rsid w:val="00176135"/>
    <w:rsid w:val="00176201"/>
    <w:rsid w:val="001762A7"/>
    <w:rsid w:val="00176325"/>
    <w:rsid w:val="001763AB"/>
    <w:rsid w:val="001763EB"/>
    <w:rsid w:val="0017689E"/>
    <w:rsid w:val="001768F9"/>
    <w:rsid w:val="00176927"/>
    <w:rsid w:val="00176C59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77CDF"/>
    <w:rsid w:val="00180029"/>
    <w:rsid w:val="00180067"/>
    <w:rsid w:val="00180337"/>
    <w:rsid w:val="0018038E"/>
    <w:rsid w:val="001803E0"/>
    <w:rsid w:val="001804E9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C4A"/>
    <w:rsid w:val="00180C74"/>
    <w:rsid w:val="00180D38"/>
    <w:rsid w:val="00180E68"/>
    <w:rsid w:val="00180F59"/>
    <w:rsid w:val="001811C2"/>
    <w:rsid w:val="0018124B"/>
    <w:rsid w:val="00181332"/>
    <w:rsid w:val="0018135B"/>
    <w:rsid w:val="0018147C"/>
    <w:rsid w:val="00181544"/>
    <w:rsid w:val="001815BA"/>
    <w:rsid w:val="001815D9"/>
    <w:rsid w:val="00181790"/>
    <w:rsid w:val="001817AD"/>
    <w:rsid w:val="0018197D"/>
    <w:rsid w:val="001819E4"/>
    <w:rsid w:val="00181BD1"/>
    <w:rsid w:val="00181CDF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891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FD"/>
    <w:rsid w:val="0018456B"/>
    <w:rsid w:val="0018458D"/>
    <w:rsid w:val="0018475E"/>
    <w:rsid w:val="001847A9"/>
    <w:rsid w:val="001848F6"/>
    <w:rsid w:val="0018493E"/>
    <w:rsid w:val="00184986"/>
    <w:rsid w:val="001849FF"/>
    <w:rsid w:val="00184BD2"/>
    <w:rsid w:val="00184C3F"/>
    <w:rsid w:val="00184DB3"/>
    <w:rsid w:val="00184EAE"/>
    <w:rsid w:val="00184F0A"/>
    <w:rsid w:val="00184F8B"/>
    <w:rsid w:val="00185083"/>
    <w:rsid w:val="0018508F"/>
    <w:rsid w:val="001851B1"/>
    <w:rsid w:val="00185288"/>
    <w:rsid w:val="001852E1"/>
    <w:rsid w:val="0018536D"/>
    <w:rsid w:val="001853B1"/>
    <w:rsid w:val="0018543E"/>
    <w:rsid w:val="00185557"/>
    <w:rsid w:val="00185636"/>
    <w:rsid w:val="00185692"/>
    <w:rsid w:val="001856B9"/>
    <w:rsid w:val="00185B27"/>
    <w:rsid w:val="00185C16"/>
    <w:rsid w:val="00185DBE"/>
    <w:rsid w:val="00185E75"/>
    <w:rsid w:val="00185EDB"/>
    <w:rsid w:val="00185F74"/>
    <w:rsid w:val="00185FB6"/>
    <w:rsid w:val="00186307"/>
    <w:rsid w:val="001865C1"/>
    <w:rsid w:val="00186793"/>
    <w:rsid w:val="001869C6"/>
    <w:rsid w:val="00186B07"/>
    <w:rsid w:val="00186C20"/>
    <w:rsid w:val="00186C3B"/>
    <w:rsid w:val="00186C55"/>
    <w:rsid w:val="00186D36"/>
    <w:rsid w:val="00186ED0"/>
    <w:rsid w:val="001873FC"/>
    <w:rsid w:val="0018781D"/>
    <w:rsid w:val="00187954"/>
    <w:rsid w:val="00187962"/>
    <w:rsid w:val="00187968"/>
    <w:rsid w:val="00187982"/>
    <w:rsid w:val="00187B3B"/>
    <w:rsid w:val="00187B43"/>
    <w:rsid w:val="00187D45"/>
    <w:rsid w:val="00187ECC"/>
    <w:rsid w:val="001901C5"/>
    <w:rsid w:val="001902DA"/>
    <w:rsid w:val="001902E7"/>
    <w:rsid w:val="00190537"/>
    <w:rsid w:val="001905AF"/>
    <w:rsid w:val="0019095D"/>
    <w:rsid w:val="00190A29"/>
    <w:rsid w:val="00190AEE"/>
    <w:rsid w:val="00190CEC"/>
    <w:rsid w:val="00190D79"/>
    <w:rsid w:val="00190E19"/>
    <w:rsid w:val="00190F28"/>
    <w:rsid w:val="00191019"/>
    <w:rsid w:val="001910C0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3C"/>
    <w:rsid w:val="00191E47"/>
    <w:rsid w:val="00191EBA"/>
    <w:rsid w:val="00191EEF"/>
    <w:rsid w:val="0019203C"/>
    <w:rsid w:val="001920F0"/>
    <w:rsid w:val="00192160"/>
    <w:rsid w:val="001922CE"/>
    <w:rsid w:val="001922EE"/>
    <w:rsid w:val="00192527"/>
    <w:rsid w:val="0019259B"/>
    <w:rsid w:val="00192611"/>
    <w:rsid w:val="00192818"/>
    <w:rsid w:val="0019291C"/>
    <w:rsid w:val="00192A0F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BF8"/>
    <w:rsid w:val="00195C2B"/>
    <w:rsid w:val="00195CF4"/>
    <w:rsid w:val="00195D17"/>
    <w:rsid w:val="00195D2D"/>
    <w:rsid w:val="00195DD0"/>
    <w:rsid w:val="00195ECB"/>
    <w:rsid w:val="00196098"/>
    <w:rsid w:val="001962EA"/>
    <w:rsid w:val="0019630C"/>
    <w:rsid w:val="001965A7"/>
    <w:rsid w:val="001965D1"/>
    <w:rsid w:val="001966FF"/>
    <w:rsid w:val="00196831"/>
    <w:rsid w:val="001968C9"/>
    <w:rsid w:val="00196974"/>
    <w:rsid w:val="001969E1"/>
    <w:rsid w:val="001969FD"/>
    <w:rsid w:val="00196B16"/>
    <w:rsid w:val="00196BCD"/>
    <w:rsid w:val="00196C80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5D"/>
    <w:rsid w:val="00197D2B"/>
    <w:rsid w:val="00197D51"/>
    <w:rsid w:val="00197F0D"/>
    <w:rsid w:val="001A0031"/>
    <w:rsid w:val="001A0566"/>
    <w:rsid w:val="001A05BD"/>
    <w:rsid w:val="001A05DD"/>
    <w:rsid w:val="001A066B"/>
    <w:rsid w:val="001A0A9F"/>
    <w:rsid w:val="001A0B90"/>
    <w:rsid w:val="001A0D4C"/>
    <w:rsid w:val="001A0EEB"/>
    <w:rsid w:val="001A110F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987"/>
    <w:rsid w:val="001A1AC3"/>
    <w:rsid w:val="001A1ADF"/>
    <w:rsid w:val="001A1C0D"/>
    <w:rsid w:val="001A1F80"/>
    <w:rsid w:val="001A2025"/>
    <w:rsid w:val="001A2106"/>
    <w:rsid w:val="001A2117"/>
    <w:rsid w:val="001A2378"/>
    <w:rsid w:val="001A2575"/>
    <w:rsid w:val="001A2641"/>
    <w:rsid w:val="001A268A"/>
    <w:rsid w:val="001A26E4"/>
    <w:rsid w:val="001A2AE5"/>
    <w:rsid w:val="001A2B67"/>
    <w:rsid w:val="001A2C1C"/>
    <w:rsid w:val="001A2C4A"/>
    <w:rsid w:val="001A2C77"/>
    <w:rsid w:val="001A2D35"/>
    <w:rsid w:val="001A2E21"/>
    <w:rsid w:val="001A30D4"/>
    <w:rsid w:val="001A33A6"/>
    <w:rsid w:val="001A3472"/>
    <w:rsid w:val="001A37C2"/>
    <w:rsid w:val="001A3829"/>
    <w:rsid w:val="001A39E7"/>
    <w:rsid w:val="001A3A95"/>
    <w:rsid w:val="001A3C49"/>
    <w:rsid w:val="001A3CED"/>
    <w:rsid w:val="001A3F0F"/>
    <w:rsid w:val="001A40C2"/>
    <w:rsid w:val="001A41DF"/>
    <w:rsid w:val="001A43B4"/>
    <w:rsid w:val="001A4666"/>
    <w:rsid w:val="001A472C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940"/>
    <w:rsid w:val="001A6B16"/>
    <w:rsid w:val="001A6E70"/>
    <w:rsid w:val="001A6E7B"/>
    <w:rsid w:val="001A6F28"/>
    <w:rsid w:val="001A71C3"/>
    <w:rsid w:val="001A7273"/>
    <w:rsid w:val="001A741F"/>
    <w:rsid w:val="001A768A"/>
    <w:rsid w:val="001A77AD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95"/>
    <w:rsid w:val="001B14DE"/>
    <w:rsid w:val="001B1500"/>
    <w:rsid w:val="001B1574"/>
    <w:rsid w:val="001B1616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EE"/>
    <w:rsid w:val="001B1D0F"/>
    <w:rsid w:val="001B1D18"/>
    <w:rsid w:val="001B1DF7"/>
    <w:rsid w:val="001B1E80"/>
    <w:rsid w:val="001B1F89"/>
    <w:rsid w:val="001B204D"/>
    <w:rsid w:val="001B22B4"/>
    <w:rsid w:val="001B268A"/>
    <w:rsid w:val="001B26B9"/>
    <w:rsid w:val="001B27CE"/>
    <w:rsid w:val="001B2A05"/>
    <w:rsid w:val="001B2B1B"/>
    <w:rsid w:val="001B2B33"/>
    <w:rsid w:val="001B2C46"/>
    <w:rsid w:val="001B2EE2"/>
    <w:rsid w:val="001B2F89"/>
    <w:rsid w:val="001B3010"/>
    <w:rsid w:val="001B3270"/>
    <w:rsid w:val="001B3404"/>
    <w:rsid w:val="001B3437"/>
    <w:rsid w:val="001B34A1"/>
    <w:rsid w:val="001B3527"/>
    <w:rsid w:val="001B35FE"/>
    <w:rsid w:val="001B3612"/>
    <w:rsid w:val="001B3746"/>
    <w:rsid w:val="001B37CA"/>
    <w:rsid w:val="001B3948"/>
    <w:rsid w:val="001B39CE"/>
    <w:rsid w:val="001B3AAB"/>
    <w:rsid w:val="001B3C51"/>
    <w:rsid w:val="001B3CD5"/>
    <w:rsid w:val="001B3D05"/>
    <w:rsid w:val="001B3DA7"/>
    <w:rsid w:val="001B3DB8"/>
    <w:rsid w:val="001B3FF0"/>
    <w:rsid w:val="001B4186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253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C0"/>
    <w:rsid w:val="001B65FA"/>
    <w:rsid w:val="001B6783"/>
    <w:rsid w:val="001B681B"/>
    <w:rsid w:val="001B685F"/>
    <w:rsid w:val="001B6AD0"/>
    <w:rsid w:val="001B6B19"/>
    <w:rsid w:val="001B6DD8"/>
    <w:rsid w:val="001B6F21"/>
    <w:rsid w:val="001B71F7"/>
    <w:rsid w:val="001B7360"/>
    <w:rsid w:val="001B737B"/>
    <w:rsid w:val="001B7434"/>
    <w:rsid w:val="001B7556"/>
    <w:rsid w:val="001B757E"/>
    <w:rsid w:val="001B75A1"/>
    <w:rsid w:val="001B76CF"/>
    <w:rsid w:val="001B7811"/>
    <w:rsid w:val="001B7A41"/>
    <w:rsid w:val="001B7B3B"/>
    <w:rsid w:val="001B7BC0"/>
    <w:rsid w:val="001B7C6F"/>
    <w:rsid w:val="001B7CAB"/>
    <w:rsid w:val="001C0021"/>
    <w:rsid w:val="001C0111"/>
    <w:rsid w:val="001C01CB"/>
    <w:rsid w:val="001C02C0"/>
    <w:rsid w:val="001C0421"/>
    <w:rsid w:val="001C044E"/>
    <w:rsid w:val="001C060C"/>
    <w:rsid w:val="001C068F"/>
    <w:rsid w:val="001C07A5"/>
    <w:rsid w:val="001C080D"/>
    <w:rsid w:val="001C0977"/>
    <w:rsid w:val="001C09AE"/>
    <w:rsid w:val="001C0ABD"/>
    <w:rsid w:val="001C0B0B"/>
    <w:rsid w:val="001C0B45"/>
    <w:rsid w:val="001C0B96"/>
    <w:rsid w:val="001C0BDB"/>
    <w:rsid w:val="001C1020"/>
    <w:rsid w:val="001C10B2"/>
    <w:rsid w:val="001C10DA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192"/>
    <w:rsid w:val="001C22CB"/>
    <w:rsid w:val="001C2326"/>
    <w:rsid w:val="001C2547"/>
    <w:rsid w:val="001C2781"/>
    <w:rsid w:val="001C2962"/>
    <w:rsid w:val="001C2A06"/>
    <w:rsid w:val="001C2B01"/>
    <w:rsid w:val="001C2D3B"/>
    <w:rsid w:val="001C3021"/>
    <w:rsid w:val="001C31DD"/>
    <w:rsid w:val="001C3207"/>
    <w:rsid w:val="001C3259"/>
    <w:rsid w:val="001C340C"/>
    <w:rsid w:val="001C344D"/>
    <w:rsid w:val="001C375D"/>
    <w:rsid w:val="001C3928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F"/>
    <w:rsid w:val="001C50B4"/>
    <w:rsid w:val="001C51FE"/>
    <w:rsid w:val="001C5269"/>
    <w:rsid w:val="001C52F5"/>
    <w:rsid w:val="001C54AC"/>
    <w:rsid w:val="001C54E2"/>
    <w:rsid w:val="001C550F"/>
    <w:rsid w:val="001C5685"/>
    <w:rsid w:val="001C58FA"/>
    <w:rsid w:val="001C595E"/>
    <w:rsid w:val="001C5A0C"/>
    <w:rsid w:val="001C5A49"/>
    <w:rsid w:val="001C5BB2"/>
    <w:rsid w:val="001C5C37"/>
    <w:rsid w:val="001C5E91"/>
    <w:rsid w:val="001C5ED2"/>
    <w:rsid w:val="001C5F5B"/>
    <w:rsid w:val="001C5F89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BD7"/>
    <w:rsid w:val="001C6FFE"/>
    <w:rsid w:val="001C72A9"/>
    <w:rsid w:val="001C72D1"/>
    <w:rsid w:val="001C7337"/>
    <w:rsid w:val="001C73B1"/>
    <w:rsid w:val="001C73EB"/>
    <w:rsid w:val="001C745C"/>
    <w:rsid w:val="001C750E"/>
    <w:rsid w:val="001C755A"/>
    <w:rsid w:val="001C7585"/>
    <w:rsid w:val="001C76F2"/>
    <w:rsid w:val="001C784A"/>
    <w:rsid w:val="001C7852"/>
    <w:rsid w:val="001C7B5F"/>
    <w:rsid w:val="001C7BD0"/>
    <w:rsid w:val="001D0144"/>
    <w:rsid w:val="001D034B"/>
    <w:rsid w:val="001D0A6C"/>
    <w:rsid w:val="001D0C11"/>
    <w:rsid w:val="001D0D0B"/>
    <w:rsid w:val="001D0E2A"/>
    <w:rsid w:val="001D0E8F"/>
    <w:rsid w:val="001D11E5"/>
    <w:rsid w:val="001D136C"/>
    <w:rsid w:val="001D13BD"/>
    <w:rsid w:val="001D180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4C9"/>
    <w:rsid w:val="001D25E9"/>
    <w:rsid w:val="001D2604"/>
    <w:rsid w:val="001D2763"/>
    <w:rsid w:val="001D2AD8"/>
    <w:rsid w:val="001D2BA9"/>
    <w:rsid w:val="001D2BDE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0A0"/>
    <w:rsid w:val="001D4114"/>
    <w:rsid w:val="001D456F"/>
    <w:rsid w:val="001D45FB"/>
    <w:rsid w:val="001D46E8"/>
    <w:rsid w:val="001D4A3D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70"/>
    <w:rsid w:val="001D5D9B"/>
    <w:rsid w:val="001D5E8A"/>
    <w:rsid w:val="001D5EB4"/>
    <w:rsid w:val="001D5F29"/>
    <w:rsid w:val="001D5F70"/>
    <w:rsid w:val="001D6150"/>
    <w:rsid w:val="001D61F7"/>
    <w:rsid w:val="001D6335"/>
    <w:rsid w:val="001D634A"/>
    <w:rsid w:val="001D658F"/>
    <w:rsid w:val="001D65E2"/>
    <w:rsid w:val="001D693E"/>
    <w:rsid w:val="001D69F1"/>
    <w:rsid w:val="001D6CAF"/>
    <w:rsid w:val="001D6D97"/>
    <w:rsid w:val="001D70C0"/>
    <w:rsid w:val="001D72D0"/>
    <w:rsid w:val="001D72E1"/>
    <w:rsid w:val="001D744F"/>
    <w:rsid w:val="001D7565"/>
    <w:rsid w:val="001D75C0"/>
    <w:rsid w:val="001D76BA"/>
    <w:rsid w:val="001D77D5"/>
    <w:rsid w:val="001D7889"/>
    <w:rsid w:val="001D790D"/>
    <w:rsid w:val="001D7943"/>
    <w:rsid w:val="001D7975"/>
    <w:rsid w:val="001D79C9"/>
    <w:rsid w:val="001D7C91"/>
    <w:rsid w:val="001E02CA"/>
    <w:rsid w:val="001E0473"/>
    <w:rsid w:val="001E04CB"/>
    <w:rsid w:val="001E057A"/>
    <w:rsid w:val="001E066E"/>
    <w:rsid w:val="001E069F"/>
    <w:rsid w:val="001E06B7"/>
    <w:rsid w:val="001E06EE"/>
    <w:rsid w:val="001E06FD"/>
    <w:rsid w:val="001E08BB"/>
    <w:rsid w:val="001E08D8"/>
    <w:rsid w:val="001E0975"/>
    <w:rsid w:val="001E0B57"/>
    <w:rsid w:val="001E0C02"/>
    <w:rsid w:val="001E0DEC"/>
    <w:rsid w:val="001E0E58"/>
    <w:rsid w:val="001E0E8E"/>
    <w:rsid w:val="001E0EFB"/>
    <w:rsid w:val="001E0F0C"/>
    <w:rsid w:val="001E0F9A"/>
    <w:rsid w:val="001E14A6"/>
    <w:rsid w:val="001E18DB"/>
    <w:rsid w:val="001E1B42"/>
    <w:rsid w:val="001E1BE8"/>
    <w:rsid w:val="001E1D57"/>
    <w:rsid w:val="001E23D8"/>
    <w:rsid w:val="001E2483"/>
    <w:rsid w:val="001E24AC"/>
    <w:rsid w:val="001E26BA"/>
    <w:rsid w:val="001E26D0"/>
    <w:rsid w:val="001E2B19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3E7B"/>
    <w:rsid w:val="001E4063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67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733"/>
    <w:rsid w:val="001F08A0"/>
    <w:rsid w:val="001F08A1"/>
    <w:rsid w:val="001F08D2"/>
    <w:rsid w:val="001F08ED"/>
    <w:rsid w:val="001F0953"/>
    <w:rsid w:val="001F0ACE"/>
    <w:rsid w:val="001F0B18"/>
    <w:rsid w:val="001F0B63"/>
    <w:rsid w:val="001F0B6E"/>
    <w:rsid w:val="001F0BEB"/>
    <w:rsid w:val="001F0D56"/>
    <w:rsid w:val="001F0DCB"/>
    <w:rsid w:val="001F0ED9"/>
    <w:rsid w:val="001F1170"/>
    <w:rsid w:val="001F11FD"/>
    <w:rsid w:val="001F13F4"/>
    <w:rsid w:val="001F1494"/>
    <w:rsid w:val="001F1750"/>
    <w:rsid w:val="001F177B"/>
    <w:rsid w:val="001F1873"/>
    <w:rsid w:val="001F19CC"/>
    <w:rsid w:val="001F19D6"/>
    <w:rsid w:val="001F1A4F"/>
    <w:rsid w:val="001F1B64"/>
    <w:rsid w:val="001F1B8A"/>
    <w:rsid w:val="001F1BD2"/>
    <w:rsid w:val="001F1C09"/>
    <w:rsid w:val="001F1D81"/>
    <w:rsid w:val="001F1F2A"/>
    <w:rsid w:val="001F20AC"/>
    <w:rsid w:val="001F2311"/>
    <w:rsid w:val="001F2361"/>
    <w:rsid w:val="001F294D"/>
    <w:rsid w:val="001F2ACF"/>
    <w:rsid w:val="001F2D36"/>
    <w:rsid w:val="001F2D39"/>
    <w:rsid w:val="001F2D52"/>
    <w:rsid w:val="001F3282"/>
    <w:rsid w:val="001F328F"/>
    <w:rsid w:val="001F32FA"/>
    <w:rsid w:val="001F34C8"/>
    <w:rsid w:val="001F3530"/>
    <w:rsid w:val="001F36EC"/>
    <w:rsid w:val="001F3776"/>
    <w:rsid w:val="001F377B"/>
    <w:rsid w:val="001F3782"/>
    <w:rsid w:val="001F38BB"/>
    <w:rsid w:val="001F3A7A"/>
    <w:rsid w:val="001F3CB3"/>
    <w:rsid w:val="001F3E3A"/>
    <w:rsid w:val="001F3ED1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7B"/>
    <w:rsid w:val="001F5057"/>
    <w:rsid w:val="001F5163"/>
    <w:rsid w:val="001F5176"/>
    <w:rsid w:val="001F517B"/>
    <w:rsid w:val="001F521A"/>
    <w:rsid w:val="001F525D"/>
    <w:rsid w:val="001F527D"/>
    <w:rsid w:val="001F5549"/>
    <w:rsid w:val="001F57E1"/>
    <w:rsid w:val="001F58EB"/>
    <w:rsid w:val="001F5A13"/>
    <w:rsid w:val="001F5A5E"/>
    <w:rsid w:val="001F5CF4"/>
    <w:rsid w:val="001F5DB5"/>
    <w:rsid w:val="001F6156"/>
    <w:rsid w:val="001F62B0"/>
    <w:rsid w:val="001F631C"/>
    <w:rsid w:val="001F6356"/>
    <w:rsid w:val="001F644D"/>
    <w:rsid w:val="001F6479"/>
    <w:rsid w:val="001F6516"/>
    <w:rsid w:val="001F66C7"/>
    <w:rsid w:val="001F6889"/>
    <w:rsid w:val="001F6957"/>
    <w:rsid w:val="001F698C"/>
    <w:rsid w:val="001F6A6A"/>
    <w:rsid w:val="001F6B03"/>
    <w:rsid w:val="001F6C53"/>
    <w:rsid w:val="001F7017"/>
    <w:rsid w:val="001F70DF"/>
    <w:rsid w:val="001F712E"/>
    <w:rsid w:val="001F720B"/>
    <w:rsid w:val="001F721D"/>
    <w:rsid w:val="001F72C5"/>
    <w:rsid w:val="001F7315"/>
    <w:rsid w:val="001F7428"/>
    <w:rsid w:val="001F744C"/>
    <w:rsid w:val="001F750E"/>
    <w:rsid w:val="001F767D"/>
    <w:rsid w:val="001F7700"/>
    <w:rsid w:val="001F77C6"/>
    <w:rsid w:val="001F77FC"/>
    <w:rsid w:val="001F788F"/>
    <w:rsid w:val="001F78A8"/>
    <w:rsid w:val="001F78AB"/>
    <w:rsid w:val="001F78AD"/>
    <w:rsid w:val="001F7935"/>
    <w:rsid w:val="001F7A42"/>
    <w:rsid w:val="001F7AA4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717"/>
    <w:rsid w:val="00200884"/>
    <w:rsid w:val="002008AE"/>
    <w:rsid w:val="00200B80"/>
    <w:rsid w:val="00200EB6"/>
    <w:rsid w:val="0020109B"/>
    <w:rsid w:val="002010D0"/>
    <w:rsid w:val="002014AA"/>
    <w:rsid w:val="00201545"/>
    <w:rsid w:val="002015F1"/>
    <w:rsid w:val="00201AF9"/>
    <w:rsid w:val="00201B88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50"/>
    <w:rsid w:val="00202DDA"/>
    <w:rsid w:val="00202EA2"/>
    <w:rsid w:val="00202FDF"/>
    <w:rsid w:val="002031B4"/>
    <w:rsid w:val="00203576"/>
    <w:rsid w:val="002038B0"/>
    <w:rsid w:val="002039A0"/>
    <w:rsid w:val="00203AA8"/>
    <w:rsid w:val="00203B32"/>
    <w:rsid w:val="00203CC7"/>
    <w:rsid w:val="00203E1D"/>
    <w:rsid w:val="00203F21"/>
    <w:rsid w:val="00203FF7"/>
    <w:rsid w:val="002040EC"/>
    <w:rsid w:val="00204170"/>
    <w:rsid w:val="0020425F"/>
    <w:rsid w:val="0020436B"/>
    <w:rsid w:val="002043CA"/>
    <w:rsid w:val="002043E3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8F"/>
    <w:rsid w:val="00205AC7"/>
    <w:rsid w:val="00205B72"/>
    <w:rsid w:val="00205DFA"/>
    <w:rsid w:val="00205E0F"/>
    <w:rsid w:val="002060C9"/>
    <w:rsid w:val="00206511"/>
    <w:rsid w:val="00206551"/>
    <w:rsid w:val="0020656B"/>
    <w:rsid w:val="0020674F"/>
    <w:rsid w:val="002067CD"/>
    <w:rsid w:val="002068A7"/>
    <w:rsid w:val="00206904"/>
    <w:rsid w:val="00206B0D"/>
    <w:rsid w:val="00206B81"/>
    <w:rsid w:val="00206C49"/>
    <w:rsid w:val="00206DD0"/>
    <w:rsid w:val="00206EA5"/>
    <w:rsid w:val="00207113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29"/>
    <w:rsid w:val="00210ECF"/>
    <w:rsid w:val="002110EE"/>
    <w:rsid w:val="00211159"/>
    <w:rsid w:val="002111C7"/>
    <w:rsid w:val="002112B3"/>
    <w:rsid w:val="002114D0"/>
    <w:rsid w:val="00211507"/>
    <w:rsid w:val="00211549"/>
    <w:rsid w:val="002117AF"/>
    <w:rsid w:val="002119E7"/>
    <w:rsid w:val="00211A1E"/>
    <w:rsid w:val="00211C24"/>
    <w:rsid w:val="00211D01"/>
    <w:rsid w:val="00211E58"/>
    <w:rsid w:val="00211E62"/>
    <w:rsid w:val="00211ECA"/>
    <w:rsid w:val="002121EE"/>
    <w:rsid w:val="002125C1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6EF"/>
    <w:rsid w:val="002147FE"/>
    <w:rsid w:val="00214D1A"/>
    <w:rsid w:val="00214D2E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D8B"/>
    <w:rsid w:val="00216D94"/>
    <w:rsid w:val="00216DC3"/>
    <w:rsid w:val="00216FB1"/>
    <w:rsid w:val="00217093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2016E"/>
    <w:rsid w:val="002202EE"/>
    <w:rsid w:val="0022042B"/>
    <w:rsid w:val="002207B0"/>
    <w:rsid w:val="00220801"/>
    <w:rsid w:val="00220819"/>
    <w:rsid w:val="0022090D"/>
    <w:rsid w:val="0022097C"/>
    <w:rsid w:val="002209DA"/>
    <w:rsid w:val="00220A5E"/>
    <w:rsid w:val="00220BBC"/>
    <w:rsid w:val="00220C80"/>
    <w:rsid w:val="00220DE7"/>
    <w:rsid w:val="00220ECC"/>
    <w:rsid w:val="002212C7"/>
    <w:rsid w:val="002212CC"/>
    <w:rsid w:val="00221431"/>
    <w:rsid w:val="00221538"/>
    <w:rsid w:val="00221773"/>
    <w:rsid w:val="0022177D"/>
    <w:rsid w:val="002217E9"/>
    <w:rsid w:val="002218F6"/>
    <w:rsid w:val="002219F0"/>
    <w:rsid w:val="00221A01"/>
    <w:rsid w:val="00221A88"/>
    <w:rsid w:val="00221B1D"/>
    <w:rsid w:val="00221CEC"/>
    <w:rsid w:val="00221F7A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9EC"/>
    <w:rsid w:val="00222A01"/>
    <w:rsid w:val="00222A67"/>
    <w:rsid w:val="00222BDA"/>
    <w:rsid w:val="00222C15"/>
    <w:rsid w:val="00222C1B"/>
    <w:rsid w:val="00222D1C"/>
    <w:rsid w:val="00222E14"/>
    <w:rsid w:val="00222F05"/>
    <w:rsid w:val="00222FDA"/>
    <w:rsid w:val="00223020"/>
    <w:rsid w:val="00223108"/>
    <w:rsid w:val="002231DF"/>
    <w:rsid w:val="00223722"/>
    <w:rsid w:val="00223769"/>
    <w:rsid w:val="0022385A"/>
    <w:rsid w:val="00223AB3"/>
    <w:rsid w:val="00223ADD"/>
    <w:rsid w:val="00223F7C"/>
    <w:rsid w:val="00223FC5"/>
    <w:rsid w:val="00224141"/>
    <w:rsid w:val="0022427C"/>
    <w:rsid w:val="0022463E"/>
    <w:rsid w:val="0022465F"/>
    <w:rsid w:val="002246A5"/>
    <w:rsid w:val="002247B0"/>
    <w:rsid w:val="002247D3"/>
    <w:rsid w:val="002248AC"/>
    <w:rsid w:val="0022499F"/>
    <w:rsid w:val="002249E5"/>
    <w:rsid w:val="00224A33"/>
    <w:rsid w:val="00224A42"/>
    <w:rsid w:val="00224DDE"/>
    <w:rsid w:val="00224F71"/>
    <w:rsid w:val="00224FC6"/>
    <w:rsid w:val="0022506E"/>
    <w:rsid w:val="002250EB"/>
    <w:rsid w:val="002253F0"/>
    <w:rsid w:val="0022548C"/>
    <w:rsid w:val="0022563E"/>
    <w:rsid w:val="00225C74"/>
    <w:rsid w:val="00225CF1"/>
    <w:rsid w:val="00225D25"/>
    <w:rsid w:val="00225F5E"/>
    <w:rsid w:val="00225F71"/>
    <w:rsid w:val="00225F73"/>
    <w:rsid w:val="00226021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487"/>
    <w:rsid w:val="002274D9"/>
    <w:rsid w:val="00227823"/>
    <w:rsid w:val="00227886"/>
    <w:rsid w:val="002278B9"/>
    <w:rsid w:val="00227A59"/>
    <w:rsid w:val="00227A7D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36C"/>
    <w:rsid w:val="00232575"/>
    <w:rsid w:val="00232579"/>
    <w:rsid w:val="00232580"/>
    <w:rsid w:val="00232662"/>
    <w:rsid w:val="0023289A"/>
    <w:rsid w:val="00232953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9E"/>
    <w:rsid w:val="00233382"/>
    <w:rsid w:val="002333AC"/>
    <w:rsid w:val="002333FC"/>
    <w:rsid w:val="0023342D"/>
    <w:rsid w:val="002334B2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6A2"/>
    <w:rsid w:val="00234849"/>
    <w:rsid w:val="00234888"/>
    <w:rsid w:val="00234AC8"/>
    <w:rsid w:val="00234B12"/>
    <w:rsid w:val="00234B63"/>
    <w:rsid w:val="00234D12"/>
    <w:rsid w:val="00234EAF"/>
    <w:rsid w:val="00234FBA"/>
    <w:rsid w:val="00235032"/>
    <w:rsid w:val="0023508B"/>
    <w:rsid w:val="0023518A"/>
    <w:rsid w:val="002353EA"/>
    <w:rsid w:val="00235465"/>
    <w:rsid w:val="00235543"/>
    <w:rsid w:val="002355BB"/>
    <w:rsid w:val="0023578A"/>
    <w:rsid w:val="00235927"/>
    <w:rsid w:val="0023596D"/>
    <w:rsid w:val="00235A93"/>
    <w:rsid w:val="00235B0B"/>
    <w:rsid w:val="00235BFE"/>
    <w:rsid w:val="00235D13"/>
    <w:rsid w:val="00235D1C"/>
    <w:rsid w:val="00235D78"/>
    <w:rsid w:val="002362EE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60"/>
    <w:rsid w:val="002375CF"/>
    <w:rsid w:val="00237631"/>
    <w:rsid w:val="002376C2"/>
    <w:rsid w:val="00237847"/>
    <w:rsid w:val="002378B7"/>
    <w:rsid w:val="002378C6"/>
    <w:rsid w:val="00237BB4"/>
    <w:rsid w:val="00237BBC"/>
    <w:rsid w:val="00237D8A"/>
    <w:rsid w:val="00237F9A"/>
    <w:rsid w:val="0024010F"/>
    <w:rsid w:val="0024028B"/>
    <w:rsid w:val="00240291"/>
    <w:rsid w:val="002402DB"/>
    <w:rsid w:val="00240345"/>
    <w:rsid w:val="00240366"/>
    <w:rsid w:val="002404E9"/>
    <w:rsid w:val="002405C8"/>
    <w:rsid w:val="00240760"/>
    <w:rsid w:val="0024076D"/>
    <w:rsid w:val="00240825"/>
    <w:rsid w:val="00240921"/>
    <w:rsid w:val="00240944"/>
    <w:rsid w:val="0024098B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26"/>
    <w:rsid w:val="00241DF9"/>
    <w:rsid w:val="00241F34"/>
    <w:rsid w:val="0024206F"/>
    <w:rsid w:val="00242099"/>
    <w:rsid w:val="00242171"/>
    <w:rsid w:val="00242339"/>
    <w:rsid w:val="00242446"/>
    <w:rsid w:val="00242469"/>
    <w:rsid w:val="0024254D"/>
    <w:rsid w:val="0024257E"/>
    <w:rsid w:val="002425CA"/>
    <w:rsid w:val="002426C6"/>
    <w:rsid w:val="002426D1"/>
    <w:rsid w:val="002426D9"/>
    <w:rsid w:val="002427C7"/>
    <w:rsid w:val="002429E1"/>
    <w:rsid w:val="00242BF0"/>
    <w:rsid w:val="00242DBA"/>
    <w:rsid w:val="00242DCE"/>
    <w:rsid w:val="00242FE3"/>
    <w:rsid w:val="002433AD"/>
    <w:rsid w:val="00243604"/>
    <w:rsid w:val="002436BE"/>
    <w:rsid w:val="00243790"/>
    <w:rsid w:val="002439A3"/>
    <w:rsid w:val="00243A04"/>
    <w:rsid w:val="00243AD1"/>
    <w:rsid w:val="00243B72"/>
    <w:rsid w:val="00243BD8"/>
    <w:rsid w:val="00243C35"/>
    <w:rsid w:val="00243C3E"/>
    <w:rsid w:val="00243D39"/>
    <w:rsid w:val="00243DCB"/>
    <w:rsid w:val="00243EBB"/>
    <w:rsid w:val="00244252"/>
    <w:rsid w:val="00244343"/>
    <w:rsid w:val="002443E1"/>
    <w:rsid w:val="002445C2"/>
    <w:rsid w:val="002446DE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2E"/>
    <w:rsid w:val="00245070"/>
    <w:rsid w:val="002451C8"/>
    <w:rsid w:val="0024529A"/>
    <w:rsid w:val="002452AC"/>
    <w:rsid w:val="00245369"/>
    <w:rsid w:val="00245499"/>
    <w:rsid w:val="002455D2"/>
    <w:rsid w:val="0024564B"/>
    <w:rsid w:val="0024565A"/>
    <w:rsid w:val="0024581D"/>
    <w:rsid w:val="002459FA"/>
    <w:rsid w:val="00245A8E"/>
    <w:rsid w:val="00245D2E"/>
    <w:rsid w:val="00245DCE"/>
    <w:rsid w:val="00245FDF"/>
    <w:rsid w:val="00246296"/>
    <w:rsid w:val="002463EE"/>
    <w:rsid w:val="0024669F"/>
    <w:rsid w:val="00246B41"/>
    <w:rsid w:val="00246B4B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893"/>
    <w:rsid w:val="002479DC"/>
    <w:rsid w:val="00247CC1"/>
    <w:rsid w:val="00247D9E"/>
    <w:rsid w:val="00247E0C"/>
    <w:rsid w:val="00247E52"/>
    <w:rsid w:val="00247F10"/>
    <w:rsid w:val="00247F8D"/>
    <w:rsid w:val="002502D6"/>
    <w:rsid w:val="0025033E"/>
    <w:rsid w:val="0025044C"/>
    <w:rsid w:val="00250472"/>
    <w:rsid w:val="0025085F"/>
    <w:rsid w:val="002509A3"/>
    <w:rsid w:val="002509FD"/>
    <w:rsid w:val="00250B46"/>
    <w:rsid w:val="00250B99"/>
    <w:rsid w:val="00250BEA"/>
    <w:rsid w:val="00250C19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83"/>
    <w:rsid w:val="002523A2"/>
    <w:rsid w:val="00252403"/>
    <w:rsid w:val="002525C3"/>
    <w:rsid w:val="0025268B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AC4"/>
    <w:rsid w:val="00253AC7"/>
    <w:rsid w:val="00253BB9"/>
    <w:rsid w:val="00253D54"/>
    <w:rsid w:val="0025402C"/>
    <w:rsid w:val="00254049"/>
    <w:rsid w:val="002540BE"/>
    <w:rsid w:val="00254129"/>
    <w:rsid w:val="002542F5"/>
    <w:rsid w:val="00254314"/>
    <w:rsid w:val="00254719"/>
    <w:rsid w:val="0025472E"/>
    <w:rsid w:val="00254E3E"/>
    <w:rsid w:val="00255223"/>
    <w:rsid w:val="00255285"/>
    <w:rsid w:val="00255302"/>
    <w:rsid w:val="00255311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67"/>
    <w:rsid w:val="00256571"/>
    <w:rsid w:val="002567FC"/>
    <w:rsid w:val="00256AAE"/>
    <w:rsid w:val="00256C4E"/>
    <w:rsid w:val="00256E6C"/>
    <w:rsid w:val="00256EAE"/>
    <w:rsid w:val="0025733D"/>
    <w:rsid w:val="002575F7"/>
    <w:rsid w:val="00257739"/>
    <w:rsid w:val="0025788D"/>
    <w:rsid w:val="0025795C"/>
    <w:rsid w:val="002579A9"/>
    <w:rsid w:val="00257A02"/>
    <w:rsid w:val="00257B0B"/>
    <w:rsid w:val="00257B29"/>
    <w:rsid w:val="00257BF9"/>
    <w:rsid w:val="00257C03"/>
    <w:rsid w:val="00257EF6"/>
    <w:rsid w:val="00257F20"/>
    <w:rsid w:val="002601EA"/>
    <w:rsid w:val="00260369"/>
    <w:rsid w:val="0026055E"/>
    <w:rsid w:val="00260588"/>
    <w:rsid w:val="002606B5"/>
    <w:rsid w:val="0026073F"/>
    <w:rsid w:val="002607F6"/>
    <w:rsid w:val="0026080C"/>
    <w:rsid w:val="00260911"/>
    <w:rsid w:val="002609CF"/>
    <w:rsid w:val="00260B62"/>
    <w:rsid w:val="00260EDD"/>
    <w:rsid w:val="0026101D"/>
    <w:rsid w:val="00261050"/>
    <w:rsid w:val="00261182"/>
    <w:rsid w:val="002611D0"/>
    <w:rsid w:val="002611EA"/>
    <w:rsid w:val="00261469"/>
    <w:rsid w:val="002614A4"/>
    <w:rsid w:val="00261580"/>
    <w:rsid w:val="0026193E"/>
    <w:rsid w:val="00261958"/>
    <w:rsid w:val="00261A56"/>
    <w:rsid w:val="00261C0E"/>
    <w:rsid w:val="00261DB3"/>
    <w:rsid w:val="00261EE0"/>
    <w:rsid w:val="002623BD"/>
    <w:rsid w:val="002625C8"/>
    <w:rsid w:val="00262660"/>
    <w:rsid w:val="002626C5"/>
    <w:rsid w:val="002626FC"/>
    <w:rsid w:val="002628B4"/>
    <w:rsid w:val="002628B9"/>
    <w:rsid w:val="00262BA9"/>
    <w:rsid w:val="00262D3E"/>
    <w:rsid w:val="00262D9A"/>
    <w:rsid w:val="00262F4F"/>
    <w:rsid w:val="00262FE5"/>
    <w:rsid w:val="002630BA"/>
    <w:rsid w:val="00263138"/>
    <w:rsid w:val="00263197"/>
    <w:rsid w:val="00263495"/>
    <w:rsid w:val="002634B3"/>
    <w:rsid w:val="002636E1"/>
    <w:rsid w:val="00263920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38E"/>
    <w:rsid w:val="0026548D"/>
    <w:rsid w:val="002654E3"/>
    <w:rsid w:val="002655EB"/>
    <w:rsid w:val="00265663"/>
    <w:rsid w:val="00265891"/>
    <w:rsid w:val="00265982"/>
    <w:rsid w:val="00265AAB"/>
    <w:rsid w:val="00265E4E"/>
    <w:rsid w:val="00265F22"/>
    <w:rsid w:val="00265F44"/>
    <w:rsid w:val="00265FDA"/>
    <w:rsid w:val="0026606B"/>
    <w:rsid w:val="00266214"/>
    <w:rsid w:val="0026625C"/>
    <w:rsid w:val="00266264"/>
    <w:rsid w:val="0026635B"/>
    <w:rsid w:val="0026673B"/>
    <w:rsid w:val="00266783"/>
    <w:rsid w:val="00266859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46D"/>
    <w:rsid w:val="002675D0"/>
    <w:rsid w:val="00267652"/>
    <w:rsid w:val="00267690"/>
    <w:rsid w:val="0026769B"/>
    <w:rsid w:val="002676F5"/>
    <w:rsid w:val="00267954"/>
    <w:rsid w:val="00267B41"/>
    <w:rsid w:val="00267CCE"/>
    <w:rsid w:val="00267CE9"/>
    <w:rsid w:val="00267D1F"/>
    <w:rsid w:val="00267E27"/>
    <w:rsid w:val="00267E75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C32"/>
    <w:rsid w:val="00270F7F"/>
    <w:rsid w:val="00271009"/>
    <w:rsid w:val="00271117"/>
    <w:rsid w:val="002711EE"/>
    <w:rsid w:val="002713A1"/>
    <w:rsid w:val="00271408"/>
    <w:rsid w:val="0027144B"/>
    <w:rsid w:val="002715C6"/>
    <w:rsid w:val="00271712"/>
    <w:rsid w:val="00271766"/>
    <w:rsid w:val="00271889"/>
    <w:rsid w:val="0027198A"/>
    <w:rsid w:val="00271A39"/>
    <w:rsid w:val="00271AB5"/>
    <w:rsid w:val="00271B17"/>
    <w:rsid w:val="00271B66"/>
    <w:rsid w:val="00271CB4"/>
    <w:rsid w:val="00271E7C"/>
    <w:rsid w:val="00271EB6"/>
    <w:rsid w:val="00271ECF"/>
    <w:rsid w:val="00271ED5"/>
    <w:rsid w:val="00272192"/>
    <w:rsid w:val="00272333"/>
    <w:rsid w:val="002725B5"/>
    <w:rsid w:val="00272692"/>
    <w:rsid w:val="00272787"/>
    <w:rsid w:val="002727F6"/>
    <w:rsid w:val="00272810"/>
    <w:rsid w:val="0027281E"/>
    <w:rsid w:val="00272831"/>
    <w:rsid w:val="002728B2"/>
    <w:rsid w:val="00272A55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36"/>
    <w:rsid w:val="0027335F"/>
    <w:rsid w:val="002735A5"/>
    <w:rsid w:val="002736C0"/>
    <w:rsid w:val="002737D0"/>
    <w:rsid w:val="002737EC"/>
    <w:rsid w:val="00273914"/>
    <w:rsid w:val="00273952"/>
    <w:rsid w:val="00273BEF"/>
    <w:rsid w:val="00273C71"/>
    <w:rsid w:val="00273D99"/>
    <w:rsid w:val="00273E1A"/>
    <w:rsid w:val="00273E29"/>
    <w:rsid w:val="00273FD2"/>
    <w:rsid w:val="002741E1"/>
    <w:rsid w:val="0027427A"/>
    <w:rsid w:val="002744FD"/>
    <w:rsid w:val="002745CD"/>
    <w:rsid w:val="00274784"/>
    <w:rsid w:val="00274853"/>
    <w:rsid w:val="0027492A"/>
    <w:rsid w:val="00274AA1"/>
    <w:rsid w:val="00274AEA"/>
    <w:rsid w:val="00274C16"/>
    <w:rsid w:val="00274EEA"/>
    <w:rsid w:val="0027502C"/>
    <w:rsid w:val="0027523C"/>
    <w:rsid w:val="00275277"/>
    <w:rsid w:val="002759BE"/>
    <w:rsid w:val="00275D7C"/>
    <w:rsid w:val="00275F1F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655"/>
    <w:rsid w:val="00277717"/>
    <w:rsid w:val="002777F3"/>
    <w:rsid w:val="00277838"/>
    <w:rsid w:val="00277B52"/>
    <w:rsid w:val="00277C6A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1EC"/>
    <w:rsid w:val="0028124C"/>
    <w:rsid w:val="002817BF"/>
    <w:rsid w:val="002818F9"/>
    <w:rsid w:val="002819AF"/>
    <w:rsid w:val="00281DAC"/>
    <w:rsid w:val="00281DDA"/>
    <w:rsid w:val="00281E5B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279"/>
    <w:rsid w:val="0028330E"/>
    <w:rsid w:val="0028331B"/>
    <w:rsid w:val="00283345"/>
    <w:rsid w:val="002835E8"/>
    <w:rsid w:val="0028375B"/>
    <w:rsid w:val="00283760"/>
    <w:rsid w:val="002837F0"/>
    <w:rsid w:val="0028382E"/>
    <w:rsid w:val="00283B66"/>
    <w:rsid w:val="00283BCF"/>
    <w:rsid w:val="00283E27"/>
    <w:rsid w:val="0028406D"/>
    <w:rsid w:val="0028407A"/>
    <w:rsid w:val="002840C1"/>
    <w:rsid w:val="00284203"/>
    <w:rsid w:val="00284235"/>
    <w:rsid w:val="002842AE"/>
    <w:rsid w:val="002845BD"/>
    <w:rsid w:val="00284710"/>
    <w:rsid w:val="0028494A"/>
    <w:rsid w:val="00284987"/>
    <w:rsid w:val="002849AA"/>
    <w:rsid w:val="00284A32"/>
    <w:rsid w:val="00284BB5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A3E"/>
    <w:rsid w:val="00286A6D"/>
    <w:rsid w:val="00286BCA"/>
    <w:rsid w:val="00286C26"/>
    <w:rsid w:val="00286E97"/>
    <w:rsid w:val="00286FEE"/>
    <w:rsid w:val="00287194"/>
    <w:rsid w:val="002871B8"/>
    <w:rsid w:val="002871F6"/>
    <w:rsid w:val="002872C0"/>
    <w:rsid w:val="002872D0"/>
    <w:rsid w:val="002873C8"/>
    <w:rsid w:val="0028744D"/>
    <w:rsid w:val="0028745C"/>
    <w:rsid w:val="002874D7"/>
    <w:rsid w:val="0028763A"/>
    <w:rsid w:val="0028766F"/>
    <w:rsid w:val="00287901"/>
    <w:rsid w:val="002879A0"/>
    <w:rsid w:val="00287A6D"/>
    <w:rsid w:val="00287A70"/>
    <w:rsid w:val="00287BF5"/>
    <w:rsid w:val="00287E57"/>
    <w:rsid w:val="00287F8C"/>
    <w:rsid w:val="00287FDB"/>
    <w:rsid w:val="00290012"/>
    <w:rsid w:val="0029028B"/>
    <w:rsid w:val="00290561"/>
    <w:rsid w:val="0029077C"/>
    <w:rsid w:val="00290821"/>
    <w:rsid w:val="00290900"/>
    <w:rsid w:val="002909D1"/>
    <w:rsid w:val="002909F9"/>
    <w:rsid w:val="00290A6C"/>
    <w:rsid w:val="00290B4B"/>
    <w:rsid w:val="00290F60"/>
    <w:rsid w:val="00291022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081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1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44"/>
    <w:rsid w:val="002939D8"/>
    <w:rsid w:val="00293AD1"/>
    <w:rsid w:val="00293AD8"/>
    <w:rsid w:val="00293B8D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9E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99E"/>
    <w:rsid w:val="00295B74"/>
    <w:rsid w:val="00295BA9"/>
    <w:rsid w:val="00295C4B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7C"/>
    <w:rsid w:val="002969B6"/>
    <w:rsid w:val="00296AC6"/>
    <w:rsid w:val="00296AC7"/>
    <w:rsid w:val="00296BFF"/>
    <w:rsid w:val="00296CC7"/>
    <w:rsid w:val="00296CE9"/>
    <w:rsid w:val="00296E32"/>
    <w:rsid w:val="00296EBE"/>
    <w:rsid w:val="00296FA5"/>
    <w:rsid w:val="00296FC2"/>
    <w:rsid w:val="00297073"/>
    <w:rsid w:val="0029735B"/>
    <w:rsid w:val="002974B9"/>
    <w:rsid w:val="002975DE"/>
    <w:rsid w:val="00297670"/>
    <w:rsid w:val="00297817"/>
    <w:rsid w:val="00297892"/>
    <w:rsid w:val="00297ADD"/>
    <w:rsid w:val="00297B72"/>
    <w:rsid w:val="00297BBA"/>
    <w:rsid w:val="00297C83"/>
    <w:rsid w:val="00297D5B"/>
    <w:rsid w:val="00297EC0"/>
    <w:rsid w:val="002A0034"/>
    <w:rsid w:val="002A00C1"/>
    <w:rsid w:val="002A0302"/>
    <w:rsid w:val="002A0671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C25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A88"/>
    <w:rsid w:val="002A2D37"/>
    <w:rsid w:val="002A2FCA"/>
    <w:rsid w:val="002A3007"/>
    <w:rsid w:val="002A3258"/>
    <w:rsid w:val="002A33F5"/>
    <w:rsid w:val="002A3609"/>
    <w:rsid w:val="002A3909"/>
    <w:rsid w:val="002A3AF5"/>
    <w:rsid w:val="002A3C8F"/>
    <w:rsid w:val="002A3FC2"/>
    <w:rsid w:val="002A4114"/>
    <w:rsid w:val="002A41F1"/>
    <w:rsid w:val="002A45E0"/>
    <w:rsid w:val="002A48C8"/>
    <w:rsid w:val="002A4951"/>
    <w:rsid w:val="002A495B"/>
    <w:rsid w:val="002A4A0B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4E"/>
    <w:rsid w:val="002A5F7C"/>
    <w:rsid w:val="002A60D7"/>
    <w:rsid w:val="002A614B"/>
    <w:rsid w:val="002A6276"/>
    <w:rsid w:val="002A63A4"/>
    <w:rsid w:val="002A656B"/>
    <w:rsid w:val="002A68D2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317"/>
    <w:rsid w:val="002A74E6"/>
    <w:rsid w:val="002A753D"/>
    <w:rsid w:val="002A774A"/>
    <w:rsid w:val="002A78B6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5D8"/>
    <w:rsid w:val="002B067E"/>
    <w:rsid w:val="002B089E"/>
    <w:rsid w:val="002B08E1"/>
    <w:rsid w:val="002B0932"/>
    <w:rsid w:val="002B099F"/>
    <w:rsid w:val="002B0C43"/>
    <w:rsid w:val="002B0C4A"/>
    <w:rsid w:val="002B0CCA"/>
    <w:rsid w:val="002B0D92"/>
    <w:rsid w:val="002B0E8F"/>
    <w:rsid w:val="002B10CA"/>
    <w:rsid w:val="002B11B2"/>
    <w:rsid w:val="002B1296"/>
    <w:rsid w:val="002B1325"/>
    <w:rsid w:val="002B161E"/>
    <w:rsid w:val="002B16E1"/>
    <w:rsid w:val="002B16F3"/>
    <w:rsid w:val="002B1A8F"/>
    <w:rsid w:val="002B1BA6"/>
    <w:rsid w:val="002B1C2B"/>
    <w:rsid w:val="002B1CCC"/>
    <w:rsid w:val="002B1D71"/>
    <w:rsid w:val="002B1E12"/>
    <w:rsid w:val="002B1EA4"/>
    <w:rsid w:val="002B1F19"/>
    <w:rsid w:val="002B2010"/>
    <w:rsid w:val="002B20A9"/>
    <w:rsid w:val="002B2115"/>
    <w:rsid w:val="002B224A"/>
    <w:rsid w:val="002B23E9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62"/>
    <w:rsid w:val="002B36F7"/>
    <w:rsid w:val="002B39D8"/>
    <w:rsid w:val="002B3BCB"/>
    <w:rsid w:val="002B3C0A"/>
    <w:rsid w:val="002B3C56"/>
    <w:rsid w:val="002B3C89"/>
    <w:rsid w:val="002B3C8A"/>
    <w:rsid w:val="002B3DC3"/>
    <w:rsid w:val="002B3E83"/>
    <w:rsid w:val="002B3E94"/>
    <w:rsid w:val="002B4226"/>
    <w:rsid w:val="002B4742"/>
    <w:rsid w:val="002B479C"/>
    <w:rsid w:val="002B47F9"/>
    <w:rsid w:val="002B48B7"/>
    <w:rsid w:val="002B49AF"/>
    <w:rsid w:val="002B4A0B"/>
    <w:rsid w:val="002B4A71"/>
    <w:rsid w:val="002B4CBF"/>
    <w:rsid w:val="002B4CD9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85F"/>
    <w:rsid w:val="002B59E8"/>
    <w:rsid w:val="002B59FB"/>
    <w:rsid w:val="002B5A02"/>
    <w:rsid w:val="002B5AA8"/>
    <w:rsid w:val="002B5B22"/>
    <w:rsid w:val="002B5BA0"/>
    <w:rsid w:val="002B5CB0"/>
    <w:rsid w:val="002B5D20"/>
    <w:rsid w:val="002B5EBF"/>
    <w:rsid w:val="002B5EEF"/>
    <w:rsid w:val="002B608E"/>
    <w:rsid w:val="002B60D7"/>
    <w:rsid w:val="002B6295"/>
    <w:rsid w:val="002B657D"/>
    <w:rsid w:val="002B65E7"/>
    <w:rsid w:val="002B6780"/>
    <w:rsid w:val="002B680F"/>
    <w:rsid w:val="002B699A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B7"/>
    <w:rsid w:val="002B7BF0"/>
    <w:rsid w:val="002B7CBD"/>
    <w:rsid w:val="002B7D34"/>
    <w:rsid w:val="002B7FE3"/>
    <w:rsid w:val="002C016B"/>
    <w:rsid w:val="002C021B"/>
    <w:rsid w:val="002C023D"/>
    <w:rsid w:val="002C02F7"/>
    <w:rsid w:val="002C037B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3E1"/>
    <w:rsid w:val="002C1413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1E95"/>
    <w:rsid w:val="002C20D4"/>
    <w:rsid w:val="002C20D8"/>
    <w:rsid w:val="002C2114"/>
    <w:rsid w:val="002C24C1"/>
    <w:rsid w:val="002C26F7"/>
    <w:rsid w:val="002C2776"/>
    <w:rsid w:val="002C28C9"/>
    <w:rsid w:val="002C29C0"/>
    <w:rsid w:val="002C2AC0"/>
    <w:rsid w:val="002C2CA7"/>
    <w:rsid w:val="002C2CD1"/>
    <w:rsid w:val="002C2CE5"/>
    <w:rsid w:val="002C2D80"/>
    <w:rsid w:val="002C2DA3"/>
    <w:rsid w:val="002C2E4E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89"/>
    <w:rsid w:val="002C3C92"/>
    <w:rsid w:val="002C3DA3"/>
    <w:rsid w:val="002C400C"/>
    <w:rsid w:val="002C4216"/>
    <w:rsid w:val="002C4361"/>
    <w:rsid w:val="002C43CE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1AA"/>
    <w:rsid w:val="002C627A"/>
    <w:rsid w:val="002C632C"/>
    <w:rsid w:val="002C63F2"/>
    <w:rsid w:val="002C6422"/>
    <w:rsid w:val="002C644F"/>
    <w:rsid w:val="002C6758"/>
    <w:rsid w:val="002C687E"/>
    <w:rsid w:val="002C68BD"/>
    <w:rsid w:val="002C6D54"/>
    <w:rsid w:val="002C6DE0"/>
    <w:rsid w:val="002C6F52"/>
    <w:rsid w:val="002C6FF9"/>
    <w:rsid w:val="002C709F"/>
    <w:rsid w:val="002C71AF"/>
    <w:rsid w:val="002C720F"/>
    <w:rsid w:val="002C730A"/>
    <w:rsid w:val="002C7409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6A"/>
    <w:rsid w:val="002D1277"/>
    <w:rsid w:val="002D129C"/>
    <w:rsid w:val="002D14AD"/>
    <w:rsid w:val="002D15CE"/>
    <w:rsid w:val="002D1831"/>
    <w:rsid w:val="002D1885"/>
    <w:rsid w:val="002D1BA2"/>
    <w:rsid w:val="002D1BB5"/>
    <w:rsid w:val="002D1C49"/>
    <w:rsid w:val="002D1C5C"/>
    <w:rsid w:val="002D1CCA"/>
    <w:rsid w:val="002D1E18"/>
    <w:rsid w:val="002D2177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2C"/>
    <w:rsid w:val="002D2DA6"/>
    <w:rsid w:val="002D2E3F"/>
    <w:rsid w:val="002D2E79"/>
    <w:rsid w:val="002D3165"/>
    <w:rsid w:val="002D3413"/>
    <w:rsid w:val="002D34BB"/>
    <w:rsid w:val="002D3586"/>
    <w:rsid w:val="002D35BF"/>
    <w:rsid w:val="002D367C"/>
    <w:rsid w:val="002D3B72"/>
    <w:rsid w:val="002D3D62"/>
    <w:rsid w:val="002D3D85"/>
    <w:rsid w:val="002D40F0"/>
    <w:rsid w:val="002D452F"/>
    <w:rsid w:val="002D4587"/>
    <w:rsid w:val="002D4875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43C"/>
    <w:rsid w:val="002D54D2"/>
    <w:rsid w:val="002D551C"/>
    <w:rsid w:val="002D55B3"/>
    <w:rsid w:val="002D55B6"/>
    <w:rsid w:val="002D560A"/>
    <w:rsid w:val="002D562F"/>
    <w:rsid w:val="002D564B"/>
    <w:rsid w:val="002D5975"/>
    <w:rsid w:val="002D5B4E"/>
    <w:rsid w:val="002D5FF6"/>
    <w:rsid w:val="002D5FFC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26"/>
    <w:rsid w:val="002D717B"/>
    <w:rsid w:val="002D7367"/>
    <w:rsid w:val="002D739D"/>
    <w:rsid w:val="002D7560"/>
    <w:rsid w:val="002D76F2"/>
    <w:rsid w:val="002D77FB"/>
    <w:rsid w:val="002D77FF"/>
    <w:rsid w:val="002D7887"/>
    <w:rsid w:val="002D7A3F"/>
    <w:rsid w:val="002D7AF8"/>
    <w:rsid w:val="002D7D46"/>
    <w:rsid w:val="002D7D58"/>
    <w:rsid w:val="002D7D99"/>
    <w:rsid w:val="002E0041"/>
    <w:rsid w:val="002E01CB"/>
    <w:rsid w:val="002E023F"/>
    <w:rsid w:val="002E02C1"/>
    <w:rsid w:val="002E06BA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013"/>
    <w:rsid w:val="002E20B6"/>
    <w:rsid w:val="002E2155"/>
    <w:rsid w:val="002E21E1"/>
    <w:rsid w:val="002E23BA"/>
    <w:rsid w:val="002E2484"/>
    <w:rsid w:val="002E273F"/>
    <w:rsid w:val="002E28A5"/>
    <w:rsid w:val="002E2A20"/>
    <w:rsid w:val="002E2A6F"/>
    <w:rsid w:val="002E2AC7"/>
    <w:rsid w:val="002E2C72"/>
    <w:rsid w:val="002E2E32"/>
    <w:rsid w:val="002E2F7A"/>
    <w:rsid w:val="002E2FAA"/>
    <w:rsid w:val="002E322D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79"/>
    <w:rsid w:val="002E3A89"/>
    <w:rsid w:val="002E3AA0"/>
    <w:rsid w:val="002E3AC3"/>
    <w:rsid w:val="002E3B04"/>
    <w:rsid w:val="002E3B3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62"/>
    <w:rsid w:val="002E46E1"/>
    <w:rsid w:val="002E479E"/>
    <w:rsid w:val="002E47B9"/>
    <w:rsid w:val="002E489B"/>
    <w:rsid w:val="002E48A7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495"/>
    <w:rsid w:val="002E59B7"/>
    <w:rsid w:val="002E5AA5"/>
    <w:rsid w:val="002E5E2B"/>
    <w:rsid w:val="002E5E79"/>
    <w:rsid w:val="002E5E85"/>
    <w:rsid w:val="002E61AB"/>
    <w:rsid w:val="002E629A"/>
    <w:rsid w:val="002E62D0"/>
    <w:rsid w:val="002E6364"/>
    <w:rsid w:val="002E639D"/>
    <w:rsid w:val="002E63A6"/>
    <w:rsid w:val="002E650C"/>
    <w:rsid w:val="002E65D0"/>
    <w:rsid w:val="002E6632"/>
    <w:rsid w:val="002E6759"/>
    <w:rsid w:val="002E682E"/>
    <w:rsid w:val="002E68AF"/>
    <w:rsid w:val="002E69CC"/>
    <w:rsid w:val="002E6A3B"/>
    <w:rsid w:val="002E6A8A"/>
    <w:rsid w:val="002E6D1D"/>
    <w:rsid w:val="002E6D6B"/>
    <w:rsid w:val="002E6E7C"/>
    <w:rsid w:val="002E6FFD"/>
    <w:rsid w:val="002E70E7"/>
    <w:rsid w:val="002E7159"/>
    <w:rsid w:val="002E71E0"/>
    <w:rsid w:val="002E7234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A5A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A94"/>
    <w:rsid w:val="002F1B3F"/>
    <w:rsid w:val="002F1ED6"/>
    <w:rsid w:val="002F20E9"/>
    <w:rsid w:val="002F22EE"/>
    <w:rsid w:val="002F253B"/>
    <w:rsid w:val="002F255A"/>
    <w:rsid w:val="002F2698"/>
    <w:rsid w:val="002F270E"/>
    <w:rsid w:val="002F2AAE"/>
    <w:rsid w:val="002F2AE4"/>
    <w:rsid w:val="002F2B2B"/>
    <w:rsid w:val="002F2BB6"/>
    <w:rsid w:val="002F2E09"/>
    <w:rsid w:val="002F2E58"/>
    <w:rsid w:val="002F2F1A"/>
    <w:rsid w:val="002F3302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3C0A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98"/>
    <w:rsid w:val="002F48B4"/>
    <w:rsid w:val="002F49F6"/>
    <w:rsid w:val="002F4BAB"/>
    <w:rsid w:val="002F4C37"/>
    <w:rsid w:val="002F4C79"/>
    <w:rsid w:val="002F4DBA"/>
    <w:rsid w:val="002F548D"/>
    <w:rsid w:val="002F56FA"/>
    <w:rsid w:val="002F5734"/>
    <w:rsid w:val="002F579C"/>
    <w:rsid w:val="002F5828"/>
    <w:rsid w:val="002F5A07"/>
    <w:rsid w:val="002F5A1E"/>
    <w:rsid w:val="002F5F4B"/>
    <w:rsid w:val="002F6189"/>
    <w:rsid w:val="002F6210"/>
    <w:rsid w:val="002F62DA"/>
    <w:rsid w:val="002F64A6"/>
    <w:rsid w:val="002F66DE"/>
    <w:rsid w:val="002F68AB"/>
    <w:rsid w:val="002F6908"/>
    <w:rsid w:val="002F691E"/>
    <w:rsid w:val="002F693E"/>
    <w:rsid w:val="002F69C7"/>
    <w:rsid w:val="002F6A29"/>
    <w:rsid w:val="002F6AB5"/>
    <w:rsid w:val="002F6C6D"/>
    <w:rsid w:val="002F6DE0"/>
    <w:rsid w:val="002F6E28"/>
    <w:rsid w:val="002F6FB7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BD"/>
    <w:rsid w:val="002F76C1"/>
    <w:rsid w:val="002F7736"/>
    <w:rsid w:val="002F77CE"/>
    <w:rsid w:val="002F7816"/>
    <w:rsid w:val="002F796C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0F"/>
    <w:rsid w:val="00301F22"/>
    <w:rsid w:val="00301F5C"/>
    <w:rsid w:val="00301F76"/>
    <w:rsid w:val="00302408"/>
    <w:rsid w:val="0030244E"/>
    <w:rsid w:val="0030257B"/>
    <w:rsid w:val="00302758"/>
    <w:rsid w:val="003027D0"/>
    <w:rsid w:val="00302AC0"/>
    <w:rsid w:val="00302AF9"/>
    <w:rsid w:val="00302B57"/>
    <w:rsid w:val="00302C0A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017"/>
    <w:rsid w:val="00304049"/>
    <w:rsid w:val="003044CA"/>
    <w:rsid w:val="0030466C"/>
    <w:rsid w:val="003047D8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C1"/>
    <w:rsid w:val="00305EFD"/>
    <w:rsid w:val="0030606A"/>
    <w:rsid w:val="00306370"/>
    <w:rsid w:val="00306480"/>
    <w:rsid w:val="003064AF"/>
    <w:rsid w:val="003064DA"/>
    <w:rsid w:val="00306616"/>
    <w:rsid w:val="00306665"/>
    <w:rsid w:val="003068C2"/>
    <w:rsid w:val="00306936"/>
    <w:rsid w:val="00306AAD"/>
    <w:rsid w:val="00306B05"/>
    <w:rsid w:val="00306D23"/>
    <w:rsid w:val="00306D42"/>
    <w:rsid w:val="00306DAE"/>
    <w:rsid w:val="00306E30"/>
    <w:rsid w:val="00306EA0"/>
    <w:rsid w:val="00307156"/>
    <w:rsid w:val="0030715D"/>
    <w:rsid w:val="00307204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C0D"/>
    <w:rsid w:val="00307DA4"/>
    <w:rsid w:val="00307F7F"/>
    <w:rsid w:val="00307FCC"/>
    <w:rsid w:val="00310100"/>
    <w:rsid w:val="003101C2"/>
    <w:rsid w:val="00310212"/>
    <w:rsid w:val="003105B9"/>
    <w:rsid w:val="00310688"/>
    <w:rsid w:val="003108B1"/>
    <w:rsid w:val="00310987"/>
    <w:rsid w:val="00310EE5"/>
    <w:rsid w:val="00310F11"/>
    <w:rsid w:val="00310F1F"/>
    <w:rsid w:val="0031107E"/>
    <w:rsid w:val="003110E2"/>
    <w:rsid w:val="00311501"/>
    <w:rsid w:val="003115B2"/>
    <w:rsid w:val="003115E0"/>
    <w:rsid w:val="0031189F"/>
    <w:rsid w:val="00311907"/>
    <w:rsid w:val="00311ACD"/>
    <w:rsid w:val="00311B58"/>
    <w:rsid w:val="00311CDF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70"/>
    <w:rsid w:val="003123A6"/>
    <w:rsid w:val="00312475"/>
    <w:rsid w:val="003124AD"/>
    <w:rsid w:val="00312636"/>
    <w:rsid w:val="0031280F"/>
    <w:rsid w:val="0031289A"/>
    <w:rsid w:val="003129A7"/>
    <w:rsid w:val="00312A46"/>
    <w:rsid w:val="00312C93"/>
    <w:rsid w:val="00312CE0"/>
    <w:rsid w:val="00312DDD"/>
    <w:rsid w:val="00312EA6"/>
    <w:rsid w:val="00312FB1"/>
    <w:rsid w:val="00312FD4"/>
    <w:rsid w:val="0031316F"/>
    <w:rsid w:val="0031322A"/>
    <w:rsid w:val="00313484"/>
    <w:rsid w:val="003139AE"/>
    <w:rsid w:val="00313D06"/>
    <w:rsid w:val="00313D65"/>
    <w:rsid w:val="00313DBD"/>
    <w:rsid w:val="00313F3B"/>
    <w:rsid w:val="0031418E"/>
    <w:rsid w:val="003144C0"/>
    <w:rsid w:val="0031469E"/>
    <w:rsid w:val="003148E6"/>
    <w:rsid w:val="00314A9A"/>
    <w:rsid w:val="00314D93"/>
    <w:rsid w:val="00314E5E"/>
    <w:rsid w:val="00314E8F"/>
    <w:rsid w:val="003150ED"/>
    <w:rsid w:val="0031513B"/>
    <w:rsid w:val="00315202"/>
    <w:rsid w:val="0031544F"/>
    <w:rsid w:val="00315590"/>
    <w:rsid w:val="003155BC"/>
    <w:rsid w:val="003156A1"/>
    <w:rsid w:val="003157A4"/>
    <w:rsid w:val="003157FF"/>
    <w:rsid w:val="00315C2D"/>
    <w:rsid w:val="00315E40"/>
    <w:rsid w:val="00315F5A"/>
    <w:rsid w:val="00315F74"/>
    <w:rsid w:val="00315F81"/>
    <w:rsid w:val="00315FC4"/>
    <w:rsid w:val="003160A2"/>
    <w:rsid w:val="00316224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151"/>
    <w:rsid w:val="00317205"/>
    <w:rsid w:val="003173BE"/>
    <w:rsid w:val="0031745B"/>
    <w:rsid w:val="00317511"/>
    <w:rsid w:val="003176D9"/>
    <w:rsid w:val="0031771F"/>
    <w:rsid w:val="00317850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9F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4F0"/>
    <w:rsid w:val="003217EE"/>
    <w:rsid w:val="0032190A"/>
    <w:rsid w:val="00321A46"/>
    <w:rsid w:val="00321F55"/>
    <w:rsid w:val="00321F81"/>
    <w:rsid w:val="00321F9F"/>
    <w:rsid w:val="003220E1"/>
    <w:rsid w:val="00322106"/>
    <w:rsid w:val="00322196"/>
    <w:rsid w:val="003221F0"/>
    <w:rsid w:val="0032223E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E0"/>
    <w:rsid w:val="00322FD2"/>
    <w:rsid w:val="00322FE1"/>
    <w:rsid w:val="00323133"/>
    <w:rsid w:val="003231F8"/>
    <w:rsid w:val="003232DD"/>
    <w:rsid w:val="0032363F"/>
    <w:rsid w:val="003236F1"/>
    <w:rsid w:val="00323895"/>
    <w:rsid w:val="0032389B"/>
    <w:rsid w:val="003239A1"/>
    <w:rsid w:val="00323B11"/>
    <w:rsid w:val="00323BEF"/>
    <w:rsid w:val="00323DDE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60"/>
    <w:rsid w:val="00324974"/>
    <w:rsid w:val="003249B3"/>
    <w:rsid w:val="003249F6"/>
    <w:rsid w:val="00324C66"/>
    <w:rsid w:val="00324DBC"/>
    <w:rsid w:val="00324E13"/>
    <w:rsid w:val="0032527E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81"/>
    <w:rsid w:val="00325AB3"/>
    <w:rsid w:val="00325FF1"/>
    <w:rsid w:val="00326137"/>
    <w:rsid w:val="00326341"/>
    <w:rsid w:val="003263BD"/>
    <w:rsid w:val="00326490"/>
    <w:rsid w:val="00326686"/>
    <w:rsid w:val="003269C7"/>
    <w:rsid w:val="00326A1D"/>
    <w:rsid w:val="00326AC2"/>
    <w:rsid w:val="00326C9A"/>
    <w:rsid w:val="00326F89"/>
    <w:rsid w:val="003270E6"/>
    <w:rsid w:val="0032724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BF1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B63"/>
    <w:rsid w:val="00330E39"/>
    <w:rsid w:val="00330EA7"/>
    <w:rsid w:val="00330F60"/>
    <w:rsid w:val="00330F81"/>
    <w:rsid w:val="00331067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26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D1"/>
    <w:rsid w:val="00332BF9"/>
    <w:rsid w:val="00332D7D"/>
    <w:rsid w:val="00332DDE"/>
    <w:rsid w:val="00332E8C"/>
    <w:rsid w:val="00332F7A"/>
    <w:rsid w:val="00333142"/>
    <w:rsid w:val="003332C8"/>
    <w:rsid w:val="00333434"/>
    <w:rsid w:val="0033366C"/>
    <w:rsid w:val="003336B2"/>
    <w:rsid w:val="003336E5"/>
    <w:rsid w:val="00333847"/>
    <w:rsid w:val="00333AA7"/>
    <w:rsid w:val="00333B17"/>
    <w:rsid w:val="00333B27"/>
    <w:rsid w:val="00333B62"/>
    <w:rsid w:val="00333CC5"/>
    <w:rsid w:val="00333CC9"/>
    <w:rsid w:val="00333D82"/>
    <w:rsid w:val="00333DDB"/>
    <w:rsid w:val="00333E13"/>
    <w:rsid w:val="00333E3D"/>
    <w:rsid w:val="00333FC0"/>
    <w:rsid w:val="00334014"/>
    <w:rsid w:val="00334102"/>
    <w:rsid w:val="003341DD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23F"/>
    <w:rsid w:val="003362E8"/>
    <w:rsid w:val="0033634C"/>
    <w:rsid w:val="00336389"/>
    <w:rsid w:val="00336489"/>
    <w:rsid w:val="003365B5"/>
    <w:rsid w:val="003368F3"/>
    <w:rsid w:val="00336933"/>
    <w:rsid w:val="0033698F"/>
    <w:rsid w:val="003369EC"/>
    <w:rsid w:val="00336BCD"/>
    <w:rsid w:val="00336C2D"/>
    <w:rsid w:val="00336E0F"/>
    <w:rsid w:val="00337045"/>
    <w:rsid w:val="0033708A"/>
    <w:rsid w:val="00337214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8FE"/>
    <w:rsid w:val="0033793A"/>
    <w:rsid w:val="0033793F"/>
    <w:rsid w:val="003379D4"/>
    <w:rsid w:val="00337AD0"/>
    <w:rsid w:val="00337B71"/>
    <w:rsid w:val="00337CB3"/>
    <w:rsid w:val="00337CB8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67E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3C7"/>
    <w:rsid w:val="0034350F"/>
    <w:rsid w:val="0034355A"/>
    <w:rsid w:val="003435A0"/>
    <w:rsid w:val="003435F5"/>
    <w:rsid w:val="00343754"/>
    <w:rsid w:val="003437F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C2"/>
    <w:rsid w:val="0034464F"/>
    <w:rsid w:val="003446B3"/>
    <w:rsid w:val="003446B8"/>
    <w:rsid w:val="003446F0"/>
    <w:rsid w:val="00344706"/>
    <w:rsid w:val="00344951"/>
    <w:rsid w:val="00344A99"/>
    <w:rsid w:val="00344C74"/>
    <w:rsid w:val="00344D4C"/>
    <w:rsid w:val="00344DAD"/>
    <w:rsid w:val="00344DBD"/>
    <w:rsid w:val="00344E03"/>
    <w:rsid w:val="00344E60"/>
    <w:rsid w:val="00344ED0"/>
    <w:rsid w:val="0034506E"/>
    <w:rsid w:val="0034516E"/>
    <w:rsid w:val="003451C8"/>
    <w:rsid w:val="003453B0"/>
    <w:rsid w:val="00345417"/>
    <w:rsid w:val="003454EF"/>
    <w:rsid w:val="00345652"/>
    <w:rsid w:val="003456A5"/>
    <w:rsid w:val="003456CA"/>
    <w:rsid w:val="003457F0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31"/>
    <w:rsid w:val="00345DD7"/>
    <w:rsid w:val="00345E15"/>
    <w:rsid w:val="00346237"/>
    <w:rsid w:val="00346245"/>
    <w:rsid w:val="00346277"/>
    <w:rsid w:val="0034632B"/>
    <w:rsid w:val="00346397"/>
    <w:rsid w:val="003463F2"/>
    <w:rsid w:val="0034648D"/>
    <w:rsid w:val="00346512"/>
    <w:rsid w:val="0034651A"/>
    <w:rsid w:val="00346701"/>
    <w:rsid w:val="00346739"/>
    <w:rsid w:val="0034675F"/>
    <w:rsid w:val="00346815"/>
    <w:rsid w:val="0034689B"/>
    <w:rsid w:val="00346E57"/>
    <w:rsid w:val="00346F7C"/>
    <w:rsid w:val="00346FF6"/>
    <w:rsid w:val="0034712B"/>
    <w:rsid w:val="00347274"/>
    <w:rsid w:val="00347292"/>
    <w:rsid w:val="0034734E"/>
    <w:rsid w:val="003473D0"/>
    <w:rsid w:val="00347443"/>
    <w:rsid w:val="003474F7"/>
    <w:rsid w:val="00347500"/>
    <w:rsid w:val="0034750D"/>
    <w:rsid w:val="003475BE"/>
    <w:rsid w:val="003475FA"/>
    <w:rsid w:val="0034766D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882"/>
    <w:rsid w:val="00350993"/>
    <w:rsid w:val="003509E8"/>
    <w:rsid w:val="003509F5"/>
    <w:rsid w:val="00350AF3"/>
    <w:rsid w:val="00350B1F"/>
    <w:rsid w:val="00350DC4"/>
    <w:rsid w:val="00350DE2"/>
    <w:rsid w:val="00350EF1"/>
    <w:rsid w:val="00350F94"/>
    <w:rsid w:val="00350FE9"/>
    <w:rsid w:val="003510DB"/>
    <w:rsid w:val="003510DD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2F1"/>
    <w:rsid w:val="00352412"/>
    <w:rsid w:val="00352647"/>
    <w:rsid w:val="003526DB"/>
    <w:rsid w:val="0035281C"/>
    <w:rsid w:val="00352851"/>
    <w:rsid w:val="003529A3"/>
    <w:rsid w:val="00352B2C"/>
    <w:rsid w:val="00352EE5"/>
    <w:rsid w:val="00352F75"/>
    <w:rsid w:val="0035309E"/>
    <w:rsid w:val="00353442"/>
    <w:rsid w:val="00353A9D"/>
    <w:rsid w:val="00353B28"/>
    <w:rsid w:val="00353B6D"/>
    <w:rsid w:val="00353B72"/>
    <w:rsid w:val="00353BE8"/>
    <w:rsid w:val="00353D96"/>
    <w:rsid w:val="00353DAE"/>
    <w:rsid w:val="00353DB7"/>
    <w:rsid w:val="00353DE9"/>
    <w:rsid w:val="00353F19"/>
    <w:rsid w:val="003540F8"/>
    <w:rsid w:val="00354305"/>
    <w:rsid w:val="00354307"/>
    <w:rsid w:val="0035437C"/>
    <w:rsid w:val="0035438F"/>
    <w:rsid w:val="003543DE"/>
    <w:rsid w:val="0035440C"/>
    <w:rsid w:val="00354512"/>
    <w:rsid w:val="0035458B"/>
    <w:rsid w:val="003545F7"/>
    <w:rsid w:val="00354745"/>
    <w:rsid w:val="003547EB"/>
    <w:rsid w:val="00354950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BC6"/>
    <w:rsid w:val="00355C72"/>
    <w:rsid w:val="00355CCF"/>
    <w:rsid w:val="00355DA8"/>
    <w:rsid w:val="00355E4F"/>
    <w:rsid w:val="003561E6"/>
    <w:rsid w:val="00356473"/>
    <w:rsid w:val="00356496"/>
    <w:rsid w:val="0035659B"/>
    <w:rsid w:val="003565DA"/>
    <w:rsid w:val="00356830"/>
    <w:rsid w:val="00356AA6"/>
    <w:rsid w:val="00356E17"/>
    <w:rsid w:val="003570BA"/>
    <w:rsid w:val="003571A5"/>
    <w:rsid w:val="0035757A"/>
    <w:rsid w:val="003575C0"/>
    <w:rsid w:val="00357A6A"/>
    <w:rsid w:val="00357B1A"/>
    <w:rsid w:val="00357BE8"/>
    <w:rsid w:val="00357C71"/>
    <w:rsid w:val="00357C7B"/>
    <w:rsid w:val="00357CC2"/>
    <w:rsid w:val="00357E12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6E"/>
    <w:rsid w:val="00360501"/>
    <w:rsid w:val="003607E6"/>
    <w:rsid w:val="003609DA"/>
    <w:rsid w:val="00360B18"/>
    <w:rsid w:val="00360FC4"/>
    <w:rsid w:val="00361271"/>
    <w:rsid w:val="003613F0"/>
    <w:rsid w:val="00361625"/>
    <w:rsid w:val="00361746"/>
    <w:rsid w:val="00361794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BB1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3E"/>
    <w:rsid w:val="0036387A"/>
    <w:rsid w:val="003638F6"/>
    <w:rsid w:val="003639FB"/>
    <w:rsid w:val="00363B42"/>
    <w:rsid w:val="00363C6C"/>
    <w:rsid w:val="00363F83"/>
    <w:rsid w:val="003640A7"/>
    <w:rsid w:val="00364402"/>
    <w:rsid w:val="00364474"/>
    <w:rsid w:val="003646E1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55BC"/>
    <w:rsid w:val="0036570B"/>
    <w:rsid w:val="0036598D"/>
    <w:rsid w:val="00365FBB"/>
    <w:rsid w:val="00365FD3"/>
    <w:rsid w:val="003660AA"/>
    <w:rsid w:val="003660F6"/>
    <w:rsid w:val="0036611F"/>
    <w:rsid w:val="00366372"/>
    <w:rsid w:val="003664CC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6FF2"/>
    <w:rsid w:val="00367072"/>
    <w:rsid w:val="003672C8"/>
    <w:rsid w:val="00367332"/>
    <w:rsid w:val="00367355"/>
    <w:rsid w:val="00367598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2F3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0C"/>
    <w:rsid w:val="00370CB6"/>
    <w:rsid w:val="0037144C"/>
    <w:rsid w:val="00371456"/>
    <w:rsid w:val="003714EC"/>
    <w:rsid w:val="0037155F"/>
    <w:rsid w:val="003715A0"/>
    <w:rsid w:val="0037171B"/>
    <w:rsid w:val="0037172A"/>
    <w:rsid w:val="00371889"/>
    <w:rsid w:val="00371A01"/>
    <w:rsid w:val="00371B2D"/>
    <w:rsid w:val="00371B66"/>
    <w:rsid w:val="00371D25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1A"/>
    <w:rsid w:val="00372E30"/>
    <w:rsid w:val="00372E51"/>
    <w:rsid w:val="00372E5E"/>
    <w:rsid w:val="00372EAE"/>
    <w:rsid w:val="00372ED8"/>
    <w:rsid w:val="00372F51"/>
    <w:rsid w:val="00372F9C"/>
    <w:rsid w:val="00372FA8"/>
    <w:rsid w:val="003731C3"/>
    <w:rsid w:val="003732D3"/>
    <w:rsid w:val="00373609"/>
    <w:rsid w:val="003738A8"/>
    <w:rsid w:val="00373D7C"/>
    <w:rsid w:val="00373DDF"/>
    <w:rsid w:val="003740DE"/>
    <w:rsid w:val="00374125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197"/>
    <w:rsid w:val="00375208"/>
    <w:rsid w:val="003752DC"/>
    <w:rsid w:val="0037538D"/>
    <w:rsid w:val="0037541B"/>
    <w:rsid w:val="00375421"/>
    <w:rsid w:val="0037553D"/>
    <w:rsid w:val="00375890"/>
    <w:rsid w:val="003759EA"/>
    <w:rsid w:val="00375A37"/>
    <w:rsid w:val="00375B57"/>
    <w:rsid w:val="00375E99"/>
    <w:rsid w:val="00375F0C"/>
    <w:rsid w:val="0037609E"/>
    <w:rsid w:val="003760C3"/>
    <w:rsid w:val="00376290"/>
    <w:rsid w:val="003762F7"/>
    <w:rsid w:val="00376513"/>
    <w:rsid w:val="0037652D"/>
    <w:rsid w:val="0037653D"/>
    <w:rsid w:val="00376673"/>
    <w:rsid w:val="00376740"/>
    <w:rsid w:val="00376750"/>
    <w:rsid w:val="00376754"/>
    <w:rsid w:val="00376757"/>
    <w:rsid w:val="00376B26"/>
    <w:rsid w:val="00376B81"/>
    <w:rsid w:val="00376BAC"/>
    <w:rsid w:val="00376CE2"/>
    <w:rsid w:val="00376D07"/>
    <w:rsid w:val="00376D63"/>
    <w:rsid w:val="003774F7"/>
    <w:rsid w:val="00377502"/>
    <w:rsid w:val="00377506"/>
    <w:rsid w:val="0037773E"/>
    <w:rsid w:val="00377AA1"/>
    <w:rsid w:val="00377B17"/>
    <w:rsid w:val="00377CEA"/>
    <w:rsid w:val="00377D6C"/>
    <w:rsid w:val="003802BE"/>
    <w:rsid w:val="0038037C"/>
    <w:rsid w:val="00380501"/>
    <w:rsid w:val="0038068C"/>
    <w:rsid w:val="0038078D"/>
    <w:rsid w:val="00380B70"/>
    <w:rsid w:val="00380CE4"/>
    <w:rsid w:val="00380D5E"/>
    <w:rsid w:val="00380DBB"/>
    <w:rsid w:val="00380DF5"/>
    <w:rsid w:val="00380F62"/>
    <w:rsid w:val="00380F98"/>
    <w:rsid w:val="00381132"/>
    <w:rsid w:val="00381187"/>
    <w:rsid w:val="00381259"/>
    <w:rsid w:val="003813A5"/>
    <w:rsid w:val="00381587"/>
    <w:rsid w:val="00381594"/>
    <w:rsid w:val="00381623"/>
    <w:rsid w:val="00381646"/>
    <w:rsid w:val="00381680"/>
    <w:rsid w:val="003816B9"/>
    <w:rsid w:val="00381706"/>
    <w:rsid w:val="003819C6"/>
    <w:rsid w:val="00381AE8"/>
    <w:rsid w:val="00381CAF"/>
    <w:rsid w:val="00381D28"/>
    <w:rsid w:val="00381E29"/>
    <w:rsid w:val="00382324"/>
    <w:rsid w:val="003824C5"/>
    <w:rsid w:val="0038256D"/>
    <w:rsid w:val="00382860"/>
    <w:rsid w:val="00382934"/>
    <w:rsid w:val="003829E2"/>
    <w:rsid w:val="003829F6"/>
    <w:rsid w:val="00382A80"/>
    <w:rsid w:val="00382AD8"/>
    <w:rsid w:val="00382DC6"/>
    <w:rsid w:val="00382EE6"/>
    <w:rsid w:val="00382EF3"/>
    <w:rsid w:val="00382FA6"/>
    <w:rsid w:val="00382FC1"/>
    <w:rsid w:val="00382FE0"/>
    <w:rsid w:val="00382FF0"/>
    <w:rsid w:val="003831B5"/>
    <w:rsid w:val="0038355D"/>
    <w:rsid w:val="003837AE"/>
    <w:rsid w:val="003838B3"/>
    <w:rsid w:val="00383917"/>
    <w:rsid w:val="00383B00"/>
    <w:rsid w:val="00383B74"/>
    <w:rsid w:val="00383F11"/>
    <w:rsid w:val="00383F81"/>
    <w:rsid w:val="00383F9B"/>
    <w:rsid w:val="00383FD5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94B"/>
    <w:rsid w:val="00385B22"/>
    <w:rsid w:val="00385BC3"/>
    <w:rsid w:val="00385BD4"/>
    <w:rsid w:val="0038607F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5EF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ADE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374"/>
    <w:rsid w:val="00391568"/>
    <w:rsid w:val="00391790"/>
    <w:rsid w:val="00391841"/>
    <w:rsid w:val="00391B10"/>
    <w:rsid w:val="00391B38"/>
    <w:rsid w:val="00391C27"/>
    <w:rsid w:val="00391C67"/>
    <w:rsid w:val="00391CB1"/>
    <w:rsid w:val="00391CC2"/>
    <w:rsid w:val="00391D4F"/>
    <w:rsid w:val="00391DC4"/>
    <w:rsid w:val="00391FA1"/>
    <w:rsid w:val="0039210A"/>
    <w:rsid w:val="00392110"/>
    <w:rsid w:val="0039222C"/>
    <w:rsid w:val="0039234D"/>
    <w:rsid w:val="003923B7"/>
    <w:rsid w:val="0039291A"/>
    <w:rsid w:val="00392C5F"/>
    <w:rsid w:val="00392D49"/>
    <w:rsid w:val="00392E6D"/>
    <w:rsid w:val="00392EBA"/>
    <w:rsid w:val="00393028"/>
    <w:rsid w:val="0039310D"/>
    <w:rsid w:val="0039326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83"/>
    <w:rsid w:val="00393FA0"/>
    <w:rsid w:val="00394061"/>
    <w:rsid w:val="0039417D"/>
    <w:rsid w:val="00394370"/>
    <w:rsid w:val="003945E1"/>
    <w:rsid w:val="003946A8"/>
    <w:rsid w:val="003946F6"/>
    <w:rsid w:val="0039472F"/>
    <w:rsid w:val="0039478A"/>
    <w:rsid w:val="003949FA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690"/>
    <w:rsid w:val="003957B9"/>
    <w:rsid w:val="003957F4"/>
    <w:rsid w:val="0039582B"/>
    <w:rsid w:val="0039583E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457"/>
    <w:rsid w:val="00396515"/>
    <w:rsid w:val="00396520"/>
    <w:rsid w:val="00396557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995"/>
    <w:rsid w:val="00397A42"/>
    <w:rsid w:val="00397A83"/>
    <w:rsid w:val="00397BFC"/>
    <w:rsid w:val="00397D5C"/>
    <w:rsid w:val="00397D88"/>
    <w:rsid w:val="00397F99"/>
    <w:rsid w:val="00397FF9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D99"/>
    <w:rsid w:val="003A0E7F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852"/>
    <w:rsid w:val="003A1891"/>
    <w:rsid w:val="003A194A"/>
    <w:rsid w:val="003A1A8B"/>
    <w:rsid w:val="003A1B1C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76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5E7"/>
    <w:rsid w:val="003A47C1"/>
    <w:rsid w:val="003A4895"/>
    <w:rsid w:val="003A48FA"/>
    <w:rsid w:val="003A495F"/>
    <w:rsid w:val="003A4AF9"/>
    <w:rsid w:val="003A4B16"/>
    <w:rsid w:val="003A4BD1"/>
    <w:rsid w:val="003A4CD2"/>
    <w:rsid w:val="003A4DA8"/>
    <w:rsid w:val="003A4DF9"/>
    <w:rsid w:val="003A4E91"/>
    <w:rsid w:val="003A4E9A"/>
    <w:rsid w:val="003A5158"/>
    <w:rsid w:val="003A520A"/>
    <w:rsid w:val="003A5413"/>
    <w:rsid w:val="003A559F"/>
    <w:rsid w:val="003A582D"/>
    <w:rsid w:val="003A582F"/>
    <w:rsid w:val="003A5974"/>
    <w:rsid w:val="003A5986"/>
    <w:rsid w:val="003A5B17"/>
    <w:rsid w:val="003A5C5B"/>
    <w:rsid w:val="003A5E61"/>
    <w:rsid w:val="003A6005"/>
    <w:rsid w:val="003A618C"/>
    <w:rsid w:val="003A63A8"/>
    <w:rsid w:val="003A6481"/>
    <w:rsid w:val="003A66BA"/>
    <w:rsid w:val="003A687D"/>
    <w:rsid w:val="003A690A"/>
    <w:rsid w:val="003A6933"/>
    <w:rsid w:val="003A697A"/>
    <w:rsid w:val="003A6A58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11"/>
    <w:rsid w:val="003A72F1"/>
    <w:rsid w:val="003A736C"/>
    <w:rsid w:val="003A7415"/>
    <w:rsid w:val="003A755B"/>
    <w:rsid w:val="003A7568"/>
    <w:rsid w:val="003A774C"/>
    <w:rsid w:val="003A7854"/>
    <w:rsid w:val="003A78DF"/>
    <w:rsid w:val="003A7ADB"/>
    <w:rsid w:val="003A7B95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0869"/>
    <w:rsid w:val="003B0B83"/>
    <w:rsid w:val="003B0E40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2038"/>
    <w:rsid w:val="003B2584"/>
    <w:rsid w:val="003B264B"/>
    <w:rsid w:val="003B28B0"/>
    <w:rsid w:val="003B2B61"/>
    <w:rsid w:val="003B2B86"/>
    <w:rsid w:val="003B2D00"/>
    <w:rsid w:val="003B2DFC"/>
    <w:rsid w:val="003B2FCE"/>
    <w:rsid w:val="003B30E3"/>
    <w:rsid w:val="003B31CB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0"/>
    <w:rsid w:val="003B3E1D"/>
    <w:rsid w:val="003B406D"/>
    <w:rsid w:val="003B4116"/>
    <w:rsid w:val="003B428B"/>
    <w:rsid w:val="003B437D"/>
    <w:rsid w:val="003B44DB"/>
    <w:rsid w:val="003B474A"/>
    <w:rsid w:val="003B49BF"/>
    <w:rsid w:val="003B4A3D"/>
    <w:rsid w:val="003B4BAC"/>
    <w:rsid w:val="003B4CC7"/>
    <w:rsid w:val="003B4D3D"/>
    <w:rsid w:val="003B4D5E"/>
    <w:rsid w:val="003B4DBD"/>
    <w:rsid w:val="003B4F8D"/>
    <w:rsid w:val="003B50E4"/>
    <w:rsid w:val="003B5150"/>
    <w:rsid w:val="003B526C"/>
    <w:rsid w:val="003B53A5"/>
    <w:rsid w:val="003B5518"/>
    <w:rsid w:val="003B5853"/>
    <w:rsid w:val="003B5A22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3E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B7E87"/>
    <w:rsid w:val="003C00BE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704"/>
    <w:rsid w:val="003C29E4"/>
    <w:rsid w:val="003C2A77"/>
    <w:rsid w:val="003C2BEE"/>
    <w:rsid w:val="003C2CC9"/>
    <w:rsid w:val="003C2CE9"/>
    <w:rsid w:val="003C2CF6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4FB"/>
    <w:rsid w:val="003C3742"/>
    <w:rsid w:val="003C38DC"/>
    <w:rsid w:val="003C3ACF"/>
    <w:rsid w:val="003C3CB0"/>
    <w:rsid w:val="003C3D1F"/>
    <w:rsid w:val="003C3DD0"/>
    <w:rsid w:val="003C3EE8"/>
    <w:rsid w:val="003C3F5F"/>
    <w:rsid w:val="003C3FB2"/>
    <w:rsid w:val="003C41E8"/>
    <w:rsid w:val="003C42DA"/>
    <w:rsid w:val="003C440E"/>
    <w:rsid w:val="003C4508"/>
    <w:rsid w:val="003C45CC"/>
    <w:rsid w:val="003C4607"/>
    <w:rsid w:val="003C4674"/>
    <w:rsid w:val="003C4938"/>
    <w:rsid w:val="003C49AA"/>
    <w:rsid w:val="003C49C0"/>
    <w:rsid w:val="003C4B43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4BC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B9"/>
    <w:rsid w:val="003C7980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24D"/>
    <w:rsid w:val="003D0316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0BF"/>
    <w:rsid w:val="003D155C"/>
    <w:rsid w:val="003D166C"/>
    <w:rsid w:val="003D1970"/>
    <w:rsid w:val="003D1A14"/>
    <w:rsid w:val="003D1A42"/>
    <w:rsid w:val="003D1A78"/>
    <w:rsid w:val="003D1B31"/>
    <w:rsid w:val="003D1C0C"/>
    <w:rsid w:val="003D1C16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8E2"/>
    <w:rsid w:val="003D2A66"/>
    <w:rsid w:val="003D2BA9"/>
    <w:rsid w:val="003D2DBA"/>
    <w:rsid w:val="003D2EFD"/>
    <w:rsid w:val="003D2F78"/>
    <w:rsid w:val="003D2F9E"/>
    <w:rsid w:val="003D2FEB"/>
    <w:rsid w:val="003D3173"/>
    <w:rsid w:val="003D3423"/>
    <w:rsid w:val="003D3556"/>
    <w:rsid w:val="003D360E"/>
    <w:rsid w:val="003D36EB"/>
    <w:rsid w:val="003D3869"/>
    <w:rsid w:val="003D389E"/>
    <w:rsid w:val="003D38A1"/>
    <w:rsid w:val="003D38AE"/>
    <w:rsid w:val="003D3AB6"/>
    <w:rsid w:val="003D3B8C"/>
    <w:rsid w:val="003D3C1D"/>
    <w:rsid w:val="003D3D6B"/>
    <w:rsid w:val="003D3E11"/>
    <w:rsid w:val="003D3F55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E92"/>
    <w:rsid w:val="003D4F62"/>
    <w:rsid w:val="003D4F7F"/>
    <w:rsid w:val="003D502F"/>
    <w:rsid w:val="003D506D"/>
    <w:rsid w:val="003D53FD"/>
    <w:rsid w:val="003D56F7"/>
    <w:rsid w:val="003D5ACF"/>
    <w:rsid w:val="003D5B5B"/>
    <w:rsid w:val="003D5BFF"/>
    <w:rsid w:val="003D5C98"/>
    <w:rsid w:val="003D5CF8"/>
    <w:rsid w:val="003D6036"/>
    <w:rsid w:val="003D60C0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CD5"/>
    <w:rsid w:val="003D7D3C"/>
    <w:rsid w:val="003D7EBD"/>
    <w:rsid w:val="003D7F81"/>
    <w:rsid w:val="003D7FDE"/>
    <w:rsid w:val="003E004A"/>
    <w:rsid w:val="003E014B"/>
    <w:rsid w:val="003E0166"/>
    <w:rsid w:val="003E027F"/>
    <w:rsid w:val="003E02C8"/>
    <w:rsid w:val="003E0449"/>
    <w:rsid w:val="003E0666"/>
    <w:rsid w:val="003E0703"/>
    <w:rsid w:val="003E0744"/>
    <w:rsid w:val="003E0797"/>
    <w:rsid w:val="003E0B57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1FFF"/>
    <w:rsid w:val="003E2224"/>
    <w:rsid w:val="003E222F"/>
    <w:rsid w:val="003E22D7"/>
    <w:rsid w:val="003E2306"/>
    <w:rsid w:val="003E247F"/>
    <w:rsid w:val="003E2494"/>
    <w:rsid w:val="003E2B98"/>
    <w:rsid w:val="003E2CE9"/>
    <w:rsid w:val="003E2D99"/>
    <w:rsid w:val="003E2DE9"/>
    <w:rsid w:val="003E2E4D"/>
    <w:rsid w:val="003E3486"/>
    <w:rsid w:val="003E378E"/>
    <w:rsid w:val="003E392F"/>
    <w:rsid w:val="003E3A5E"/>
    <w:rsid w:val="003E3D2C"/>
    <w:rsid w:val="003E3F74"/>
    <w:rsid w:val="003E408B"/>
    <w:rsid w:val="003E4227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044"/>
    <w:rsid w:val="003E510F"/>
    <w:rsid w:val="003E527C"/>
    <w:rsid w:val="003E527F"/>
    <w:rsid w:val="003E5441"/>
    <w:rsid w:val="003E5754"/>
    <w:rsid w:val="003E57FA"/>
    <w:rsid w:val="003E5820"/>
    <w:rsid w:val="003E5821"/>
    <w:rsid w:val="003E5BE1"/>
    <w:rsid w:val="003E5CFD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11"/>
    <w:rsid w:val="003E70D8"/>
    <w:rsid w:val="003E72F3"/>
    <w:rsid w:val="003E730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35A"/>
    <w:rsid w:val="003F04BD"/>
    <w:rsid w:val="003F065E"/>
    <w:rsid w:val="003F085D"/>
    <w:rsid w:val="003F0A64"/>
    <w:rsid w:val="003F0D59"/>
    <w:rsid w:val="003F0EA9"/>
    <w:rsid w:val="003F0F6F"/>
    <w:rsid w:val="003F1044"/>
    <w:rsid w:val="003F1068"/>
    <w:rsid w:val="003F11DA"/>
    <w:rsid w:val="003F1517"/>
    <w:rsid w:val="003F16BC"/>
    <w:rsid w:val="003F1712"/>
    <w:rsid w:val="003F198E"/>
    <w:rsid w:val="003F1B35"/>
    <w:rsid w:val="003F1D43"/>
    <w:rsid w:val="003F1E1B"/>
    <w:rsid w:val="003F1FB0"/>
    <w:rsid w:val="003F1FFA"/>
    <w:rsid w:val="003F2016"/>
    <w:rsid w:val="003F203D"/>
    <w:rsid w:val="003F245D"/>
    <w:rsid w:val="003F2471"/>
    <w:rsid w:val="003F2507"/>
    <w:rsid w:val="003F2864"/>
    <w:rsid w:val="003F297E"/>
    <w:rsid w:val="003F29F7"/>
    <w:rsid w:val="003F2A26"/>
    <w:rsid w:val="003F2A55"/>
    <w:rsid w:val="003F2B74"/>
    <w:rsid w:val="003F2C2F"/>
    <w:rsid w:val="003F2CB3"/>
    <w:rsid w:val="003F2D4D"/>
    <w:rsid w:val="003F2DAB"/>
    <w:rsid w:val="003F2F09"/>
    <w:rsid w:val="003F314C"/>
    <w:rsid w:val="003F3208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2F9"/>
    <w:rsid w:val="003F4494"/>
    <w:rsid w:val="003F49C2"/>
    <w:rsid w:val="003F49F7"/>
    <w:rsid w:val="003F4AB1"/>
    <w:rsid w:val="003F4B00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D8F"/>
    <w:rsid w:val="003F5E4A"/>
    <w:rsid w:val="003F5F19"/>
    <w:rsid w:val="003F5F3E"/>
    <w:rsid w:val="003F60B4"/>
    <w:rsid w:val="003F61B9"/>
    <w:rsid w:val="003F6338"/>
    <w:rsid w:val="003F6609"/>
    <w:rsid w:val="003F6735"/>
    <w:rsid w:val="003F68BC"/>
    <w:rsid w:val="003F699D"/>
    <w:rsid w:val="003F6C2C"/>
    <w:rsid w:val="003F6CCB"/>
    <w:rsid w:val="003F6D33"/>
    <w:rsid w:val="003F7160"/>
    <w:rsid w:val="003F7186"/>
    <w:rsid w:val="003F7403"/>
    <w:rsid w:val="003F7638"/>
    <w:rsid w:val="003F78B9"/>
    <w:rsid w:val="003F78C6"/>
    <w:rsid w:val="003F7A0D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0D"/>
    <w:rsid w:val="004007A0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190"/>
    <w:rsid w:val="00401210"/>
    <w:rsid w:val="0040125C"/>
    <w:rsid w:val="00401354"/>
    <w:rsid w:val="0040145F"/>
    <w:rsid w:val="004014D5"/>
    <w:rsid w:val="0040153D"/>
    <w:rsid w:val="004015C8"/>
    <w:rsid w:val="004016A6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82B"/>
    <w:rsid w:val="0040284F"/>
    <w:rsid w:val="00402864"/>
    <w:rsid w:val="00402984"/>
    <w:rsid w:val="00402A1B"/>
    <w:rsid w:val="00402BB1"/>
    <w:rsid w:val="00402C36"/>
    <w:rsid w:val="00402E24"/>
    <w:rsid w:val="00402EA3"/>
    <w:rsid w:val="00402EBA"/>
    <w:rsid w:val="004033F6"/>
    <w:rsid w:val="004036AB"/>
    <w:rsid w:val="00403934"/>
    <w:rsid w:val="0040399B"/>
    <w:rsid w:val="00403ACB"/>
    <w:rsid w:val="00403AD9"/>
    <w:rsid w:val="00403C55"/>
    <w:rsid w:val="00403C7E"/>
    <w:rsid w:val="00403C9E"/>
    <w:rsid w:val="00403CF5"/>
    <w:rsid w:val="00403E78"/>
    <w:rsid w:val="0040417B"/>
    <w:rsid w:val="0040434A"/>
    <w:rsid w:val="00404458"/>
    <w:rsid w:val="004044F8"/>
    <w:rsid w:val="00404508"/>
    <w:rsid w:val="00404829"/>
    <w:rsid w:val="00404838"/>
    <w:rsid w:val="0040483E"/>
    <w:rsid w:val="00404DD4"/>
    <w:rsid w:val="00404E3F"/>
    <w:rsid w:val="00404E43"/>
    <w:rsid w:val="00404F65"/>
    <w:rsid w:val="00404FBF"/>
    <w:rsid w:val="00405034"/>
    <w:rsid w:val="00405130"/>
    <w:rsid w:val="004052DF"/>
    <w:rsid w:val="00405417"/>
    <w:rsid w:val="004054A5"/>
    <w:rsid w:val="00405B58"/>
    <w:rsid w:val="00405C81"/>
    <w:rsid w:val="00405F4A"/>
    <w:rsid w:val="004060E9"/>
    <w:rsid w:val="00406197"/>
    <w:rsid w:val="0040633C"/>
    <w:rsid w:val="00406662"/>
    <w:rsid w:val="004066E0"/>
    <w:rsid w:val="00406914"/>
    <w:rsid w:val="00406970"/>
    <w:rsid w:val="004069B6"/>
    <w:rsid w:val="00406BC2"/>
    <w:rsid w:val="00406C49"/>
    <w:rsid w:val="00406CE6"/>
    <w:rsid w:val="00406DD1"/>
    <w:rsid w:val="00406F20"/>
    <w:rsid w:val="0040706C"/>
    <w:rsid w:val="004070CB"/>
    <w:rsid w:val="004074E7"/>
    <w:rsid w:val="004075BC"/>
    <w:rsid w:val="00407619"/>
    <w:rsid w:val="0040772E"/>
    <w:rsid w:val="00407822"/>
    <w:rsid w:val="004078B5"/>
    <w:rsid w:val="004078B8"/>
    <w:rsid w:val="00407971"/>
    <w:rsid w:val="00407A59"/>
    <w:rsid w:val="004100F9"/>
    <w:rsid w:val="004101DE"/>
    <w:rsid w:val="004102CF"/>
    <w:rsid w:val="004102D9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393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EA6"/>
    <w:rsid w:val="00411F05"/>
    <w:rsid w:val="00412082"/>
    <w:rsid w:val="004120B7"/>
    <w:rsid w:val="00412306"/>
    <w:rsid w:val="00412354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B75"/>
    <w:rsid w:val="00412CC2"/>
    <w:rsid w:val="00412DA9"/>
    <w:rsid w:val="00412F69"/>
    <w:rsid w:val="00412FA8"/>
    <w:rsid w:val="00413048"/>
    <w:rsid w:val="0041304B"/>
    <w:rsid w:val="004130D0"/>
    <w:rsid w:val="0041330E"/>
    <w:rsid w:val="00413348"/>
    <w:rsid w:val="0041338D"/>
    <w:rsid w:val="004134AA"/>
    <w:rsid w:val="0041351B"/>
    <w:rsid w:val="004135C5"/>
    <w:rsid w:val="004135D8"/>
    <w:rsid w:val="004136BB"/>
    <w:rsid w:val="004136CD"/>
    <w:rsid w:val="0041375D"/>
    <w:rsid w:val="00413833"/>
    <w:rsid w:val="0041386E"/>
    <w:rsid w:val="0041393E"/>
    <w:rsid w:val="004139A2"/>
    <w:rsid w:val="004139C3"/>
    <w:rsid w:val="00413A3A"/>
    <w:rsid w:val="00413AF5"/>
    <w:rsid w:val="00413D14"/>
    <w:rsid w:val="00413DAF"/>
    <w:rsid w:val="00413DFB"/>
    <w:rsid w:val="00414155"/>
    <w:rsid w:val="0041423D"/>
    <w:rsid w:val="004142CE"/>
    <w:rsid w:val="00414345"/>
    <w:rsid w:val="0041442A"/>
    <w:rsid w:val="00414595"/>
    <w:rsid w:val="004146C5"/>
    <w:rsid w:val="0041484B"/>
    <w:rsid w:val="00414889"/>
    <w:rsid w:val="004149F2"/>
    <w:rsid w:val="00414A74"/>
    <w:rsid w:val="00414C6D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905"/>
    <w:rsid w:val="0041593B"/>
    <w:rsid w:val="00415C30"/>
    <w:rsid w:val="00415C9D"/>
    <w:rsid w:val="00415CD6"/>
    <w:rsid w:val="00415CE8"/>
    <w:rsid w:val="00415D1A"/>
    <w:rsid w:val="00415E65"/>
    <w:rsid w:val="00415F96"/>
    <w:rsid w:val="0041608B"/>
    <w:rsid w:val="00416116"/>
    <w:rsid w:val="00416155"/>
    <w:rsid w:val="0041625D"/>
    <w:rsid w:val="0041634B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438"/>
    <w:rsid w:val="0041759F"/>
    <w:rsid w:val="004175A6"/>
    <w:rsid w:val="004175C9"/>
    <w:rsid w:val="00417989"/>
    <w:rsid w:val="004179F3"/>
    <w:rsid w:val="00417A42"/>
    <w:rsid w:val="00417A89"/>
    <w:rsid w:val="00417BCA"/>
    <w:rsid w:val="00417C0A"/>
    <w:rsid w:val="00417C8C"/>
    <w:rsid w:val="00417CE5"/>
    <w:rsid w:val="00417DF4"/>
    <w:rsid w:val="00417EC1"/>
    <w:rsid w:val="00420057"/>
    <w:rsid w:val="0042017B"/>
    <w:rsid w:val="0042019D"/>
    <w:rsid w:val="00420239"/>
    <w:rsid w:val="00420468"/>
    <w:rsid w:val="004207FD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6"/>
    <w:rsid w:val="004215E7"/>
    <w:rsid w:val="00421601"/>
    <w:rsid w:val="00421675"/>
    <w:rsid w:val="0042182C"/>
    <w:rsid w:val="00421966"/>
    <w:rsid w:val="004219AC"/>
    <w:rsid w:val="004219B6"/>
    <w:rsid w:val="004219C5"/>
    <w:rsid w:val="00421D32"/>
    <w:rsid w:val="00421ECC"/>
    <w:rsid w:val="00422124"/>
    <w:rsid w:val="004222F9"/>
    <w:rsid w:val="004224B0"/>
    <w:rsid w:val="004226A6"/>
    <w:rsid w:val="0042271B"/>
    <w:rsid w:val="0042283B"/>
    <w:rsid w:val="00422C84"/>
    <w:rsid w:val="00422C92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DC6"/>
    <w:rsid w:val="00423FD8"/>
    <w:rsid w:val="00424064"/>
    <w:rsid w:val="0042411F"/>
    <w:rsid w:val="00424583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226"/>
    <w:rsid w:val="00425293"/>
    <w:rsid w:val="0042531B"/>
    <w:rsid w:val="0042548E"/>
    <w:rsid w:val="0042551A"/>
    <w:rsid w:val="00425686"/>
    <w:rsid w:val="00425754"/>
    <w:rsid w:val="004257AE"/>
    <w:rsid w:val="004258BD"/>
    <w:rsid w:val="00425998"/>
    <w:rsid w:val="004259D2"/>
    <w:rsid w:val="00425B3C"/>
    <w:rsid w:val="00425BAA"/>
    <w:rsid w:val="00425BC6"/>
    <w:rsid w:val="00425E97"/>
    <w:rsid w:val="00425F77"/>
    <w:rsid w:val="00425FD1"/>
    <w:rsid w:val="0042619A"/>
    <w:rsid w:val="004262DB"/>
    <w:rsid w:val="00426439"/>
    <w:rsid w:val="0042649A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B3"/>
    <w:rsid w:val="004275E9"/>
    <w:rsid w:val="0042791D"/>
    <w:rsid w:val="004279BC"/>
    <w:rsid w:val="00427B3A"/>
    <w:rsid w:val="00427BCA"/>
    <w:rsid w:val="00427D16"/>
    <w:rsid w:val="00427E07"/>
    <w:rsid w:val="00427FDB"/>
    <w:rsid w:val="004300CD"/>
    <w:rsid w:val="004301B9"/>
    <w:rsid w:val="0043021E"/>
    <w:rsid w:val="004306E7"/>
    <w:rsid w:val="0043081F"/>
    <w:rsid w:val="004308BD"/>
    <w:rsid w:val="004308C4"/>
    <w:rsid w:val="004308C9"/>
    <w:rsid w:val="00430A14"/>
    <w:rsid w:val="00430A18"/>
    <w:rsid w:val="00430AA6"/>
    <w:rsid w:val="00430D0C"/>
    <w:rsid w:val="004311B0"/>
    <w:rsid w:val="00431256"/>
    <w:rsid w:val="0043128B"/>
    <w:rsid w:val="004312BF"/>
    <w:rsid w:val="004312D9"/>
    <w:rsid w:val="004313C7"/>
    <w:rsid w:val="004313D8"/>
    <w:rsid w:val="00431592"/>
    <w:rsid w:val="0043165C"/>
    <w:rsid w:val="00431767"/>
    <w:rsid w:val="00431A75"/>
    <w:rsid w:val="00431A79"/>
    <w:rsid w:val="00431B24"/>
    <w:rsid w:val="00431C11"/>
    <w:rsid w:val="00431C27"/>
    <w:rsid w:val="00431F6B"/>
    <w:rsid w:val="00431F90"/>
    <w:rsid w:val="00432038"/>
    <w:rsid w:val="004320CF"/>
    <w:rsid w:val="0043216A"/>
    <w:rsid w:val="004321D2"/>
    <w:rsid w:val="004322B5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BD6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684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0F1"/>
    <w:rsid w:val="00434334"/>
    <w:rsid w:val="00434545"/>
    <w:rsid w:val="004347F4"/>
    <w:rsid w:val="00434B32"/>
    <w:rsid w:val="00434BA8"/>
    <w:rsid w:val="00434C50"/>
    <w:rsid w:val="00434CA3"/>
    <w:rsid w:val="00434CC0"/>
    <w:rsid w:val="00434E30"/>
    <w:rsid w:val="00434E83"/>
    <w:rsid w:val="0043515D"/>
    <w:rsid w:val="00435390"/>
    <w:rsid w:val="00435413"/>
    <w:rsid w:val="00435419"/>
    <w:rsid w:val="0043543A"/>
    <w:rsid w:val="004355B0"/>
    <w:rsid w:val="0043577D"/>
    <w:rsid w:val="0043578E"/>
    <w:rsid w:val="00435830"/>
    <w:rsid w:val="00435999"/>
    <w:rsid w:val="00435B9A"/>
    <w:rsid w:val="00435C88"/>
    <w:rsid w:val="00435D79"/>
    <w:rsid w:val="00435EB1"/>
    <w:rsid w:val="00435F04"/>
    <w:rsid w:val="00435FED"/>
    <w:rsid w:val="00436253"/>
    <w:rsid w:val="00436275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158"/>
    <w:rsid w:val="00437320"/>
    <w:rsid w:val="0043753F"/>
    <w:rsid w:val="0043755E"/>
    <w:rsid w:val="0043785E"/>
    <w:rsid w:val="00437A1E"/>
    <w:rsid w:val="00437B9B"/>
    <w:rsid w:val="0044009F"/>
    <w:rsid w:val="00440174"/>
    <w:rsid w:val="004403D4"/>
    <w:rsid w:val="004406CD"/>
    <w:rsid w:val="004407F3"/>
    <w:rsid w:val="00440853"/>
    <w:rsid w:val="004408DB"/>
    <w:rsid w:val="00440AFA"/>
    <w:rsid w:val="00440D5E"/>
    <w:rsid w:val="00440F5C"/>
    <w:rsid w:val="00441231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398"/>
    <w:rsid w:val="004424C0"/>
    <w:rsid w:val="00442676"/>
    <w:rsid w:val="00442A49"/>
    <w:rsid w:val="00442ACD"/>
    <w:rsid w:val="00442B12"/>
    <w:rsid w:val="00442D1A"/>
    <w:rsid w:val="00442D51"/>
    <w:rsid w:val="00442DC8"/>
    <w:rsid w:val="00443054"/>
    <w:rsid w:val="004432C3"/>
    <w:rsid w:val="0044332F"/>
    <w:rsid w:val="00443421"/>
    <w:rsid w:val="004434FB"/>
    <w:rsid w:val="0044359D"/>
    <w:rsid w:val="004435CF"/>
    <w:rsid w:val="0044377F"/>
    <w:rsid w:val="004437D9"/>
    <w:rsid w:val="00443AAA"/>
    <w:rsid w:val="00443DBF"/>
    <w:rsid w:val="00444012"/>
    <w:rsid w:val="0044441E"/>
    <w:rsid w:val="00444444"/>
    <w:rsid w:val="004445D6"/>
    <w:rsid w:val="0044470B"/>
    <w:rsid w:val="0044473C"/>
    <w:rsid w:val="004447A9"/>
    <w:rsid w:val="00444A73"/>
    <w:rsid w:val="00444A9D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2E3"/>
    <w:rsid w:val="00445334"/>
    <w:rsid w:val="0044546D"/>
    <w:rsid w:val="004454B8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2"/>
    <w:rsid w:val="0044643E"/>
    <w:rsid w:val="00446784"/>
    <w:rsid w:val="00446985"/>
    <w:rsid w:val="00446B84"/>
    <w:rsid w:val="00446C41"/>
    <w:rsid w:val="00446C61"/>
    <w:rsid w:val="00446CE8"/>
    <w:rsid w:val="00446D3E"/>
    <w:rsid w:val="00447045"/>
    <w:rsid w:val="004470C0"/>
    <w:rsid w:val="0044726B"/>
    <w:rsid w:val="00447361"/>
    <w:rsid w:val="00447728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A0A"/>
    <w:rsid w:val="00450A4A"/>
    <w:rsid w:val="00450ADC"/>
    <w:rsid w:val="00450C56"/>
    <w:rsid w:val="00450CA1"/>
    <w:rsid w:val="00450EBE"/>
    <w:rsid w:val="00450EDB"/>
    <w:rsid w:val="00451121"/>
    <w:rsid w:val="0045142D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163"/>
    <w:rsid w:val="004521C7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8A4"/>
    <w:rsid w:val="0045299A"/>
    <w:rsid w:val="00452E35"/>
    <w:rsid w:val="00452F2A"/>
    <w:rsid w:val="00453071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2A9"/>
    <w:rsid w:val="004542CE"/>
    <w:rsid w:val="00454561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80"/>
    <w:rsid w:val="004557BD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185"/>
    <w:rsid w:val="00456211"/>
    <w:rsid w:val="004563C0"/>
    <w:rsid w:val="004564F4"/>
    <w:rsid w:val="00456581"/>
    <w:rsid w:val="0045697B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A1"/>
    <w:rsid w:val="00457621"/>
    <w:rsid w:val="0045769F"/>
    <w:rsid w:val="0045771B"/>
    <w:rsid w:val="0045775F"/>
    <w:rsid w:val="00457761"/>
    <w:rsid w:val="0045776B"/>
    <w:rsid w:val="0045781E"/>
    <w:rsid w:val="004578DA"/>
    <w:rsid w:val="00457CA8"/>
    <w:rsid w:val="00457D7C"/>
    <w:rsid w:val="00457E73"/>
    <w:rsid w:val="00457EFE"/>
    <w:rsid w:val="00460007"/>
    <w:rsid w:val="0046030D"/>
    <w:rsid w:val="0046049B"/>
    <w:rsid w:val="00460675"/>
    <w:rsid w:val="00460780"/>
    <w:rsid w:val="004607A2"/>
    <w:rsid w:val="00460818"/>
    <w:rsid w:val="00460A48"/>
    <w:rsid w:val="00460A97"/>
    <w:rsid w:val="00460AD0"/>
    <w:rsid w:val="00460B30"/>
    <w:rsid w:val="00460B3F"/>
    <w:rsid w:val="00460B54"/>
    <w:rsid w:val="00460BA8"/>
    <w:rsid w:val="00460DCD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2"/>
    <w:rsid w:val="00461BB3"/>
    <w:rsid w:val="00461E5F"/>
    <w:rsid w:val="00461FAE"/>
    <w:rsid w:val="0046258C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551"/>
    <w:rsid w:val="004638DB"/>
    <w:rsid w:val="004639EA"/>
    <w:rsid w:val="00463B86"/>
    <w:rsid w:val="00463C70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5FD"/>
    <w:rsid w:val="004646D9"/>
    <w:rsid w:val="00464F30"/>
    <w:rsid w:val="00465035"/>
    <w:rsid w:val="00465182"/>
    <w:rsid w:val="00465353"/>
    <w:rsid w:val="00465693"/>
    <w:rsid w:val="0046576D"/>
    <w:rsid w:val="00465C9C"/>
    <w:rsid w:val="00465E30"/>
    <w:rsid w:val="00465FDC"/>
    <w:rsid w:val="00466115"/>
    <w:rsid w:val="0046628A"/>
    <w:rsid w:val="0046637F"/>
    <w:rsid w:val="0046641E"/>
    <w:rsid w:val="00466515"/>
    <w:rsid w:val="0046666B"/>
    <w:rsid w:val="0046684D"/>
    <w:rsid w:val="004669D8"/>
    <w:rsid w:val="00466BCA"/>
    <w:rsid w:val="00466BD6"/>
    <w:rsid w:val="00466D9D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1F97"/>
    <w:rsid w:val="004720D3"/>
    <w:rsid w:val="0047210E"/>
    <w:rsid w:val="00472268"/>
    <w:rsid w:val="00472311"/>
    <w:rsid w:val="00472350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A9"/>
    <w:rsid w:val="00472F08"/>
    <w:rsid w:val="00472F34"/>
    <w:rsid w:val="00473265"/>
    <w:rsid w:val="0047338D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4CB"/>
    <w:rsid w:val="0047455E"/>
    <w:rsid w:val="00474819"/>
    <w:rsid w:val="00474892"/>
    <w:rsid w:val="004748BA"/>
    <w:rsid w:val="004748E0"/>
    <w:rsid w:val="00474A28"/>
    <w:rsid w:val="00474AEC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18"/>
    <w:rsid w:val="0047522A"/>
    <w:rsid w:val="004752C8"/>
    <w:rsid w:val="004753DB"/>
    <w:rsid w:val="004755E7"/>
    <w:rsid w:val="00475666"/>
    <w:rsid w:val="00475798"/>
    <w:rsid w:val="004757E1"/>
    <w:rsid w:val="00475857"/>
    <w:rsid w:val="00475970"/>
    <w:rsid w:val="00475A8D"/>
    <w:rsid w:val="00475B31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31D"/>
    <w:rsid w:val="00476387"/>
    <w:rsid w:val="0047640A"/>
    <w:rsid w:val="0047647B"/>
    <w:rsid w:val="004766AB"/>
    <w:rsid w:val="004766CC"/>
    <w:rsid w:val="00476B34"/>
    <w:rsid w:val="00476C5B"/>
    <w:rsid w:val="00476D15"/>
    <w:rsid w:val="00476EB9"/>
    <w:rsid w:val="00477232"/>
    <w:rsid w:val="004773EC"/>
    <w:rsid w:val="004773FF"/>
    <w:rsid w:val="004775BC"/>
    <w:rsid w:val="004775CC"/>
    <w:rsid w:val="00477603"/>
    <w:rsid w:val="0047771B"/>
    <w:rsid w:val="0047774C"/>
    <w:rsid w:val="00477944"/>
    <w:rsid w:val="00477A43"/>
    <w:rsid w:val="00477AD7"/>
    <w:rsid w:val="00477B31"/>
    <w:rsid w:val="00477B5D"/>
    <w:rsid w:val="00477C44"/>
    <w:rsid w:val="00477DE5"/>
    <w:rsid w:val="00477F15"/>
    <w:rsid w:val="00477F88"/>
    <w:rsid w:val="00480143"/>
    <w:rsid w:val="00480493"/>
    <w:rsid w:val="0048062B"/>
    <w:rsid w:val="00480654"/>
    <w:rsid w:val="004806FB"/>
    <w:rsid w:val="004807DF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A85"/>
    <w:rsid w:val="00481C26"/>
    <w:rsid w:val="00481EF0"/>
    <w:rsid w:val="00482026"/>
    <w:rsid w:val="004824E0"/>
    <w:rsid w:val="004824E5"/>
    <w:rsid w:val="00482537"/>
    <w:rsid w:val="004826EA"/>
    <w:rsid w:val="0048273C"/>
    <w:rsid w:val="0048278A"/>
    <w:rsid w:val="00482824"/>
    <w:rsid w:val="00482ACA"/>
    <w:rsid w:val="00482CAF"/>
    <w:rsid w:val="00482E4E"/>
    <w:rsid w:val="00482E86"/>
    <w:rsid w:val="00482EB4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4D"/>
    <w:rsid w:val="00483E83"/>
    <w:rsid w:val="00483FDD"/>
    <w:rsid w:val="004840EC"/>
    <w:rsid w:val="00484155"/>
    <w:rsid w:val="00484276"/>
    <w:rsid w:val="004842EB"/>
    <w:rsid w:val="004844D9"/>
    <w:rsid w:val="00484978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6019"/>
    <w:rsid w:val="0048620D"/>
    <w:rsid w:val="0048623A"/>
    <w:rsid w:val="00486245"/>
    <w:rsid w:val="00486489"/>
    <w:rsid w:val="0048649D"/>
    <w:rsid w:val="004865F3"/>
    <w:rsid w:val="0048685A"/>
    <w:rsid w:val="0048699E"/>
    <w:rsid w:val="00486A51"/>
    <w:rsid w:val="00486B18"/>
    <w:rsid w:val="00486C86"/>
    <w:rsid w:val="00486C94"/>
    <w:rsid w:val="00486D01"/>
    <w:rsid w:val="004874F8"/>
    <w:rsid w:val="00487517"/>
    <w:rsid w:val="00487601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291"/>
    <w:rsid w:val="004903C4"/>
    <w:rsid w:val="004905F6"/>
    <w:rsid w:val="004906E4"/>
    <w:rsid w:val="00490737"/>
    <w:rsid w:val="00490765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3F4"/>
    <w:rsid w:val="0049145A"/>
    <w:rsid w:val="00491719"/>
    <w:rsid w:val="00491732"/>
    <w:rsid w:val="004917CF"/>
    <w:rsid w:val="00491BB7"/>
    <w:rsid w:val="00491C32"/>
    <w:rsid w:val="00491EA3"/>
    <w:rsid w:val="00491EF6"/>
    <w:rsid w:val="00491F31"/>
    <w:rsid w:val="00491F36"/>
    <w:rsid w:val="00492024"/>
    <w:rsid w:val="00492422"/>
    <w:rsid w:val="004924EF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094"/>
    <w:rsid w:val="0049313B"/>
    <w:rsid w:val="004933D7"/>
    <w:rsid w:val="00493591"/>
    <w:rsid w:val="0049381C"/>
    <w:rsid w:val="004938AE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4FBC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126"/>
    <w:rsid w:val="004962E0"/>
    <w:rsid w:val="00496466"/>
    <w:rsid w:val="0049649C"/>
    <w:rsid w:val="00496552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C6"/>
    <w:rsid w:val="00497BF2"/>
    <w:rsid w:val="00497D04"/>
    <w:rsid w:val="00497D4D"/>
    <w:rsid w:val="00497D57"/>
    <w:rsid w:val="00497DFD"/>
    <w:rsid w:val="00497FB0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994"/>
    <w:rsid w:val="004A0BB7"/>
    <w:rsid w:val="004A0C34"/>
    <w:rsid w:val="004A0CC0"/>
    <w:rsid w:val="004A0DD0"/>
    <w:rsid w:val="004A0DFE"/>
    <w:rsid w:val="004A0FD4"/>
    <w:rsid w:val="004A0FE4"/>
    <w:rsid w:val="004A1181"/>
    <w:rsid w:val="004A11EC"/>
    <w:rsid w:val="004A1226"/>
    <w:rsid w:val="004A13B2"/>
    <w:rsid w:val="004A1449"/>
    <w:rsid w:val="004A1689"/>
    <w:rsid w:val="004A17D1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5DB"/>
    <w:rsid w:val="004A2817"/>
    <w:rsid w:val="004A2881"/>
    <w:rsid w:val="004A28C0"/>
    <w:rsid w:val="004A2906"/>
    <w:rsid w:val="004A295B"/>
    <w:rsid w:val="004A2D2F"/>
    <w:rsid w:val="004A2EE9"/>
    <w:rsid w:val="004A2F37"/>
    <w:rsid w:val="004A2F89"/>
    <w:rsid w:val="004A3267"/>
    <w:rsid w:val="004A3305"/>
    <w:rsid w:val="004A33C8"/>
    <w:rsid w:val="004A33E1"/>
    <w:rsid w:val="004A34A2"/>
    <w:rsid w:val="004A350D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820"/>
    <w:rsid w:val="004A4B11"/>
    <w:rsid w:val="004A4EAE"/>
    <w:rsid w:val="004A5BC3"/>
    <w:rsid w:val="004A5BFC"/>
    <w:rsid w:val="004A5FE9"/>
    <w:rsid w:val="004A6005"/>
    <w:rsid w:val="004A600A"/>
    <w:rsid w:val="004A6014"/>
    <w:rsid w:val="004A6260"/>
    <w:rsid w:val="004A62DD"/>
    <w:rsid w:val="004A653C"/>
    <w:rsid w:val="004A6634"/>
    <w:rsid w:val="004A6698"/>
    <w:rsid w:val="004A67D3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1C2"/>
    <w:rsid w:val="004B030B"/>
    <w:rsid w:val="004B05D2"/>
    <w:rsid w:val="004B06A5"/>
    <w:rsid w:val="004B06FB"/>
    <w:rsid w:val="004B07C0"/>
    <w:rsid w:val="004B084D"/>
    <w:rsid w:val="004B0BFF"/>
    <w:rsid w:val="004B0D43"/>
    <w:rsid w:val="004B0DF2"/>
    <w:rsid w:val="004B0E57"/>
    <w:rsid w:val="004B0FBD"/>
    <w:rsid w:val="004B10C5"/>
    <w:rsid w:val="004B12AB"/>
    <w:rsid w:val="004B1305"/>
    <w:rsid w:val="004B133A"/>
    <w:rsid w:val="004B1423"/>
    <w:rsid w:val="004B14AC"/>
    <w:rsid w:val="004B14B9"/>
    <w:rsid w:val="004B14FA"/>
    <w:rsid w:val="004B16DD"/>
    <w:rsid w:val="004B16EB"/>
    <w:rsid w:val="004B19F2"/>
    <w:rsid w:val="004B1CC3"/>
    <w:rsid w:val="004B1DF6"/>
    <w:rsid w:val="004B1ECE"/>
    <w:rsid w:val="004B2193"/>
    <w:rsid w:val="004B229B"/>
    <w:rsid w:val="004B239B"/>
    <w:rsid w:val="004B248B"/>
    <w:rsid w:val="004B25D2"/>
    <w:rsid w:val="004B2804"/>
    <w:rsid w:val="004B292E"/>
    <w:rsid w:val="004B2987"/>
    <w:rsid w:val="004B2B34"/>
    <w:rsid w:val="004B2B95"/>
    <w:rsid w:val="004B2DAC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D12"/>
    <w:rsid w:val="004B3F66"/>
    <w:rsid w:val="004B425D"/>
    <w:rsid w:val="004B42FA"/>
    <w:rsid w:val="004B4324"/>
    <w:rsid w:val="004B4571"/>
    <w:rsid w:val="004B45D5"/>
    <w:rsid w:val="004B4717"/>
    <w:rsid w:val="004B49D9"/>
    <w:rsid w:val="004B4A72"/>
    <w:rsid w:val="004B4C47"/>
    <w:rsid w:val="004B4CE2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09"/>
    <w:rsid w:val="004B566B"/>
    <w:rsid w:val="004B5702"/>
    <w:rsid w:val="004B5891"/>
    <w:rsid w:val="004B5956"/>
    <w:rsid w:val="004B5B54"/>
    <w:rsid w:val="004B5B69"/>
    <w:rsid w:val="004B5B97"/>
    <w:rsid w:val="004B5BC0"/>
    <w:rsid w:val="004B5C81"/>
    <w:rsid w:val="004B5CA7"/>
    <w:rsid w:val="004B5D81"/>
    <w:rsid w:val="004B5F00"/>
    <w:rsid w:val="004B61C3"/>
    <w:rsid w:val="004B65DA"/>
    <w:rsid w:val="004B6742"/>
    <w:rsid w:val="004B689B"/>
    <w:rsid w:val="004B69AF"/>
    <w:rsid w:val="004B6B6A"/>
    <w:rsid w:val="004B6BE7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8AC"/>
    <w:rsid w:val="004B7A13"/>
    <w:rsid w:val="004B7B3F"/>
    <w:rsid w:val="004B7E5F"/>
    <w:rsid w:val="004B7F96"/>
    <w:rsid w:val="004B7FA5"/>
    <w:rsid w:val="004C0016"/>
    <w:rsid w:val="004C00D3"/>
    <w:rsid w:val="004C040D"/>
    <w:rsid w:val="004C041D"/>
    <w:rsid w:val="004C0560"/>
    <w:rsid w:val="004C060D"/>
    <w:rsid w:val="004C073C"/>
    <w:rsid w:val="004C0868"/>
    <w:rsid w:val="004C0955"/>
    <w:rsid w:val="004C09BA"/>
    <w:rsid w:val="004C0A7C"/>
    <w:rsid w:val="004C0BCD"/>
    <w:rsid w:val="004C0BD1"/>
    <w:rsid w:val="004C0F65"/>
    <w:rsid w:val="004C1141"/>
    <w:rsid w:val="004C1166"/>
    <w:rsid w:val="004C1176"/>
    <w:rsid w:val="004C12F8"/>
    <w:rsid w:val="004C1314"/>
    <w:rsid w:val="004C141D"/>
    <w:rsid w:val="004C15D8"/>
    <w:rsid w:val="004C168A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721"/>
    <w:rsid w:val="004C27F1"/>
    <w:rsid w:val="004C2814"/>
    <w:rsid w:val="004C29D5"/>
    <w:rsid w:val="004C2A06"/>
    <w:rsid w:val="004C2A3B"/>
    <w:rsid w:val="004C2A3C"/>
    <w:rsid w:val="004C2B93"/>
    <w:rsid w:val="004C2BF2"/>
    <w:rsid w:val="004C2C18"/>
    <w:rsid w:val="004C2DB8"/>
    <w:rsid w:val="004C2F5D"/>
    <w:rsid w:val="004C2FCE"/>
    <w:rsid w:val="004C3339"/>
    <w:rsid w:val="004C34FE"/>
    <w:rsid w:val="004C36DC"/>
    <w:rsid w:val="004C3805"/>
    <w:rsid w:val="004C381A"/>
    <w:rsid w:val="004C38A7"/>
    <w:rsid w:val="004C3AD2"/>
    <w:rsid w:val="004C3BD3"/>
    <w:rsid w:val="004C3C64"/>
    <w:rsid w:val="004C3DC3"/>
    <w:rsid w:val="004C3E89"/>
    <w:rsid w:val="004C403F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BDB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463"/>
    <w:rsid w:val="004C54B3"/>
    <w:rsid w:val="004C5570"/>
    <w:rsid w:val="004C57DF"/>
    <w:rsid w:val="004C5861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9A1"/>
    <w:rsid w:val="004C69FF"/>
    <w:rsid w:val="004C6A7B"/>
    <w:rsid w:val="004C6A8F"/>
    <w:rsid w:val="004C6B19"/>
    <w:rsid w:val="004C6BCF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0C0"/>
    <w:rsid w:val="004D02EF"/>
    <w:rsid w:val="004D036E"/>
    <w:rsid w:val="004D03CB"/>
    <w:rsid w:val="004D042D"/>
    <w:rsid w:val="004D048F"/>
    <w:rsid w:val="004D0518"/>
    <w:rsid w:val="004D0526"/>
    <w:rsid w:val="004D05BA"/>
    <w:rsid w:val="004D05C6"/>
    <w:rsid w:val="004D05FE"/>
    <w:rsid w:val="004D067C"/>
    <w:rsid w:val="004D0692"/>
    <w:rsid w:val="004D0769"/>
    <w:rsid w:val="004D078E"/>
    <w:rsid w:val="004D0854"/>
    <w:rsid w:val="004D0907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62"/>
    <w:rsid w:val="004D16AF"/>
    <w:rsid w:val="004D1706"/>
    <w:rsid w:val="004D1864"/>
    <w:rsid w:val="004D1869"/>
    <w:rsid w:val="004D1992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304D"/>
    <w:rsid w:val="004D31B6"/>
    <w:rsid w:val="004D3304"/>
    <w:rsid w:val="004D336D"/>
    <w:rsid w:val="004D33C9"/>
    <w:rsid w:val="004D33EA"/>
    <w:rsid w:val="004D3534"/>
    <w:rsid w:val="004D356B"/>
    <w:rsid w:val="004D382B"/>
    <w:rsid w:val="004D390F"/>
    <w:rsid w:val="004D3AA1"/>
    <w:rsid w:val="004D3B8D"/>
    <w:rsid w:val="004D3BC7"/>
    <w:rsid w:val="004D3BD4"/>
    <w:rsid w:val="004D3DB2"/>
    <w:rsid w:val="004D3DEF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7C9"/>
    <w:rsid w:val="004D4833"/>
    <w:rsid w:val="004D4981"/>
    <w:rsid w:val="004D4A96"/>
    <w:rsid w:val="004D4C1B"/>
    <w:rsid w:val="004D4C2B"/>
    <w:rsid w:val="004D4D05"/>
    <w:rsid w:val="004D4D08"/>
    <w:rsid w:val="004D4D1D"/>
    <w:rsid w:val="004D4E12"/>
    <w:rsid w:val="004D4E6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0C6"/>
    <w:rsid w:val="004D62D6"/>
    <w:rsid w:val="004D645E"/>
    <w:rsid w:val="004D6535"/>
    <w:rsid w:val="004D656C"/>
    <w:rsid w:val="004D66AA"/>
    <w:rsid w:val="004D66CD"/>
    <w:rsid w:val="004D67F4"/>
    <w:rsid w:val="004D680D"/>
    <w:rsid w:val="004D68AE"/>
    <w:rsid w:val="004D69A9"/>
    <w:rsid w:val="004D6A18"/>
    <w:rsid w:val="004D6E69"/>
    <w:rsid w:val="004D700C"/>
    <w:rsid w:val="004D703E"/>
    <w:rsid w:val="004D72DB"/>
    <w:rsid w:val="004D739A"/>
    <w:rsid w:val="004D73F9"/>
    <w:rsid w:val="004D742D"/>
    <w:rsid w:val="004D7500"/>
    <w:rsid w:val="004D796C"/>
    <w:rsid w:val="004D79AE"/>
    <w:rsid w:val="004D7E23"/>
    <w:rsid w:val="004E0091"/>
    <w:rsid w:val="004E02C9"/>
    <w:rsid w:val="004E036E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B9A"/>
    <w:rsid w:val="004E0D3E"/>
    <w:rsid w:val="004E0E17"/>
    <w:rsid w:val="004E0EF7"/>
    <w:rsid w:val="004E1006"/>
    <w:rsid w:val="004E1057"/>
    <w:rsid w:val="004E113A"/>
    <w:rsid w:val="004E11F5"/>
    <w:rsid w:val="004E13F9"/>
    <w:rsid w:val="004E147B"/>
    <w:rsid w:val="004E19C7"/>
    <w:rsid w:val="004E1AF6"/>
    <w:rsid w:val="004E1C34"/>
    <w:rsid w:val="004E1C9E"/>
    <w:rsid w:val="004E1CC6"/>
    <w:rsid w:val="004E1DCB"/>
    <w:rsid w:val="004E1E02"/>
    <w:rsid w:val="004E1E09"/>
    <w:rsid w:val="004E1E3C"/>
    <w:rsid w:val="004E1F1A"/>
    <w:rsid w:val="004E20AC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38A"/>
    <w:rsid w:val="004E44D2"/>
    <w:rsid w:val="004E45D0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7BF"/>
    <w:rsid w:val="004E685F"/>
    <w:rsid w:val="004E68A2"/>
    <w:rsid w:val="004E6B37"/>
    <w:rsid w:val="004E6B80"/>
    <w:rsid w:val="004E6CD7"/>
    <w:rsid w:val="004E6D82"/>
    <w:rsid w:val="004E6DE3"/>
    <w:rsid w:val="004E6E59"/>
    <w:rsid w:val="004E6ED7"/>
    <w:rsid w:val="004E6F4E"/>
    <w:rsid w:val="004E7004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C09"/>
    <w:rsid w:val="004E7E49"/>
    <w:rsid w:val="004E7EC7"/>
    <w:rsid w:val="004E7FC8"/>
    <w:rsid w:val="004E7FE4"/>
    <w:rsid w:val="004F0023"/>
    <w:rsid w:val="004F002B"/>
    <w:rsid w:val="004F04B0"/>
    <w:rsid w:val="004F04B8"/>
    <w:rsid w:val="004F062A"/>
    <w:rsid w:val="004F0698"/>
    <w:rsid w:val="004F0860"/>
    <w:rsid w:val="004F08C4"/>
    <w:rsid w:val="004F08DF"/>
    <w:rsid w:val="004F09F4"/>
    <w:rsid w:val="004F0A29"/>
    <w:rsid w:val="004F0A65"/>
    <w:rsid w:val="004F0E0E"/>
    <w:rsid w:val="004F0F86"/>
    <w:rsid w:val="004F0FB3"/>
    <w:rsid w:val="004F102B"/>
    <w:rsid w:val="004F1042"/>
    <w:rsid w:val="004F1123"/>
    <w:rsid w:val="004F1216"/>
    <w:rsid w:val="004F12A8"/>
    <w:rsid w:val="004F13DC"/>
    <w:rsid w:val="004F1627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3EE"/>
    <w:rsid w:val="004F4419"/>
    <w:rsid w:val="004F453F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ECC"/>
    <w:rsid w:val="004F4F2A"/>
    <w:rsid w:val="004F4F48"/>
    <w:rsid w:val="004F501E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1FB"/>
    <w:rsid w:val="004F6201"/>
    <w:rsid w:val="004F62CF"/>
    <w:rsid w:val="004F6468"/>
    <w:rsid w:val="004F64A6"/>
    <w:rsid w:val="004F64B4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ED"/>
    <w:rsid w:val="004F7FC3"/>
    <w:rsid w:val="0050009F"/>
    <w:rsid w:val="0050014E"/>
    <w:rsid w:val="005004C9"/>
    <w:rsid w:val="00500590"/>
    <w:rsid w:val="005007CA"/>
    <w:rsid w:val="00500878"/>
    <w:rsid w:val="00500975"/>
    <w:rsid w:val="00500C2F"/>
    <w:rsid w:val="00500C73"/>
    <w:rsid w:val="00500C7C"/>
    <w:rsid w:val="00500E18"/>
    <w:rsid w:val="0050111F"/>
    <w:rsid w:val="00501403"/>
    <w:rsid w:val="00501470"/>
    <w:rsid w:val="005015FA"/>
    <w:rsid w:val="005016E7"/>
    <w:rsid w:val="00501838"/>
    <w:rsid w:val="0050189B"/>
    <w:rsid w:val="005018BA"/>
    <w:rsid w:val="00501BEC"/>
    <w:rsid w:val="00501C3E"/>
    <w:rsid w:val="00501DEA"/>
    <w:rsid w:val="00501F95"/>
    <w:rsid w:val="0050220E"/>
    <w:rsid w:val="00502329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AD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4FA2"/>
    <w:rsid w:val="00504FCB"/>
    <w:rsid w:val="00505016"/>
    <w:rsid w:val="005050A4"/>
    <w:rsid w:val="0050513A"/>
    <w:rsid w:val="00505A0F"/>
    <w:rsid w:val="00505B61"/>
    <w:rsid w:val="00505C42"/>
    <w:rsid w:val="00505CB6"/>
    <w:rsid w:val="00506019"/>
    <w:rsid w:val="00506166"/>
    <w:rsid w:val="0050617C"/>
    <w:rsid w:val="0050626E"/>
    <w:rsid w:val="00506369"/>
    <w:rsid w:val="00506513"/>
    <w:rsid w:val="005067B2"/>
    <w:rsid w:val="00506837"/>
    <w:rsid w:val="005069BC"/>
    <w:rsid w:val="00506C5E"/>
    <w:rsid w:val="00506D24"/>
    <w:rsid w:val="00506E67"/>
    <w:rsid w:val="00506EC9"/>
    <w:rsid w:val="00507045"/>
    <w:rsid w:val="00507274"/>
    <w:rsid w:val="00507287"/>
    <w:rsid w:val="005072BB"/>
    <w:rsid w:val="005072ED"/>
    <w:rsid w:val="005073B0"/>
    <w:rsid w:val="0050751B"/>
    <w:rsid w:val="0050753B"/>
    <w:rsid w:val="005076F6"/>
    <w:rsid w:val="005077BA"/>
    <w:rsid w:val="005077D9"/>
    <w:rsid w:val="00507903"/>
    <w:rsid w:val="00507AE6"/>
    <w:rsid w:val="00507D34"/>
    <w:rsid w:val="00507E10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4C2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EDA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C2"/>
    <w:rsid w:val="0051366E"/>
    <w:rsid w:val="00513AF4"/>
    <w:rsid w:val="00513C6F"/>
    <w:rsid w:val="00513D36"/>
    <w:rsid w:val="00513DAE"/>
    <w:rsid w:val="00513DC8"/>
    <w:rsid w:val="00513E46"/>
    <w:rsid w:val="00513E7C"/>
    <w:rsid w:val="00514031"/>
    <w:rsid w:val="005140AE"/>
    <w:rsid w:val="00514106"/>
    <w:rsid w:val="00514283"/>
    <w:rsid w:val="005142BE"/>
    <w:rsid w:val="005146DE"/>
    <w:rsid w:val="0051495B"/>
    <w:rsid w:val="00514998"/>
    <w:rsid w:val="005149D9"/>
    <w:rsid w:val="00514A09"/>
    <w:rsid w:val="00514B55"/>
    <w:rsid w:val="00514BFA"/>
    <w:rsid w:val="00514C02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3FA"/>
    <w:rsid w:val="00516831"/>
    <w:rsid w:val="00516A50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6F9"/>
    <w:rsid w:val="005179DD"/>
    <w:rsid w:val="00517A1A"/>
    <w:rsid w:val="00517C1A"/>
    <w:rsid w:val="00517C6A"/>
    <w:rsid w:val="00517CA6"/>
    <w:rsid w:val="00517D6F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6E"/>
    <w:rsid w:val="00521473"/>
    <w:rsid w:val="0052154E"/>
    <w:rsid w:val="00521766"/>
    <w:rsid w:val="00521824"/>
    <w:rsid w:val="005218AD"/>
    <w:rsid w:val="005218D4"/>
    <w:rsid w:val="0052191C"/>
    <w:rsid w:val="00521D48"/>
    <w:rsid w:val="00521ED1"/>
    <w:rsid w:val="00522066"/>
    <w:rsid w:val="00522125"/>
    <w:rsid w:val="0052229D"/>
    <w:rsid w:val="005222DB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6E"/>
    <w:rsid w:val="00523D8F"/>
    <w:rsid w:val="00523ECB"/>
    <w:rsid w:val="00523EDC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10"/>
    <w:rsid w:val="00525E77"/>
    <w:rsid w:val="00525F9B"/>
    <w:rsid w:val="00526078"/>
    <w:rsid w:val="005260F4"/>
    <w:rsid w:val="00526123"/>
    <w:rsid w:val="005262D1"/>
    <w:rsid w:val="0052652C"/>
    <w:rsid w:val="00526539"/>
    <w:rsid w:val="00526596"/>
    <w:rsid w:val="00526642"/>
    <w:rsid w:val="00526D36"/>
    <w:rsid w:val="00526DED"/>
    <w:rsid w:val="00526E7D"/>
    <w:rsid w:val="00527063"/>
    <w:rsid w:val="00527104"/>
    <w:rsid w:val="00527132"/>
    <w:rsid w:val="005271AF"/>
    <w:rsid w:val="005271FE"/>
    <w:rsid w:val="005273CF"/>
    <w:rsid w:val="005276B5"/>
    <w:rsid w:val="005276E2"/>
    <w:rsid w:val="00527711"/>
    <w:rsid w:val="00527844"/>
    <w:rsid w:val="00527869"/>
    <w:rsid w:val="00527895"/>
    <w:rsid w:val="0052798E"/>
    <w:rsid w:val="00527A25"/>
    <w:rsid w:val="00527C7D"/>
    <w:rsid w:val="00527E40"/>
    <w:rsid w:val="00527E74"/>
    <w:rsid w:val="00527EE0"/>
    <w:rsid w:val="00527F3F"/>
    <w:rsid w:val="00530291"/>
    <w:rsid w:val="005302A4"/>
    <w:rsid w:val="005302EC"/>
    <w:rsid w:val="005303AB"/>
    <w:rsid w:val="00530410"/>
    <w:rsid w:val="0053042E"/>
    <w:rsid w:val="0053043C"/>
    <w:rsid w:val="0053067E"/>
    <w:rsid w:val="005306E5"/>
    <w:rsid w:val="00530904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DC8"/>
    <w:rsid w:val="00531FC1"/>
    <w:rsid w:val="005321A0"/>
    <w:rsid w:val="005321B9"/>
    <w:rsid w:val="0053223C"/>
    <w:rsid w:val="0053237E"/>
    <w:rsid w:val="00532462"/>
    <w:rsid w:val="00532738"/>
    <w:rsid w:val="005327AD"/>
    <w:rsid w:val="0053292C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341"/>
    <w:rsid w:val="005348B5"/>
    <w:rsid w:val="00534921"/>
    <w:rsid w:val="005349D1"/>
    <w:rsid w:val="005349FA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96D"/>
    <w:rsid w:val="00535AA1"/>
    <w:rsid w:val="00535AA6"/>
    <w:rsid w:val="00535B43"/>
    <w:rsid w:val="00535B6A"/>
    <w:rsid w:val="00535C29"/>
    <w:rsid w:val="00535C9D"/>
    <w:rsid w:val="00535CFA"/>
    <w:rsid w:val="00535DEE"/>
    <w:rsid w:val="00536084"/>
    <w:rsid w:val="00536263"/>
    <w:rsid w:val="0053630D"/>
    <w:rsid w:val="005363D8"/>
    <w:rsid w:val="0053648F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09A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883"/>
    <w:rsid w:val="00541984"/>
    <w:rsid w:val="005419C0"/>
    <w:rsid w:val="005419C8"/>
    <w:rsid w:val="00541BA4"/>
    <w:rsid w:val="00541C2F"/>
    <w:rsid w:val="00541EC1"/>
    <w:rsid w:val="00541F50"/>
    <w:rsid w:val="00542064"/>
    <w:rsid w:val="005422D7"/>
    <w:rsid w:val="00542458"/>
    <w:rsid w:val="005424F4"/>
    <w:rsid w:val="00542579"/>
    <w:rsid w:val="00542586"/>
    <w:rsid w:val="0054265F"/>
    <w:rsid w:val="00542826"/>
    <w:rsid w:val="005429A0"/>
    <w:rsid w:val="005429D4"/>
    <w:rsid w:val="00542A11"/>
    <w:rsid w:val="00542E62"/>
    <w:rsid w:val="005430CB"/>
    <w:rsid w:val="005431E0"/>
    <w:rsid w:val="00543230"/>
    <w:rsid w:val="00543297"/>
    <w:rsid w:val="005432E9"/>
    <w:rsid w:val="0054337D"/>
    <w:rsid w:val="005433AA"/>
    <w:rsid w:val="005434E3"/>
    <w:rsid w:val="00543630"/>
    <w:rsid w:val="005436A1"/>
    <w:rsid w:val="005438F0"/>
    <w:rsid w:val="0054394D"/>
    <w:rsid w:val="00543A26"/>
    <w:rsid w:val="00543AE1"/>
    <w:rsid w:val="00543B38"/>
    <w:rsid w:val="00543C17"/>
    <w:rsid w:val="00543D95"/>
    <w:rsid w:val="00544013"/>
    <w:rsid w:val="00544016"/>
    <w:rsid w:val="00544053"/>
    <w:rsid w:val="005440C3"/>
    <w:rsid w:val="0054412D"/>
    <w:rsid w:val="005441D6"/>
    <w:rsid w:val="005441FD"/>
    <w:rsid w:val="005442E6"/>
    <w:rsid w:val="00544317"/>
    <w:rsid w:val="00544357"/>
    <w:rsid w:val="005443C6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6DF"/>
    <w:rsid w:val="0054579A"/>
    <w:rsid w:val="005457FA"/>
    <w:rsid w:val="00545ADA"/>
    <w:rsid w:val="00545BD9"/>
    <w:rsid w:val="00545CB1"/>
    <w:rsid w:val="00545E64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8EF"/>
    <w:rsid w:val="005479A0"/>
    <w:rsid w:val="00547A9A"/>
    <w:rsid w:val="00547C96"/>
    <w:rsid w:val="00547CE7"/>
    <w:rsid w:val="00547D07"/>
    <w:rsid w:val="00547D76"/>
    <w:rsid w:val="00547E96"/>
    <w:rsid w:val="00550217"/>
    <w:rsid w:val="005502D4"/>
    <w:rsid w:val="00550321"/>
    <w:rsid w:val="005503E7"/>
    <w:rsid w:val="00550431"/>
    <w:rsid w:val="005506D6"/>
    <w:rsid w:val="005507A7"/>
    <w:rsid w:val="00550834"/>
    <w:rsid w:val="00550A68"/>
    <w:rsid w:val="00550ACD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14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2FD7"/>
    <w:rsid w:val="00553184"/>
    <w:rsid w:val="005534EA"/>
    <w:rsid w:val="005537F0"/>
    <w:rsid w:val="00553979"/>
    <w:rsid w:val="005539FA"/>
    <w:rsid w:val="00553AEA"/>
    <w:rsid w:val="00553CDB"/>
    <w:rsid w:val="00553D2D"/>
    <w:rsid w:val="00553DD9"/>
    <w:rsid w:val="00553EE1"/>
    <w:rsid w:val="00553FB1"/>
    <w:rsid w:val="005543C1"/>
    <w:rsid w:val="0055447A"/>
    <w:rsid w:val="0055448B"/>
    <w:rsid w:val="00554560"/>
    <w:rsid w:val="00554758"/>
    <w:rsid w:val="0055485D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52"/>
    <w:rsid w:val="00555F48"/>
    <w:rsid w:val="005560C5"/>
    <w:rsid w:val="005562BA"/>
    <w:rsid w:val="00556320"/>
    <w:rsid w:val="00556396"/>
    <w:rsid w:val="00556499"/>
    <w:rsid w:val="00556549"/>
    <w:rsid w:val="005566F0"/>
    <w:rsid w:val="005567ED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165"/>
    <w:rsid w:val="00561229"/>
    <w:rsid w:val="005612E1"/>
    <w:rsid w:val="005614FD"/>
    <w:rsid w:val="00561575"/>
    <w:rsid w:val="00561653"/>
    <w:rsid w:val="00561AA5"/>
    <w:rsid w:val="00561C9E"/>
    <w:rsid w:val="00561F5C"/>
    <w:rsid w:val="00561F94"/>
    <w:rsid w:val="00561FEB"/>
    <w:rsid w:val="00562121"/>
    <w:rsid w:val="005623F0"/>
    <w:rsid w:val="0056248B"/>
    <w:rsid w:val="00562601"/>
    <w:rsid w:val="00562651"/>
    <w:rsid w:val="00562742"/>
    <w:rsid w:val="005628B5"/>
    <w:rsid w:val="005628E2"/>
    <w:rsid w:val="00562912"/>
    <w:rsid w:val="005629A1"/>
    <w:rsid w:val="00562A3A"/>
    <w:rsid w:val="00562ABF"/>
    <w:rsid w:val="00562B4D"/>
    <w:rsid w:val="00562D56"/>
    <w:rsid w:val="005630B7"/>
    <w:rsid w:val="00563245"/>
    <w:rsid w:val="00563319"/>
    <w:rsid w:val="00563678"/>
    <w:rsid w:val="00563758"/>
    <w:rsid w:val="00563762"/>
    <w:rsid w:val="00563764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546"/>
    <w:rsid w:val="0056468F"/>
    <w:rsid w:val="00564971"/>
    <w:rsid w:val="00564C2B"/>
    <w:rsid w:val="00564D13"/>
    <w:rsid w:val="00565014"/>
    <w:rsid w:val="00565350"/>
    <w:rsid w:val="0056539E"/>
    <w:rsid w:val="005654BE"/>
    <w:rsid w:val="00565536"/>
    <w:rsid w:val="00565740"/>
    <w:rsid w:val="005657DD"/>
    <w:rsid w:val="00565AD5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1F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638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37"/>
    <w:rsid w:val="0057085D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ED9"/>
    <w:rsid w:val="00570EE6"/>
    <w:rsid w:val="00571021"/>
    <w:rsid w:val="005710C2"/>
    <w:rsid w:val="005710F0"/>
    <w:rsid w:val="00571168"/>
    <w:rsid w:val="0057122F"/>
    <w:rsid w:val="00571252"/>
    <w:rsid w:val="00571268"/>
    <w:rsid w:val="005712EF"/>
    <w:rsid w:val="005712F7"/>
    <w:rsid w:val="0057141B"/>
    <w:rsid w:val="00571441"/>
    <w:rsid w:val="00571475"/>
    <w:rsid w:val="00571740"/>
    <w:rsid w:val="0057178C"/>
    <w:rsid w:val="005717D4"/>
    <w:rsid w:val="00571AD2"/>
    <w:rsid w:val="00571BAB"/>
    <w:rsid w:val="00571BF0"/>
    <w:rsid w:val="00571C4E"/>
    <w:rsid w:val="0057203E"/>
    <w:rsid w:val="0057207E"/>
    <w:rsid w:val="00572294"/>
    <w:rsid w:val="005723AE"/>
    <w:rsid w:val="005723CA"/>
    <w:rsid w:val="005723DA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8FC"/>
    <w:rsid w:val="00573929"/>
    <w:rsid w:val="00573A13"/>
    <w:rsid w:val="00573A3A"/>
    <w:rsid w:val="00573BFB"/>
    <w:rsid w:val="00573E0D"/>
    <w:rsid w:val="00573E93"/>
    <w:rsid w:val="00574010"/>
    <w:rsid w:val="0057416A"/>
    <w:rsid w:val="0057428A"/>
    <w:rsid w:val="0057429A"/>
    <w:rsid w:val="00574343"/>
    <w:rsid w:val="00574460"/>
    <w:rsid w:val="0057456C"/>
    <w:rsid w:val="00574575"/>
    <w:rsid w:val="00574613"/>
    <w:rsid w:val="0057475A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84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C7F"/>
    <w:rsid w:val="00575D3C"/>
    <w:rsid w:val="00575DA2"/>
    <w:rsid w:val="00575FAE"/>
    <w:rsid w:val="00575FD2"/>
    <w:rsid w:val="005760D6"/>
    <w:rsid w:val="00576127"/>
    <w:rsid w:val="005761F6"/>
    <w:rsid w:val="005762F5"/>
    <w:rsid w:val="00576413"/>
    <w:rsid w:val="0057648B"/>
    <w:rsid w:val="00576558"/>
    <w:rsid w:val="005765F7"/>
    <w:rsid w:val="00576A1C"/>
    <w:rsid w:val="00576ADA"/>
    <w:rsid w:val="00576AF5"/>
    <w:rsid w:val="00576BCC"/>
    <w:rsid w:val="00576C1B"/>
    <w:rsid w:val="00576C62"/>
    <w:rsid w:val="00576D18"/>
    <w:rsid w:val="00576D4C"/>
    <w:rsid w:val="00576EF2"/>
    <w:rsid w:val="005770A5"/>
    <w:rsid w:val="005770BB"/>
    <w:rsid w:val="005770FD"/>
    <w:rsid w:val="00577401"/>
    <w:rsid w:val="00577708"/>
    <w:rsid w:val="005777E8"/>
    <w:rsid w:val="005778FE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406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77"/>
    <w:rsid w:val="00582D84"/>
    <w:rsid w:val="005830B8"/>
    <w:rsid w:val="00583118"/>
    <w:rsid w:val="0058318B"/>
    <w:rsid w:val="0058318C"/>
    <w:rsid w:val="005832AD"/>
    <w:rsid w:val="00583544"/>
    <w:rsid w:val="005836E6"/>
    <w:rsid w:val="005836ED"/>
    <w:rsid w:val="005837AA"/>
    <w:rsid w:val="005838EF"/>
    <w:rsid w:val="00583DEB"/>
    <w:rsid w:val="00583E3A"/>
    <w:rsid w:val="00583EDB"/>
    <w:rsid w:val="00583EEA"/>
    <w:rsid w:val="00584230"/>
    <w:rsid w:val="005843B6"/>
    <w:rsid w:val="005843C1"/>
    <w:rsid w:val="0058459C"/>
    <w:rsid w:val="005845FF"/>
    <w:rsid w:val="00584979"/>
    <w:rsid w:val="00584A86"/>
    <w:rsid w:val="00584ADD"/>
    <w:rsid w:val="00584DD0"/>
    <w:rsid w:val="00584DE7"/>
    <w:rsid w:val="00584EAD"/>
    <w:rsid w:val="00584F45"/>
    <w:rsid w:val="00585254"/>
    <w:rsid w:val="00585281"/>
    <w:rsid w:val="00585455"/>
    <w:rsid w:val="00585516"/>
    <w:rsid w:val="00585841"/>
    <w:rsid w:val="005858BF"/>
    <w:rsid w:val="005858D1"/>
    <w:rsid w:val="005858F1"/>
    <w:rsid w:val="005859BE"/>
    <w:rsid w:val="00585A08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73E"/>
    <w:rsid w:val="00586742"/>
    <w:rsid w:val="005867A1"/>
    <w:rsid w:val="005868DB"/>
    <w:rsid w:val="00586951"/>
    <w:rsid w:val="00586978"/>
    <w:rsid w:val="00586A29"/>
    <w:rsid w:val="00586B18"/>
    <w:rsid w:val="00586E45"/>
    <w:rsid w:val="00587221"/>
    <w:rsid w:val="0058731F"/>
    <w:rsid w:val="00587438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8CD"/>
    <w:rsid w:val="00590C9E"/>
    <w:rsid w:val="00590E12"/>
    <w:rsid w:val="00590E5A"/>
    <w:rsid w:val="005910CF"/>
    <w:rsid w:val="00591138"/>
    <w:rsid w:val="00591148"/>
    <w:rsid w:val="00591190"/>
    <w:rsid w:val="0059128C"/>
    <w:rsid w:val="00591386"/>
    <w:rsid w:val="005913D0"/>
    <w:rsid w:val="00591593"/>
    <w:rsid w:val="005915F3"/>
    <w:rsid w:val="00591A35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52"/>
    <w:rsid w:val="005926D0"/>
    <w:rsid w:val="005929DB"/>
    <w:rsid w:val="00592B60"/>
    <w:rsid w:val="00592BEB"/>
    <w:rsid w:val="00592DEC"/>
    <w:rsid w:val="00592DF0"/>
    <w:rsid w:val="00592FC9"/>
    <w:rsid w:val="00593384"/>
    <w:rsid w:val="005933CA"/>
    <w:rsid w:val="0059344F"/>
    <w:rsid w:val="00593610"/>
    <w:rsid w:val="005937B6"/>
    <w:rsid w:val="00593832"/>
    <w:rsid w:val="00593BFF"/>
    <w:rsid w:val="00593E23"/>
    <w:rsid w:val="00593EF3"/>
    <w:rsid w:val="00593F89"/>
    <w:rsid w:val="0059407C"/>
    <w:rsid w:val="005941D3"/>
    <w:rsid w:val="0059429B"/>
    <w:rsid w:val="0059431E"/>
    <w:rsid w:val="005943C2"/>
    <w:rsid w:val="00594614"/>
    <w:rsid w:val="005946F4"/>
    <w:rsid w:val="00594E12"/>
    <w:rsid w:val="00594E39"/>
    <w:rsid w:val="00594F3F"/>
    <w:rsid w:val="00594F6A"/>
    <w:rsid w:val="0059517B"/>
    <w:rsid w:val="005953F3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4D"/>
    <w:rsid w:val="005A0FAB"/>
    <w:rsid w:val="005A106B"/>
    <w:rsid w:val="005A10F5"/>
    <w:rsid w:val="005A114E"/>
    <w:rsid w:val="005A1260"/>
    <w:rsid w:val="005A12D6"/>
    <w:rsid w:val="005A141F"/>
    <w:rsid w:val="005A1460"/>
    <w:rsid w:val="005A1481"/>
    <w:rsid w:val="005A1498"/>
    <w:rsid w:val="005A14CF"/>
    <w:rsid w:val="005A155C"/>
    <w:rsid w:val="005A1623"/>
    <w:rsid w:val="005A1688"/>
    <w:rsid w:val="005A17FC"/>
    <w:rsid w:val="005A1A07"/>
    <w:rsid w:val="005A1AD9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C9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8C6"/>
    <w:rsid w:val="005A3A03"/>
    <w:rsid w:val="005A3BE7"/>
    <w:rsid w:val="005A3CB7"/>
    <w:rsid w:val="005A3D46"/>
    <w:rsid w:val="005A3E89"/>
    <w:rsid w:val="005A3ED9"/>
    <w:rsid w:val="005A3F9A"/>
    <w:rsid w:val="005A4130"/>
    <w:rsid w:val="005A4276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32F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4B"/>
    <w:rsid w:val="005A65ED"/>
    <w:rsid w:val="005A6631"/>
    <w:rsid w:val="005A6643"/>
    <w:rsid w:val="005A6704"/>
    <w:rsid w:val="005A68F1"/>
    <w:rsid w:val="005A691C"/>
    <w:rsid w:val="005A694A"/>
    <w:rsid w:val="005A695B"/>
    <w:rsid w:val="005A6A33"/>
    <w:rsid w:val="005A6ACB"/>
    <w:rsid w:val="005A6BD6"/>
    <w:rsid w:val="005A6BD8"/>
    <w:rsid w:val="005A6D49"/>
    <w:rsid w:val="005A6D4C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09E"/>
    <w:rsid w:val="005B0261"/>
    <w:rsid w:val="005B028C"/>
    <w:rsid w:val="005B02CD"/>
    <w:rsid w:val="005B0351"/>
    <w:rsid w:val="005B037C"/>
    <w:rsid w:val="005B041A"/>
    <w:rsid w:val="005B05A3"/>
    <w:rsid w:val="005B0656"/>
    <w:rsid w:val="005B0695"/>
    <w:rsid w:val="005B072A"/>
    <w:rsid w:val="005B07E6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27"/>
    <w:rsid w:val="005B1D81"/>
    <w:rsid w:val="005B1E19"/>
    <w:rsid w:val="005B1EC7"/>
    <w:rsid w:val="005B2070"/>
    <w:rsid w:val="005B20AA"/>
    <w:rsid w:val="005B222C"/>
    <w:rsid w:val="005B249A"/>
    <w:rsid w:val="005B2587"/>
    <w:rsid w:val="005B28D7"/>
    <w:rsid w:val="005B290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DD0"/>
    <w:rsid w:val="005B3F74"/>
    <w:rsid w:val="005B4011"/>
    <w:rsid w:val="005B4127"/>
    <w:rsid w:val="005B4133"/>
    <w:rsid w:val="005B417D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C2"/>
    <w:rsid w:val="005B52FD"/>
    <w:rsid w:val="005B5464"/>
    <w:rsid w:val="005B55AB"/>
    <w:rsid w:val="005B55EA"/>
    <w:rsid w:val="005B563A"/>
    <w:rsid w:val="005B56AB"/>
    <w:rsid w:val="005B56D6"/>
    <w:rsid w:val="005B56E8"/>
    <w:rsid w:val="005B5827"/>
    <w:rsid w:val="005B585C"/>
    <w:rsid w:val="005B5A79"/>
    <w:rsid w:val="005B5A7C"/>
    <w:rsid w:val="005B5A7D"/>
    <w:rsid w:val="005B5D15"/>
    <w:rsid w:val="005B5D69"/>
    <w:rsid w:val="005B5EF7"/>
    <w:rsid w:val="005B601E"/>
    <w:rsid w:val="005B6094"/>
    <w:rsid w:val="005B630A"/>
    <w:rsid w:val="005B6367"/>
    <w:rsid w:val="005B6418"/>
    <w:rsid w:val="005B6555"/>
    <w:rsid w:val="005B6629"/>
    <w:rsid w:val="005B666B"/>
    <w:rsid w:val="005B675C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F35"/>
    <w:rsid w:val="005B6F45"/>
    <w:rsid w:val="005B7029"/>
    <w:rsid w:val="005B7183"/>
    <w:rsid w:val="005B72C7"/>
    <w:rsid w:val="005B7367"/>
    <w:rsid w:val="005B73A2"/>
    <w:rsid w:val="005B7A11"/>
    <w:rsid w:val="005B7A35"/>
    <w:rsid w:val="005B7B6D"/>
    <w:rsid w:val="005B7C0A"/>
    <w:rsid w:val="005B7C59"/>
    <w:rsid w:val="005B7C89"/>
    <w:rsid w:val="005B7E31"/>
    <w:rsid w:val="005B7EE7"/>
    <w:rsid w:val="005B7F84"/>
    <w:rsid w:val="005B7FD5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10A0"/>
    <w:rsid w:val="005C12E3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4D"/>
    <w:rsid w:val="005C25DA"/>
    <w:rsid w:val="005C26C9"/>
    <w:rsid w:val="005C276D"/>
    <w:rsid w:val="005C276F"/>
    <w:rsid w:val="005C2983"/>
    <w:rsid w:val="005C2A81"/>
    <w:rsid w:val="005C2B20"/>
    <w:rsid w:val="005C2BCB"/>
    <w:rsid w:val="005C2DFE"/>
    <w:rsid w:val="005C2F56"/>
    <w:rsid w:val="005C3082"/>
    <w:rsid w:val="005C3478"/>
    <w:rsid w:val="005C3556"/>
    <w:rsid w:val="005C3798"/>
    <w:rsid w:val="005C383A"/>
    <w:rsid w:val="005C3898"/>
    <w:rsid w:val="005C3953"/>
    <w:rsid w:val="005C39CC"/>
    <w:rsid w:val="005C3AAD"/>
    <w:rsid w:val="005C3CD9"/>
    <w:rsid w:val="005C3D12"/>
    <w:rsid w:val="005C3E57"/>
    <w:rsid w:val="005C3F1E"/>
    <w:rsid w:val="005C402C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1"/>
    <w:rsid w:val="005C498D"/>
    <w:rsid w:val="005C49F7"/>
    <w:rsid w:val="005C4BD4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6B"/>
    <w:rsid w:val="005C579F"/>
    <w:rsid w:val="005C58B0"/>
    <w:rsid w:val="005C5AAC"/>
    <w:rsid w:val="005C5C54"/>
    <w:rsid w:val="005C5D64"/>
    <w:rsid w:val="005C5D93"/>
    <w:rsid w:val="005C5DBF"/>
    <w:rsid w:val="005C611A"/>
    <w:rsid w:val="005C62AD"/>
    <w:rsid w:val="005C62C5"/>
    <w:rsid w:val="005C631B"/>
    <w:rsid w:val="005C633C"/>
    <w:rsid w:val="005C639F"/>
    <w:rsid w:val="005C63B0"/>
    <w:rsid w:val="005C64FC"/>
    <w:rsid w:val="005C6684"/>
    <w:rsid w:val="005C6904"/>
    <w:rsid w:val="005C69EB"/>
    <w:rsid w:val="005C6AB5"/>
    <w:rsid w:val="005C6DD8"/>
    <w:rsid w:val="005C7107"/>
    <w:rsid w:val="005C711F"/>
    <w:rsid w:val="005C716E"/>
    <w:rsid w:val="005C7219"/>
    <w:rsid w:val="005C725C"/>
    <w:rsid w:val="005C7381"/>
    <w:rsid w:val="005C740F"/>
    <w:rsid w:val="005C7563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67B"/>
    <w:rsid w:val="005D07CD"/>
    <w:rsid w:val="005D0A50"/>
    <w:rsid w:val="005D0B1C"/>
    <w:rsid w:val="005D0C2A"/>
    <w:rsid w:val="005D0DA1"/>
    <w:rsid w:val="005D0E9E"/>
    <w:rsid w:val="005D0ED9"/>
    <w:rsid w:val="005D106C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92"/>
    <w:rsid w:val="005D17B9"/>
    <w:rsid w:val="005D1889"/>
    <w:rsid w:val="005D18A2"/>
    <w:rsid w:val="005D1912"/>
    <w:rsid w:val="005D1A82"/>
    <w:rsid w:val="005D1BDC"/>
    <w:rsid w:val="005D1C08"/>
    <w:rsid w:val="005D1D0D"/>
    <w:rsid w:val="005D1D2A"/>
    <w:rsid w:val="005D1D37"/>
    <w:rsid w:val="005D1D90"/>
    <w:rsid w:val="005D1DA8"/>
    <w:rsid w:val="005D1E74"/>
    <w:rsid w:val="005D1FC5"/>
    <w:rsid w:val="005D1FEE"/>
    <w:rsid w:val="005D2097"/>
    <w:rsid w:val="005D20B4"/>
    <w:rsid w:val="005D20EA"/>
    <w:rsid w:val="005D22B7"/>
    <w:rsid w:val="005D231E"/>
    <w:rsid w:val="005D23D2"/>
    <w:rsid w:val="005D2480"/>
    <w:rsid w:val="005D24E2"/>
    <w:rsid w:val="005D2507"/>
    <w:rsid w:val="005D27B3"/>
    <w:rsid w:val="005D2899"/>
    <w:rsid w:val="005D2937"/>
    <w:rsid w:val="005D2998"/>
    <w:rsid w:val="005D2C39"/>
    <w:rsid w:val="005D2E29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71E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5B5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D3"/>
    <w:rsid w:val="005D60C4"/>
    <w:rsid w:val="005D611B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0E1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00"/>
    <w:rsid w:val="005D7D6F"/>
    <w:rsid w:val="005D7F73"/>
    <w:rsid w:val="005D7FFD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0A"/>
    <w:rsid w:val="005E25B0"/>
    <w:rsid w:val="005E275A"/>
    <w:rsid w:val="005E27E7"/>
    <w:rsid w:val="005E2A2D"/>
    <w:rsid w:val="005E2A4E"/>
    <w:rsid w:val="005E2A96"/>
    <w:rsid w:val="005E2AA7"/>
    <w:rsid w:val="005E2BAF"/>
    <w:rsid w:val="005E2C8F"/>
    <w:rsid w:val="005E2DEE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727"/>
    <w:rsid w:val="005E4C8D"/>
    <w:rsid w:val="005E4DCB"/>
    <w:rsid w:val="005E4EA9"/>
    <w:rsid w:val="005E4F08"/>
    <w:rsid w:val="005E4FBA"/>
    <w:rsid w:val="005E505F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915"/>
    <w:rsid w:val="005E5924"/>
    <w:rsid w:val="005E5A28"/>
    <w:rsid w:val="005E5A50"/>
    <w:rsid w:val="005E5A73"/>
    <w:rsid w:val="005E5EF1"/>
    <w:rsid w:val="005E5F2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E89"/>
    <w:rsid w:val="005F0FA8"/>
    <w:rsid w:val="005F0FF2"/>
    <w:rsid w:val="005F109D"/>
    <w:rsid w:val="005F10F4"/>
    <w:rsid w:val="005F151E"/>
    <w:rsid w:val="005F1593"/>
    <w:rsid w:val="005F15A6"/>
    <w:rsid w:val="005F164B"/>
    <w:rsid w:val="005F16DA"/>
    <w:rsid w:val="005F1842"/>
    <w:rsid w:val="005F1A80"/>
    <w:rsid w:val="005F1AC8"/>
    <w:rsid w:val="005F1B2C"/>
    <w:rsid w:val="005F1B3F"/>
    <w:rsid w:val="005F1C9A"/>
    <w:rsid w:val="005F1D14"/>
    <w:rsid w:val="005F1E88"/>
    <w:rsid w:val="005F1EFD"/>
    <w:rsid w:val="005F1FB5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52C"/>
    <w:rsid w:val="005F370E"/>
    <w:rsid w:val="005F39C9"/>
    <w:rsid w:val="005F3A11"/>
    <w:rsid w:val="005F3A12"/>
    <w:rsid w:val="005F3AA6"/>
    <w:rsid w:val="005F3BFB"/>
    <w:rsid w:val="005F3D18"/>
    <w:rsid w:val="005F3DE7"/>
    <w:rsid w:val="005F3E5C"/>
    <w:rsid w:val="005F412A"/>
    <w:rsid w:val="005F4181"/>
    <w:rsid w:val="005F41CC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E83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60"/>
    <w:rsid w:val="005F5C71"/>
    <w:rsid w:val="005F5CBE"/>
    <w:rsid w:val="005F5E86"/>
    <w:rsid w:val="005F5EB7"/>
    <w:rsid w:val="005F5F35"/>
    <w:rsid w:val="005F5FF8"/>
    <w:rsid w:val="005F632D"/>
    <w:rsid w:val="005F64C7"/>
    <w:rsid w:val="005F6680"/>
    <w:rsid w:val="005F669A"/>
    <w:rsid w:val="005F66DF"/>
    <w:rsid w:val="005F66F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41B"/>
    <w:rsid w:val="006005AC"/>
    <w:rsid w:val="00600913"/>
    <w:rsid w:val="00600995"/>
    <w:rsid w:val="006009ED"/>
    <w:rsid w:val="00600B3A"/>
    <w:rsid w:val="00600BBF"/>
    <w:rsid w:val="00600C16"/>
    <w:rsid w:val="00600C8F"/>
    <w:rsid w:val="00600D19"/>
    <w:rsid w:val="00600D20"/>
    <w:rsid w:val="00600D2F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A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12"/>
    <w:rsid w:val="00602059"/>
    <w:rsid w:val="006020AD"/>
    <w:rsid w:val="00602190"/>
    <w:rsid w:val="00602197"/>
    <w:rsid w:val="0060222D"/>
    <w:rsid w:val="006022BA"/>
    <w:rsid w:val="00602426"/>
    <w:rsid w:val="0060245C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96"/>
    <w:rsid w:val="00603EE0"/>
    <w:rsid w:val="0060412F"/>
    <w:rsid w:val="0060431E"/>
    <w:rsid w:val="00604470"/>
    <w:rsid w:val="0060465D"/>
    <w:rsid w:val="0060466A"/>
    <w:rsid w:val="00604693"/>
    <w:rsid w:val="00604885"/>
    <w:rsid w:val="006049AB"/>
    <w:rsid w:val="006049CF"/>
    <w:rsid w:val="00604A36"/>
    <w:rsid w:val="00604B6C"/>
    <w:rsid w:val="00604B92"/>
    <w:rsid w:val="00604B97"/>
    <w:rsid w:val="00604D95"/>
    <w:rsid w:val="00604E0D"/>
    <w:rsid w:val="00604E44"/>
    <w:rsid w:val="00604FBD"/>
    <w:rsid w:val="006050C6"/>
    <w:rsid w:val="00605239"/>
    <w:rsid w:val="00605247"/>
    <w:rsid w:val="006054B1"/>
    <w:rsid w:val="006055E9"/>
    <w:rsid w:val="006056D8"/>
    <w:rsid w:val="006057D4"/>
    <w:rsid w:val="006057E7"/>
    <w:rsid w:val="0060582B"/>
    <w:rsid w:val="0060596F"/>
    <w:rsid w:val="00605975"/>
    <w:rsid w:val="00605F4D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0E"/>
    <w:rsid w:val="00606557"/>
    <w:rsid w:val="0060655B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705F"/>
    <w:rsid w:val="0060720B"/>
    <w:rsid w:val="0060726F"/>
    <w:rsid w:val="006073B3"/>
    <w:rsid w:val="006074F3"/>
    <w:rsid w:val="006076DD"/>
    <w:rsid w:val="006077EA"/>
    <w:rsid w:val="00607819"/>
    <w:rsid w:val="00607848"/>
    <w:rsid w:val="00607997"/>
    <w:rsid w:val="00607A77"/>
    <w:rsid w:val="00607AFD"/>
    <w:rsid w:val="00607DA6"/>
    <w:rsid w:val="00607F54"/>
    <w:rsid w:val="00607F6A"/>
    <w:rsid w:val="006102F9"/>
    <w:rsid w:val="00610320"/>
    <w:rsid w:val="006103EA"/>
    <w:rsid w:val="00610686"/>
    <w:rsid w:val="006109C5"/>
    <w:rsid w:val="00610C37"/>
    <w:rsid w:val="00610D3A"/>
    <w:rsid w:val="00610DE1"/>
    <w:rsid w:val="00610F0A"/>
    <w:rsid w:val="006110C9"/>
    <w:rsid w:val="006110E9"/>
    <w:rsid w:val="006111EE"/>
    <w:rsid w:val="006112BB"/>
    <w:rsid w:val="006113E0"/>
    <w:rsid w:val="006113FB"/>
    <w:rsid w:val="00611468"/>
    <w:rsid w:val="006114CC"/>
    <w:rsid w:val="006115C6"/>
    <w:rsid w:val="006117A6"/>
    <w:rsid w:val="00611A4A"/>
    <w:rsid w:val="00611AB0"/>
    <w:rsid w:val="00611DB6"/>
    <w:rsid w:val="00611E2E"/>
    <w:rsid w:val="00611F13"/>
    <w:rsid w:val="006122B1"/>
    <w:rsid w:val="00612311"/>
    <w:rsid w:val="00612353"/>
    <w:rsid w:val="00612395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EB5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6D6"/>
    <w:rsid w:val="00614789"/>
    <w:rsid w:val="006147F7"/>
    <w:rsid w:val="00614990"/>
    <w:rsid w:val="00614AB7"/>
    <w:rsid w:val="00614CCB"/>
    <w:rsid w:val="00614EE3"/>
    <w:rsid w:val="006150DE"/>
    <w:rsid w:val="006154AE"/>
    <w:rsid w:val="00615553"/>
    <w:rsid w:val="006157F8"/>
    <w:rsid w:val="0061597E"/>
    <w:rsid w:val="00615A8E"/>
    <w:rsid w:val="00615B86"/>
    <w:rsid w:val="00615C80"/>
    <w:rsid w:val="00615D91"/>
    <w:rsid w:val="00615DDF"/>
    <w:rsid w:val="006160C5"/>
    <w:rsid w:val="006161C7"/>
    <w:rsid w:val="0061665A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362"/>
    <w:rsid w:val="006173CE"/>
    <w:rsid w:val="00617482"/>
    <w:rsid w:val="006174B4"/>
    <w:rsid w:val="006175D9"/>
    <w:rsid w:val="006177E3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4FC"/>
    <w:rsid w:val="006205C1"/>
    <w:rsid w:val="006205FF"/>
    <w:rsid w:val="006206B2"/>
    <w:rsid w:val="00620771"/>
    <w:rsid w:val="0062094E"/>
    <w:rsid w:val="00620A1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C9"/>
    <w:rsid w:val="006215D1"/>
    <w:rsid w:val="00621649"/>
    <w:rsid w:val="006216FB"/>
    <w:rsid w:val="00621753"/>
    <w:rsid w:val="00621866"/>
    <w:rsid w:val="00621A62"/>
    <w:rsid w:val="00621B8A"/>
    <w:rsid w:val="00621DFA"/>
    <w:rsid w:val="006220B0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C9"/>
    <w:rsid w:val="00622A71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3DBA"/>
    <w:rsid w:val="00624328"/>
    <w:rsid w:val="00624364"/>
    <w:rsid w:val="00624595"/>
    <w:rsid w:val="006245FC"/>
    <w:rsid w:val="00624600"/>
    <w:rsid w:val="006246B3"/>
    <w:rsid w:val="0062470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836"/>
    <w:rsid w:val="0062590E"/>
    <w:rsid w:val="006259AA"/>
    <w:rsid w:val="00625AC9"/>
    <w:rsid w:val="00625C2F"/>
    <w:rsid w:val="00625D83"/>
    <w:rsid w:val="00625E7C"/>
    <w:rsid w:val="00626140"/>
    <w:rsid w:val="0062614D"/>
    <w:rsid w:val="00626300"/>
    <w:rsid w:val="00626384"/>
    <w:rsid w:val="0062642A"/>
    <w:rsid w:val="006265DB"/>
    <w:rsid w:val="00626641"/>
    <w:rsid w:val="00626746"/>
    <w:rsid w:val="0062682A"/>
    <w:rsid w:val="0062682D"/>
    <w:rsid w:val="00626A04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3"/>
    <w:rsid w:val="00627284"/>
    <w:rsid w:val="00627314"/>
    <w:rsid w:val="00627377"/>
    <w:rsid w:val="0062743F"/>
    <w:rsid w:val="0062748F"/>
    <w:rsid w:val="006274B6"/>
    <w:rsid w:val="00627542"/>
    <w:rsid w:val="006276DF"/>
    <w:rsid w:val="00627797"/>
    <w:rsid w:val="006277B9"/>
    <w:rsid w:val="00627A27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779"/>
    <w:rsid w:val="00630805"/>
    <w:rsid w:val="006308F0"/>
    <w:rsid w:val="00630AC3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513"/>
    <w:rsid w:val="0063152A"/>
    <w:rsid w:val="006315DF"/>
    <w:rsid w:val="006315FA"/>
    <w:rsid w:val="006316F6"/>
    <w:rsid w:val="00631825"/>
    <w:rsid w:val="00631869"/>
    <w:rsid w:val="006319B8"/>
    <w:rsid w:val="006319F7"/>
    <w:rsid w:val="00631A4E"/>
    <w:rsid w:val="00631B69"/>
    <w:rsid w:val="00631BD0"/>
    <w:rsid w:val="00631BDD"/>
    <w:rsid w:val="00631D74"/>
    <w:rsid w:val="00631D82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32B"/>
    <w:rsid w:val="0063339C"/>
    <w:rsid w:val="006334C6"/>
    <w:rsid w:val="00633592"/>
    <w:rsid w:val="006336DC"/>
    <w:rsid w:val="00633A02"/>
    <w:rsid w:val="00633A1D"/>
    <w:rsid w:val="00633A73"/>
    <w:rsid w:val="00633B02"/>
    <w:rsid w:val="00633B12"/>
    <w:rsid w:val="00633CF0"/>
    <w:rsid w:val="00633EB9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10"/>
    <w:rsid w:val="00635291"/>
    <w:rsid w:val="006353E0"/>
    <w:rsid w:val="0063555A"/>
    <w:rsid w:val="006355EB"/>
    <w:rsid w:val="00635783"/>
    <w:rsid w:val="006357C1"/>
    <w:rsid w:val="006358B7"/>
    <w:rsid w:val="00635956"/>
    <w:rsid w:val="0063597B"/>
    <w:rsid w:val="00635BAC"/>
    <w:rsid w:val="00635DFD"/>
    <w:rsid w:val="00635FCE"/>
    <w:rsid w:val="006361C2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9A3"/>
    <w:rsid w:val="00636A0E"/>
    <w:rsid w:val="00636FB4"/>
    <w:rsid w:val="00636FE0"/>
    <w:rsid w:val="006371A7"/>
    <w:rsid w:val="006374E4"/>
    <w:rsid w:val="006375F2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23B"/>
    <w:rsid w:val="006403C5"/>
    <w:rsid w:val="00640718"/>
    <w:rsid w:val="006409DD"/>
    <w:rsid w:val="00640A1B"/>
    <w:rsid w:val="00640A65"/>
    <w:rsid w:val="00640BE6"/>
    <w:rsid w:val="00640C31"/>
    <w:rsid w:val="00640C83"/>
    <w:rsid w:val="00640F24"/>
    <w:rsid w:val="0064113B"/>
    <w:rsid w:val="006411CF"/>
    <w:rsid w:val="006412BD"/>
    <w:rsid w:val="00641322"/>
    <w:rsid w:val="00641358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0F6"/>
    <w:rsid w:val="00643117"/>
    <w:rsid w:val="006431E8"/>
    <w:rsid w:val="0064328D"/>
    <w:rsid w:val="006432EF"/>
    <w:rsid w:val="00643325"/>
    <w:rsid w:val="00643374"/>
    <w:rsid w:val="0064345C"/>
    <w:rsid w:val="006434F5"/>
    <w:rsid w:val="00643934"/>
    <w:rsid w:val="00643941"/>
    <w:rsid w:val="00643A8C"/>
    <w:rsid w:val="00643C26"/>
    <w:rsid w:val="00643E65"/>
    <w:rsid w:val="00644127"/>
    <w:rsid w:val="00644291"/>
    <w:rsid w:val="00644348"/>
    <w:rsid w:val="006444E0"/>
    <w:rsid w:val="006445CE"/>
    <w:rsid w:val="00644749"/>
    <w:rsid w:val="006447D2"/>
    <w:rsid w:val="00644882"/>
    <w:rsid w:val="006449C2"/>
    <w:rsid w:val="00644B8A"/>
    <w:rsid w:val="00644C60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A6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D91"/>
    <w:rsid w:val="00645DF9"/>
    <w:rsid w:val="00645F8F"/>
    <w:rsid w:val="006460F0"/>
    <w:rsid w:val="006461B0"/>
    <w:rsid w:val="00646223"/>
    <w:rsid w:val="00646334"/>
    <w:rsid w:val="00646501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AAF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01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4C0"/>
    <w:rsid w:val="00652592"/>
    <w:rsid w:val="006528B6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4B"/>
    <w:rsid w:val="006543A8"/>
    <w:rsid w:val="00654401"/>
    <w:rsid w:val="006548C5"/>
    <w:rsid w:val="00654972"/>
    <w:rsid w:val="00654BE2"/>
    <w:rsid w:val="00654DFE"/>
    <w:rsid w:val="006553C2"/>
    <w:rsid w:val="006553F3"/>
    <w:rsid w:val="006555C5"/>
    <w:rsid w:val="006557C0"/>
    <w:rsid w:val="006558FB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7D2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4BC"/>
    <w:rsid w:val="006575CC"/>
    <w:rsid w:val="006576F5"/>
    <w:rsid w:val="006577D3"/>
    <w:rsid w:val="006577E2"/>
    <w:rsid w:val="00657881"/>
    <w:rsid w:val="006578C6"/>
    <w:rsid w:val="0065794A"/>
    <w:rsid w:val="00657AB4"/>
    <w:rsid w:val="00657C20"/>
    <w:rsid w:val="00657DFE"/>
    <w:rsid w:val="006600B2"/>
    <w:rsid w:val="00660205"/>
    <w:rsid w:val="006603CD"/>
    <w:rsid w:val="006604BF"/>
    <w:rsid w:val="006605FB"/>
    <w:rsid w:val="00660617"/>
    <w:rsid w:val="00660676"/>
    <w:rsid w:val="006606D2"/>
    <w:rsid w:val="00660786"/>
    <w:rsid w:val="00660917"/>
    <w:rsid w:val="00660B4B"/>
    <w:rsid w:val="00660C41"/>
    <w:rsid w:val="00660CB5"/>
    <w:rsid w:val="00660D93"/>
    <w:rsid w:val="00660DAF"/>
    <w:rsid w:val="00661209"/>
    <w:rsid w:val="006612CB"/>
    <w:rsid w:val="006612EA"/>
    <w:rsid w:val="006614B9"/>
    <w:rsid w:val="0066179A"/>
    <w:rsid w:val="00661833"/>
    <w:rsid w:val="0066186C"/>
    <w:rsid w:val="00661A5A"/>
    <w:rsid w:val="00661E55"/>
    <w:rsid w:val="00661EEB"/>
    <w:rsid w:val="00661F23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B24"/>
    <w:rsid w:val="00662E71"/>
    <w:rsid w:val="0066325D"/>
    <w:rsid w:val="006632AD"/>
    <w:rsid w:val="00663425"/>
    <w:rsid w:val="006636A2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79"/>
    <w:rsid w:val="00663ECD"/>
    <w:rsid w:val="00663F1C"/>
    <w:rsid w:val="00664034"/>
    <w:rsid w:val="00664049"/>
    <w:rsid w:val="0066404F"/>
    <w:rsid w:val="00664076"/>
    <w:rsid w:val="00664091"/>
    <w:rsid w:val="0066412A"/>
    <w:rsid w:val="00664147"/>
    <w:rsid w:val="00664193"/>
    <w:rsid w:val="006641E4"/>
    <w:rsid w:val="00664224"/>
    <w:rsid w:val="00664238"/>
    <w:rsid w:val="00664256"/>
    <w:rsid w:val="0066429E"/>
    <w:rsid w:val="006642FB"/>
    <w:rsid w:val="00664522"/>
    <w:rsid w:val="00664558"/>
    <w:rsid w:val="006648BD"/>
    <w:rsid w:val="00664A3D"/>
    <w:rsid w:val="00664AF0"/>
    <w:rsid w:val="00664B83"/>
    <w:rsid w:val="00664C1E"/>
    <w:rsid w:val="00664C5F"/>
    <w:rsid w:val="00664D7B"/>
    <w:rsid w:val="00664DC5"/>
    <w:rsid w:val="00664F7E"/>
    <w:rsid w:val="006650AB"/>
    <w:rsid w:val="00665354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4C"/>
    <w:rsid w:val="00666363"/>
    <w:rsid w:val="00666432"/>
    <w:rsid w:val="0066645E"/>
    <w:rsid w:val="00666530"/>
    <w:rsid w:val="00666626"/>
    <w:rsid w:val="0066676D"/>
    <w:rsid w:val="006668D2"/>
    <w:rsid w:val="00666BF6"/>
    <w:rsid w:val="00666E26"/>
    <w:rsid w:val="00666E41"/>
    <w:rsid w:val="00666E61"/>
    <w:rsid w:val="00666E63"/>
    <w:rsid w:val="00666ED8"/>
    <w:rsid w:val="0066700A"/>
    <w:rsid w:val="00667021"/>
    <w:rsid w:val="0066711E"/>
    <w:rsid w:val="006671C4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98"/>
    <w:rsid w:val="00670A2B"/>
    <w:rsid w:val="00670B30"/>
    <w:rsid w:val="00670C03"/>
    <w:rsid w:val="00670CA9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EB2"/>
    <w:rsid w:val="00671FA0"/>
    <w:rsid w:val="00672094"/>
    <w:rsid w:val="006720DF"/>
    <w:rsid w:val="00672253"/>
    <w:rsid w:val="006722C2"/>
    <w:rsid w:val="006723B6"/>
    <w:rsid w:val="006725EE"/>
    <w:rsid w:val="00672763"/>
    <w:rsid w:val="006728AB"/>
    <w:rsid w:val="006728D2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8F"/>
    <w:rsid w:val="00673D9F"/>
    <w:rsid w:val="00673FE9"/>
    <w:rsid w:val="00674003"/>
    <w:rsid w:val="00674023"/>
    <w:rsid w:val="0067423E"/>
    <w:rsid w:val="00674414"/>
    <w:rsid w:val="00674464"/>
    <w:rsid w:val="006744BD"/>
    <w:rsid w:val="00674516"/>
    <w:rsid w:val="006747DE"/>
    <w:rsid w:val="006749A4"/>
    <w:rsid w:val="00674AEB"/>
    <w:rsid w:val="00674B40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577"/>
    <w:rsid w:val="00675637"/>
    <w:rsid w:val="006756FC"/>
    <w:rsid w:val="00675704"/>
    <w:rsid w:val="006757AE"/>
    <w:rsid w:val="00675AC3"/>
    <w:rsid w:val="00675B3F"/>
    <w:rsid w:val="00675C5D"/>
    <w:rsid w:val="00675C89"/>
    <w:rsid w:val="00675CE2"/>
    <w:rsid w:val="00675F48"/>
    <w:rsid w:val="00675F88"/>
    <w:rsid w:val="00675FD2"/>
    <w:rsid w:val="00676039"/>
    <w:rsid w:val="0067604D"/>
    <w:rsid w:val="006760BF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6E7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43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969"/>
    <w:rsid w:val="00680CB1"/>
    <w:rsid w:val="00680CC6"/>
    <w:rsid w:val="00680DBF"/>
    <w:rsid w:val="00680DC8"/>
    <w:rsid w:val="00680E0D"/>
    <w:rsid w:val="00680FF0"/>
    <w:rsid w:val="0068109F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7D1"/>
    <w:rsid w:val="00682846"/>
    <w:rsid w:val="006828E1"/>
    <w:rsid w:val="00682C08"/>
    <w:rsid w:val="00682DA2"/>
    <w:rsid w:val="00682EEF"/>
    <w:rsid w:val="00683111"/>
    <w:rsid w:val="00683335"/>
    <w:rsid w:val="0068334F"/>
    <w:rsid w:val="006835BD"/>
    <w:rsid w:val="00683602"/>
    <w:rsid w:val="00683634"/>
    <w:rsid w:val="00683B4C"/>
    <w:rsid w:val="00683BD1"/>
    <w:rsid w:val="00683C53"/>
    <w:rsid w:val="00683E0E"/>
    <w:rsid w:val="00683E7B"/>
    <w:rsid w:val="00683F39"/>
    <w:rsid w:val="00683F63"/>
    <w:rsid w:val="0068407A"/>
    <w:rsid w:val="00684109"/>
    <w:rsid w:val="006841ED"/>
    <w:rsid w:val="00684257"/>
    <w:rsid w:val="006842AD"/>
    <w:rsid w:val="00684322"/>
    <w:rsid w:val="00684543"/>
    <w:rsid w:val="006845BE"/>
    <w:rsid w:val="00684803"/>
    <w:rsid w:val="00684896"/>
    <w:rsid w:val="006848F2"/>
    <w:rsid w:val="006849BF"/>
    <w:rsid w:val="006849E1"/>
    <w:rsid w:val="00684ACD"/>
    <w:rsid w:val="00684CFB"/>
    <w:rsid w:val="00684EC9"/>
    <w:rsid w:val="00684F6A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8D7"/>
    <w:rsid w:val="00685901"/>
    <w:rsid w:val="00685915"/>
    <w:rsid w:val="006859AC"/>
    <w:rsid w:val="00685D4C"/>
    <w:rsid w:val="00685E9A"/>
    <w:rsid w:val="00685F28"/>
    <w:rsid w:val="00686062"/>
    <w:rsid w:val="006862E3"/>
    <w:rsid w:val="0068630F"/>
    <w:rsid w:val="00686337"/>
    <w:rsid w:val="0068638E"/>
    <w:rsid w:val="006863A1"/>
    <w:rsid w:val="006864FF"/>
    <w:rsid w:val="00686961"/>
    <w:rsid w:val="006869ED"/>
    <w:rsid w:val="00686B28"/>
    <w:rsid w:val="00686BF0"/>
    <w:rsid w:val="00686CDB"/>
    <w:rsid w:val="00686D02"/>
    <w:rsid w:val="00686E7B"/>
    <w:rsid w:val="00687193"/>
    <w:rsid w:val="006871E2"/>
    <w:rsid w:val="006872F2"/>
    <w:rsid w:val="006873E4"/>
    <w:rsid w:val="00687439"/>
    <w:rsid w:val="006874FB"/>
    <w:rsid w:val="00687794"/>
    <w:rsid w:val="0068787D"/>
    <w:rsid w:val="00687896"/>
    <w:rsid w:val="00687981"/>
    <w:rsid w:val="00687A3D"/>
    <w:rsid w:val="00687A44"/>
    <w:rsid w:val="00687CF0"/>
    <w:rsid w:val="00687D81"/>
    <w:rsid w:val="00687DD5"/>
    <w:rsid w:val="00687DF0"/>
    <w:rsid w:val="00687F22"/>
    <w:rsid w:val="00687FCD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FBE"/>
    <w:rsid w:val="006910AF"/>
    <w:rsid w:val="0069114D"/>
    <w:rsid w:val="00691329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CE2"/>
    <w:rsid w:val="00692D2B"/>
    <w:rsid w:val="00692D37"/>
    <w:rsid w:val="00692FFC"/>
    <w:rsid w:val="00693197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AC"/>
    <w:rsid w:val="00693DE1"/>
    <w:rsid w:val="00693F68"/>
    <w:rsid w:val="00694029"/>
    <w:rsid w:val="00694131"/>
    <w:rsid w:val="00694467"/>
    <w:rsid w:val="0069455E"/>
    <w:rsid w:val="006946D3"/>
    <w:rsid w:val="006946F0"/>
    <w:rsid w:val="00694716"/>
    <w:rsid w:val="006949B2"/>
    <w:rsid w:val="006949C1"/>
    <w:rsid w:val="00694A70"/>
    <w:rsid w:val="00694D2D"/>
    <w:rsid w:val="00694DD6"/>
    <w:rsid w:val="00694EE6"/>
    <w:rsid w:val="0069506F"/>
    <w:rsid w:val="006950F8"/>
    <w:rsid w:val="00695216"/>
    <w:rsid w:val="00695414"/>
    <w:rsid w:val="006957A5"/>
    <w:rsid w:val="00695C96"/>
    <w:rsid w:val="00695D73"/>
    <w:rsid w:val="00695E46"/>
    <w:rsid w:val="00695E7C"/>
    <w:rsid w:val="006961B4"/>
    <w:rsid w:val="006964D7"/>
    <w:rsid w:val="006964F7"/>
    <w:rsid w:val="00696658"/>
    <w:rsid w:val="006966A7"/>
    <w:rsid w:val="00696892"/>
    <w:rsid w:val="006968A8"/>
    <w:rsid w:val="006968D8"/>
    <w:rsid w:val="00696918"/>
    <w:rsid w:val="00696B98"/>
    <w:rsid w:val="00696C04"/>
    <w:rsid w:val="00696E39"/>
    <w:rsid w:val="00696E87"/>
    <w:rsid w:val="00696E92"/>
    <w:rsid w:val="00696E9C"/>
    <w:rsid w:val="00696F58"/>
    <w:rsid w:val="006971F0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A02E4"/>
    <w:rsid w:val="006A0431"/>
    <w:rsid w:val="006A0437"/>
    <w:rsid w:val="006A0529"/>
    <w:rsid w:val="006A05EE"/>
    <w:rsid w:val="006A06EF"/>
    <w:rsid w:val="006A072E"/>
    <w:rsid w:val="006A080B"/>
    <w:rsid w:val="006A08BC"/>
    <w:rsid w:val="006A0954"/>
    <w:rsid w:val="006A0AAB"/>
    <w:rsid w:val="006A0B25"/>
    <w:rsid w:val="006A0D48"/>
    <w:rsid w:val="006A0DFB"/>
    <w:rsid w:val="006A0E08"/>
    <w:rsid w:val="006A0E88"/>
    <w:rsid w:val="006A10B3"/>
    <w:rsid w:val="006A1104"/>
    <w:rsid w:val="006A1113"/>
    <w:rsid w:val="006A12A0"/>
    <w:rsid w:val="006A14CA"/>
    <w:rsid w:val="006A1542"/>
    <w:rsid w:val="006A1635"/>
    <w:rsid w:val="006A16AE"/>
    <w:rsid w:val="006A174E"/>
    <w:rsid w:val="006A17EE"/>
    <w:rsid w:val="006A1937"/>
    <w:rsid w:val="006A1AAE"/>
    <w:rsid w:val="006A1AEA"/>
    <w:rsid w:val="006A1B16"/>
    <w:rsid w:val="006A1D7B"/>
    <w:rsid w:val="006A1D7D"/>
    <w:rsid w:val="006A2177"/>
    <w:rsid w:val="006A2180"/>
    <w:rsid w:val="006A2189"/>
    <w:rsid w:val="006A2987"/>
    <w:rsid w:val="006A2A44"/>
    <w:rsid w:val="006A2B27"/>
    <w:rsid w:val="006A2CD4"/>
    <w:rsid w:val="006A2FC0"/>
    <w:rsid w:val="006A308F"/>
    <w:rsid w:val="006A321D"/>
    <w:rsid w:val="006A3316"/>
    <w:rsid w:val="006A3432"/>
    <w:rsid w:val="006A34CE"/>
    <w:rsid w:val="006A36E9"/>
    <w:rsid w:val="006A3A3D"/>
    <w:rsid w:val="006A3C6B"/>
    <w:rsid w:val="006A3F24"/>
    <w:rsid w:val="006A4142"/>
    <w:rsid w:val="006A41F7"/>
    <w:rsid w:val="006A4341"/>
    <w:rsid w:val="006A43D0"/>
    <w:rsid w:val="006A44F3"/>
    <w:rsid w:val="006A46E6"/>
    <w:rsid w:val="006A47A8"/>
    <w:rsid w:val="006A47E7"/>
    <w:rsid w:val="006A4806"/>
    <w:rsid w:val="006A4815"/>
    <w:rsid w:val="006A4832"/>
    <w:rsid w:val="006A4A3A"/>
    <w:rsid w:val="006A4B7A"/>
    <w:rsid w:val="006A4E09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4DC"/>
    <w:rsid w:val="006A752E"/>
    <w:rsid w:val="006A76A3"/>
    <w:rsid w:val="006A773B"/>
    <w:rsid w:val="006A789E"/>
    <w:rsid w:val="006A78C2"/>
    <w:rsid w:val="006A78DC"/>
    <w:rsid w:val="006A7AE9"/>
    <w:rsid w:val="006A7D0A"/>
    <w:rsid w:val="006A7EC6"/>
    <w:rsid w:val="006B0158"/>
    <w:rsid w:val="006B01E2"/>
    <w:rsid w:val="006B0325"/>
    <w:rsid w:val="006B03F2"/>
    <w:rsid w:val="006B03F3"/>
    <w:rsid w:val="006B055A"/>
    <w:rsid w:val="006B05AC"/>
    <w:rsid w:val="006B0975"/>
    <w:rsid w:val="006B0BDD"/>
    <w:rsid w:val="006B1076"/>
    <w:rsid w:val="006B108D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805"/>
    <w:rsid w:val="006B18DF"/>
    <w:rsid w:val="006B19F3"/>
    <w:rsid w:val="006B1B5F"/>
    <w:rsid w:val="006B1BF1"/>
    <w:rsid w:val="006B1D20"/>
    <w:rsid w:val="006B1DA4"/>
    <w:rsid w:val="006B1EF0"/>
    <w:rsid w:val="006B1F36"/>
    <w:rsid w:val="006B2064"/>
    <w:rsid w:val="006B2154"/>
    <w:rsid w:val="006B2241"/>
    <w:rsid w:val="006B225E"/>
    <w:rsid w:val="006B245B"/>
    <w:rsid w:val="006B2517"/>
    <w:rsid w:val="006B25B7"/>
    <w:rsid w:val="006B25CB"/>
    <w:rsid w:val="006B2674"/>
    <w:rsid w:val="006B26B0"/>
    <w:rsid w:val="006B2751"/>
    <w:rsid w:val="006B2792"/>
    <w:rsid w:val="006B2852"/>
    <w:rsid w:val="006B2864"/>
    <w:rsid w:val="006B2B6C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0E9"/>
    <w:rsid w:val="006B43BE"/>
    <w:rsid w:val="006B4533"/>
    <w:rsid w:val="006B4634"/>
    <w:rsid w:val="006B4671"/>
    <w:rsid w:val="006B47B0"/>
    <w:rsid w:val="006B489C"/>
    <w:rsid w:val="006B497B"/>
    <w:rsid w:val="006B499C"/>
    <w:rsid w:val="006B4A3F"/>
    <w:rsid w:val="006B4B0B"/>
    <w:rsid w:val="006B4BC7"/>
    <w:rsid w:val="006B4C87"/>
    <w:rsid w:val="006B4C88"/>
    <w:rsid w:val="006B4CC0"/>
    <w:rsid w:val="006B5166"/>
    <w:rsid w:val="006B522E"/>
    <w:rsid w:val="006B5338"/>
    <w:rsid w:val="006B5357"/>
    <w:rsid w:val="006B55C6"/>
    <w:rsid w:val="006B5671"/>
    <w:rsid w:val="006B56FD"/>
    <w:rsid w:val="006B570F"/>
    <w:rsid w:val="006B5772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294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66"/>
    <w:rsid w:val="006B7181"/>
    <w:rsid w:val="006B7224"/>
    <w:rsid w:val="006B73ED"/>
    <w:rsid w:val="006B74F0"/>
    <w:rsid w:val="006B7544"/>
    <w:rsid w:val="006B760C"/>
    <w:rsid w:val="006B76F1"/>
    <w:rsid w:val="006B7747"/>
    <w:rsid w:val="006B77D8"/>
    <w:rsid w:val="006B7827"/>
    <w:rsid w:val="006B784F"/>
    <w:rsid w:val="006B785E"/>
    <w:rsid w:val="006B7905"/>
    <w:rsid w:val="006B7A02"/>
    <w:rsid w:val="006B7AD9"/>
    <w:rsid w:val="006B7BE6"/>
    <w:rsid w:val="006B7C1A"/>
    <w:rsid w:val="006B7C74"/>
    <w:rsid w:val="006B7D0A"/>
    <w:rsid w:val="006C0080"/>
    <w:rsid w:val="006C0240"/>
    <w:rsid w:val="006C0458"/>
    <w:rsid w:val="006C0521"/>
    <w:rsid w:val="006C05A1"/>
    <w:rsid w:val="006C05DC"/>
    <w:rsid w:val="006C0637"/>
    <w:rsid w:val="006C064B"/>
    <w:rsid w:val="006C083B"/>
    <w:rsid w:val="006C0927"/>
    <w:rsid w:val="006C0A26"/>
    <w:rsid w:val="006C0B3C"/>
    <w:rsid w:val="006C0B60"/>
    <w:rsid w:val="006C0BA4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5CC"/>
    <w:rsid w:val="006C2617"/>
    <w:rsid w:val="006C2675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22C"/>
    <w:rsid w:val="006C33DF"/>
    <w:rsid w:val="006C3417"/>
    <w:rsid w:val="006C3433"/>
    <w:rsid w:val="006C38EA"/>
    <w:rsid w:val="006C3972"/>
    <w:rsid w:val="006C39B0"/>
    <w:rsid w:val="006C3A1A"/>
    <w:rsid w:val="006C3CFD"/>
    <w:rsid w:val="006C3EF7"/>
    <w:rsid w:val="006C40D2"/>
    <w:rsid w:val="006C4106"/>
    <w:rsid w:val="006C4341"/>
    <w:rsid w:val="006C452B"/>
    <w:rsid w:val="006C46B2"/>
    <w:rsid w:val="006C47F5"/>
    <w:rsid w:val="006C492A"/>
    <w:rsid w:val="006C4B11"/>
    <w:rsid w:val="006C4B68"/>
    <w:rsid w:val="006C4D1C"/>
    <w:rsid w:val="006C4D3A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6024"/>
    <w:rsid w:val="006C6036"/>
    <w:rsid w:val="006C60E7"/>
    <w:rsid w:val="006C61C9"/>
    <w:rsid w:val="006C6349"/>
    <w:rsid w:val="006C63F5"/>
    <w:rsid w:val="006C64B7"/>
    <w:rsid w:val="006C6521"/>
    <w:rsid w:val="006C6618"/>
    <w:rsid w:val="006C6796"/>
    <w:rsid w:val="006C6920"/>
    <w:rsid w:val="006C69AB"/>
    <w:rsid w:val="006C6A12"/>
    <w:rsid w:val="006C6B7B"/>
    <w:rsid w:val="006C6B99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2D0"/>
    <w:rsid w:val="006D03FF"/>
    <w:rsid w:val="006D0548"/>
    <w:rsid w:val="006D0577"/>
    <w:rsid w:val="006D075F"/>
    <w:rsid w:val="006D08A1"/>
    <w:rsid w:val="006D0B21"/>
    <w:rsid w:val="006D0B3F"/>
    <w:rsid w:val="006D0D04"/>
    <w:rsid w:val="006D0DAB"/>
    <w:rsid w:val="006D0EFA"/>
    <w:rsid w:val="006D1167"/>
    <w:rsid w:val="006D11BF"/>
    <w:rsid w:val="006D11F8"/>
    <w:rsid w:val="006D1234"/>
    <w:rsid w:val="006D128F"/>
    <w:rsid w:val="006D12A7"/>
    <w:rsid w:val="006D13B4"/>
    <w:rsid w:val="006D1401"/>
    <w:rsid w:val="006D16DC"/>
    <w:rsid w:val="006D1722"/>
    <w:rsid w:val="006D1792"/>
    <w:rsid w:val="006D18CC"/>
    <w:rsid w:val="006D19F0"/>
    <w:rsid w:val="006D1A5F"/>
    <w:rsid w:val="006D1B21"/>
    <w:rsid w:val="006D1BE3"/>
    <w:rsid w:val="006D1C24"/>
    <w:rsid w:val="006D1D14"/>
    <w:rsid w:val="006D1D57"/>
    <w:rsid w:val="006D1E2D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6A7"/>
    <w:rsid w:val="006D2BB6"/>
    <w:rsid w:val="006D2BC4"/>
    <w:rsid w:val="006D2D4A"/>
    <w:rsid w:val="006D2D7B"/>
    <w:rsid w:val="006D2FFF"/>
    <w:rsid w:val="006D302F"/>
    <w:rsid w:val="006D31A2"/>
    <w:rsid w:val="006D35CB"/>
    <w:rsid w:val="006D35E0"/>
    <w:rsid w:val="006D38B7"/>
    <w:rsid w:val="006D38D0"/>
    <w:rsid w:val="006D391F"/>
    <w:rsid w:val="006D394A"/>
    <w:rsid w:val="006D3ACC"/>
    <w:rsid w:val="006D3B71"/>
    <w:rsid w:val="006D3ECD"/>
    <w:rsid w:val="006D3F90"/>
    <w:rsid w:val="006D44A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9B"/>
    <w:rsid w:val="006D51B7"/>
    <w:rsid w:val="006D558E"/>
    <w:rsid w:val="006D559F"/>
    <w:rsid w:val="006D55D4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5BF"/>
    <w:rsid w:val="006D6762"/>
    <w:rsid w:val="006D67E5"/>
    <w:rsid w:val="006D68D0"/>
    <w:rsid w:val="006D691A"/>
    <w:rsid w:val="006D69AB"/>
    <w:rsid w:val="006D6A9B"/>
    <w:rsid w:val="006D6C0D"/>
    <w:rsid w:val="006D6C45"/>
    <w:rsid w:val="006D6C88"/>
    <w:rsid w:val="006D6EA8"/>
    <w:rsid w:val="006D6F5F"/>
    <w:rsid w:val="006D6F97"/>
    <w:rsid w:val="006D702B"/>
    <w:rsid w:val="006D70C3"/>
    <w:rsid w:val="006D70D8"/>
    <w:rsid w:val="006D71C0"/>
    <w:rsid w:val="006D71CC"/>
    <w:rsid w:val="006D7411"/>
    <w:rsid w:val="006D750E"/>
    <w:rsid w:val="006D75C8"/>
    <w:rsid w:val="006D767D"/>
    <w:rsid w:val="006D76A8"/>
    <w:rsid w:val="006D78FA"/>
    <w:rsid w:val="006D7A5F"/>
    <w:rsid w:val="006D7A70"/>
    <w:rsid w:val="006D7D72"/>
    <w:rsid w:val="006D7EFE"/>
    <w:rsid w:val="006D7FF3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94B"/>
    <w:rsid w:val="006E19ED"/>
    <w:rsid w:val="006E19FE"/>
    <w:rsid w:val="006E1A2A"/>
    <w:rsid w:val="006E1A93"/>
    <w:rsid w:val="006E1B7B"/>
    <w:rsid w:val="006E1BEA"/>
    <w:rsid w:val="006E1FFB"/>
    <w:rsid w:val="006E2000"/>
    <w:rsid w:val="006E2002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B53"/>
    <w:rsid w:val="006E2C0C"/>
    <w:rsid w:val="006E2CD3"/>
    <w:rsid w:val="006E2CFE"/>
    <w:rsid w:val="006E2DD7"/>
    <w:rsid w:val="006E2E86"/>
    <w:rsid w:val="006E306F"/>
    <w:rsid w:val="006E31D5"/>
    <w:rsid w:val="006E3261"/>
    <w:rsid w:val="006E332F"/>
    <w:rsid w:val="006E373E"/>
    <w:rsid w:val="006E381D"/>
    <w:rsid w:val="006E392A"/>
    <w:rsid w:val="006E39B6"/>
    <w:rsid w:val="006E3AA2"/>
    <w:rsid w:val="006E3AA6"/>
    <w:rsid w:val="006E3AAC"/>
    <w:rsid w:val="006E3B5B"/>
    <w:rsid w:val="006E3E4B"/>
    <w:rsid w:val="006E3F2C"/>
    <w:rsid w:val="006E4238"/>
    <w:rsid w:val="006E4389"/>
    <w:rsid w:val="006E4408"/>
    <w:rsid w:val="006E4451"/>
    <w:rsid w:val="006E4666"/>
    <w:rsid w:val="006E478E"/>
    <w:rsid w:val="006E47EC"/>
    <w:rsid w:val="006E4936"/>
    <w:rsid w:val="006E4A9A"/>
    <w:rsid w:val="006E4B5B"/>
    <w:rsid w:val="006E4B98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722"/>
    <w:rsid w:val="006E57C8"/>
    <w:rsid w:val="006E594F"/>
    <w:rsid w:val="006E5B40"/>
    <w:rsid w:val="006E5C56"/>
    <w:rsid w:val="006E5F92"/>
    <w:rsid w:val="006E61DE"/>
    <w:rsid w:val="006E640D"/>
    <w:rsid w:val="006E6422"/>
    <w:rsid w:val="006E674A"/>
    <w:rsid w:val="006E67C6"/>
    <w:rsid w:val="006E69B2"/>
    <w:rsid w:val="006E6A41"/>
    <w:rsid w:val="006E6B25"/>
    <w:rsid w:val="006E6CFA"/>
    <w:rsid w:val="006E6E57"/>
    <w:rsid w:val="006E6EDD"/>
    <w:rsid w:val="006E6F21"/>
    <w:rsid w:val="006E70C1"/>
    <w:rsid w:val="006E70DA"/>
    <w:rsid w:val="006E715F"/>
    <w:rsid w:val="006E72CB"/>
    <w:rsid w:val="006E7344"/>
    <w:rsid w:val="006E73D2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BFE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899"/>
    <w:rsid w:val="006F09EF"/>
    <w:rsid w:val="006F09FA"/>
    <w:rsid w:val="006F0C64"/>
    <w:rsid w:val="006F0CAD"/>
    <w:rsid w:val="006F0DD7"/>
    <w:rsid w:val="006F0E0D"/>
    <w:rsid w:val="006F0E4C"/>
    <w:rsid w:val="006F0EFD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CF0"/>
    <w:rsid w:val="006F2E4A"/>
    <w:rsid w:val="006F2F28"/>
    <w:rsid w:val="006F2FE3"/>
    <w:rsid w:val="006F326F"/>
    <w:rsid w:val="006F3296"/>
    <w:rsid w:val="006F329E"/>
    <w:rsid w:val="006F3482"/>
    <w:rsid w:val="006F34ED"/>
    <w:rsid w:val="006F3504"/>
    <w:rsid w:val="006F378C"/>
    <w:rsid w:val="006F37E7"/>
    <w:rsid w:val="006F3AED"/>
    <w:rsid w:val="006F3B43"/>
    <w:rsid w:val="006F3BDD"/>
    <w:rsid w:val="006F3F40"/>
    <w:rsid w:val="006F3FCE"/>
    <w:rsid w:val="006F419C"/>
    <w:rsid w:val="006F44CA"/>
    <w:rsid w:val="006F4538"/>
    <w:rsid w:val="006F4684"/>
    <w:rsid w:val="006F47A3"/>
    <w:rsid w:val="006F47CF"/>
    <w:rsid w:val="006F481D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69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48B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124"/>
    <w:rsid w:val="006F7230"/>
    <w:rsid w:val="006F73F7"/>
    <w:rsid w:val="006F7673"/>
    <w:rsid w:val="006F792F"/>
    <w:rsid w:val="006F7A3B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174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33"/>
    <w:rsid w:val="00701D72"/>
    <w:rsid w:val="00702568"/>
    <w:rsid w:val="00702613"/>
    <w:rsid w:val="0070268A"/>
    <w:rsid w:val="007027B9"/>
    <w:rsid w:val="00702893"/>
    <w:rsid w:val="007028AC"/>
    <w:rsid w:val="007028E1"/>
    <w:rsid w:val="007029A6"/>
    <w:rsid w:val="007029E1"/>
    <w:rsid w:val="00702B03"/>
    <w:rsid w:val="00702C93"/>
    <w:rsid w:val="00702CF2"/>
    <w:rsid w:val="00702D85"/>
    <w:rsid w:val="00702F1D"/>
    <w:rsid w:val="00702F53"/>
    <w:rsid w:val="00702FB1"/>
    <w:rsid w:val="00702FF2"/>
    <w:rsid w:val="0070307A"/>
    <w:rsid w:val="007033D3"/>
    <w:rsid w:val="00703744"/>
    <w:rsid w:val="007037EC"/>
    <w:rsid w:val="007038DC"/>
    <w:rsid w:val="007039FD"/>
    <w:rsid w:val="00703A84"/>
    <w:rsid w:val="00703A85"/>
    <w:rsid w:val="00703AB3"/>
    <w:rsid w:val="00703C39"/>
    <w:rsid w:val="00703C84"/>
    <w:rsid w:val="00703F43"/>
    <w:rsid w:val="00703F92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CC0"/>
    <w:rsid w:val="00704D0B"/>
    <w:rsid w:val="00704E2E"/>
    <w:rsid w:val="00705036"/>
    <w:rsid w:val="00705268"/>
    <w:rsid w:val="0070589E"/>
    <w:rsid w:val="00705901"/>
    <w:rsid w:val="00705A89"/>
    <w:rsid w:val="00705B6C"/>
    <w:rsid w:val="00705D39"/>
    <w:rsid w:val="00705F47"/>
    <w:rsid w:val="007060C6"/>
    <w:rsid w:val="00706113"/>
    <w:rsid w:val="0070616D"/>
    <w:rsid w:val="007061C1"/>
    <w:rsid w:val="00706350"/>
    <w:rsid w:val="00706492"/>
    <w:rsid w:val="00706575"/>
    <w:rsid w:val="007065BD"/>
    <w:rsid w:val="007068A1"/>
    <w:rsid w:val="007068E3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134"/>
    <w:rsid w:val="00707356"/>
    <w:rsid w:val="00707412"/>
    <w:rsid w:val="007078AD"/>
    <w:rsid w:val="00707ABF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16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ED8"/>
    <w:rsid w:val="00712F34"/>
    <w:rsid w:val="00712F7B"/>
    <w:rsid w:val="00712FFA"/>
    <w:rsid w:val="00713084"/>
    <w:rsid w:val="0071330A"/>
    <w:rsid w:val="007133CD"/>
    <w:rsid w:val="007133E8"/>
    <w:rsid w:val="00713446"/>
    <w:rsid w:val="00713982"/>
    <w:rsid w:val="00713A64"/>
    <w:rsid w:val="00713AAA"/>
    <w:rsid w:val="00713D71"/>
    <w:rsid w:val="00713D92"/>
    <w:rsid w:val="00713E6D"/>
    <w:rsid w:val="00713E91"/>
    <w:rsid w:val="00713EE3"/>
    <w:rsid w:val="007141E8"/>
    <w:rsid w:val="00714254"/>
    <w:rsid w:val="00714281"/>
    <w:rsid w:val="007142C5"/>
    <w:rsid w:val="007142EC"/>
    <w:rsid w:val="00714349"/>
    <w:rsid w:val="00714436"/>
    <w:rsid w:val="00714552"/>
    <w:rsid w:val="007145A4"/>
    <w:rsid w:val="0071464B"/>
    <w:rsid w:val="007146AE"/>
    <w:rsid w:val="0071471C"/>
    <w:rsid w:val="0071479F"/>
    <w:rsid w:val="00714A00"/>
    <w:rsid w:val="00714A2E"/>
    <w:rsid w:val="00714AA3"/>
    <w:rsid w:val="00714AF2"/>
    <w:rsid w:val="00714C16"/>
    <w:rsid w:val="00714C84"/>
    <w:rsid w:val="00714E99"/>
    <w:rsid w:val="00715000"/>
    <w:rsid w:val="00715027"/>
    <w:rsid w:val="007152F6"/>
    <w:rsid w:val="0071536C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A86"/>
    <w:rsid w:val="00715AB3"/>
    <w:rsid w:val="00715B23"/>
    <w:rsid w:val="00715C91"/>
    <w:rsid w:val="00715E34"/>
    <w:rsid w:val="00715E40"/>
    <w:rsid w:val="00715EED"/>
    <w:rsid w:val="00715F6E"/>
    <w:rsid w:val="007160C1"/>
    <w:rsid w:val="00716186"/>
    <w:rsid w:val="00716501"/>
    <w:rsid w:val="007165CC"/>
    <w:rsid w:val="0071675B"/>
    <w:rsid w:val="007167D6"/>
    <w:rsid w:val="007167DF"/>
    <w:rsid w:val="00716AE5"/>
    <w:rsid w:val="00716E3E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2A9"/>
    <w:rsid w:val="00720520"/>
    <w:rsid w:val="00720651"/>
    <w:rsid w:val="00720658"/>
    <w:rsid w:val="007206A4"/>
    <w:rsid w:val="007206A7"/>
    <w:rsid w:val="0072079B"/>
    <w:rsid w:val="00720831"/>
    <w:rsid w:val="0072099E"/>
    <w:rsid w:val="00720B2E"/>
    <w:rsid w:val="00720B8B"/>
    <w:rsid w:val="00720CAC"/>
    <w:rsid w:val="00720D3B"/>
    <w:rsid w:val="00720F2B"/>
    <w:rsid w:val="00721166"/>
    <w:rsid w:val="0072131D"/>
    <w:rsid w:val="007213ED"/>
    <w:rsid w:val="0072147A"/>
    <w:rsid w:val="007217F6"/>
    <w:rsid w:val="00721875"/>
    <w:rsid w:val="00721925"/>
    <w:rsid w:val="00721973"/>
    <w:rsid w:val="00721AB6"/>
    <w:rsid w:val="00721B36"/>
    <w:rsid w:val="00722055"/>
    <w:rsid w:val="007221CC"/>
    <w:rsid w:val="007221DF"/>
    <w:rsid w:val="0072226E"/>
    <w:rsid w:val="00722478"/>
    <w:rsid w:val="007224EC"/>
    <w:rsid w:val="0072256D"/>
    <w:rsid w:val="007227D1"/>
    <w:rsid w:val="00722A05"/>
    <w:rsid w:val="00722B14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665"/>
    <w:rsid w:val="00724764"/>
    <w:rsid w:val="007247AC"/>
    <w:rsid w:val="007248DB"/>
    <w:rsid w:val="00724C90"/>
    <w:rsid w:val="00724DE3"/>
    <w:rsid w:val="00724ECA"/>
    <w:rsid w:val="00724F33"/>
    <w:rsid w:val="00725222"/>
    <w:rsid w:val="00725248"/>
    <w:rsid w:val="00725274"/>
    <w:rsid w:val="00725556"/>
    <w:rsid w:val="00725644"/>
    <w:rsid w:val="00725C09"/>
    <w:rsid w:val="00725D44"/>
    <w:rsid w:val="00725D59"/>
    <w:rsid w:val="00725D92"/>
    <w:rsid w:val="00725DB4"/>
    <w:rsid w:val="00725EA9"/>
    <w:rsid w:val="00725F71"/>
    <w:rsid w:val="0072612F"/>
    <w:rsid w:val="007261C0"/>
    <w:rsid w:val="00726282"/>
    <w:rsid w:val="0072628A"/>
    <w:rsid w:val="007263BF"/>
    <w:rsid w:val="00726534"/>
    <w:rsid w:val="0072658D"/>
    <w:rsid w:val="007265C5"/>
    <w:rsid w:val="007265D0"/>
    <w:rsid w:val="007266C1"/>
    <w:rsid w:val="00726790"/>
    <w:rsid w:val="00726875"/>
    <w:rsid w:val="00726943"/>
    <w:rsid w:val="00726C55"/>
    <w:rsid w:val="00726C62"/>
    <w:rsid w:val="00726F2E"/>
    <w:rsid w:val="00726FB3"/>
    <w:rsid w:val="0072708E"/>
    <w:rsid w:val="007270E6"/>
    <w:rsid w:val="00727228"/>
    <w:rsid w:val="007272AF"/>
    <w:rsid w:val="007273DC"/>
    <w:rsid w:val="00727413"/>
    <w:rsid w:val="0072751A"/>
    <w:rsid w:val="0072765C"/>
    <w:rsid w:val="0072775D"/>
    <w:rsid w:val="007279F2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D0"/>
    <w:rsid w:val="007306AE"/>
    <w:rsid w:val="0073097E"/>
    <w:rsid w:val="00730995"/>
    <w:rsid w:val="00730A16"/>
    <w:rsid w:val="00730B93"/>
    <w:rsid w:val="00730D10"/>
    <w:rsid w:val="00730EF4"/>
    <w:rsid w:val="007310FB"/>
    <w:rsid w:val="00731260"/>
    <w:rsid w:val="007317B9"/>
    <w:rsid w:val="00731812"/>
    <w:rsid w:val="00731839"/>
    <w:rsid w:val="007318D9"/>
    <w:rsid w:val="007319C8"/>
    <w:rsid w:val="00731AA1"/>
    <w:rsid w:val="00731C1E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964"/>
    <w:rsid w:val="00732A8F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51"/>
    <w:rsid w:val="007331A4"/>
    <w:rsid w:val="00733247"/>
    <w:rsid w:val="007334A4"/>
    <w:rsid w:val="00733580"/>
    <w:rsid w:val="00733595"/>
    <w:rsid w:val="00733709"/>
    <w:rsid w:val="00733750"/>
    <w:rsid w:val="00733817"/>
    <w:rsid w:val="0073386C"/>
    <w:rsid w:val="007338A1"/>
    <w:rsid w:val="00733B46"/>
    <w:rsid w:val="00733DDF"/>
    <w:rsid w:val="00733E51"/>
    <w:rsid w:val="00733E83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71A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688"/>
    <w:rsid w:val="0073670E"/>
    <w:rsid w:val="00736949"/>
    <w:rsid w:val="00736A64"/>
    <w:rsid w:val="00736B87"/>
    <w:rsid w:val="00736BC4"/>
    <w:rsid w:val="00736C2B"/>
    <w:rsid w:val="00736C4E"/>
    <w:rsid w:val="00736E30"/>
    <w:rsid w:val="00737435"/>
    <w:rsid w:val="00737520"/>
    <w:rsid w:val="007377E0"/>
    <w:rsid w:val="0073783D"/>
    <w:rsid w:val="007378F1"/>
    <w:rsid w:val="00737986"/>
    <w:rsid w:val="007379AB"/>
    <w:rsid w:val="00737B7A"/>
    <w:rsid w:val="00737D92"/>
    <w:rsid w:val="00737E94"/>
    <w:rsid w:val="00737FCA"/>
    <w:rsid w:val="0074000F"/>
    <w:rsid w:val="00740285"/>
    <w:rsid w:val="00740311"/>
    <w:rsid w:val="00740584"/>
    <w:rsid w:val="00740653"/>
    <w:rsid w:val="007406C5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3C"/>
    <w:rsid w:val="00741859"/>
    <w:rsid w:val="007418B2"/>
    <w:rsid w:val="00741A44"/>
    <w:rsid w:val="00741A9D"/>
    <w:rsid w:val="00741C03"/>
    <w:rsid w:val="00741D29"/>
    <w:rsid w:val="00741E6F"/>
    <w:rsid w:val="00741EFF"/>
    <w:rsid w:val="00741FAC"/>
    <w:rsid w:val="00741FED"/>
    <w:rsid w:val="00742062"/>
    <w:rsid w:val="007424CB"/>
    <w:rsid w:val="00742555"/>
    <w:rsid w:val="007428E7"/>
    <w:rsid w:val="007429EA"/>
    <w:rsid w:val="00742B8E"/>
    <w:rsid w:val="00742D0C"/>
    <w:rsid w:val="00742D11"/>
    <w:rsid w:val="00742D5F"/>
    <w:rsid w:val="00742E0C"/>
    <w:rsid w:val="00742E20"/>
    <w:rsid w:val="00742F3E"/>
    <w:rsid w:val="00742F40"/>
    <w:rsid w:val="00742F55"/>
    <w:rsid w:val="00743232"/>
    <w:rsid w:val="007432A1"/>
    <w:rsid w:val="00743315"/>
    <w:rsid w:val="00743367"/>
    <w:rsid w:val="007433C1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3D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57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619F"/>
    <w:rsid w:val="0074624D"/>
    <w:rsid w:val="00746261"/>
    <w:rsid w:val="007462F6"/>
    <w:rsid w:val="00746373"/>
    <w:rsid w:val="007463E0"/>
    <w:rsid w:val="0074642B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2C8"/>
    <w:rsid w:val="00747384"/>
    <w:rsid w:val="00747708"/>
    <w:rsid w:val="007477AD"/>
    <w:rsid w:val="0074785A"/>
    <w:rsid w:val="007479C7"/>
    <w:rsid w:val="00747A3B"/>
    <w:rsid w:val="00747A62"/>
    <w:rsid w:val="00747CD6"/>
    <w:rsid w:val="00747E05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56"/>
    <w:rsid w:val="007530D0"/>
    <w:rsid w:val="007531A9"/>
    <w:rsid w:val="0075329B"/>
    <w:rsid w:val="00753509"/>
    <w:rsid w:val="00753969"/>
    <w:rsid w:val="00753B1A"/>
    <w:rsid w:val="00753C51"/>
    <w:rsid w:val="00753C93"/>
    <w:rsid w:val="00753E00"/>
    <w:rsid w:val="00753E64"/>
    <w:rsid w:val="00753EC1"/>
    <w:rsid w:val="00754086"/>
    <w:rsid w:val="0075435E"/>
    <w:rsid w:val="0075446B"/>
    <w:rsid w:val="00754644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0E8"/>
    <w:rsid w:val="00755243"/>
    <w:rsid w:val="00755255"/>
    <w:rsid w:val="007552EF"/>
    <w:rsid w:val="0075563F"/>
    <w:rsid w:val="007556D7"/>
    <w:rsid w:val="00755761"/>
    <w:rsid w:val="00755868"/>
    <w:rsid w:val="007558C9"/>
    <w:rsid w:val="007558CC"/>
    <w:rsid w:val="00755970"/>
    <w:rsid w:val="0075598C"/>
    <w:rsid w:val="00755D23"/>
    <w:rsid w:val="00755D9C"/>
    <w:rsid w:val="00755EB7"/>
    <w:rsid w:val="00756088"/>
    <w:rsid w:val="007562F7"/>
    <w:rsid w:val="007564AB"/>
    <w:rsid w:val="007564EA"/>
    <w:rsid w:val="00756618"/>
    <w:rsid w:val="0075671D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10B"/>
    <w:rsid w:val="00760300"/>
    <w:rsid w:val="00760388"/>
    <w:rsid w:val="007605C3"/>
    <w:rsid w:val="00760859"/>
    <w:rsid w:val="0076090A"/>
    <w:rsid w:val="00760AE3"/>
    <w:rsid w:val="00760B5F"/>
    <w:rsid w:val="00760CA1"/>
    <w:rsid w:val="00760DA6"/>
    <w:rsid w:val="00760DBE"/>
    <w:rsid w:val="0076144D"/>
    <w:rsid w:val="007614C6"/>
    <w:rsid w:val="007615C2"/>
    <w:rsid w:val="007616B2"/>
    <w:rsid w:val="00761716"/>
    <w:rsid w:val="00761733"/>
    <w:rsid w:val="0076192C"/>
    <w:rsid w:val="00761A30"/>
    <w:rsid w:val="00761B1B"/>
    <w:rsid w:val="00761B60"/>
    <w:rsid w:val="00761D49"/>
    <w:rsid w:val="00761D56"/>
    <w:rsid w:val="00761E0B"/>
    <w:rsid w:val="00761F0C"/>
    <w:rsid w:val="0076200D"/>
    <w:rsid w:val="00762077"/>
    <w:rsid w:val="00762288"/>
    <w:rsid w:val="00762470"/>
    <w:rsid w:val="007624B2"/>
    <w:rsid w:val="007625FC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3BE"/>
    <w:rsid w:val="0076440C"/>
    <w:rsid w:val="00764457"/>
    <w:rsid w:val="0076457F"/>
    <w:rsid w:val="007646BF"/>
    <w:rsid w:val="007647C3"/>
    <w:rsid w:val="007648BE"/>
    <w:rsid w:val="00764941"/>
    <w:rsid w:val="0076494E"/>
    <w:rsid w:val="00764A62"/>
    <w:rsid w:val="00764B92"/>
    <w:rsid w:val="00764BCD"/>
    <w:rsid w:val="00764C21"/>
    <w:rsid w:val="00764C8F"/>
    <w:rsid w:val="00764D76"/>
    <w:rsid w:val="00764DDA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89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48D"/>
    <w:rsid w:val="007675DB"/>
    <w:rsid w:val="00767646"/>
    <w:rsid w:val="00767ACD"/>
    <w:rsid w:val="00767AFB"/>
    <w:rsid w:val="00767B4A"/>
    <w:rsid w:val="00767B96"/>
    <w:rsid w:val="00767D5D"/>
    <w:rsid w:val="00767D8C"/>
    <w:rsid w:val="00767D93"/>
    <w:rsid w:val="00770298"/>
    <w:rsid w:val="00770411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483"/>
    <w:rsid w:val="00771574"/>
    <w:rsid w:val="007715ED"/>
    <w:rsid w:val="0077165E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65"/>
    <w:rsid w:val="007727E2"/>
    <w:rsid w:val="007728AF"/>
    <w:rsid w:val="00772A51"/>
    <w:rsid w:val="00772B67"/>
    <w:rsid w:val="00772D63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3F"/>
    <w:rsid w:val="00773E70"/>
    <w:rsid w:val="0077408D"/>
    <w:rsid w:val="00774220"/>
    <w:rsid w:val="0077459A"/>
    <w:rsid w:val="00774627"/>
    <w:rsid w:val="007747F6"/>
    <w:rsid w:val="007748D8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579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B9B"/>
    <w:rsid w:val="00775CF8"/>
    <w:rsid w:val="00776145"/>
    <w:rsid w:val="0077619B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A1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D7"/>
    <w:rsid w:val="007821E2"/>
    <w:rsid w:val="007824DA"/>
    <w:rsid w:val="00782512"/>
    <w:rsid w:val="0078255C"/>
    <w:rsid w:val="00782746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D27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C98"/>
    <w:rsid w:val="00784D20"/>
    <w:rsid w:val="00784E54"/>
    <w:rsid w:val="00784E94"/>
    <w:rsid w:val="00784EA1"/>
    <w:rsid w:val="00785096"/>
    <w:rsid w:val="0078509E"/>
    <w:rsid w:val="007850D3"/>
    <w:rsid w:val="007857CA"/>
    <w:rsid w:val="0078580E"/>
    <w:rsid w:val="00785853"/>
    <w:rsid w:val="00785963"/>
    <w:rsid w:val="00785981"/>
    <w:rsid w:val="00785AAC"/>
    <w:rsid w:val="00785D88"/>
    <w:rsid w:val="00785EBD"/>
    <w:rsid w:val="00786074"/>
    <w:rsid w:val="00786441"/>
    <w:rsid w:val="00786560"/>
    <w:rsid w:val="007865B0"/>
    <w:rsid w:val="007866D4"/>
    <w:rsid w:val="007867BA"/>
    <w:rsid w:val="007867E5"/>
    <w:rsid w:val="007868B0"/>
    <w:rsid w:val="007868CA"/>
    <w:rsid w:val="00786905"/>
    <w:rsid w:val="007869AA"/>
    <w:rsid w:val="007869E6"/>
    <w:rsid w:val="00786AD5"/>
    <w:rsid w:val="00786E41"/>
    <w:rsid w:val="007870B5"/>
    <w:rsid w:val="007870C2"/>
    <w:rsid w:val="007870FA"/>
    <w:rsid w:val="007871CF"/>
    <w:rsid w:val="00787214"/>
    <w:rsid w:val="007873E2"/>
    <w:rsid w:val="007873E3"/>
    <w:rsid w:val="007874AF"/>
    <w:rsid w:val="007875ED"/>
    <w:rsid w:val="007876B2"/>
    <w:rsid w:val="007876DD"/>
    <w:rsid w:val="007876EA"/>
    <w:rsid w:val="007878AE"/>
    <w:rsid w:val="0078790C"/>
    <w:rsid w:val="00787C7C"/>
    <w:rsid w:val="00787EC6"/>
    <w:rsid w:val="00790050"/>
    <w:rsid w:val="0079008D"/>
    <w:rsid w:val="007901DA"/>
    <w:rsid w:val="0079041B"/>
    <w:rsid w:val="00790465"/>
    <w:rsid w:val="0079054A"/>
    <w:rsid w:val="0079057C"/>
    <w:rsid w:val="00790857"/>
    <w:rsid w:val="00790B85"/>
    <w:rsid w:val="00790B90"/>
    <w:rsid w:val="00790BA3"/>
    <w:rsid w:val="00790C7D"/>
    <w:rsid w:val="00790D35"/>
    <w:rsid w:val="00790D9F"/>
    <w:rsid w:val="00790E08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CBA"/>
    <w:rsid w:val="00791D9B"/>
    <w:rsid w:val="00791EFF"/>
    <w:rsid w:val="00791FB9"/>
    <w:rsid w:val="00792135"/>
    <w:rsid w:val="00792387"/>
    <w:rsid w:val="007923A4"/>
    <w:rsid w:val="0079259D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BF0"/>
    <w:rsid w:val="00793C72"/>
    <w:rsid w:val="00793D40"/>
    <w:rsid w:val="00793F1D"/>
    <w:rsid w:val="00794334"/>
    <w:rsid w:val="00794349"/>
    <w:rsid w:val="00794391"/>
    <w:rsid w:val="0079445B"/>
    <w:rsid w:val="007944F9"/>
    <w:rsid w:val="0079488A"/>
    <w:rsid w:val="00794981"/>
    <w:rsid w:val="00794C19"/>
    <w:rsid w:val="00794D9C"/>
    <w:rsid w:val="00794E16"/>
    <w:rsid w:val="00794E86"/>
    <w:rsid w:val="00794FE6"/>
    <w:rsid w:val="00795103"/>
    <w:rsid w:val="0079510A"/>
    <w:rsid w:val="00795126"/>
    <w:rsid w:val="007951C9"/>
    <w:rsid w:val="007951F7"/>
    <w:rsid w:val="007956E0"/>
    <w:rsid w:val="007956FB"/>
    <w:rsid w:val="00795704"/>
    <w:rsid w:val="00795742"/>
    <w:rsid w:val="0079592E"/>
    <w:rsid w:val="00795D4C"/>
    <w:rsid w:val="00795EB0"/>
    <w:rsid w:val="0079615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A36"/>
    <w:rsid w:val="00797B84"/>
    <w:rsid w:val="00797F82"/>
    <w:rsid w:val="00797FEC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A0A"/>
    <w:rsid w:val="007A0BCF"/>
    <w:rsid w:val="007A0CB9"/>
    <w:rsid w:val="007A0D7B"/>
    <w:rsid w:val="007A10B6"/>
    <w:rsid w:val="007A1242"/>
    <w:rsid w:val="007A12D0"/>
    <w:rsid w:val="007A12F5"/>
    <w:rsid w:val="007A1420"/>
    <w:rsid w:val="007A14BF"/>
    <w:rsid w:val="007A1591"/>
    <w:rsid w:val="007A1616"/>
    <w:rsid w:val="007A172C"/>
    <w:rsid w:val="007A1899"/>
    <w:rsid w:val="007A1A35"/>
    <w:rsid w:val="007A1AC3"/>
    <w:rsid w:val="007A1B59"/>
    <w:rsid w:val="007A1B5C"/>
    <w:rsid w:val="007A1D56"/>
    <w:rsid w:val="007A1D6A"/>
    <w:rsid w:val="007A1DE3"/>
    <w:rsid w:val="007A210E"/>
    <w:rsid w:val="007A2393"/>
    <w:rsid w:val="007A23D6"/>
    <w:rsid w:val="007A2427"/>
    <w:rsid w:val="007A24A5"/>
    <w:rsid w:val="007A26C2"/>
    <w:rsid w:val="007A2759"/>
    <w:rsid w:val="007A27E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C28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5CB"/>
    <w:rsid w:val="007A4625"/>
    <w:rsid w:val="007A4640"/>
    <w:rsid w:val="007A47A0"/>
    <w:rsid w:val="007A4823"/>
    <w:rsid w:val="007A498D"/>
    <w:rsid w:val="007A4A7C"/>
    <w:rsid w:val="007A4A8F"/>
    <w:rsid w:val="007A4CCD"/>
    <w:rsid w:val="007A4D91"/>
    <w:rsid w:val="007A4E62"/>
    <w:rsid w:val="007A4E88"/>
    <w:rsid w:val="007A513E"/>
    <w:rsid w:val="007A551C"/>
    <w:rsid w:val="007A5AAC"/>
    <w:rsid w:val="007A5ABA"/>
    <w:rsid w:val="007A5B43"/>
    <w:rsid w:val="007A5D9F"/>
    <w:rsid w:val="007A5EB8"/>
    <w:rsid w:val="007A609F"/>
    <w:rsid w:val="007A6360"/>
    <w:rsid w:val="007A63E0"/>
    <w:rsid w:val="007A64F4"/>
    <w:rsid w:val="007A661B"/>
    <w:rsid w:val="007A662C"/>
    <w:rsid w:val="007A66E5"/>
    <w:rsid w:val="007A6706"/>
    <w:rsid w:val="007A6752"/>
    <w:rsid w:val="007A68D1"/>
    <w:rsid w:val="007A6916"/>
    <w:rsid w:val="007A6AEB"/>
    <w:rsid w:val="007A6B21"/>
    <w:rsid w:val="007A6C83"/>
    <w:rsid w:val="007A6D2F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A7F94"/>
    <w:rsid w:val="007B0165"/>
    <w:rsid w:val="007B0294"/>
    <w:rsid w:val="007B0466"/>
    <w:rsid w:val="007B0531"/>
    <w:rsid w:val="007B0AE0"/>
    <w:rsid w:val="007B0BEE"/>
    <w:rsid w:val="007B0C77"/>
    <w:rsid w:val="007B0DF6"/>
    <w:rsid w:val="007B0F2A"/>
    <w:rsid w:val="007B0FB0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45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EAA"/>
    <w:rsid w:val="007B3F0D"/>
    <w:rsid w:val="007B4088"/>
    <w:rsid w:val="007B408D"/>
    <w:rsid w:val="007B42D5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051"/>
    <w:rsid w:val="007B5455"/>
    <w:rsid w:val="007B5618"/>
    <w:rsid w:val="007B561E"/>
    <w:rsid w:val="007B56FB"/>
    <w:rsid w:val="007B58F9"/>
    <w:rsid w:val="007B5AAE"/>
    <w:rsid w:val="007B5D7B"/>
    <w:rsid w:val="007B5D92"/>
    <w:rsid w:val="007B5DC1"/>
    <w:rsid w:val="007B5E76"/>
    <w:rsid w:val="007B5F06"/>
    <w:rsid w:val="007B5F90"/>
    <w:rsid w:val="007B5FA8"/>
    <w:rsid w:val="007B60A5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6A"/>
    <w:rsid w:val="007B6DE0"/>
    <w:rsid w:val="007B6E62"/>
    <w:rsid w:val="007B6F87"/>
    <w:rsid w:val="007B715D"/>
    <w:rsid w:val="007B725B"/>
    <w:rsid w:val="007B73F9"/>
    <w:rsid w:val="007B75B4"/>
    <w:rsid w:val="007B762F"/>
    <w:rsid w:val="007B768E"/>
    <w:rsid w:val="007B7AF1"/>
    <w:rsid w:val="007B7BCE"/>
    <w:rsid w:val="007B7BE4"/>
    <w:rsid w:val="007C0400"/>
    <w:rsid w:val="007C0422"/>
    <w:rsid w:val="007C06A2"/>
    <w:rsid w:val="007C07D2"/>
    <w:rsid w:val="007C07E6"/>
    <w:rsid w:val="007C084F"/>
    <w:rsid w:val="007C08D2"/>
    <w:rsid w:val="007C08D5"/>
    <w:rsid w:val="007C08F6"/>
    <w:rsid w:val="007C0AD6"/>
    <w:rsid w:val="007C0DBE"/>
    <w:rsid w:val="007C0F12"/>
    <w:rsid w:val="007C13F7"/>
    <w:rsid w:val="007C1574"/>
    <w:rsid w:val="007C165B"/>
    <w:rsid w:val="007C1695"/>
    <w:rsid w:val="007C1791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AD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26F"/>
    <w:rsid w:val="007C42BB"/>
    <w:rsid w:val="007C4453"/>
    <w:rsid w:val="007C4499"/>
    <w:rsid w:val="007C44FA"/>
    <w:rsid w:val="007C456E"/>
    <w:rsid w:val="007C485C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7AE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30C"/>
    <w:rsid w:val="007C6436"/>
    <w:rsid w:val="007C64C6"/>
    <w:rsid w:val="007C6536"/>
    <w:rsid w:val="007C669A"/>
    <w:rsid w:val="007C66FB"/>
    <w:rsid w:val="007C6707"/>
    <w:rsid w:val="007C6754"/>
    <w:rsid w:val="007C688E"/>
    <w:rsid w:val="007C6998"/>
    <w:rsid w:val="007C69B1"/>
    <w:rsid w:val="007C6A24"/>
    <w:rsid w:val="007C6BD4"/>
    <w:rsid w:val="007C6BE0"/>
    <w:rsid w:val="007C6C9B"/>
    <w:rsid w:val="007C6CEC"/>
    <w:rsid w:val="007C6D6F"/>
    <w:rsid w:val="007C6E10"/>
    <w:rsid w:val="007C6E11"/>
    <w:rsid w:val="007C6E55"/>
    <w:rsid w:val="007C6F52"/>
    <w:rsid w:val="007C70DC"/>
    <w:rsid w:val="007C714A"/>
    <w:rsid w:val="007C726E"/>
    <w:rsid w:val="007C7289"/>
    <w:rsid w:val="007C777C"/>
    <w:rsid w:val="007C7D26"/>
    <w:rsid w:val="007C7D59"/>
    <w:rsid w:val="007C7D8F"/>
    <w:rsid w:val="007C7E5F"/>
    <w:rsid w:val="007C7F0F"/>
    <w:rsid w:val="007C7FD1"/>
    <w:rsid w:val="007D014B"/>
    <w:rsid w:val="007D0164"/>
    <w:rsid w:val="007D01A3"/>
    <w:rsid w:val="007D0353"/>
    <w:rsid w:val="007D04EB"/>
    <w:rsid w:val="007D056E"/>
    <w:rsid w:val="007D05CE"/>
    <w:rsid w:val="007D08A8"/>
    <w:rsid w:val="007D0CD7"/>
    <w:rsid w:val="007D0E3F"/>
    <w:rsid w:val="007D0EBE"/>
    <w:rsid w:val="007D0EF8"/>
    <w:rsid w:val="007D0F34"/>
    <w:rsid w:val="007D1014"/>
    <w:rsid w:val="007D1083"/>
    <w:rsid w:val="007D10DF"/>
    <w:rsid w:val="007D1172"/>
    <w:rsid w:val="007D14BC"/>
    <w:rsid w:val="007D1545"/>
    <w:rsid w:val="007D16C8"/>
    <w:rsid w:val="007D1913"/>
    <w:rsid w:val="007D192D"/>
    <w:rsid w:val="007D1983"/>
    <w:rsid w:val="007D19AE"/>
    <w:rsid w:val="007D1A42"/>
    <w:rsid w:val="007D1C80"/>
    <w:rsid w:val="007D1D09"/>
    <w:rsid w:val="007D1F01"/>
    <w:rsid w:val="007D1F20"/>
    <w:rsid w:val="007D21EA"/>
    <w:rsid w:val="007D2482"/>
    <w:rsid w:val="007D24D1"/>
    <w:rsid w:val="007D2547"/>
    <w:rsid w:val="007D2803"/>
    <w:rsid w:val="007D2A83"/>
    <w:rsid w:val="007D2B3C"/>
    <w:rsid w:val="007D2C49"/>
    <w:rsid w:val="007D2C4E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D7E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14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DF1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AA4"/>
    <w:rsid w:val="007D6B82"/>
    <w:rsid w:val="007D6C22"/>
    <w:rsid w:val="007D6CFD"/>
    <w:rsid w:val="007D6E0A"/>
    <w:rsid w:val="007D6EDB"/>
    <w:rsid w:val="007D7011"/>
    <w:rsid w:val="007D738E"/>
    <w:rsid w:val="007D73DF"/>
    <w:rsid w:val="007D74CD"/>
    <w:rsid w:val="007D7549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0F4E"/>
    <w:rsid w:val="007E114F"/>
    <w:rsid w:val="007E116D"/>
    <w:rsid w:val="007E117B"/>
    <w:rsid w:val="007E138E"/>
    <w:rsid w:val="007E142A"/>
    <w:rsid w:val="007E144F"/>
    <w:rsid w:val="007E15B7"/>
    <w:rsid w:val="007E15E4"/>
    <w:rsid w:val="007E1752"/>
    <w:rsid w:val="007E1A36"/>
    <w:rsid w:val="007E1AD8"/>
    <w:rsid w:val="007E1BFE"/>
    <w:rsid w:val="007E1D3B"/>
    <w:rsid w:val="007E1D6F"/>
    <w:rsid w:val="007E1E88"/>
    <w:rsid w:val="007E2004"/>
    <w:rsid w:val="007E21A5"/>
    <w:rsid w:val="007E21FF"/>
    <w:rsid w:val="007E22DF"/>
    <w:rsid w:val="007E2330"/>
    <w:rsid w:val="007E23F8"/>
    <w:rsid w:val="007E24FA"/>
    <w:rsid w:val="007E2589"/>
    <w:rsid w:val="007E2952"/>
    <w:rsid w:val="007E297C"/>
    <w:rsid w:val="007E2984"/>
    <w:rsid w:val="007E2996"/>
    <w:rsid w:val="007E2A80"/>
    <w:rsid w:val="007E2D0E"/>
    <w:rsid w:val="007E30F8"/>
    <w:rsid w:val="007E312E"/>
    <w:rsid w:val="007E32DA"/>
    <w:rsid w:val="007E3321"/>
    <w:rsid w:val="007E382C"/>
    <w:rsid w:val="007E38DA"/>
    <w:rsid w:val="007E3985"/>
    <w:rsid w:val="007E3A3A"/>
    <w:rsid w:val="007E3B77"/>
    <w:rsid w:val="007E3BB5"/>
    <w:rsid w:val="007E3C4D"/>
    <w:rsid w:val="007E3D50"/>
    <w:rsid w:val="007E3DDB"/>
    <w:rsid w:val="007E3FBB"/>
    <w:rsid w:val="007E4050"/>
    <w:rsid w:val="007E41A9"/>
    <w:rsid w:val="007E41E1"/>
    <w:rsid w:val="007E41F7"/>
    <w:rsid w:val="007E430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57"/>
    <w:rsid w:val="007E58C6"/>
    <w:rsid w:val="007E590A"/>
    <w:rsid w:val="007E59E9"/>
    <w:rsid w:val="007E5C02"/>
    <w:rsid w:val="007E5C5B"/>
    <w:rsid w:val="007E5ED4"/>
    <w:rsid w:val="007E6096"/>
    <w:rsid w:val="007E611A"/>
    <w:rsid w:val="007E644D"/>
    <w:rsid w:val="007E64F5"/>
    <w:rsid w:val="007E6580"/>
    <w:rsid w:val="007E69BB"/>
    <w:rsid w:val="007E6ADD"/>
    <w:rsid w:val="007E6B27"/>
    <w:rsid w:val="007E6B6F"/>
    <w:rsid w:val="007E6DF5"/>
    <w:rsid w:val="007E6EC5"/>
    <w:rsid w:val="007E7092"/>
    <w:rsid w:val="007E70C3"/>
    <w:rsid w:val="007E71BC"/>
    <w:rsid w:val="007E7540"/>
    <w:rsid w:val="007E78A7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2F"/>
    <w:rsid w:val="007F0162"/>
    <w:rsid w:val="007F01FD"/>
    <w:rsid w:val="007F0226"/>
    <w:rsid w:val="007F064A"/>
    <w:rsid w:val="007F07B2"/>
    <w:rsid w:val="007F0924"/>
    <w:rsid w:val="007F0A42"/>
    <w:rsid w:val="007F0C6E"/>
    <w:rsid w:val="007F0CC0"/>
    <w:rsid w:val="007F0E1B"/>
    <w:rsid w:val="007F0E2B"/>
    <w:rsid w:val="007F0F4A"/>
    <w:rsid w:val="007F11F3"/>
    <w:rsid w:val="007F12E9"/>
    <w:rsid w:val="007F138A"/>
    <w:rsid w:val="007F153E"/>
    <w:rsid w:val="007F16FD"/>
    <w:rsid w:val="007F17C7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3C2"/>
    <w:rsid w:val="007F2487"/>
    <w:rsid w:val="007F25A8"/>
    <w:rsid w:val="007F26C3"/>
    <w:rsid w:val="007F274D"/>
    <w:rsid w:val="007F28F1"/>
    <w:rsid w:val="007F2ABB"/>
    <w:rsid w:val="007F2C25"/>
    <w:rsid w:val="007F2CAA"/>
    <w:rsid w:val="007F2D58"/>
    <w:rsid w:val="007F2ECF"/>
    <w:rsid w:val="007F2F8D"/>
    <w:rsid w:val="007F3099"/>
    <w:rsid w:val="007F340D"/>
    <w:rsid w:val="007F3425"/>
    <w:rsid w:val="007F350A"/>
    <w:rsid w:val="007F35A4"/>
    <w:rsid w:val="007F365F"/>
    <w:rsid w:val="007F3815"/>
    <w:rsid w:val="007F3833"/>
    <w:rsid w:val="007F3883"/>
    <w:rsid w:val="007F38C2"/>
    <w:rsid w:val="007F3B46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1B"/>
    <w:rsid w:val="007F4586"/>
    <w:rsid w:val="007F458B"/>
    <w:rsid w:val="007F46B3"/>
    <w:rsid w:val="007F4711"/>
    <w:rsid w:val="007F47ED"/>
    <w:rsid w:val="007F48FF"/>
    <w:rsid w:val="007F499E"/>
    <w:rsid w:val="007F4AA0"/>
    <w:rsid w:val="007F4B49"/>
    <w:rsid w:val="007F4BDA"/>
    <w:rsid w:val="007F4C36"/>
    <w:rsid w:val="007F4EBA"/>
    <w:rsid w:val="007F4F2B"/>
    <w:rsid w:val="007F4FC3"/>
    <w:rsid w:val="007F4FD7"/>
    <w:rsid w:val="007F503C"/>
    <w:rsid w:val="007F5143"/>
    <w:rsid w:val="007F51BA"/>
    <w:rsid w:val="007F51D6"/>
    <w:rsid w:val="007F5337"/>
    <w:rsid w:val="007F53D7"/>
    <w:rsid w:val="007F5514"/>
    <w:rsid w:val="007F5830"/>
    <w:rsid w:val="007F597D"/>
    <w:rsid w:val="007F5A4A"/>
    <w:rsid w:val="007F5C47"/>
    <w:rsid w:val="007F5E37"/>
    <w:rsid w:val="007F5E57"/>
    <w:rsid w:val="007F5E7F"/>
    <w:rsid w:val="007F6007"/>
    <w:rsid w:val="007F60C2"/>
    <w:rsid w:val="007F610E"/>
    <w:rsid w:val="007F640C"/>
    <w:rsid w:val="007F6429"/>
    <w:rsid w:val="007F6730"/>
    <w:rsid w:val="007F6978"/>
    <w:rsid w:val="007F6A7D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741"/>
    <w:rsid w:val="007F788B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5DD"/>
    <w:rsid w:val="0080065C"/>
    <w:rsid w:val="008007B1"/>
    <w:rsid w:val="008008A8"/>
    <w:rsid w:val="00800A1D"/>
    <w:rsid w:val="00800C8D"/>
    <w:rsid w:val="00800CEC"/>
    <w:rsid w:val="00801239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AEE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B64"/>
    <w:rsid w:val="00802F56"/>
    <w:rsid w:val="00802FD3"/>
    <w:rsid w:val="00802FED"/>
    <w:rsid w:val="0080320C"/>
    <w:rsid w:val="00803421"/>
    <w:rsid w:val="008035B7"/>
    <w:rsid w:val="008036CD"/>
    <w:rsid w:val="00803769"/>
    <w:rsid w:val="0080392D"/>
    <w:rsid w:val="00803993"/>
    <w:rsid w:val="00803B3A"/>
    <w:rsid w:val="00803E64"/>
    <w:rsid w:val="00803FAC"/>
    <w:rsid w:val="00804303"/>
    <w:rsid w:val="00804420"/>
    <w:rsid w:val="00804650"/>
    <w:rsid w:val="008047D4"/>
    <w:rsid w:val="00804B8F"/>
    <w:rsid w:val="00804B99"/>
    <w:rsid w:val="00804BFA"/>
    <w:rsid w:val="00804C1D"/>
    <w:rsid w:val="00804C3C"/>
    <w:rsid w:val="00804CE0"/>
    <w:rsid w:val="00805355"/>
    <w:rsid w:val="008053A4"/>
    <w:rsid w:val="008053CF"/>
    <w:rsid w:val="00805443"/>
    <w:rsid w:val="00805531"/>
    <w:rsid w:val="00805532"/>
    <w:rsid w:val="00805670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54"/>
    <w:rsid w:val="008062CE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663"/>
    <w:rsid w:val="008077FC"/>
    <w:rsid w:val="00807830"/>
    <w:rsid w:val="00807847"/>
    <w:rsid w:val="008078E1"/>
    <w:rsid w:val="008079B5"/>
    <w:rsid w:val="008079CC"/>
    <w:rsid w:val="00807A75"/>
    <w:rsid w:val="00807B44"/>
    <w:rsid w:val="00807E5B"/>
    <w:rsid w:val="00810142"/>
    <w:rsid w:val="008105ED"/>
    <w:rsid w:val="0081066C"/>
    <w:rsid w:val="008106BA"/>
    <w:rsid w:val="008107EC"/>
    <w:rsid w:val="00810887"/>
    <w:rsid w:val="00810A34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283"/>
    <w:rsid w:val="00812371"/>
    <w:rsid w:val="008124E1"/>
    <w:rsid w:val="0081255A"/>
    <w:rsid w:val="00812604"/>
    <w:rsid w:val="00812987"/>
    <w:rsid w:val="00812B08"/>
    <w:rsid w:val="00812B91"/>
    <w:rsid w:val="00812CA3"/>
    <w:rsid w:val="00812CA4"/>
    <w:rsid w:val="00812D9B"/>
    <w:rsid w:val="00812EBD"/>
    <w:rsid w:val="00813014"/>
    <w:rsid w:val="00813038"/>
    <w:rsid w:val="008136B7"/>
    <w:rsid w:val="008139A9"/>
    <w:rsid w:val="008139FE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5A9"/>
    <w:rsid w:val="008146DA"/>
    <w:rsid w:val="008146EA"/>
    <w:rsid w:val="00814A3F"/>
    <w:rsid w:val="00814AE0"/>
    <w:rsid w:val="00814BEA"/>
    <w:rsid w:val="00814BF7"/>
    <w:rsid w:val="00814D5C"/>
    <w:rsid w:val="00814DA9"/>
    <w:rsid w:val="00814EA3"/>
    <w:rsid w:val="00815175"/>
    <w:rsid w:val="008151B4"/>
    <w:rsid w:val="00815288"/>
    <w:rsid w:val="008153EC"/>
    <w:rsid w:val="008154A3"/>
    <w:rsid w:val="008154CB"/>
    <w:rsid w:val="008156E2"/>
    <w:rsid w:val="008157FF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6A6"/>
    <w:rsid w:val="0081671F"/>
    <w:rsid w:val="0081675C"/>
    <w:rsid w:val="00816851"/>
    <w:rsid w:val="00816953"/>
    <w:rsid w:val="00816B3B"/>
    <w:rsid w:val="00816B78"/>
    <w:rsid w:val="00816BD5"/>
    <w:rsid w:val="00816C1F"/>
    <w:rsid w:val="00816C55"/>
    <w:rsid w:val="00816D60"/>
    <w:rsid w:val="00816E25"/>
    <w:rsid w:val="00816FF3"/>
    <w:rsid w:val="0081701D"/>
    <w:rsid w:val="00817051"/>
    <w:rsid w:val="00817223"/>
    <w:rsid w:val="00817419"/>
    <w:rsid w:val="00817535"/>
    <w:rsid w:val="008175F6"/>
    <w:rsid w:val="00817687"/>
    <w:rsid w:val="00817819"/>
    <w:rsid w:val="00817955"/>
    <w:rsid w:val="00817985"/>
    <w:rsid w:val="008179D9"/>
    <w:rsid w:val="008179DD"/>
    <w:rsid w:val="00817AE9"/>
    <w:rsid w:val="00817B66"/>
    <w:rsid w:val="00817DA8"/>
    <w:rsid w:val="00817F2F"/>
    <w:rsid w:val="00817FE3"/>
    <w:rsid w:val="00817FEB"/>
    <w:rsid w:val="0082000E"/>
    <w:rsid w:val="008200A1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9CF"/>
    <w:rsid w:val="00821A37"/>
    <w:rsid w:val="00821C9B"/>
    <w:rsid w:val="00821FFC"/>
    <w:rsid w:val="008220EB"/>
    <w:rsid w:val="008221C3"/>
    <w:rsid w:val="0082223E"/>
    <w:rsid w:val="0082239F"/>
    <w:rsid w:val="008223CF"/>
    <w:rsid w:val="00822673"/>
    <w:rsid w:val="0082275E"/>
    <w:rsid w:val="008227D0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2FE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832"/>
    <w:rsid w:val="00823E13"/>
    <w:rsid w:val="00823E32"/>
    <w:rsid w:val="00823E6C"/>
    <w:rsid w:val="00823F1D"/>
    <w:rsid w:val="00823F5E"/>
    <w:rsid w:val="00823FD2"/>
    <w:rsid w:val="0082419B"/>
    <w:rsid w:val="008241E9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73B9"/>
    <w:rsid w:val="0082743B"/>
    <w:rsid w:val="00827580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0F7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44"/>
    <w:rsid w:val="008323B8"/>
    <w:rsid w:val="00832477"/>
    <w:rsid w:val="00832488"/>
    <w:rsid w:val="00832497"/>
    <w:rsid w:val="008326E0"/>
    <w:rsid w:val="008326F6"/>
    <w:rsid w:val="008328E9"/>
    <w:rsid w:val="00832972"/>
    <w:rsid w:val="00832AA4"/>
    <w:rsid w:val="00832D26"/>
    <w:rsid w:val="00832D6F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B5B"/>
    <w:rsid w:val="00833C27"/>
    <w:rsid w:val="00833E1F"/>
    <w:rsid w:val="00833E95"/>
    <w:rsid w:val="00833F67"/>
    <w:rsid w:val="00833F72"/>
    <w:rsid w:val="00834023"/>
    <w:rsid w:val="008340EA"/>
    <w:rsid w:val="00834191"/>
    <w:rsid w:val="0083421B"/>
    <w:rsid w:val="0083421D"/>
    <w:rsid w:val="00834366"/>
    <w:rsid w:val="008347CA"/>
    <w:rsid w:val="008347D5"/>
    <w:rsid w:val="00834806"/>
    <w:rsid w:val="00834823"/>
    <w:rsid w:val="00834878"/>
    <w:rsid w:val="00834A0D"/>
    <w:rsid w:val="00834B1A"/>
    <w:rsid w:val="00834B7F"/>
    <w:rsid w:val="00834C44"/>
    <w:rsid w:val="00834CB2"/>
    <w:rsid w:val="008350A8"/>
    <w:rsid w:val="008351F3"/>
    <w:rsid w:val="00835253"/>
    <w:rsid w:val="008353A2"/>
    <w:rsid w:val="00835550"/>
    <w:rsid w:val="00835662"/>
    <w:rsid w:val="00835700"/>
    <w:rsid w:val="00835780"/>
    <w:rsid w:val="0083583E"/>
    <w:rsid w:val="008358BE"/>
    <w:rsid w:val="00835B7F"/>
    <w:rsid w:val="00835DEC"/>
    <w:rsid w:val="00836114"/>
    <w:rsid w:val="00836159"/>
    <w:rsid w:val="008362D1"/>
    <w:rsid w:val="00836438"/>
    <w:rsid w:val="0083650E"/>
    <w:rsid w:val="008366DA"/>
    <w:rsid w:val="00836746"/>
    <w:rsid w:val="00836838"/>
    <w:rsid w:val="008369FC"/>
    <w:rsid w:val="00836B43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0BF5"/>
    <w:rsid w:val="00840EA4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1B"/>
    <w:rsid w:val="00841B6D"/>
    <w:rsid w:val="00841CDF"/>
    <w:rsid w:val="00841F1D"/>
    <w:rsid w:val="00841F59"/>
    <w:rsid w:val="00842038"/>
    <w:rsid w:val="008423E6"/>
    <w:rsid w:val="008423EC"/>
    <w:rsid w:val="008426DE"/>
    <w:rsid w:val="00842758"/>
    <w:rsid w:val="00842A88"/>
    <w:rsid w:val="00842A9E"/>
    <w:rsid w:val="00842B0B"/>
    <w:rsid w:val="00842B0E"/>
    <w:rsid w:val="00842B27"/>
    <w:rsid w:val="00842BCF"/>
    <w:rsid w:val="00842C47"/>
    <w:rsid w:val="00843194"/>
    <w:rsid w:val="00843385"/>
    <w:rsid w:val="0084374E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652"/>
    <w:rsid w:val="00844C5B"/>
    <w:rsid w:val="00844C85"/>
    <w:rsid w:val="00844DF3"/>
    <w:rsid w:val="00844E91"/>
    <w:rsid w:val="00844E9E"/>
    <w:rsid w:val="0084505B"/>
    <w:rsid w:val="0084506F"/>
    <w:rsid w:val="00845171"/>
    <w:rsid w:val="00845284"/>
    <w:rsid w:val="008455CD"/>
    <w:rsid w:val="0084573C"/>
    <w:rsid w:val="008457FF"/>
    <w:rsid w:val="008458B7"/>
    <w:rsid w:val="00845C77"/>
    <w:rsid w:val="00845D15"/>
    <w:rsid w:val="00845D31"/>
    <w:rsid w:val="00845EB5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24C"/>
    <w:rsid w:val="0085146C"/>
    <w:rsid w:val="00851868"/>
    <w:rsid w:val="00851948"/>
    <w:rsid w:val="00851A7A"/>
    <w:rsid w:val="00851B56"/>
    <w:rsid w:val="00851CEA"/>
    <w:rsid w:val="00851D82"/>
    <w:rsid w:val="00851DB2"/>
    <w:rsid w:val="00851DD1"/>
    <w:rsid w:val="00851DE0"/>
    <w:rsid w:val="00851E25"/>
    <w:rsid w:val="00851EB4"/>
    <w:rsid w:val="008521AC"/>
    <w:rsid w:val="008521F1"/>
    <w:rsid w:val="0085228C"/>
    <w:rsid w:val="008522AE"/>
    <w:rsid w:val="00852886"/>
    <w:rsid w:val="00852AD2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91"/>
    <w:rsid w:val="008531D6"/>
    <w:rsid w:val="00853222"/>
    <w:rsid w:val="008532C5"/>
    <w:rsid w:val="008535E8"/>
    <w:rsid w:val="00853630"/>
    <w:rsid w:val="0085382A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44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CA2"/>
    <w:rsid w:val="00856E93"/>
    <w:rsid w:val="00856EB2"/>
    <w:rsid w:val="00857033"/>
    <w:rsid w:val="008572FF"/>
    <w:rsid w:val="00857433"/>
    <w:rsid w:val="00857552"/>
    <w:rsid w:val="00857564"/>
    <w:rsid w:val="008578F8"/>
    <w:rsid w:val="00857971"/>
    <w:rsid w:val="00857BED"/>
    <w:rsid w:val="00857C8B"/>
    <w:rsid w:val="00857E2B"/>
    <w:rsid w:val="00860150"/>
    <w:rsid w:val="00860416"/>
    <w:rsid w:val="008604EF"/>
    <w:rsid w:val="00860570"/>
    <w:rsid w:val="00860588"/>
    <w:rsid w:val="00860683"/>
    <w:rsid w:val="00860799"/>
    <w:rsid w:val="008607A6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C27"/>
    <w:rsid w:val="00861DAA"/>
    <w:rsid w:val="00861F9E"/>
    <w:rsid w:val="00861FCD"/>
    <w:rsid w:val="008620ED"/>
    <w:rsid w:val="008620F6"/>
    <w:rsid w:val="008622B1"/>
    <w:rsid w:val="00862366"/>
    <w:rsid w:val="008623B0"/>
    <w:rsid w:val="008623E1"/>
    <w:rsid w:val="008626BC"/>
    <w:rsid w:val="0086295C"/>
    <w:rsid w:val="00862A86"/>
    <w:rsid w:val="00862B30"/>
    <w:rsid w:val="00862B50"/>
    <w:rsid w:val="00862C88"/>
    <w:rsid w:val="00862D66"/>
    <w:rsid w:val="00862E12"/>
    <w:rsid w:val="00862EC6"/>
    <w:rsid w:val="00862F28"/>
    <w:rsid w:val="00863026"/>
    <w:rsid w:val="008631E0"/>
    <w:rsid w:val="008631EA"/>
    <w:rsid w:val="0086320E"/>
    <w:rsid w:val="00863433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B00"/>
    <w:rsid w:val="00865D5C"/>
    <w:rsid w:val="00865E86"/>
    <w:rsid w:val="00865F17"/>
    <w:rsid w:val="00865F48"/>
    <w:rsid w:val="00865F9E"/>
    <w:rsid w:val="008661EB"/>
    <w:rsid w:val="008661F9"/>
    <w:rsid w:val="00866408"/>
    <w:rsid w:val="0086650D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532"/>
    <w:rsid w:val="0086765E"/>
    <w:rsid w:val="00867792"/>
    <w:rsid w:val="0086794A"/>
    <w:rsid w:val="00867AB7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3DA"/>
    <w:rsid w:val="00870554"/>
    <w:rsid w:val="008707AD"/>
    <w:rsid w:val="00870A1A"/>
    <w:rsid w:val="00870C36"/>
    <w:rsid w:val="00870C5C"/>
    <w:rsid w:val="00870C73"/>
    <w:rsid w:val="00870C79"/>
    <w:rsid w:val="00870F2C"/>
    <w:rsid w:val="00870FE2"/>
    <w:rsid w:val="008710C1"/>
    <w:rsid w:val="00871165"/>
    <w:rsid w:val="00871191"/>
    <w:rsid w:val="008712B8"/>
    <w:rsid w:val="00871432"/>
    <w:rsid w:val="00871492"/>
    <w:rsid w:val="00871760"/>
    <w:rsid w:val="00871917"/>
    <w:rsid w:val="0087197F"/>
    <w:rsid w:val="00871A68"/>
    <w:rsid w:val="00871A99"/>
    <w:rsid w:val="00871C80"/>
    <w:rsid w:val="00871E06"/>
    <w:rsid w:val="0087217D"/>
    <w:rsid w:val="008722BD"/>
    <w:rsid w:val="00872388"/>
    <w:rsid w:val="008723F0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580"/>
    <w:rsid w:val="008736D7"/>
    <w:rsid w:val="00873738"/>
    <w:rsid w:val="00873744"/>
    <w:rsid w:val="00873799"/>
    <w:rsid w:val="00873936"/>
    <w:rsid w:val="00873A43"/>
    <w:rsid w:val="00873B33"/>
    <w:rsid w:val="00873B85"/>
    <w:rsid w:val="00873D90"/>
    <w:rsid w:val="00873FFB"/>
    <w:rsid w:val="00874088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9C"/>
    <w:rsid w:val="008747C7"/>
    <w:rsid w:val="008748A0"/>
    <w:rsid w:val="0087491C"/>
    <w:rsid w:val="00874997"/>
    <w:rsid w:val="00874B18"/>
    <w:rsid w:val="00874CFB"/>
    <w:rsid w:val="00874D95"/>
    <w:rsid w:val="008751EA"/>
    <w:rsid w:val="008752BA"/>
    <w:rsid w:val="008753B5"/>
    <w:rsid w:val="008753CD"/>
    <w:rsid w:val="008753FC"/>
    <w:rsid w:val="008757E3"/>
    <w:rsid w:val="008759E9"/>
    <w:rsid w:val="00875A57"/>
    <w:rsid w:val="00875E12"/>
    <w:rsid w:val="00875F50"/>
    <w:rsid w:val="00875FF8"/>
    <w:rsid w:val="00876004"/>
    <w:rsid w:val="0087603B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441"/>
    <w:rsid w:val="00877476"/>
    <w:rsid w:val="008774DF"/>
    <w:rsid w:val="00877535"/>
    <w:rsid w:val="008776EF"/>
    <w:rsid w:val="008777D5"/>
    <w:rsid w:val="00877810"/>
    <w:rsid w:val="00877905"/>
    <w:rsid w:val="00877A08"/>
    <w:rsid w:val="00877B5B"/>
    <w:rsid w:val="00877B83"/>
    <w:rsid w:val="00877BE4"/>
    <w:rsid w:val="00877C75"/>
    <w:rsid w:val="00877C86"/>
    <w:rsid w:val="00877CF0"/>
    <w:rsid w:val="00877E62"/>
    <w:rsid w:val="00877EE3"/>
    <w:rsid w:val="00880178"/>
    <w:rsid w:val="00880223"/>
    <w:rsid w:val="0088032C"/>
    <w:rsid w:val="00880509"/>
    <w:rsid w:val="00880597"/>
    <w:rsid w:val="0088068C"/>
    <w:rsid w:val="008807AF"/>
    <w:rsid w:val="0088080D"/>
    <w:rsid w:val="00880819"/>
    <w:rsid w:val="00880855"/>
    <w:rsid w:val="00880858"/>
    <w:rsid w:val="00880990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1D1D"/>
    <w:rsid w:val="00881F6E"/>
    <w:rsid w:val="00882104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A35"/>
    <w:rsid w:val="00882A6F"/>
    <w:rsid w:val="00882BA5"/>
    <w:rsid w:val="00882CB5"/>
    <w:rsid w:val="00882D61"/>
    <w:rsid w:val="0088336E"/>
    <w:rsid w:val="0088344D"/>
    <w:rsid w:val="00883460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D23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407"/>
    <w:rsid w:val="00885504"/>
    <w:rsid w:val="008858CA"/>
    <w:rsid w:val="00885A8C"/>
    <w:rsid w:val="00885BC1"/>
    <w:rsid w:val="00885BDF"/>
    <w:rsid w:val="00885DF3"/>
    <w:rsid w:val="00886208"/>
    <w:rsid w:val="0088673F"/>
    <w:rsid w:val="008868B9"/>
    <w:rsid w:val="0088693E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39"/>
    <w:rsid w:val="00887A69"/>
    <w:rsid w:val="00887B65"/>
    <w:rsid w:val="00887C1A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23"/>
    <w:rsid w:val="00890885"/>
    <w:rsid w:val="008908C0"/>
    <w:rsid w:val="008909C1"/>
    <w:rsid w:val="00890A65"/>
    <w:rsid w:val="00890AD1"/>
    <w:rsid w:val="00890C12"/>
    <w:rsid w:val="00890C9E"/>
    <w:rsid w:val="00890E62"/>
    <w:rsid w:val="00891150"/>
    <w:rsid w:val="008911FF"/>
    <w:rsid w:val="00891225"/>
    <w:rsid w:val="008913C0"/>
    <w:rsid w:val="0089158E"/>
    <w:rsid w:val="00891894"/>
    <w:rsid w:val="008918AF"/>
    <w:rsid w:val="00891983"/>
    <w:rsid w:val="008919AC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D43"/>
    <w:rsid w:val="00892E1C"/>
    <w:rsid w:val="00892F5C"/>
    <w:rsid w:val="0089300E"/>
    <w:rsid w:val="00893086"/>
    <w:rsid w:val="00893459"/>
    <w:rsid w:val="0089368A"/>
    <w:rsid w:val="00893728"/>
    <w:rsid w:val="00893828"/>
    <w:rsid w:val="008938FF"/>
    <w:rsid w:val="00893B6E"/>
    <w:rsid w:val="00893C48"/>
    <w:rsid w:val="00893F85"/>
    <w:rsid w:val="00894075"/>
    <w:rsid w:val="008942B3"/>
    <w:rsid w:val="0089431A"/>
    <w:rsid w:val="00894414"/>
    <w:rsid w:val="00894421"/>
    <w:rsid w:val="00894469"/>
    <w:rsid w:val="0089456A"/>
    <w:rsid w:val="008946CB"/>
    <w:rsid w:val="008948DE"/>
    <w:rsid w:val="00894B03"/>
    <w:rsid w:val="00894C18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CDE"/>
    <w:rsid w:val="00895EAC"/>
    <w:rsid w:val="00895EEF"/>
    <w:rsid w:val="00895FED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B0D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2B6"/>
    <w:rsid w:val="00897372"/>
    <w:rsid w:val="00897380"/>
    <w:rsid w:val="008976B7"/>
    <w:rsid w:val="008976ED"/>
    <w:rsid w:val="008977FC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4E8"/>
    <w:rsid w:val="008A0569"/>
    <w:rsid w:val="008A05FF"/>
    <w:rsid w:val="008A06E4"/>
    <w:rsid w:val="008A08A0"/>
    <w:rsid w:val="008A0941"/>
    <w:rsid w:val="008A0AA8"/>
    <w:rsid w:val="008A0BB0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598"/>
    <w:rsid w:val="008A184E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331"/>
    <w:rsid w:val="008A245E"/>
    <w:rsid w:val="008A2501"/>
    <w:rsid w:val="008A276A"/>
    <w:rsid w:val="008A2892"/>
    <w:rsid w:val="008A29A3"/>
    <w:rsid w:val="008A29C9"/>
    <w:rsid w:val="008A2AF4"/>
    <w:rsid w:val="008A2B39"/>
    <w:rsid w:val="008A2BF7"/>
    <w:rsid w:val="008A2C56"/>
    <w:rsid w:val="008A2D48"/>
    <w:rsid w:val="008A2F8F"/>
    <w:rsid w:val="008A2FAD"/>
    <w:rsid w:val="008A3204"/>
    <w:rsid w:val="008A3320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17"/>
    <w:rsid w:val="008A4032"/>
    <w:rsid w:val="008A40B0"/>
    <w:rsid w:val="008A41C0"/>
    <w:rsid w:val="008A42D9"/>
    <w:rsid w:val="008A431A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28"/>
    <w:rsid w:val="008A55A2"/>
    <w:rsid w:val="008A5C87"/>
    <w:rsid w:val="008A5CA5"/>
    <w:rsid w:val="008A5CBC"/>
    <w:rsid w:val="008A5D55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00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5E"/>
    <w:rsid w:val="008A728A"/>
    <w:rsid w:val="008A7309"/>
    <w:rsid w:val="008A733F"/>
    <w:rsid w:val="008A7363"/>
    <w:rsid w:val="008A7415"/>
    <w:rsid w:val="008A7712"/>
    <w:rsid w:val="008A779A"/>
    <w:rsid w:val="008A77C1"/>
    <w:rsid w:val="008A7900"/>
    <w:rsid w:val="008A7B48"/>
    <w:rsid w:val="008A7B7D"/>
    <w:rsid w:val="008A7F6D"/>
    <w:rsid w:val="008B0045"/>
    <w:rsid w:val="008B0176"/>
    <w:rsid w:val="008B02DC"/>
    <w:rsid w:val="008B0320"/>
    <w:rsid w:val="008B0458"/>
    <w:rsid w:val="008B04F4"/>
    <w:rsid w:val="008B0630"/>
    <w:rsid w:val="008B077E"/>
    <w:rsid w:val="008B08A4"/>
    <w:rsid w:val="008B0BBE"/>
    <w:rsid w:val="008B0C1F"/>
    <w:rsid w:val="008B0C43"/>
    <w:rsid w:val="008B0C84"/>
    <w:rsid w:val="008B0E5F"/>
    <w:rsid w:val="008B11AA"/>
    <w:rsid w:val="008B12A8"/>
    <w:rsid w:val="008B1451"/>
    <w:rsid w:val="008B176B"/>
    <w:rsid w:val="008B17BD"/>
    <w:rsid w:val="008B19E2"/>
    <w:rsid w:val="008B1E58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A9E"/>
    <w:rsid w:val="008B2AF7"/>
    <w:rsid w:val="008B2BA3"/>
    <w:rsid w:val="008B2BBD"/>
    <w:rsid w:val="008B2C75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208"/>
    <w:rsid w:val="008B5239"/>
    <w:rsid w:val="008B5260"/>
    <w:rsid w:val="008B53C2"/>
    <w:rsid w:val="008B55EC"/>
    <w:rsid w:val="008B563A"/>
    <w:rsid w:val="008B57D1"/>
    <w:rsid w:val="008B5A4B"/>
    <w:rsid w:val="008B5A56"/>
    <w:rsid w:val="008B5A6B"/>
    <w:rsid w:val="008B5A90"/>
    <w:rsid w:val="008B5B7A"/>
    <w:rsid w:val="008B5BFA"/>
    <w:rsid w:val="008B5C49"/>
    <w:rsid w:val="008B5C8D"/>
    <w:rsid w:val="008B5D36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DD7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A19"/>
    <w:rsid w:val="008B7A78"/>
    <w:rsid w:val="008B7B84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81A"/>
    <w:rsid w:val="008C0AE9"/>
    <w:rsid w:val="008C0BFA"/>
    <w:rsid w:val="008C0C71"/>
    <w:rsid w:val="008C0EFE"/>
    <w:rsid w:val="008C0F4D"/>
    <w:rsid w:val="008C1279"/>
    <w:rsid w:val="008C1516"/>
    <w:rsid w:val="008C158B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69"/>
    <w:rsid w:val="008C2A9C"/>
    <w:rsid w:val="008C2B37"/>
    <w:rsid w:val="008C2BC6"/>
    <w:rsid w:val="008C2C0F"/>
    <w:rsid w:val="008C2C3B"/>
    <w:rsid w:val="008C2FB2"/>
    <w:rsid w:val="008C31BE"/>
    <w:rsid w:val="008C32CE"/>
    <w:rsid w:val="008C33CB"/>
    <w:rsid w:val="008C34D2"/>
    <w:rsid w:val="008C352D"/>
    <w:rsid w:val="008C36D8"/>
    <w:rsid w:val="008C3A55"/>
    <w:rsid w:val="008C3D99"/>
    <w:rsid w:val="008C3DEF"/>
    <w:rsid w:val="008C3E64"/>
    <w:rsid w:val="008C3FA1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3CE"/>
    <w:rsid w:val="008C5532"/>
    <w:rsid w:val="008C567C"/>
    <w:rsid w:val="008C57D6"/>
    <w:rsid w:val="008C57EB"/>
    <w:rsid w:val="008C580D"/>
    <w:rsid w:val="008C5848"/>
    <w:rsid w:val="008C5B8E"/>
    <w:rsid w:val="008C5BAB"/>
    <w:rsid w:val="008C5BC8"/>
    <w:rsid w:val="008C5C7E"/>
    <w:rsid w:val="008C5FF6"/>
    <w:rsid w:val="008C61DD"/>
    <w:rsid w:val="008C63C5"/>
    <w:rsid w:val="008C64E3"/>
    <w:rsid w:val="008C65A7"/>
    <w:rsid w:val="008C66BA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BE1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254"/>
    <w:rsid w:val="008D07EC"/>
    <w:rsid w:val="008D0851"/>
    <w:rsid w:val="008D089B"/>
    <w:rsid w:val="008D08C3"/>
    <w:rsid w:val="008D0ADE"/>
    <w:rsid w:val="008D0BDF"/>
    <w:rsid w:val="008D0CB1"/>
    <w:rsid w:val="008D0FD0"/>
    <w:rsid w:val="008D1110"/>
    <w:rsid w:val="008D1173"/>
    <w:rsid w:val="008D149D"/>
    <w:rsid w:val="008D1583"/>
    <w:rsid w:val="008D159C"/>
    <w:rsid w:val="008D17AE"/>
    <w:rsid w:val="008D18F5"/>
    <w:rsid w:val="008D1986"/>
    <w:rsid w:val="008D1AE6"/>
    <w:rsid w:val="008D1B5F"/>
    <w:rsid w:val="008D1C32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28"/>
    <w:rsid w:val="008D2AE3"/>
    <w:rsid w:val="008D2CEF"/>
    <w:rsid w:val="008D3080"/>
    <w:rsid w:val="008D30EA"/>
    <w:rsid w:val="008D32C4"/>
    <w:rsid w:val="008D3576"/>
    <w:rsid w:val="008D372F"/>
    <w:rsid w:val="008D373C"/>
    <w:rsid w:val="008D37E5"/>
    <w:rsid w:val="008D3956"/>
    <w:rsid w:val="008D3A2D"/>
    <w:rsid w:val="008D3AE8"/>
    <w:rsid w:val="008D3C3B"/>
    <w:rsid w:val="008D3C98"/>
    <w:rsid w:val="008D3DAC"/>
    <w:rsid w:val="008D3E5F"/>
    <w:rsid w:val="008D3EB8"/>
    <w:rsid w:val="008D3FE2"/>
    <w:rsid w:val="008D4275"/>
    <w:rsid w:val="008D42A1"/>
    <w:rsid w:val="008D42CC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2B2"/>
    <w:rsid w:val="008D634E"/>
    <w:rsid w:val="008D645B"/>
    <w:rsid w:val="008D6482"/>
    <w:rsid w:val="008D6561"/>
    <w:rsid w:val="008D6583"/>
    <w:rsid w:val="008D666D"/>
    <w:rsid w:val="008D6ADE"/>
    <w:rsid w:val="008D6B5A"/>
    <w:rsid w:val="008D6C9A"/>
    <w:rsid w:val="008D6CBB"/>
    <w:rsid w:val="008D6D41"/>
    <w:rsid w:val="008D6EAB"/>
    <w:rsid w:val="008D6EC9"/>
    <w:rsid w:val="008D6F4A"/>
    <w:rsid w:val="008D6F7C"/>
    <w:rsid w:val="008D7036"/>
    <w:rsid w:val="008D70CF"/>
    <w:rsid w:val="008D70DB"/>
    <w:rsid w:val="008D70FC"/>
    <w:rsid w:val="008D7183"/>
    <w:rsid w:val="008D71CF"/>
    <w:rsid w:val="008D7590"/>
    <w:rsid w:val="008D774E"/>
    <w:rsid w:val="008D7814"/>
    <w:rsid w:val="008D7AF9"/>
    <w:rsid w:val="008D7B35"/>
    <w:rsid w:val="008D7C28"/>
    <w:rsid w:val="008D7CCE"/>
    <w:rsid w:val="008D7CFF"/>
    <w:rsid w:val="008E0089"/>
    <w:rsid w:val="008E0492"/>
    <w:rsid w:val="008E0697"/>
    <w:rsid w:val="008E0704"/>
    <w:rsid w:val="008E0749"/>
    <w:rsid w:val="008E0846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217"/>
    <w:rsid w:val="008E139A"/>
    <w:rsid w:val="008E13FF"/>
    <w:rsid w:val="008E15AB"/>
    <w:rsid w:val="008E1722"/>
    <w:rsid w:val="008E1864"/>
    <w:rsid w:val="008E1A72"/>
    <w:rsid w:val="008E1B01"/>
    <w:rsid w:val="008E1B5D"/>
    <w:rsid w:val="008E1C1E"/>
    <w:rsid w:val="008E1D68"/>
    <w:rsid w:val="008E1E73"/>
    <w:rsid w:val="008E1F12"/>
    <w:rsid w:val="008E1FBD"/>
    <w:rsid w:val="008E1FFA"/>
    <w:rsid w:val="008E202F"/>
    <w:rsid w:val="008E22B9"/>
    <w:rsid w:val="008E23CD"/>
    <w:rsid w:val="008E23D5"/>
    <w:rsid w:val="008E23E6"/>
    <w:rsid w:val="008E2509"/>
    <w:rsid w:val="008E2636"/>
    <w:rsid w:val="008E27DB"/>
    <w:rsid w:val="008E283B"/>
    <w:rsid w:val="008E28CF"/>
    <w:rsid w:val="008E2917"/>
    <w:rsid w:val="008E29BF"/>
    <w:rsid w:val="008E2ACF"/>
    <w:rsid w:val="008E2AD3"/>
    <w:rsid w:val="008E2B5D"/>
    <w:rsid w:val="008E2BA0"/>
    <w:rsid w:val="008E2C8F"/>
    <w:rsid w:val="008E2E78"/>
    <w:rsid w:val="008E32C8"/>
    <w:rsid w:val="008E348D"/>
    <w:rsid w:val="008E34D7"/>
    <w:rsid w:val="008E353E"/>
    <w:rsid w:val="008E3616"/>
    <w:rsid w:val="008E3747"/>
    <w:rsid w:val="008E398C"/>
    <w:rsid w:val="008E3A62"/>
    <w:rsid w:val="008E3BF9"/>
    <w:rsid w:val="008E3D3E"/>
    <w:rsid w:val="008E3E4C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6F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5E"/>
    <w:rsid w:val="008E5ECF"/>
    <w:rsid w:val="008E5FF1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63D"/>
    <w:rsid w:val="008E77CA"/>
    <w:rsid w:val="008E7868"/>
    <w:rsid w:val="008E78B7"/>
    <w:rsid w:val="008E7978"/>
    <w:rsid w:val="008E79E4"/>
    <w:rsid w:val="008E7A0C"/>
    <w:rsid w:val="008F0268"/>
    <w:rsid w:val="008F0309"/>
    <w:rsid w:val="008F0328"/>
    <w:rsid w:val="008F03DD"/>
    <w:rsid w:val="008F0431"/>
    <w:rsid w:val="008F046C"/>
    <w:rsid w:val="008F0761"/>
    <w:rsid w:val="008F09AE"/>
    <w:rsid w:val="008F0A86"/>
    <w:rsid w:val="008F0AFF"/>
    <w:rsid w:val="008F0B33"/>
    <w:rsid w:val="008F0DAE"/>
    <w:rsid w:val="008F0F45"/>
    <w:rsid w:val="008F0F83"/>
    <w:rsid w:val="008F1135"/>
    <w:rsid w:val="008F1333"/>
    <w:rsid w:val="008F1432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BB"/>
    <w:rsid w:val="008F26FB"/>
    <w:rsid w:val="008F291F"/>
    <w:rsid w:val="008F2943"/>
    <w:rsid w:val="008F296A"/>
    <w:rsid w:val="008F2A62"/>
    <w:rsid w:val="008F2ABA"/>
    <w:rsid w:val="008F2BF4"/>
    <w:rsid w:val="008F2E26"/>
    <w:rsid w:val="008F2E6C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15"/>
    <w:rsid w:val="008F3CED"/>
    <w:rsid w:val="008F3DBB"/>
    <w:rsid w:val="008F3E01"/>
    <w:rsid w:val="008F3E86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C37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C90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8F7FD7"/>
    <w:rsid w:val="00900058"/>
    <w:rsid w:val="00900115"/>
    <w:rsid w:val="0090020A"/>
    <w:rsid w:val="00900573"/>
    <w:rsid w:val="009009A9"/>
    <w:rsid w:val="00900B3F"/>
    <w:rsid w:val="00900BBE"/>
    <w:rsid w:val="00900BE8"/>
    <w:rsid w:val="00900FA0"/>
    <w:rsid w:val="0090102E"/>
    <w:rsid w:val="009010F9"/>
    <w:rsid w:val="009011A6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1E4B"/>
    <w:rsid w:val="00902125"/>
    <w:rsid w:val="00902301"/>
    <w:rsid w:val="0090236B"/>
    <w:rsid w:val="009028E9"/>
    <w:rsid w:val="00902B18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999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CE"/>
    <w:rsid w:val="009053DD"/>
    <w:rsid w:val="009056DA"/>
    <w:rsid w:val="009056F8"/>
    <w:rsid w:val="0090574C"/>
    <w:rsid w:val="00905767"/>
    <w:rsid w:val="009057D8"/>
    <w:rsid w:val="009057E9"/>
    <w:rsid w:val="009057EE"/>
    <w:rsid w:val="00905860"/>
    <w:rsid w:val="0090587B"/>
    <w:rsid w:val="009059F6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98C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8CC"/>
    <w:rsid w:val="00907962"/>
    <w:rsid w:val="00907E9D"/>
    <w:rsid w:val="009100FB"/>
    <w:rsid w:val="0091049D"/>
    <w:rsid w:val="009104FF"/>
    <w:rsid w:val="00910702"/>
    <w:rsid w:val="00910934"/>
    <w:rsid w:val="00910AA1"/>
    <w:rsid w:val="00910B68"/>
    <w:rsid w:val="00910B71"/>
    <w:rsid w:val="00910BB2"/>
    <w:rsid w:val="00910C81"/>
    <w:rsid w:val="00910D5F"/>
    <w:rsid w:val="00910EEB"/>
    <w:rsid w:val="009110A0"/>
    <w:rsid w:val="009110E9"/>
    <w:rsid w:val="00911122"/>
    <w:rsid w:val="0091135E"/>
    <w:rsid w:val="009113B4"/>
    <w:rsid w:val="009113EE"/>
    <w:rsid w:val="00911562"/>
    <w:rsid w:val="00911583"/>
    <w:rsid w:val="00911619"/>
    <w:rsid w:val="0091162C"/>
    <w:rsid w:val="00911802"/>
    <w:rsid w:val="00911893"/>
    <w:rsid w:val="0091191E"/>
    <w:rsid w:val="00911A63"/>
    <w:rsid w:val="00911F41"/>
    <w:rsid w:val="009120B6"/>
    <w:rsid w:val="009121AA"/>
    <w:rsid w:val="00912219"/>
    <w:rsid w:val="009123C1"/>
    <w:rsid w:val="009123E2"/>
    <w:rsid w:val="00912541"/>
    <w:rsid w:val="00912698"/>
    <w:rsid w:val="009126C1"/>
    <w:rsid w:val="0091270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29"/>
    <w:rsid w:val="0091518F"/>
    <w:rsid w:val="0091526A"/>
    <w:rsid w:val="0091529D"/>
    <w:rsid w:val="009156B2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60"/>
    <w:rsid w:val="00916DEC"/>
    <w:rsid w:val="00916EE9"/>
    <w:rsid w:val="00916FFC"/>
    <w:rsid w:val="00917065"/>
    <w:rsid w:val="0091721A"/>
    <w:rsid w:val="009172B3"/>
    <w:rsid w:val="0091752F"/>
    <w:rsid w:val="009176E3"/>
    <w:rsid w:val="009176FC"/>
    <w:rsid w:val="00917757"/>
    <w:rsid w:val="0091791A"/>
    <w:rsid w:val="00917A7C"/>
    <w:rsid w:val="00917C32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C9D"/>
    <w:rsid w:val="00920D39"/>
    <w:rsid w:val="00920D83"/>
    <w:rsid w:val="00920E3F"/>
    <w:rsid w:val="00920E4C"/>
    <w:rsid w:val="00920E8B"/>
    <w:rsid w:val="00920F68"/>
    <w:rsid w:val="00920FFB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53E"/>
    <w:rsid w:val="00922700"/>
    <w:rsid w:val="00922771"/>
    <w:rsid w:val="0092297F"/>
    <w:rsid w:val="009229B1"/>
    <w:rsid w:val="00922B1B"/>
    <w:rsid w:val="00922D44"/>
    <w:rsid w:val="00922D70"/>
    <w:rsid w:val="00923176"/>
    <w:rsid w:val="00923183"/>
    <w:rsid w:val="009231B4"/>
    <w:rsid w:val="00923364"/>
    <w:rsid w:val="009233AB"/>
    <w:rsid w:val="00923432"/>
    <w:rsid w:val="009236F0"/>
    <w:rsid w:val="00923791"/>
    <w:rsid w:val="00923832"/>
    <w:rsid w:val="00923861"/>
    <w:rsid w:val="009239B0"/>
    <w:rsid w:val="00923A35"/>
    <w:rsid w:val="00923D50"/>
    <w:rsid w:val="00923D83"/>
    <w:rsid w:val="00923DB4"/>
    <w:rsid w:val="00923DFC"/>
    <w:rsid w:val="00923E74"/>
    <w:rsid w:val="00923EF2"/>
    <w:rsid w:val="00923FBA"/>
    <w:rsid w:val="00924539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EDF"/>
    <w:rsid w:val="00925FF1"/>
    <w:rsid w:val="00926139"/>
    <w:rsid w:val="0092625C"/>
    <w:rsid w:val="0092625E"/>
    <w:rsid w:val="00926464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119"/>
    <w:rsid w:val="00927400"/>
    <w:rsid w:val="009276B7"/>
    <w:rsid w:val="0092781C"/>
    <w:rsid w:val="00927AAC"/>
    <w:rsid w:val="00927C26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43F"/>
    <w:rsid w:val="0093162A"/>
    <w:rsid w:val="00931632"/>
    <w:rsid w:val="00931766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356"/>
    <w:rsid w:val="00932446"/>
    <w:rsid w:val="009324B1"/>
    <w:rsid w:val="00932504"/>
    <w:rsid w:val="00932521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32FC"/>
    <w:rsid w:val="00933343"/>
    <w:rsid w:val="009333AB"/>
    <w:rsid w:val="00933498"/>
    <w:rsid w:val="009334F5"/>
    <w:rsid w:val="0093356C"/>
    <w:rsid w:val="009337CB"/>
    <w:rsid w:val="0093382E"/>
    <w:rsid w:val="00933864"/>
    <w:rsid w:val="00933A93"/>
    <w:rsid w:val="00933AA0"/>
    <w:rsid w:val="00933B05"/>
    <w:rsid w:val="00933B94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37"/>
    <w:rsid w:val="00934959"/>
    <w:rsid w:val="009349AB"/>
    <w:rsid w:val="009349C0"/>
    <w:rsid w:val="00934A87"/>
    <w:rsid w:val="00934A98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6F3"/>
    <w:rsid w:val="0093576E"/>
    <w:rsid w:val="009358D5"/>
    <w:rsid w:val="00935993"/>
    <w:rsid w:val="00935AEE"/>
    <w:rsid w:val="00935B1F"/>
    <w:rsid w:val="00935BA7"/>
    <w:rsid w:val="00935CC5"/>
    <w:rsid w:val="00935D1B"/>
    <w:rsid w:val="0093607B"/>
    <w:rsid w:val="009361CE"/>
    <w:rsid w:val="00936688"/>
    <w:rsid w:val="0093670F"/>
    <w:rsid w:val="00936803"/>
    <w:rsid w:val="009369DB"/>
    <w:rsid w:val="00936AAD"/>
    <w:rsid w:val="00936C19"/>
    <w:rsid w:val="00936C75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0F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52"/>
    <w:rsid w:val="009409D1"/>
    <w:rsid w:val="00940A34"/>
    <w:rsid w:val="00940C1E"/>
    <w:rsid w:val="00941007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5D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557"/>
    <w:rsid w:val="00942565"/>
    <w:rsid w:val="00942649"/>
    <w:rsid w:val="00942870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41"/>
    <w:rsid w:val="0094359D"/>
    <w:rsid w:val="009435D0"/>
    <w:rsid w:val="009436CE"/>
    <w:rsid w:val="00943834"/>
    <w:rsid w:val="00943871"/>
    <w:rsid w:val="00943A22"/>
    <w:rsid w:val="00943B9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EB"/>
    <w:rsid w:val="009447FE"/>
    <w:rsid w:val="009449D2"/>
    <w:rsid w:val="00944E13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AD2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2"/>
    <w:rsid w:val="00946CB5"/>
    <w:rsid w:val="00946D32"/>
    <w:rsid w:val="00946E0D"/>
    <w:rsid w:val="00946F3B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6C0"/>
    <w:rsid w:val="0094780C"/>
    <w:rsid w:val="0094790B"/>
    <w:rsid w:val="00947BD2"/>
    <w:rsid w:val="00947C1D"/>
    <w:rsid w:val="00947CD7"/>
    <w:rsid w:val="00947D2D"/>
    <w:rsid w:val="00947F04"/>
    <w:rsid w:val="00947F76"/>
    <w:rsid w:val="00947F7F"/>
    <w:rsid w:val="009500B3"/>
    <w:rsid w:val="00950178"/>
    <w:rsid w:val="0095032E"/>
    <w:rsid w:val="009503F2"/>
    <w:rsid w:val="00950459"/>
    <w:rsid w:val="0095050B"/>
    <w:rsid w:val="00950653"/>
    <w:rsid w:val="00950755"/>
    <w:rsid w:val="0095079D"/>
    <w:rsid w:val="00950845"/>
    <w:rsid w:val="0095091D"/>
    <w:rsid w:val="00950BC2"/>
    <w:rsid w:val="00950BEE"/>
    <w:rsid w:val="00950D3F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2EA"/>
    <w:rsid w:val="009513CC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1BFF"/>
    <w:rsid w:val="00951DDA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DEF"/>
    <w:rsid w:val="00952E0F"/>
    <w:rsid w:val="00952F39"/>
    <w:rsid w:val="00952F91"/>
    <w:rsid w:val="0095303D"/>
    <w:rsid w:val="00953164"/>
    <w:rsid w:val="0095317E"/>
    <w:rsid w:val="00953185"/>
    <w:rsid w:val="0095332A"/>
    <w:rsid w:val="00953336"/>
    <w:rsid w:val="0095333A"/>
    <w:rsid w:val="00953782"/>
    <w:rsid w:val="0095393F"/>
    <w:rsid w:val="0095395F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9A"/>
    <w:rsid w:val="00954441"/>
    <w:rsid w:val="00954519"/>
    <w:rsid w:val="00954573"/>
    <w:rsid w:val="0095462C"/>
    <w:rsid w:val="00954732"/>
    <w:rsid w:val="009549D0"/>
    <w:rsid w:val="00954ADA"/>
    <w:rsid w:val="00954BA5"/>
    <w:rsid w:val="00954D28"/>
    <w:rsid w:val="00954DC7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A0"/>
    <w:rsid w:val="00955FA5"/>
    <w:rsid w:val="00955FFA"/>
    <w:rsid w:val="009560DA"/>
    <w:rsid w:val="009562BF"/>
    <w:rsid w:val="00956326"/>
    <w:rsid w:val="0095640C"/>
    <w:rsid w:val="009564EF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328"/>
    <w:rsid w:val="0095739F"/>
    <w:rsid w:val="0095747D"/>
    <w:rsid w:val="009574BE"/>
    <w:rsid w:val="009574FB"/>
    <w:rsid w:val="00957576"/>
    <w:rsid w:val="00957782"/>
    <w:rsid w:val="0095789A"/>
    <w:rsid w:val="009578C3"/>
    <w:rsid w:val="009579D8"/>
    <w:rsid w:val="00957A2F"/>
    <w:rsid w:val="00957C54"/>
    <w:rsid w:val="00957D25"/>
    <w:rsid w:val="00957DD4"/>
    <w:rsid w:val="00957DD5"/>
    <w:rsid w:val="00957E0D"/>
    <w:rsid w:val="00957E36"/>
    <w:rsid w:val="00957E4B"/>
    <w:rsid w:val="0096003F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939"/>
    <w:rsid w:val="009619B0"/>
    <w:rsid w:val="00961B45"/>
    <w:rsid w:val="00961BEE"/>
    <w:rsid w:val="009622FB"/>
    <w:rsid w:val="00962697"/>
    <w:rsid w:val="009626BE"/>
    <w:rsid w:val="0096280C"/>
    <w:rsid w:val="00962840"/>
    <w:rsid w:val="009629BA"/>
    <w:rsid w:val="00962A48"/>
    <w:rsid w:val="00962CBA"/>
    <w:rsid w:val="00962E22"/>
    <w:rsid w:val="0096310A"/>
    <w:rsid w:val="0096312F"/>
    <w:rsid w:val="00963133"/>
    <w:rsid w:val="009632AF"/>
    <w:rsid w:val="0096345A"/>
    <w:rsid w:val="0096346E"/>
    <w:rsid w:val="00963816"/>
    <w:rsid w:val="009638B5"/>
    <w:rsid w:val="00963B26"/>
    <w:rsid w:val="00963B5E"/>
    <w:rsid w:val="00963D3D"/>
    <w:rsid w:val="00963E5C"/>
    <w:rsid w:val="00963F63"/>
    <w:rsid w:val="009640F5"/>
    <w:rsid w:val="00964186"/>
    <w:rsid w:val="00964423"/>
    <w:rsid w:val="00964485"/>
    <w:rsid w:val="0096450A"/>
    <w:rsid w:val="0096469D"/>
    <w:rsid w:val="009649A3"/>
    <w:rsid w:val="009649DA"/>
    <w:rsid w:val="00964A7D"/>
    <w:rsid w:val="00964D01"/>
    <w:rsid w:val="00964EC6"/>
    <w:rsid w:val="00964F74"/>
    <w:rsid w:val="00964F9F"/>
    <w:rsid w:val="009650C2"/>
    <w:rsid w:val="00965215"/>
    <w:rsid w:val="009655C3"/>
    <w:rsid w:val="0096579D"/>
    <w:rsid w:val="009657B3"/>
    <w:rsid w:val="009658EB"/>
    <w:rsid w:val="00965A54"/>
    <w:rsid w:val="00965C59"/>
    <w:rsid w:val="00965E64"/>
    <w:rsid w:val="00965E77"/>
    <w:rsid w:val="00965F73"/>
    <w:rsid w:val="009660CE"/>
    <w:rsid w:val="0096614C"/>
    <w:rsid w:val="00966225"/>
    <w:rsid w:val="00966389"/>
    <w:rsid w:val="00966517"/>
    <w:rsid w:val="009665AA"/>
    <w:rsid w:val="009665C2"/>
    <w:rsid w:val="00966606"/>
    <w:rsid w:val="00966847"/>
    <w:rsid w:val="00966A4E"/>
    <w:rsid w:val="00966B96"/>
    <w:rsid w:val="00966BE3"/>
    <w:rsid w:val="00966D5D"/>
    <w:rsid w:val="00966ED3"/>
    <w:rsid w:val="00966EF2"/>
    <w:rsid w:val="00966F04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084"/>
    <w:rsid w:val="009701E1"/>
    <w:rsid w:val="009702C8"/>
    <w:rsid w:val="0097032A"/>
    <w:rsid w:val="009703A6"/>
    <w:rsid w:val="00970571"/>
    <w:rsid w:val="00970635"/>
    <w:rsid w:val="00970638"/>
    <w:rsid w:val="00970642"/>
    <w:rsid w:val="009706D1"/>
    <w:rsid w:val="009707B1"/>
    <w:rsid w:val="009707D0"/>
    <w:rsid w:val="009709C3"/>
    <w:rsid w:val="00970A74"/>
    <w:rsid w:val="00970AB0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FA"/>
    <w:rsid w:val="00971109"/>
    <w:rsid w:val="00971122"/>
    <w:rsid w:val="00971194"/>
    <w:rsid w:val="009711DA"/>
    <w:rsid w:val="0097123B"/>
    <w:rsid w:val="009714E4"/>
    <w:rsid w:val="009718C8"/>
    <w:rsid w:val="00971942"/>
    <w:rsid w:val="00971A29"/>
    <w:rsid w:val="00971B02"/>
    <w:rsid w:val="00971C0B"/>
    <w:rsid w:val="00971E89"/>
    <w:rsid w:val="00971F4C"/>
    <w:rsid w:val="00971F8F"/>
    <w:rsid w:val="00971FA0"/>
    <w:rsid w:val="009720AB"/>
    <w:rsid w:val="009720B2"/>
    <w:rsid w:val="009720C7"/>
    <w:rsid w:val="00972179"/>
    <w:rsid w:val="0097217B"/>
    <w:rsid w:val="0097218F"/>
    <w:rsid w:val="009721C2"/>
    <w:rsid w:val="009721C5"/>
    <w:rsid w:val="0097220C"/>
    <w:rsid w:val="00972261"/>
    <w:rsid w:val="0097231C"/>
    <w:rsid w:val="0097235E"/>
    <w:rsid w:val="00972416"/>
    <w:rsid w:val="009724A7"/>
    <w:rsid w:val="0097255F"/>
    <w:rsid w:val="009727C1"/>
    <w:rsid w:val="00972B47"/>
    <w:rsid w:val="00972B90"/>
    <w:rsid w:val="00972E66"/>
    <w:rsid w:val="00972EF8"/>
    <w:rsid w:val="00972FC1"/>
    <w:rsid w:val="00972FCB"/>
    <w:rsid w:val="00973662"/>
    <w:rsid w:val="009736E1"/>
    <w:rsid w:val="0097379C"/>
    <w:rsid w:val="00973B07"/>
    <w:rsid w:val="00973F33"/>
    <w:rsid w:val="00973FD7"/>
    <w:rsid w:val="009740C1"/>
    <w:rsid w:val="0097411B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2DD"/>
    <w:rsid w:val="0097532B"/>
    <w:rsid w:val="00975517"/>
    <w:rsid w:val="009755E0"/>
    <w:rsid w:val="0097564D"/>
    <w:rsid w:val="0097564E"/>
    <w:rsid w:val="0097569F"/>
    <w:rsid w:val="009758BC"/>
    <w:rsid w:val="00975994"/>
    <w:rsid w:val="009759AA"/>
    <w:rsid w:val="00975A03"/>
    <w:rsid w:val="00975A56"/>
    <w:rsid w:val="00975B26"/>
    <w:rsid w:val="00975B47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52C"/>
    <w:rsid w:val="0098162C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886"/>
    <w:rsid w:val="0098290B"/>
    <w:rsid w:val="009829ED"/>
    <w:rsid w:val="00982A21"/>
    <w:rsid w:val="00982B85"/>
    <w:rsid w:val="00982CFB"/>
    <w:rsid w:val="00982F56"/>
    <w:rsid w:val="00982FF6"/>
    <w:rsid w:val="00983117"/>
    <w:rsid w:val="00983661"/>
    <w:rsid w:val="009836B5"/>
    <w:rsid w:val="00983783"/>
    <w:rsid w:val="009838F4"/>
    <w:rsid w:val="00983980"/>
    <w:rsid w:val="0098398D"/>
    <w:rsid w:val="00983A1E"/>
    <w:rsid w:val="00983B1B"/>
    <w:rsid w:val="00983E0B"/>
    <w:rsid w:val="00983E54"/>
    <w:rsid w:val="0098427D"/>
    <w:rsid w:val="0098454A"/>
    <w:rsid w:val="0098467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3C8"/>
    <w:rsid w:val="00985433"/>
    <w:rsid w:val="0098562B"/>
    <w:rsid w:val="0098566D"/>
    <w:rsid w:val="00985735"/>
    <w:rsid w:val="009857C3"/>
    <w:rsid w:val="0098588A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7B3"/>
    <w:rsid w:val="0098781A"/>
    <w:rsid w:val="009878C4"/>
    <w:rsid w:val="00987AE1"/>
    <w:rsid w:val="00987C46"/>
    <w:rsid w:val="00987CB6"/>
    <w:rsid w:val="00987F6C"/>
    <w:rsid w:val="00987FE1"/>
    <w:rsid w:val="0099005E"/>
    <w:rsid w:val="00990498"/>
    <w:rsid w:val="00990501"/>
    <w:rsid w:val="00990574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548"/>
    <w:rsid w:val="009926AB"/>
    <w:rsid w:val="009929FA"/>
    <w:rsid w:val="00992F6B"/>
    <w:rsid w:val="009930AC"/>
    <w:rsid w:val="00993478"/>
    <w:rsid w:val="009935C8"/>
    <w:rsid w:val="0099397A"/>
    <w:rsid w:val="00993AFE"/>
    <w:rsid w:val="00993B31"/>
    <w:rsid w:val="00993C50"/>
    <w:rsid w:val="00993EF5"/>
    <w:rsid w:val="00993F81"/>
    <w:rsid w:val="009942A6"/>
    <w:rsid w:val="00994507"/>
    <w:rsid w:val="00994562"/>
    <w:rsid w:val="00994814"/>
    <w:rsid w:val="0099494C"/>
    <w:rsid w:val="009949D9"/>
    <w:rsid w:val="00994A7F"/>
    <w:rsid w:val="00994B94"/>
    <w:rsid w:val="00994BE6"/>
    <w:rsid w:val="00994CD2"/>
    <w:rsid w:val="00994D08"/>
    <w:rsid w:val="0099527F"/>
    <w:rsid w:val="00995609"/>
    <w:rsid w:val="009956DD"/>
    <w:rsid w:val="00995765"/>
    <w:rsid w:val="00995772"/>
    <w:rsid w:val="0099580F"/>
    <w:rsid w:val="0099594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656"/>
    <w:rsid w:val="00996704"/>
    <w:rsid w:val="00996865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712"/>
    <w:rsid w:val="009A09F8"/>
    <w:rsid w:val="009A09F9"/>
    <w:rsid w:val="009A0B9B"/>
    <w:rsid w:val="009A0C94"/>
    <w:rsid w:val="009A0CF4"/>
    <w:rsid w:val="009A0D11"/>
    <w:rsid w:val="009A0FB5"/>
    <w:rsid w:val="009A111A"/>
    <w:rsid w:val="009A1248"/>
    <w:rsid w:val="009A12C4"/>
    <w:rsid w:val="009A130D"/>
    <w:rsid w:val="009A132F"/>
    <w:rsid w:val="009A1398"/>
    <w:rsid w:val="009A1483"/>
    <w:rsid w:val="009A1501"/>
    <w:rsid w:val="009A1567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C1B"/>
    <w:rsid w:val="009A2ED5"/>
    <w:rsid w:val="009A2F56"/>
    <w:rsid w:val="009A2F92"/>
    <w:rsid w:val="009A30A8"/>
    <w:rsid w:val="009A31B6"/>
    <w:rsid w:val="009A337C"/>
    <w:rsid w:val="009A33CF"/>
    <w:rsid w:val="009A33FD"/>
    <w:rsid w:val="009A3502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ED8"/>
    <w:rsid w:val="009A3F33"/>
    <w:rsid w:val="009A3F93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E20"/>
    <w:rsid w:val="009A4E39"/>
    <w:rsid w:val="009A5081"/>
    <w:rsid w:val="009A5303"/>
    <w:rsid w:val="009A532E"/>
    <w:rsid w:val="009A54DD"/>
    <w:rsid w:val="009A5516"/>
    <w:rsid w:val="009A5616"/>
    <w:rsid w:val="009A56DB"/>
    <w:rsid w:val="009A58B8"/>
    <w:rsid w:val="009A5A4A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DBF"/>
    <w:rsid w:val="009A6F56"/>
    <w:rsid w:val="009A6FA5"/>
    <w:rsid w:val="009A70E1"/>
    <w:rsid w:val="009A7395"/>
    <w:rsid w:val="009A73C5"/>
    <w:rsid w:val="009A73EF"/>
    <w:rsid w:val="009A7973"/>
    <w:rsid w:val="009A7A2A"/>
    <w:rsid w:val="009A7AAC"/>
    <w:rsid w:val="009A7B3F"/>
    <w:rsid w:val="009A7BDF"/>
    <w:rsid w:val="009B0025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14"/>
    <w:rsid w:val="009B07B2"/>
    <w:rsid w:val="009B0989"/>
    <w:rsid w:val="009B0ABB"/>
    <w:rsid w:val="009B0CE3"/>
    <w:rsid w:val="009B0E49"/>
    <w:rsid w:val="009B0EF2"/>
    <w:rsid w:val="009B1061"/>
    <w:rsid w:val="009B1072"/>
    <w:rsid w:val="009B11C0"/>
    <w:rsid w:val="009B1282"/>
    <w:rsid w:val="009B15AC"/>
    <w:rsid w:val="009B17DB"/>
    <w:rsid w:val="009B17E6"/>
    <w:rsid w:val="009B1A0A"/>
    <w:rsid w:val="009B1C24"/>
    <w:rsid w:val="009B1C34"/>
    <w:rsid w:val="009B1DF2"/>
    <w:rsid w:val="009B1ED2"/>
    <w:rsid w:val="009B1EE0"/>
    <w:rsid w:val="009B2259"/>
    <w:rsid w:val="009B2451"/>
    <w:rsid w:val="009B24A4"/>
    <w:rsid w:val="009B28AC"/>
    <w:rsid w:val="009B2B52"/>
    <w:rsid w:val="009B2C22"/>
    <w:rsid w:val="009B2CB9"/>
    <w:rsid w:val="009B2D18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519"/>
    <w:rsid w:val="009B45D4"/>
    <w:rsid w:val="009B45DE"/>
    <w:rsid w:val="009B4749"/>
    <w:rsid w:val="009B4788"/>
    <w:rsid w:val="009B47ED"/>
    <w:rsid w:val="009B4C04"/>
    <w:rsid w:val="009B4CB6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5FD5"/>
    <w:rsid w:val="009B6058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7F"/>
    <w:rsid w:val="009B75C3"/>
    <w:rsid w:val="009B790F"/>
    <w:rsid w:val="009B7A98"/>
    <w:rsid w:val="009B7B5D"/>
    <w:rsid w:val="009B7C08"/>
    <w:rsid w:val="009B7E3E"/>
    <w:rsid w:val="009B7E69"/>
    <w:rsid w:val="009B7EDE"/>
    <w:rsid w:val="009B7FE0"/>
    <w:rsid w:val="009C0077"/>
    <w:rsid w:val="009C0256"/>
    <w:rsid w:val="009C0332"/>
    <w:rsid w:val="009C0798"/>
    <w:rsid w:val="009C07A4"/>
    <w:rsid w:val="009C0906"/>
    <w:rsid w:val="009C0956"/>
    <w:rsid w:val="009C0ABA"/>
    <w:rsid w:val="009C0EAF"/>
    <w:rsid w:val="009C0F63"/>
    <w:rsid w:val="009C100A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772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8FF"/>
    <w:rsid w:val="009C4945"/>
    <w:rsid w:val="009C4AC0"/>
    <w:rsid w:val="009C4BFC"/>
    <w:rsid w:val="009C4C47"/>
    <w:rsid w:val="009C4E8E"/>
    <w:rsid w:val="009C4F85"/>
    <w:rsid w:val="009C5315"/>
    <w:rsid w:val="009C5478"/>
    <w:rsid w:val="009C5483"/>
    <w:rsid w:val="009C562E"/>
    <w:rsid w:val="009C566F"/>
    <w:rsid w:val="009C57B3"/>
    <w:rsid w:val="009C5A8C"/>
    <w:rsid w:val="009C5B94"/>
    <w:rsid w:val="009C5DFD"/>
    <w:rsid w:val="009C5E64"/>
    <w:rsid w:val="009C5EA6"/>
    <w:rsid w:val="009C5EE4"/>
    <w:rsid w:val="009C5F3E"/>
    <w:rsid w:val="009C605F"/>
    <w:rsid w:val="009C6464"/>
    <w:rsid w:val="009C6990"/>
    <w:rsid w:val="009C6AA1"/>
    <w:rsid w:val="009C6D8C"/>
    <w:rsid w:val="009C72DF"/>
    <w:rsid w:val="009C72EE"/>
    <w:rsid w:val="009C73E7"/>
    <w:rsid w:val="009C745E"/>
    <w:rsid w:val="009C76DF"/>
    <w:rsid w:val="009C76EB"/>
    <w:rsid w:val="009C777B"/>
    <w:rsid w:val="009C785F"/>
    <w:rsid w:val="009C7B49"/>
    <w:rsid w:val="009C7D3B"/>
    <w:rsid w:val="009C7DB6"/>
    <w:rsid w:val="009C7E5A"/>
    <w:rsid w:val="009C7EED"/>
    <w:rsid w:val="009C7EF0"/>
    <w:rsid w:val="009D0003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D4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E35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A70"/>
    <w:rsid w:val="009D2DFE"/>
    <w:rsid w:val="009D2E19"/>
    <w:rsid w:val="009D2E1B"/>
    <w:rsid w:val="009D2F26"/>
    <w:rsid w:val="009D3369"/>
    <w:rsid w:val="009D338D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ED1"/>
    <w:rsid w:val="009D5F58"/>
    <w:rsid w:val="009D5FC8"/>
    <w:rsid w:val="009D604B"/>
    <w:rsid w:val="009D628D"/>
    <w:rsid w:val="009D62DD"/>
    <w:rsid w:val="009D63BD"/>
    <w:rsid w:val="009D652A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97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EC3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9F"/>
    <w:rsid w:val="009E0AE1"/>
    <w:rsid w:val="009E0B46"/>
    <w:rsid w:val="009E0B9F"/>
    <w:rsid w:val="009E0D54"/>
    <w:rsid w:val="009E0DD4"/>
    <w:rsid w:val="009E0E07"/>
    <w:rsid w:val="009E0E5D"/>
    <w:rsid w:val="009E1211"/>
    <w:rsid w:val="009E148E"/>
    <w:rsid w:val="009E14E7"/>
    <w:rsid w:val="009E1580"/>
    <w:rsid w:val="009E16DA"/>
    <w:rsid w:val="009E177A"/>
    <w:rsid w:val="009E177B"/>
    <w:rsid w:val="009E1970"/>
    <w:rsid w:val="009E1A23"/>
    <w:rsid w:val="009E1A48"/>
    <w:rsid w:val="009E1A98"/>
    <w:rsid w:val="009E1C7A"/>
    <w:rsid w:val="009E1CA5"/>
    <w:rsid w:val="009E1DEB"/>
    <w:rsid w:val="009E1EBC"/>
    <w:rsid w:val="009E1F58"/>
    <w:rsid w:val="009E22CA"/>
    <w:rsid w:val="009E231E"/>
    <w:rsid w:val="009E2405"/>
    <w:rsid w:val="009E24E3"/>
    <w:rsid w:val="009E2555"/>
    <w:rsid w:val="009E2748"/>
    <w:rsid w:val="009E28A4"/>
    <w:rsid w:val="009E29FF"/>
    <w:rsid w:val="009E2A7E"/>
    <w:rsid w:val="009E2DDC"/>
    <w:rsid w:val="009E2EBF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9A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40F"/>
    <w:rsid w:val="009E5496"/>
    <w:rsid w:val="009E55A5"/>
    <w:rsid w:val="009E565E"/>
    <w:rsid w:val="009E57AE"/>
    <w:rsid w:val="009E58C3"/>
    <w:rsid w:val="009E5910"/>
    <w:rsid w:val="009E5988"/>
    <w:rsid w:val="009E59CC"/>
    <w:rsid w:val="009E5A9E"/>
    <w:rsid w:val="009E5B21"/>
    <w:rsid w:val="009E5F54"/>
    <w:rsid w:val="009E6116"/>
    <w:rsid w:val="009E6162"/>
    <w:rsid w:val="009E6232"/>
    <w:rsid w:val="009E63DE"/>
    <w:rsid w:val="009E64EA"/>
    <w:rsid w:val="009E6553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6FBD"/>
    <w:rsid w:val="009E6FEF"/>
    <w:rsid w:val="009E7025"/>
    <w:rsid w:val="009E706C"/>
    <w:rsid w:val="009E709D"/>
    <w:rsid w:val="009E7132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958"/>
    <w:rsid w:val="009F0A0C"/>
    <w:rsid w:val="009F0A68"/>
    <w:rsid w:val="009F0A82"/>
    <w:rsid w:val="009F0A8C"/>
    <w:rsid w:val="009F0B6E"/>
    <w:rsid w:val="009F0B90"/>
    <w:rsid w:val="009F0C36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0C7"/>
    <w:rsid w:val="009F2403"/>
    <w:rsid w:val="009F251F"/>
    <w:rsid w:val="009F2621"/>
    <w:rsid w:val="009F26E5"/>
    <w:rsid w:val="009F26F8"/>
    <w:rsid w:val="009F27D5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920"/>
    <w:rsid w:val="009F39BF"/>
    <w:rsid w:val="009F3B9F"/>
    <w:rsid w:val="009F3CAC"/>
    <w:rsid w:val="009F3E1B"/>
    <w:rsid w:val="009F3E4E"/>
    <w:rsid w:val="009F3F30"/>
    <w:rsid w:val="009F3F70"/>
    <w:rsid w:val="009F3F8D"/>
    <w:rsid w:val="009F3FF5"/>
    <w:rsid w:val="009F44E1"/>
    <w:rsid w:val="009F4557"/>
    <w:rsid w:val="009F4686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7F9"/>
    <w:rsid w:val="009F5846"/>
    <w:rsid w:val="009F594F"/>
    <w:rsid w:val="009F59B7"/>
    <w:rsid w:val="009F5AED"/>
    <w:rsid w:val="009F5B94"/>
    <w:rsid w:val="009F5CC6"/>
    <w:rsid w:val="009F5DD2"/>
    <w:rsid w:val="009F5F6C"/>
    <w:rsid w:val="009F5FC5"/>
    <w:rsid w:val="009F6054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BAB"/>
    <w:rsid w:val="009F7BE3"/>
    <w:rsid w:val="009F7C95"/>
    <w:rsid w:val="009F7D2B"/>
    <w:rsid w:val="009F7DFC"/>
    <w:rsid w:val="009F7E16"/>
    <w:rsid w:val="009F7E90"/>
    <w:rsid w:val="009F7EDA"/>
    <w:rsid w:val="009F7EFB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6C2"/>
    <w:rsid w:val="00A01860"/>
    <w:rsid w:val="00A018AA"/>
    <w:rsid w:val="00A01A3F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CAA"/>
    <w:rsid w:val="00A02FF2"/>
    <w:rsid w:val="00A03101"/>
    <w:rsid w:val="00A033E9"/>
    <w:rsid w:val="00A034ED"/>
    <w:rsid w:val="00A03516"/>
    <w:rsid w:val="00A03621"/>
    <w:rsid w:val="00A036BA"/>
    <w:rsid w:val="00A03881"/>
    <w:rsid w:val="00A0389F"/>
    <w:rsid w:val="00A0392E"/>
    <w:rsid w:val="00A039C1"/>
    <w:rsid w:val="00A039DC"/>
    <w:rsid w:val="00A03B3B"/>
    <w:rsid w:val="00A03D4E"/>
    <w:rsid w:val="00A03D5F"/>
    <w:rsid w:val="00A03E2B"/>
    <w:rsid w:val="00A03E99"/>
    <w:rsid w:val="00A03F0B"/>
    <w:rsid w:val="00A04347"/>
    <w:rsid w:val="00A0453B"/>
    <w:rsid w:val="00A046AC"/>
    <w:rsid w:val="00A046D3"/>
    <w:rsid w:val="00A04A4C"/>
    <w:rsid w:val="00A04B01"/>
    <w:rsid w:val="00A04B37"/>
    <w:rsid w:val="00A04B73"/>
    <w:rsid w:val="00A04B8B"/>
    <w:rsid w:val="00A04BF1"/>
    <w:rsid w:val="00A04C01"/>
    <w:rsid w:val="00A04CE5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5E22"/>
    <w:rsid w:val="00A06127"/>
    <w:rsid w:val="00A062BC"/>
    <w:rsid w:val="00A062D0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AFB"/>
    <w:rsid w:val="00A07B14"/>
    <w:rsid w:val="00A07C17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2F"/>
    <w:rsid w:val="00A10B9B"/>
    <w:rsid w:val="00A10C3D"/>
    <w:rsid w:val="00A10C50"/>
    <w:rsid w:val="00A10F85"/>
    <w:rsid w:val="00A10FF4"/>
    <w:rsid w:val="00A11016"/>
    <w:rsid w:val="00A110E1"/>
    <w:rsid w:val="00A1116D"/>
    <w:rsid w:val="00A111E2"/>
    <w:rsid w:val="00A11209"/>
    <w:rsid w:val="00A112DA"/>
    <w:rsid w:val="00A1147F"/>
    <w:rsid w:val="00A115A6"/>
    <w:rsid w:val="00A11684"/>
    <w:rsid w:val="00A11699"/>
    <w:rsid w:val="00A11787"/>
    <w:rsid w:val="00A117B0"/>
    <w:rsid w:val="00A118F4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067"/>
    <w:rsid w:val="00A1326A"/>
    <w:rsid w:val="00A13292"/>
    <w:rsid w:val="00A1332A"/>
    <w:rsid w:val="00A133FD"/>
    <w:rsid w:val="00A13562"/>
    <w:rsid w:val="00A13605"/>
    <w:rsid w:val="00A136AA"/>
    <w:rsid w:val="00A13798"/>
    <w:rsid w:val="00A1380A"/>
    <w:rsid w:val="00A139D4"/>
    <w:rsid w:val="00A13A52"/>
    <w:rsid w:val="00A13CD1"/>
    <w:rsid w:val="00A13F2C"/>
    <w:rsid w:val="00A13F3A"/>
    <w:rsid w:val="00A14098"/>
    <w:rsid w:val="00A141C9"/>
    <w:rsid w:val="00A14255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4FF2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D72"/>
    <w:rsid w:val="00A16F76"/>
    <w:rsid w:val="00A16FB1"/>
    <w:rsid w:val="00A16FB6"/>
    <w:rsid w:val="00A17035"/>
    <w:rsid w:val="00A170E6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989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51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8FF"/>
    <w:rsid w:val="00A22AAB"/>
    <w:rsid w:val="00A22B63"/>
    <w:rsid w:val="00A22C03"/>
    <w:rsid w:val="00A22D21"/>
    <w:rsid w:val="00A22D5D"/>
    <w:rsid w:val="00A22EC6"/>
    <w:rsid w:val="00A22FF8"/>
    <w:rsid w:val="00A231E1"/>
    <w:rsid w:val="00A2320F"/>
    <w:rsid w:val="00A232A2"/>
    <w:rsid w:val="00A232E1"/>
    <w:rsid w:val="00A2336F"/>
    <w:rsid w:val="00A2360C"/>
    <w:rsid w:val="00A23712"/>
    <w:rsid w:val="00A23747"/>
    <w:rsid w:val="00A2381D"/>
    <w:rsid w:val="00A238D9"/>
    <w:rsid w:val="00A23A0D"/>
    <w:rsid w:val="00A23A99"/>
    <w:rsid w:val="00A23AC7"/>
    <w:rsid w:val="00A23B7F"/>
    <w:rsid w:val="00A23C80"/>
    <w:rsid w:val="00A23C85"/>
    <w:rsid w:val="00A23CBE"/>
    <w:rsid w:val="00A23D75"/>
    <w:rsid w:val="00A23E2D"/>
    <w:rsid w:val="00A23E5E"/>
    <w:rsid w:val="00A23E96"/>
    <w:rsid w:val="00A23EBC"/>
    <w:rsid w:val="00A23FA1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3E"/>
    <w:rsid w:val="00A25691"/>
    <w:rsid w:val="00A2572A"/>
    <w:rsid w:val="00A258EA"/>
    <w:rsid w:val="00A25AC5"/>
    <w:rsid w:val="00A25B90"/>
    <w:rsid w:val="00A25CA5"/>
    <w:rsid w:val="00A25FBD"/>
    <w:rsid w:val="00A25FE4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22"/>
    <w:rsid w:val="00A268BE"/>
    <w:rsid w:val="00A26B01"/>
    <w:rsid w:val="00A26CC3"/>
    <w:rsid w:val="00A26CF3"/>
    <w:rsid w:val="00A26ECC"/>
    <w:rsid w:val="00A270C1"/>
    <w:rsid w:val="00A27174"/>
    <w:rsid w:val="00A271D6"/>
    <w:rsid w:val="00A27257"/>
    <w:rsid w:val="00A27441"/>
    <w:rsid w:val="00A27722"/>
    <w:rsid w:val="00A27852"/>
    <w:rsid w:val="00A27933"/>
    <w:rsid w:val="00A27935"/>
    <w:rsid w:val="00A279B0"/>
    <w:rsid w:val="00A279F7"/>
    <w:rsid w:val="00A27B8B"/>
    <w:rsid w:val="00A27C1D"/>
    <w:rsid w:val="00A27D87"/>
    <w:rsid w:val="00A27E46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7B"/>
    <w:rsid w:val="00A32996"/>
    <w:rsid w:val="00A32A4E"/>
    <w:rsid w:val="00A32A69"/>
    <w:rsid w:val="00A32AE0"/>
    <w:rsid w:val="00A32E1A"/>
    <w:rsid w:val="00A32EA1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31"/>
    <w:rsid w:val="00A342DD"/>
    <w:rsid w:val="00A34592"/>
    <w:rsid w:val="00A347A7"/>
    <w:rsid w:val="00A34962"/>
    <w:rsid w:val="00A34A05"/>
    <w:rsid w:val="00A34AAE"/>
    <w:rsid w:val="00A34AD0"/>
    <w:rsid w:val="00A34B15"/>
    <w:rsid w:val="00A34B57"/>
    <w:rsid w:val="00A34BF2"/>
    <w:rsid w:val="00A34CD4"/>
    <w:rsid w:val="00A34D2E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ECA"/>
    <w:rsid w:val="00A35F1A"/>
    <w:rsid w:val="00A3606D"/>
    <w:rsid w:val="00A3609E"/>
    <w:rsid w:val="00A360A0"/>
    <w:rsid w:val="00A360C5"/>
    <w:rsid w:val="00A3619E"/>
    <w:rsid w:val="00A3626E"/>
    <w:rsid w:val="00A3645B"/>
    <w:rsid w:val="00A36745"/>
    <w:rsid w:val="00A3675B"/>
    <w:rsid w:val="00A367CB"/>
    <w:rsid w:val="00A36860"/>
    <w:rsid w:val="00A368BB"/>
    <w:rsid w:val="00A36DF1"/>
    <w:rsid w:val="00A36F61"/>
    <w:rsid w:val="00A370F4"/>
    <w:rsid w:val="00A37120"/>
    <w:rsid w:val="00A3736D"/>
    <w:rsid w:val="00A3751D"/>
    <w:rsid w:val="00A3758F"/>
    <w:rsid w:val="00A375DB"/>
    <w:rsid w:val="00A375FC"/>
    <w:rsid w:val="00A3762E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0B5"/>
    <w:rsid w:val="00A40263"/>
    <w:rsid w:val="00A402AC"/>
    <w:rsid w:val="00A40408"/>
    <w:rsid w:val="00A40476"/>
    <w:rsid w:val="00A40763"/>
    <w:rsid w:val="00A407E2"/>
    <w:rsid w:val="00A40A1E"/>
    <w:rsid w:val="00A40B2D"/>
    <w:rsid w:val="00A40C55"/>
    <w:rsid w:val="00A40D51"/>
    <w:rsid w:val="00A40EB6"/>
    <w:rsid w:val="00A40FE9"/>
    <w:rsid w:val="00A40FFD"/>
    <w:rsid w:val="00A410E2"/>
    <w:rsid w:val="00A412D3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0DE"/>
    <w:rsid w:val="00A42128"/>
    <w:rsid w:val="00A421FF"/>
    <w:rsid w:val="00A423EC"/>
    <w:rsid w:val="00A42435"/>
    <w:rsid w:val="00A42562"/>
    <w:rsid w:val="00A427C0"/>
    <w:rsid w:val="00A428F9"/>
    <w:rsid w:val="00A42B9F"/>
    <w:rsid w:val="00A42BCD"/>
    <w:rsid w:val="00A42BE9"/>
    <w:rsid w:val="00A42C22"/>
    <w:rsid w:val="00A42CC1"/>
    <w:rsid w:val="00A42D77"/>
    <w:rsid w:val="00A42E9F"/>
    <w:rsid w:val="00A42F8B"/>
    <w:rsid w:val="00A43000"/>
    <w:rsid w:val="00A43002"/>
    <w:rsid w:val="00A43354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284"/>
    <w:rsid w:val="00A44354"/>
    <w:rsid w:val="00A44401"/>
    <w:rsid w:val="00A446C3"/>
    <w:rsid w:val="00A447A3"/>
    <w:rsid w:val="00A447DF"/>
    <w:rsid w:val="00A44AC4"/>
    <w:rsid w:val="00A44AD8"/>
    <w:rsid w:val="00A44B0A"/>
    <w:rsid w:val="00A44C56"/>
    <w:rsid w:val="00A44CEA"/>
    <w:rsid w:val="00A44DF4"/>
    <w:rsid w:val="00A44DFB"/>
    <w:rsid w:val="00A44E83"/>
    <w:rsid w:val="00A44EEC"/>
    <w:rsid w:val="00A44FD2"/>
    <w:rsid w:val="00A4504C"/>
    <w:rsid w:val="00A4512A"/>
    <w:rsid w:val="00A452B5"/>
    <w:rsid w:val="00A4559B"/>
    <w:rsid w:val="00A455FA"/>
    <w:rsid w:val="00A45656"/>
    <w:rsid w:val="00A456CF"/>
    <w:rsid w:val="00A456DC"/>
    <w:rsid w:val="00A4591F"/>
    <w:rsid w:val="00A45964"/>
    <w:rsid w:val="00A45B99"/>
    <w:rsid w:val="00A45D52"/>
    <w:rsid w:val="00A45F65"/>
    <w:rsid w:val="00A45F96"/>
    <w:rsid w:val="00A45FB7"/>
    <w:rsid w:val="00A45FC7"/>
    <w:rsid w:val="00A4631F"/>
    <w:rsid w:val="00A4632A"/>
    <w:rsid w:val="00A463A3"/>
    <w:rsid w:val="00A465FC"/>
    <w:rsid w:val="00A46674"/>
    <w:rsid w:val="00A46690"/>
    <w:rsid w:val="00A4681F"/>
    <w:rsid w:val="00A46847"/>
    <w:rsid w:val="00A46B5A"/>
    <w:rsid w:val="00A46D9D"/>
    <w:rsid w:val="00A46E3C"/>
    <w:rsid w:val="00A470F5"/>
    <w:rsid w:val="00A471FC"/>
    <w:rsid w:val="00A47441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2A7"/>
    <w:rsid w:val="00A5033D"/>
    <w:rsid w:val="00A50391"/>
    <w:rsid w:val="00A506C0"/>
    <w:rsid w:val="00A5077F"/>
    <w:rsid w:val="00A507EA"/>
    <w:rsid w:val="00A5090C"/>
    <w:rsid w:val="00A50918"/>
    <w:rsid w:val="00A50A5E"/>
    <w:rsid w:val="00A50AE8"/>
    <w:rsid w:val="00A50DD4"/>
    <w:rsid w:val="00A50FC9"/>
    <w:rsid w:val="00A51194"/>
    <w:rsid w:val="00A513C6"/>
    <w:rsid w:val="00A51671"/>
    <w:rsid w:val="00A51749"/>
    <w:rsid w:val="00A51837"/>
    <w:rsid w:val="00A51D47"/>
    <w:rsid w:val="00A51DC8"/>
    <w:rsid w:val="00A51E5A"/>
    <w:rsid w:val="00A51EF7"/>
    <w:rsid w:val="00A51F41"/>
    <w:rsid w:val="00A51FA4"/>
    <w:rsid w:val="00A5236E"/>
    <w:rsid w:val="00A52396"/>
    <w:rsid w:val="00A5248F"/>
    <w:rsid w:val="00A52710"/>
    <w:rsid w:val="00A5271F"/>
    <w:rsid w:val="00A52744"/>
    <w:rsid w:val="00A5285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E0"/>
    <w:rsid w:val="00A53562"/>
    <w:rsid w:val="00A53620"/>
    <w:rsid w:val="00A5362B"/>
    <w:rsid w:val="00A537F4"/>
    <w:rsid w:val="00A53CD7"/>
    <w:rsid w:val="00A53F11"/>
    <w:rsid w:val="00A53F21"/>
    <w:rsid w:val="00A5410D"/>
    <w:rsid w:val="00A541F9"/>
    <w:rsid w:val="00A54240"/>
    <w:rsid w:val="00A54388"/>
    <w:rsid w:val="00A543FE"/>
    <w:rsid w:val="00A5454E"/>
    <w:rsid w:val="00A54572"/>
    <w:rsid w:val="00A5473F"/>
    <w:rsid w:val="00A547EF"/>
    <w:rsid w:val="00A5490D"/>
    <w:rsid w:val="00A54B0A"/>
    <w:rsid w:val="00A54BB9"/>
    <w:rsid w:val="00A55164"/>
    <w:rsid w:val="00A5517B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01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4E3"/>
    <w:rsid w:val="00A57637"/>
    <w:rsid w:val="00A57679"/>
    <w:rsid w:val="00A577F4"/>
    <w:rsid w:val="00A57913"/>
    <w:rsid w:val="00A57A16"/>
    <w:rsid w:val="00A57A6E"/>
    <w:rsid w:val="00A57AE3"/>
    <w:rsid w:val="00A57C6C"/>
    <w:rsid w:val="00A57D64"/>
    <w:rsid w:val="00A57D8D"/>
    <w:rsid w:val="00A57F5F"/>
    <w:rsid w:val="00A57F76"/>
    <w:rsid w:val="00A57FA3"/>
    <w:rsid w:val="00A6010E"/>
    <w:rsid w:val="00A60157"/>
    <w:rsid w:val="00A60274"/>
    <w:rsid w:val="00A60305"/>
    <w:rsid w:val="00A60605"/>
    <w:rsid w:val="00A60932"/>
    <w:rsid w:val="00A60A12"/>
    <w:rsid w:val="00A60A86"/>
    <w:rsid w:val="00A60D9B"/>
    <w:rsid w:val="00A60DB7"/>
    <w:rsid w:val="00A60F31"/>
    <w:rsid w:val="00A613BE"/>
    <w:rsid w:val="00A6145E"/>
    <w:rsid w:val="00A61490"/>
    <w:rsid w:val="00A614A3"/>
    <w:rsid w:val="00A614DD"/>
    <w:rsid w:val="00A61503"/>
    <w:rsid w:val="00A615BE"/>
    <w:rsid w:val="00A61836"/>
    <w:rsid w:val="00A61B1A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2FD"/>
    <w:rsid w:val="00A6349F"/>
    <w:rsid w:val="00A63512"/>
    <w:rsid w:val="00A636C5"/>
    <w:rsid w:val="00A637E7"/>
    <w:rsid w:val="00A638E1"/>
    <w:rsid w:val="00A63908"/>
    <w:rsid w:val="00A63957"/>
    <w:rsid w:val="00A63BE7"/>
    <w:rsid w:val="00A63C2D"/>
    <w:rsid w:val="00A63EDA"/>
    <w:rsid w:val="00A641E5"/>
    <w:rsid w:val="00A64371"/>
    <w:rsid w:val="00A643C2"/>
    <w:rsid w:val="00A64402"/>
    <w:rsid w:val="00A64480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B01"/>
    <w:rsid w:val="00A64E95"/>
    <w:rsid w:val="00A64E98"/>
    <w:rsid w:val="00A64FEB"/>
    <w:rsid w:val="00A650F9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CAC"/>
    <w:rsid w:val="00A67D48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FC7"/>
    <w:rsid w:val="00A710F6"/>
    <w:rsid w:val="00A711E2"/>
    <w:rsid w:val="00A713D4"/>
    <w:rsid w:val="00A7153D"/>
    <w:rsid w:val="00A7170F"/>
    <w:rsid w:val="00A71873"/>
    <w:rsid w:val="00A719CF"/>
    <w:rsid w:val="00A71A47"/>
    <w:rsid w:val="00A71ABC"/>
    <w:rsid w:val="00A71AE4"/>
    <w:rsid w:val="00A71BE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714"/>
    <w:rsid w:val="00A72899"/>
    <w:rsid w:val="00A72AA7"/>
    <w:rsid w:val="00A72AF1"/>
    <w:rsid w:val="00A730E4"/>
    <w:rsid w:val="00A731A4"/>
    <w:rsid w:val="00A73345"/>
    <w:rsid w:val="00A73468"/>
    <w:rsid w:val="00A738FE"/>
    <w:rsid w:val="00A739C5"/>
    <w:rsid w:val="00A73A03"/>
    <w:rsid w:val="00A73A2B"/>
    <w:rsid w:val="00A73AEE"/>
    <w:rsid w:val="00A73DD0"/>
    <w:rsid w:val="00A73E88"/>
    <w:rsid w:val="00A73EA6"/>
    <w:rsid w:val="00A73F2E"/>
    <w:rsid w:val="00A74601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73C"/>
    <w:rsid w:val="00A758CF"/>
    <w:rsid w:val="00A75914"/>
    <w:rsid w:val="00A75939"/>
    <w:rsid w:val="00A75946"/>
    <w:rsid w:val="00A75964"/>
    <w:rsid w:val="00A75C78"/>
    <w:rsid w:val="00A75CA5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10"/>
    <w:rsid w:val="00A76A33"/>
    <w:rsid w:val="00A76C27"/>
    <w:rsid w:val="00A76C70"/>
    <w:rsid w:val="00A77138"/>
    <w:rsid w:val="00A771C2"/>
    <w:rsid w:val="00A77208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80017"/>
    <w:rsid w:val="00A80076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9D2"/>
    <w:rsid w:val="00A82B15"/>
    <w:rsid w:val="00A82CA8"/>
    <w:rsid w:val="00A82DEB"/>
    <w:rsid w:val="00A82E1E"/>
    <w:rsid w:val="00A82EF2"/>
    <w:rsid w:val="00A83047"/>
    <w:rsid w:val="00A832C8"/>
    <w:rsid w:val="00A83528"/>
    <w:rsid w:val="00A8368F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23"/>
    <w:rsid w:val="00A83E4E"/>
    <w:rsid w:val="00A84058"/>
    <w:rsid w:val="00A84119"/>
    <w:rsid w:val="00A84317"/>
    <w:rsid w:val="00A844FB"/>
    <w:rsid w:val="00A848AB"/>
    <w:rsid w:val="00A849F8"/>
    <w:rsid w:val="00A84A0E"/>
    <w:rsid w:val="00A84D3A"/>
    <w:rsid w:val="00A84F52"/>
    <w:rsid w:val="00A850A7"/>
    <w:rsid w:val="00A850EF"/>
    <w:rsid w:val="00A855B4"/>
    <w:rsid w:val="00A856F5"/>
    <w:rsid w:val="00A857AD"/>
    <w:rsid w:val="00A857E3"/>
    <w:rsid w:val="00A85808"/>
    <w:rsid w:val="00A8586E"/>
    <w:rsid w:val="00A85968"/>
    <w:rsid w:val="00A85B48"/>
    <w:rsid w:val="00A85B65"/>
    <w:rsid w:val="00A85D71"/>
    <w:rsid w:val="00A85E4B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DFC"/>
    <w:rsid w:val="00A87F6B"/>
    <w:rsid w:val="00A87F79"/>
    <w:rsid w:val="00A87FAE"/>
    <w:rsid w:val="00A87FB0"/>
    <w:rsid w:val="00A87FF1"/>
    <w:rsid w:val="00A90035"/>
    <w:rsid w:val="00A90112"/>
    <w:rsid w:val="00A90392"/>
    <w:rsid w:val="00A9041D"/>
    <w:rsid w:val="00A906CC"/>
    <w:rsid w:val="00A906E6"/>
    <w:rsid w:val="00A908EB"/>
    <w:rsid w:val="00A9099A"/>
    <w:rsid w:val="00A90BD6"/>
    <w:rsid w:val="00A90C61"/>
    <w:rsid w:val="00A90D1D"/>
    <w:rsid w:val="00A90D35"/>
    <w:rsid w:val="00A90EAD"/>
    <w:rsid w:val="00A90FD8"/>
    <w:rsid w:val="00A91047"/>
    <w:rsid w:val="00A9111F"/>
    <w:rsid w:val="00A91410"/>
    <w:rsid w:val="00A91512"/>
    <w:rsid w:val="00A9157E"/>
    <w:rsid w:val="00A915B8"/>
    <w:rsid w:val="00A91990"/>
    <w:rsid w:val="00A91A2E"/>
    <w:rsid w:val="00A91A38"/>
    <w:rsid w:val="00A91D06"/>
    <w:rsid w:val="00A91E6E"/>
    <w:rsid w:val="00A91F81"/>
    <w:rsid w:val="00A9215C"/>
    <w:rsid w:val="00A9220C"/>
    <w:rsid w:val="00A92290"/>
    <w:rsid w:val="00A92391"/>
    <w:rsid w:val="00A923BC"/>
    <w:rsid w:val="00A9246B"/>
    <w:rsid w:val="00A927A2"/>
    <w:rsid w:val="00A92924"/>
    <w:rsid w:val="00A929FE"/>
    <w:rsid w:val="00A92D25"/>
    <w:rsid w:val="00A92D2A"/>
    <w:rsid w:val="00A92D86"/>
    <w:rsid w:val="00A92DB6"/>
    <w:rsid w:val="00A92DDC"/>
    <w:rsid w:val="00A92EF6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72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BD"/>
    <w:rsid w:val="00A94CFA"/>
    <w:rsid w:val="00A94D4D"/>
    <w:rsid w:val="00A94E54"/>
    <w:rsid w:val="00A94E7F"/>
    <w:rsid w:val="00A94F29"/>
    <w:rsid w:val="00A95121"/>
    <w:rsid w:val="00A951F5"/>
    <w:rsid w:val="00A951FB"/>
    <w:rsid w:val="00A95376"/>
    <w:rsid w:val="00A95578"/>
    <w:rsid w:val="00A957D9"/>
    <w:rsid w:val="00A9595B"/>
    <w:rsid w:val="00A95982"/>
    <w:rsid w:val="00A95BD3"/>
    <w:rsid w:val="00A95D6D"/>
    <w:rsid w:val="00A95F71"/>
    <w:rsid w:val="00A961B1"/>
    <w:rsid w:val="00A966EA"/>
    <w:rsid w:val="00A96754"/>
    <w:rsid w:val="00A967A4"/>
    <w:rsid w:val="00A9693D"/>
    <w:rsid w:val="00A96995"/>
    <w:rsid w:val="00A96B3B"/>
    <w:rsid w:val="00A96FFC"/>
    <w:rsid w:val="00A970A1"/>
    <w:rsid w:val="00A970DD"/>
    <w:rsid w:val="00A973A2"/>
    <w:rsid w:val="00A974B6"/>
    <w:rsid w:val="00A976A1"/>
    <w:rsid w:val="00A9775D"/>
    <w:rsid w:val="00A9777C"/>
    <w:rsid w:val="00A978E5"/>
    <w:rsid w:val="00A97A82"/>
    <w:rsid w:val="00A97AB0"/>
    <w:rsid w:val="00A97AC9"/>
    <w:rsid w:val="00A97B5F"/>
    <w:rsid w:val="00A97B84"/>
    <w:rsid w:val="00A97CB9"/>
    <w:rsid w:val="00A97D77"/>
    <w:rsid w:val="00A97EC2"/>
    <w:rsid w:val="00A97FCC"/>
    <w:rsid w:val="00AA0003"/>
    <w:rsid w:val="00AA00A8"/>
    <w:rsid w:val="00AA01B7"/>
    <w:rsid w:val="00AA01C1"/>
    <w:rsid w:val="00AA037C"/>
    <w:rsid w:val="00AA0432"/>
    <w:rsid w:val="00AA0668"/>
    <w:rsid w:val="00AA08E8"/>
    <w:rsid w:val="00AA08F4"/>
    <w:rsid w:val="00AA0904"/>
    <w:rsid w:val="00AA0944"/>
    <w:rsid w:val="00AA0C51"/>
    <w:rsid w:val="00AA0C8D"/>
    <w:rsid w:val="00AA0E66"/>
    <w:rsid w:val="00AA10C2"/>
    <w:rsid w:val="00AA1181"/>
    <w:rsid w:val="00AA14EB"/>
    <w:rsid w:val="00AA1500"/>
    <w:rsid w:val="00AA1533"/>
    <w:rsid w:val="00AA171F"/>
    <w:rsid w:val="00AA173C"/>
    <w:rsid w:val="00AA17EC"/>
    <w:rsid w:val="00AA18BF"/>
    <w:rsid w:val="00AA18CE"/>
    <w:rsid w:val="00AA195C"/>
    <w:rsid w:val="00AA1AAF"/>
    <w:rsid w:val="00AA1B4A"/>
    <w:rsid w:val="00AA1D67"/>
    <w:rsid w:val="00AA1DE1"/>
    <w:rsid w:val="00AA1EAA"/>
    <w:rsid w:val="00AA1F2A"/>
    <w:rsid w:val="00AA2057"/>
    <w:rsid w:val="00AA205A"/>
    <w:rsid w:val="00AA215B"/>
    <w:rsid w:val="00AA24D4"/>
    <w:rsid w:val="00AA2672"/>
    <w:rsid w:val="00AA28EE"/>
    <w:rsid w:val="00AA28EF"/>
    <w:rsid w:val="00AA2A03"/>
    <w:rsid w:val="00AA2AB2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9A7"/>
    <w:rsid w:val="00AA3B6E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82"/>
    <w:rsid w:val="00AA4A83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2E"/>
    <w:rsid w:val="00AA604E"/>
    <w:rsid w:val="00AA60CB"/>
    <w:rsid w:val="00AA61CE"/>
    <w:rsid w:val="00AA627F"/>
    <w:rsid w:val="00AA65AA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16A"/>
    <w:rsid w:val="00AB0235"/>
    <w:rsid w:val="00AB0288"/>
    <w:rsid w:val="00AB02CE"/>
    <w:rsid w:val="00AB0310"/>
    <w:rsid w:val="00AB0394"/>
    <w:rsid w:val="00AB07F1"/>
    <w:rsid w:val="00AB086B"/>
    <w:rsid w:val="00AB0A4A"/>
    <w:rsid w:val="00AB0A4D"/>
    <w:rsid w:val="00AB0A93"/>
    <w:rsid w:val="00AB0AAB"/>
    <w:rsid w:val="00AB0B00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44C"/>
    <w:rsid w:val="00AB1663"/>
    <w:rsid w:val="00AB1720"/>
    <w:rsid w:val="00AB192E"/>
    <w:rsid w:val="00AB1A48"/>
    <w:rsid w:val="00AB1A70"/>
    <w:rsid w:val="00AB1A86"/>
    <w:rsid w:val="00AB1BAF"/>
    <w:rsid w:val="00AB1BBE"/>
    <w:rsid w:val="00AB1C1C"/>
    <w:rsid w:val="00AB1CBE"/>
    <w:rsid w:val="00AB2165"/>
    <w:rsid w:val="00AB2194"/>
    <w:rsid w:val="00AB21FD"/>
    <w:rsid w:val="00AB225D"/>
    <w:rsid w:val="00AB236D"/>
    <w:rsid w:val="00AB2394"/>
    <w:rsid w:val="00AB2698"/>
    <w:rsid w:val="00AB2699"/>
    <w:rsid w:val="00AB26AA"/>
    <w:rsid w:val="00AB2883"/>
    <w:rsid w:val="00AB292E"/>
    <w:rsid w:val="00AB2956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272"/>
    <w:rsid w:val="00AB33E6"/>
    <w:rsid w:val="00AB3583"/>
    <w:rsid w:val="00AB3616"/>
    <w:rsid w:val="00AB3790"/>
    <w:rsid w:val="00AB38A1"/>
    <w:rsid w:val="00AB3981"/>
    <w:rsid w:val="00AB3A58"/>
    <w:rsid w:val="00AB3AFD"/>
    <w:rsid w:val="00AB3B9A"/>
    <w:rsid w:val="00AB3D49"/>
    <w:rsid w:val="00AB3F17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49"/>
    <w:rsid w:val="00AB648F"/>
    <w:rsid w:val="00AB64D9"/>
    <w:rsid w:val="00AB66D5"/>
    <w:rsid w:val="00AB67AE"/>
    <w:rsid w:val="00AB689B"/>
    <w:rsid w:val="00AB6A28"/>
    <w:rsid w:val="00AB6A5C"/>
    <w:rsid w:val="00AB6A7D"/>
    <w:rsid w:val="00AB6AE6"/>
    <w:rsid w:val="00AB6CAF"/>
    <w:rsid w:val="00AB6CF2"/>
    <w:rsid w:val="00AB6DC7"/>
    <w:rsid w:val="00AB6DD2"/>
    <w:rsid w:val="00AB6E11"/>
    <w:rsid w:val="00AB6E67"/>
    <w:rsid w:val="00AB6F2F"/>
    <w:rsid w:val="00AB701E"/>
    <w:rsid w:val="00AB7110"/>
    <w:rsid w:val="00AB72A2"/>
    <w:rsid w:val="00AB72D9"/>
    <w:rsid w:val="00AB7881"/>
    <w:rsid w:val="00AB78E1"/>
    <w:rsid w:val="00AB7DE8"/>
    <w:rsid w:val="00AB7FE4"/>
    <w:rsid w:val="00AC0010"/>
    <w:rsid w:val="00AC00D4"/>
    <w:rsid w:val="00AC011D"/>
    <w:rsid w:val="00AC01F2"/>
    <w:rsid w:val="00AC0398"/>
    <w:rsid w:val="00AC08C3"/>
    <w:rsid w:val="00AC0AD0"/>
    <w:rsid w:val="00AC0AFF"/>
    <w:rsid w:val="00AC0B85"/>
    <w:rsid w:val="00AC0C01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A16"/>
    <w:rsid w:val="00AC1CDD"/>
    <w:rsid w:val="00AC1D15"/>
    <w:rsid w:val="00AC1D67"/>
    <w:rsid w:val="00AC1ED0"/>
    <w:rsid w:val="00AC214D"/>
    <w:rsid w:val="00AC2394"/>
    <w:rsid w:val="00AC24E1"/>
    <w:rsid w:val="00AC2508"/>
    <w:rsid w:val="00AC272E"/>
    <w:rsid w:val="00AC2B68"/>
    <w:rsid w:val="00AC2B86"/>
    <w:rsid w:val="00AC2DF8"/>
    <w:rsid w:val="00AC2E38"/>
    <w:rsid w:val="00AC2EE3"/>
    <w:rsid w:val="00AC2F56"/>
    <w:rsid w:val="00AC31EB"/>
    <w:rsid w:val="00AC339A"/>
    <w:rsid w:val="00AC344F"/>
    <w:rsid w:val="00AC34C7"/>
    <w:rsid w:val="00AC3545"/>
    <w:rsid w:val="00AC356A"/>
    <w:rsid w:val="00AC3619"/>
    <w:rsid w:val="00AC366D"/>
    <w:rsid w:val="00AC3693"/>
    <w:rsid w:val="00AC3936"/>
    <w:rsid w:val="00AC39AD"/>
    <w:rsid w:val="00AC3A1A"/>
    <w:rsid w:val="00AC3A21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50E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2C6"/>
    <w:rsid w:val="00AC5345"/>
    <w:rsid w:val="00AC5440"/>
    <w:rsid w:val="00AC5456"/>
    <w:rsid w:val="00AC5478"/>
    <w:rsid w:val="00AC5493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6E0"/>
    <w:rsid w:val="00AC7926"/>
    <w:rsid w:val="00AC7ACB"/>
    <w:rsid w:val="00AC7B7C"/>
    <w:rsid w:val="00AC7BEB"/>
    <w:rsid w:val="00AC7CE3"/>
    <w:rsid w:val="00AD0185"/>
    <w:rsid w:val="00AD01A8"/>
    <w:rsid w:val="00AD029B"/>
    <w:rsid w:val="00AD0350"/>
    <w:rsid w:val="00AD035C"/>
    <w:rsid w:val="00AD0393"/>
    <w:rsid w:val="00AD0510"/>
    <w:rsid w:val="00AD07B6"/>
    <w:rsid w:val="00AD0ABE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6A7"/>
    <w:rsid w:val="00AD1784"/>
    <w:rsid w:val="00AD1907"/>
    <w:rsid w:val="00AD1D5D"/>
    <w:rsid w:val="00AD1DE6"/>
    <w:rsid w:val="00AD1F64"/>
    <w:rsid w:val="00AD23DB"/>
    <w:rsid w:val="00AD23E3"/>
    <w:rsid w:val="00AD2438"/>
    <w:rsid w:val="00AD2636"/>
    <w:rsid w:val="00AD267B"/>
    <w:rsid w:val="00AD295E"/>
    <w:rsid w:val="00AD2B1C"/>
    <w:rsid w:val="00AD2BDD"/>
    <w:rsid w:val="00AD2DE5"/>
    <w:rsid w:val="00AD2E4D"/>
    <w:rsid w:val="00AD2F85"/>
    <w:rsid w:val="00AD3288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A6"/>
    <w:rsid w:val="00AD46EB"/>
    <w:rsid w:val="00AD475B"/>
    <w:rsid w:val="00AD48AF"/>
    <w:rsid w:val="00AD490F"/>
    <w:rsid w:val="00AD494F"/>
    <w:rsid w:val="00AD49FE"/>
    <w:rsid w:val="00AD4A5F"/>
    <w:rsid w:val="00AD4ADD"/>
    <w:rsid w:val="00AD4AFF"/>
    <w:rsid w:val="00AD4CE5"/>
    <w:rsid w:val="00AD4D18"/>
    <w:rsid w:val="00AD4DB9"/>
    <w:rsid w:val="00AD4DC2"/>
    <w:rsid w:val="00AD4F42"/>
    <w:rsid w:val="00AD50D3"/>
    <w:rsid w:val="00AD5376"/>
    <w:rsid w:val="00AD563E"/>
    <w:rsid w:val="00AD5A37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50D"/>
    <w:rsid w:val="00AD6588"/>
    <w:rsid w:val="00AD65C1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1E7"/>
    <w:rsid w:val="00AD7217"/>
    <w:rsid w:val="00AD74A9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B0"/>
    <w:rsid w:val="00AD7CD3"/>
    <w:rsid w:val="00AE0098"/>
    <w:rsid w:val="00AE01A4"/>
    <w:rsid w:val="00AE023B"/>
    <w:rsid w:val="00AE0436"/>
    <w:rsid w:val="00AE0470"/>
    <w:rsid w:val="00AE0533"/>
    <w:rsid w:val="00AE05D3"/>
    <w:rsid w:val="00AE069F"/>
    <w:rsid w:val="00AE098F"/>
    <w:rsid w:val="00AE0993"/>
    <w:rsid w:val="00AE0B02"/>
    <w:rsid w:val="00AE0BB1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29"/>
    <w:rsid w:val="00AE188E"/>
    <w:rsid w:val="00AE1962"/>
    <w:rsid w:val="00AE1B89"/>
    <w:rsid w:val="00AE1EC8"/>
    <w:rsid w:val="00AE1F5B"/>
    <w:rsid w:val="00AE20AF"/>
    <w:rsid w:val="00AE23A6"/>
    <w:rsid w:val="00AE23CE"/>
    <w:rsid w:val="00AE244B"/>
    <w:rsid w:val="00AE24E1"/>
    <w:rsid w:val="00AE27DC"/>
    <w:rsid w:val="00AE29C9"/>
    <w:rsid w:val="00AE2AF0"/>
    <w:rsid w:val="00AE2C01"/>
    <w:rsid w:val="00AE2DC2"/>
    <w:rsid w:val="00AE2E29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A79"/>
    <w:rsid w:val="00AE3B96"/>
    <w:rsid w:val="00AE3CAD"/>
    <w:rsid w:val="00AE3CB5"/>
    <w:rsid w:val="00AE3D06"/>
    <w:rsid w:val="00AE3D1F"/>
    <w:rsid w:val="00AE3D64"/>
    <w:rsid w:val="00AE3E62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FC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97B"/>
    <w:rsid w:val="00AE5A0A"/>
    <w:rsid w:val="00AE5AD2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CE"/>
    <w:rsid w:val="00AE6499"/>
    <w:rsid w:val="00AE64A7"/>
    <w:rsid w:val="00AE65AA"/>
    <w:rsid w:val="00AE65D4"/>
    <w:rsid w:val="00AE661E"/>
    <w:rsid w:val="00AE6635"/>
    <w:rsid w:val="00AE6A0F"/>
    <w:rsid w:val="00AE6A38"/>
    <w:rsid w:val="00AE6AA9"/>
    <w:rsid w:val="00AE6AAE"/>
    <w:rsid w:val="00AE6B5C"/>
    <w:rsid w:val="00AE6BA9"/>
    <w:rsid w:val="00AE6C60"/>
    <w:rsid w:val="00AE6D79"/>
    <w:rsid w:val="00AE6E3C"/>
    <w:rsid w:val="00AE7031"/>
    <w:rsid w:val="00AE7033"/>
    <w:rsid w:val="00AE714C"/>
    <w:rsid w:val="00AE7181"/>
    <w:rsid w:val="00AE72A3"/>
    <w:rsid w:val="00AE7443"/>
    <w:rsid w:val="00AE747C"/>
    <w:rsid w:val="00AE7488"/>
    <w:rsid w:val="00AE7520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6AC"/>
    <w:rsid w:val="00AF1700"/>
    <w:rsid w:val="00AF184D"/>
    <w:rsid w:val="00AF18B2"/>
    <w:rsid w:val="00AF1918"/>
    <w:rsid w:val="00AF19A2"/>
    <w:rsid w:val="00AF19D9"/>
    <w:rsid w:val="00AF1AFA"/>
    <w:rsid w:val="00AF1BA1"/>
    <w:rsid w:val="00AF1C31"/>
    <w:rsid w:val="00AF1C5B"/>
    <w:rsid w:val="00AF1D36"/>
    <w:rsid w:val="00AF1D5C"/>
    <w:rsid w:val="00AF1F03"/>
    <w:rsid w:val="00AF2174"/>
    <w:rsid w:val="00AF21BC"/>
    <w:rsid w:val="00AF2520"/>
    <w:rsid w:val="00AF2557"/>
    <w:rsid w:val="00AF27A1"/>
    <w:rsid w:val="00AF2981"/>
    <w:rsid w:val="00AF2B53"/>
    <w:rsid w:val="00AF2C66"/>
    <w:rsid w:val="00AF2E96"/>
    <w:rsid w:val="00AF2F7B"/>
    <w:rsid w:val="00AF3174"/>
    <w:rsid w:val="00AF3211"/>
    <w:rsid w:val="00AF3379"/>
    <w:rsid w:val="00AF33F4"/>
    <w:rsid w:val="00AF352A"/>
    <w:rsid w:val="00AF35C9"/>
    <w:rsid w:val="00AF3695"/>
    <w:rsid w:val="00AF387A"/>
    <w:rsid w:val="00AF3C90"/>
    <w:rsid w:val="00AF3E06"/>
    <w:rsid w:val="00AF3E64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CF7"/>
    <w:rsid w:val="00AF4E55"/>
    <w:rsid w:val="00AF4E85"/>
    <w:rsid w:val="00AF4E9E"/>
    <w:rsid w:val="00AF4F73"/>
    <w:rsid w:val="00AF4FD3"/>
    <w:rsid w:val="00AF501D"/>
    <w:rsid w:val="00AF51C9"/>
    <w:rsid w:val="00AF5229"/>
    <w:rsid w:val="00AF53B7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379"/>
    <w:rsid w:val="00AF6422"/>
    <w:rsid w:val="00AF6534"/>
    <w:rsid w:val="00AF6553"/>
    <w:rsid w:val="00AF65F5"/>
    <w:rsid w:val="00AF66A6"/>
    <w:rsid w:val="00AF66EF"/>
    <w:rsid w:val="00AF6715"/>
    <w:rsid w:val="00AF6743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66B"/>
    <w:rsid w:val="00AF78FF"/>
    <w:rsid w:val="00AF799A"/>
    <w:rsid w:val="00AF7A25"/>
    <w:rsid w:val="00AF7CBA"/>
    <w:rsid w:val="00AF7ECB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AC"/>
    <w:rsid w:val="00B00B02"/>
    <w:rsid w:val="00B00B29"/>
    <w:rsid w:val="00B00B45"/>
    <w:rsid w:val="00B00BA3"/>
    <w:rsid w:val="00B00BD7"/>
    <w:rsid w:val="00B00C16"/>
    <w:rsid w:val="00B00D37"/>
    <w:rsid w:val="00B00D51"/>
    <w:rsid w:val="00B00E49"/>
    <w:rsid w:val="00B0100F"/>
    <w:rsid w:val="00B0103A"/>
    <w:rsid w:val="00B01362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CD0"/>
    <w:rsid w:val="00B01DAF"/>
    <w:rsid w:val="00B01F9E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F0"/>
    <w:rsid w:val="00B04448"/>
    <w:rsid w:val="00B045CC"/>
    <w:rsid w:val="00B046B1"/>
    <w:rsid w:val="00B046BD"/>
    <w:rsid w:val="00B046E3"/>
    <w:rsid w:val="00B04722"/>
    <w:rsid w:val="00B04C64"/>
    <w:rsid w:val="00B04C66"/>
    <w:rsid w:val="00B04EE9"/>
    <w:rsid w:val="00B050FA"/>
    <w:rsid w:val="00B05342"/>
    <w:rsid w:val="00B053B6"/>
    <w:rsid w:val="00B05462"/>
    <w:rsid w:val="00B05496"/>
    <w:rsid w:val="00B055F1"/>
    <w:rsid w:val="00B05658"/>
    <w:rsid w:val="00B058D6"/>
    <w:rsid w:val="00B059B2"/>
    <w:rsid w:val="00B059BB"/>
    <w:rsid w:val="00B05C1B"/>
    <w:rsid w:val="00B05D6A"/>
    <w:rsid w:val="00B05F8F"/>
    <w:rsid w:val="00B06063"/>
    <w:rsid w:val="00B0619C"/>
    <w:rsid w:val="00B06399"/>
    <w:rsid w:val="00B063B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6B3"/>
    <w:rsid w:val="00B0780D"/>
    <w:rsid w:val="00B07880"/>
    <w:rsid w:val="00B07981"/>
    <w:rsid w:val="00B079DA"/>
    <w:rsid w:val="00B07C02"/>
    <w:rsid w:val="00B07C87"/>
    <w:rsid w:val="00B07D34"/>
    <w:rsid w:val="00B10020"/>
    <w:rsid w:val="00B100F2"/>
    <w:rsid w:val="00B10104"/>
    <w:rsid w:val="00B1011A"/>
    <w:rsid w:val="00B1016E"/>
    <w:rsid w:val="00B103B8"/>
    <w:rsid w:val="00B103CE"/>
    <w:rsid w:val="00B103FA"/>
    <w:rsid w:val="00B1044C"/>
    <w:rsid w:val="00B1053B"/>
    <w:rsid w:val="00B105D5"/>
    <w:rsid w:val="00B10639"/>
    <w:rsid w:val="00B108BC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7E3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294"/>
    <w:rsid w:val="00B1233F"/>
    <w:rsid w:val="00B12544"/>
    <w:rsid w:val="00B1296E"/>
    <w:rsid w:val="00B12A78"/>
    <w:rsid w:val="00B130E0"/>
    <w:rsid w:val="00B130F2"/>
    <w:rsid w:val="00B13163"/>
    <w:rsid w:val="00B13354"/>
    <w:rsid w:val="00B133CB"/>
    <w:rsid w:val="00B13514"/>
    <w:rsid w:val="00B13566"/>
    <w:rsid w:val="00B135D6"/>
    <w:rsid w:val="00B135ED"/>
    <w:rsid w:val="00B137B5"/>
    <w:rsid w:val="00B13866"/>
    <w:rsid w:val="00B13947"/>
    <w:rsid w:val="00B13976"/>
    <w:rsid w:val="00B139F2"/>
    <w:rsid w:val="00B13AAF"/>
    <w:rsid w:val="00B13D9C"/>
    <w:rsid w:val="00B13DD9"/>
    <w:rsid w:val="00B13EB6"/>
    <w:rsid w:val="00B14201"/>
    <w:rsid w:val="00B142F9"/>
    <w:rsid w:val="00B14301"/>
    <w:rsid w:val="00B1436D"/>
    <w:rsid w:val="00B1437E"/>
    <w:rsid w:val="00B14405"/>
    <w:rsid w:val="00B144C2"/>
    <w:rsid w:val="00B1452C"/>
    <w:rsid w:val="00B14616"/>
    <w:rsid w:val="00B1467D"/>
    <w:rsid w:val="00B146BF"/>
    <w:rsid w:val="00B14797"/>
    <w:rsid w:val="00B148D2"/>
    <w:rsid w:val="00B14953"/>
    <w:rsid w:val="00B14A7C"/>
    <w:rsid w:val="00B14BF7"/>
    <w:rsid w:val="00B14E04"/>
    <w:rsid w:val="00B14E47"/>
    <w:rsid w:val="00B14E97"/>
    <w:rsid w:val="00B14F89"/>
    <w:rsid w:val="00B15133"/>
    <w:rsid w:val="00B15216"/>
    <w:rsid w:val="00B1522C"/>
    <w:rsid w:val="00B153E8"/>
    <w:rsid w:val="00B1571E"/>
    <w:rsid w:val="00B1575F"/>
    <w:rsid w:val="00B159A9"/>
    <w:rsid w:val="00B15A64"/>
    <w:rsid w:val="00B15B3F"/>
    <w:rsid w:val="00B15D67"/>
    <w:rsid w:val="00B15DD2"/>
    <w:rsid w:val="00B15E3C"/>
    <w:rsid w:val="00B16121"/>
    <w:rsid w:val="00B165CE"/>
    <w:rsid w:val="00B1667B"/>
    <w:rsid w:val="00B16B8D"/>
    <w:rsid w:val="00B16C54"/>
    <w:rsid w:val="00B16D5A"/>
    <w:rsid w:val="00B17102"/>
    <w:rsid w:val="00B17122"/>
    <w:rsid w:val="00B172ED"/>
    <w:rsid w:val="00B17394"/>
    <w:rsid w:val="00B173D7"/>
    <w:rsid w:val="00B17561"/>
    <w:rsid w:val="00B175B0"/>
    <w:rsid w:val="00B177E5"/>
    <w:rsid w:val="00B178AB"/>
    <w:rsid w:val="00B17A9F"/>
    <w:rsid w:val="00B17BAB"/>
    <w:rsid w:val="00B17BEE"/>
    <w:rsid w:val="00B17C9D"/>
    <w:rsid w:val="00B17CF5"/>
    <w:rsid w:val="00B17E44"/>
    <w:rsid w:val="00B17F7A"/>
    <w:rsid w:val="00B2001F"/>
    <w:rsid w:val="00B20351"/>
    <w:rsid w:val="00B20408"/>
    <w:rsid w:val="00B20712"/>
    <w:rsid w:val="00B20777"/>
    <w:rsid w:val="00B207DE"/>
    <w:rsid w:val="00B20840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999"/>
    <w:rsid w:val="00B21C94"/>
    <w:rsid w:val="00B21C99"/>
    <w:rsid w:val="00B21EB9"/>
    <w:rsid w:val="00B22034"/>
    <w:rsid w:val="00B22108"/>
    <w:rsid w:val="00B22127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2E44"/>
    <w:rsid w:val="00B23089"/>
    <w:rsid w:val="00B231BC"/>
    <w:rsid w:val="00B23229"/>
    <w:rsid w:val="00B232AE"/>
    <w:rsid w:val="00B23313"/>
    <w:rsid w:val="00B2348B"/>
    <w:rsid w:val="00B234A6"/>
    <w:rsid w:val="00B23786"/>
    <w:rsid w:val="00B23997"/>
    <w:rsid w:val="00B23C8D"/>
    <w:rsid w:val="00B23D90"/>
    <w:rsid w:val="00B23F0C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63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193"/>
    <w:rsid w:val="00B26212"/>
    <w:rsid w:val="00B2631D"/>
    <w:rsid w:val="00B2648A"/>
    <w:rsid w:val="00B264E6"/>
    <w:rsid w:val="00B26B25"/>
    <w:rsid w:val="00B26CD7"/>
    <w:rsid w:val="00B26D03"/>
    <w:rsid w:val="00B26F2A"/>
    <w:rsid w:val="00B26F5D"/>
    <w:rsid w:val="00B27022"/>
    <w:rsid w:val="00B27112"/>
    <w:rsid w:val="00B27146"/>
    <w:rsid w:val="00B271DF"/>
    <w:rsid w:val="00B2731A"/>
    <w:rsid w:val="00B27505"/>
    <w:rsid w:val="00B27623"/>
    <w:rsid w:val="00B276E9"/>
    <w:rsid w:val="00B27994"/>
    <w:rsid w:val="00B279C2"/>
    <w:rsid w:val="00B27A3D"/>
    <w:rsid w:val="00B27ACE"/>
    <w:rsid w:val="00B27AE3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42F"/>
    <w:rsid w:val="00B3051A"/>
    <w:rsid w:val="00B30548"/>
    <w:rsid w:val="00B30722"/>
    <w:rsid w:val="00B307C2"/>
    <w:rsid w:val="00B3081B"/>
    <w:rsid w:val="00B308C2"/>
    <w:rsid w:val="00B308D7"/>
    <w:rsid w:val="00B30904"/>
    <w:rsid w:val="00B309CC"/>
    <w:rsid w:val="00B30A5B"/>
    <w:rsid w:val="00B30A67"/>
    <w:rsid w:val="00B30C74"/>
    <w:rsid w:val="00B30CCE"/>
    <w:rsid w:val="00B30D88"/>
    <w:rsid w:val="00B30E85"/>
    <w:rsid w:val="00B30EDD"/>
    <w:rsid w:val="00B30F9F"/>
    <w:rsid w:val="00B31133"/>
    <w:rsid w:val="00B311A9"/>
    <w:rsid w:val="00B311AE"/>
    <w:rsid w:val="00B31221"/>
    <w:rsid w:val="00B3122C"/>
    <w:rsid w:val="00B312F9"/>
    <w:rsid w:val="00B31329"/>
    <w:rsid w:val="00B31461"/>
    <w:rsid w:val="00B3147B"/>
    <w:rsid w:val="00B314E2"/>
    <w:rsid w:val="00B315AD"/>
    <w:rsid w:val="00B316E4"/>
    <w:rsid w:val="00B316E7"/>
    <w:rsid w:val="00B31703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62C"/>
    <w:rsid w:val="00B32652"/>
    <w:rsid w:val="00B326DE"/>
    <w:rsid w:val="00B32799"/>
    <w:rsid w:val="00B3288C"/>
    <w:rsid w:val="00B3297C"/>
    <w:rsid w:val="00B329F1"/>
    <w:rsid w:val="00B32B13"/>
    <w:rsid w:val="00B32BF9"/>
    <w:rsid w:val="00B32C43"/>
    <w:rsid w:val="00B32CFC"/>
    <w:rsid w:val="00B32E03"/>
    <w:rsid w:val="00B32F4B"/>
    <w:rsid w:val="00B330F8"/>
    <w:rsid w:val="00B3310F"/>
    <w:rsid w:val="00B3317B"/>
    <w:rsid w:val="00B33189"/>
    <w:rsid w:val="00B332B6"/>
    <w:rsid w:val="00B33452"/>
    <w:rsid w:val="00B335F7"/>
    <w:rsid w:val="00B33661"/>
    <w:rsid w:val="00B3373E"/>
    <w:rsid w:val="00B33861"/>
    <w:rsid w:val="00B33B6F"/>
    <w:rsid w:val="00B33C26"/>
    <w:rsid w:val="00B33D3F"/>
    <w:rsid w:val="00B33EA6"/>
    <w:rsid w:val="00B33FD5"/>
    <w:rsid w:val="00B342D3"/>
    <w:rsid w:val="00B344A8"/>
    <w:rsid w:val="00B345E3"/>
    <w:rsid w:val="00B34979"/>
    <w:rsid w:val="00B349D5"/>
    <w:rsid w:val="00B34AE4"/>
    <w:rsid w:val="00B34D51"/>
    <w:rsid w:val="00B34E94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BD9"/>
    <w:rsid w:val="00B35F10"/>
    <w:rsid w:val="00B3613E"/>
    <w:rsid w:val="00B36239"/>
    <w:rsid w:val="00B363C9"/>
    <w:rsid w:val="00B3689B"/>
    <w:rsid w:val="00B36967"/>
    <w:rsid w:val="00B36A67"/>
    <w:rsid w:val="00B36AD6"/>
    <w:rsid w:val="00B36AF6"/>
    <w:rsid w:val="00B36BDA"/>
    <w:rsid w:val="00B36D64"/>
    <w:rsid w:val="00B36F5D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945"/>
    <w:rsid w:val="00B379BF"/>
    <w:rsid w:val="00B37A4E"/>
    <w:rsid w:val="00B37A51"/>
    <w:rsid w:val="00B37A93"/>
    <w:rsid w:val="00B37AA5"/>
    <w:rsid w:val="00B37B5F"/>
    <w:rsid w:val="00B37C97"/>
    <w:rsid w:val="00B37D5A"/>
    <w:rsid w:val="00B37D88"/>
    <w:rsid w:val="00B37EA3"/>
    <w:rsid w:val="00B37F08"/>
    <w:rsid w:val="00B40062"/>
    <w:rsid w:val="00B400E9"/>
    <w:rsid w:val="00B40159"/>
    <w:rsid w:val="00B40280"/>
    <w:rsid w:val="00B402A6"/>
    <w:rsid w:val="00B4048B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7E"/>
    <w:rsid w:val="00B411C1"/>
    <w:rsid w:val="00B41383"/>
    <w:rsid w:val="00B413CA"/>
    <w:rsid w:val="00B414F9"/>
    <w:rsid w:val="00B4161C"/>
    <w:rsid w:val="00B41740"/>
    <w:rsid w:val="00B41880"/>
    <w:rsid w:val="00B41B09"/>
    <w:rsid w:val="00B41B1B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FE"/>
    <w:rsid w:val="00B424B0"/>
    <w:rsid w:val="00B424B3"/>
    <w:rsid w:val="00B425DD"/>
    <w:rsid w:val="00B428E8"/>
    <w:rsid w:val="00B4297C"/>
    <w:rsid w:val="00B42A60"/>
    <w:rsid w:val="00B42AA8"/>
    <w:rsid w:val="00B42AF9"/>
    <w:rsid w:val="00B42C76"/>
    <w:rsid w:val="00B42D70"/>
    <w:rsid w:val="00B42F7C"/>
    <w:rsid w:val="00B42FBB"/>
    <w:rsid w:val="00B4301D"/>
    <w:rsid w:val="00B43138"/>
    <w:rsid w:val="00B4316E"/>
    <w:rsid w:val="00B432A4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C5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C4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5F"/>
    <w:rsid w:val="00B4517B"/>
    <w:rsid w:val="00B4536F"/>
    <w:rsid w:val="00B45557"/>
    <w:rsid w:val="00B4577E"/>
    <w:rsid w:val="00B457F3"/>
    <w:rsid w:val="00B45847"/>
    <w:rsid w:val="00B4584F"/>
    <w:rsid w:val="00B45B49"/>
    <w:rsid w:val="00B45B9E"/>
    <w:rsid w:val="00B45C16"/>
    <w:rsid w:val="00B45C46"/>
    <w:rsid w:val="00B45CEC"/>
    <w:rsid w:val="00B46082"/>
    <w:rsid w:val="00B460FE"/>
    <w:rsid w:val="00B4615A"/>
    <w:rsid w:val="00B464F2"/>
    <w:rsid w:val="00B4656D"/>
    <w:rsid w:val="00B4656F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6EDD"/>
    <w:rsid w:val="00B4714A"/>
    <w:rsid w:val="00B4729E"/>
    <w:rsid w:val="00B473A7"/>
    <w:rsid w:val="00B477D8"/>
    <w:rsid w:val="00B477E3"/>
    <w:rsid w:val="00B4793C"/>
    <w:rsid w:val="00B47ADD"/>
    <w:rsid w:val="00B47B36"/>
    <w:rsid w:val="00B47B98"/>
    <w:rsid w:val="00B47C33"/>
    <w:rsid w:val="00B47F95"/>
    <w:rsid w:val="00B47FCE"/>
    <w:rsid w:val="00B50101"/>
    <w:rsid w:val="00B5033B"/>
    <w:rsid w:val="00B503CA"/>
    <w:rsid w:val="00B503EB"/>
    <w:rsid w:val="00B503F5"/>
    <w:rsid w:val="00B50401"/>
    <w:rsid w:val="00B50443"/>
    <w:rsid w:val="00B5048B"/>
    <w:rsid w:val="00B50621"/>
    <w:rsid w:val="00B506C0"/>
    <w:rsid w:val="00B5074C"/>
    <w:rsid w:val="00B50861"/>
    <w:rsid w:val="00B50B47"/>
    <w:rsid w:val="00B50CCD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1F8A"/>
    <w:rsid w:val="00B52094"/>
    <w:rsid w:val="00B52176"/>
    <w:rsid w:val="00B5219C"/>
    <w:rsid w:val="00B52209"/>
    <w:rsid w:val="00B52251"/>
    <w:rsid w:val="00B5246B"/>
    <w:rsid w:val="00B5246D"/>
    <w:rsid w:val="00B5249D"/>
    <w:rsid w:val="00B52685"/>
    <w:rsid w:val="00B527AA"/>
    <w:rsid w:val="00B52850"/>
    <w:rsid w:val="00B52866"/>
    <w:rsid w:val="00B52880"/>
    <w:rsid w:val="00B529A7"/>
    <w:rsid w:val="00B52BE9"/>
    <w:rsid w:val="00B52C08"/>
    <w:rsid w:val="00B52C2D"/>
    <w:rsid w:val="00B52CBA"/>
    <w:rsid w:val="00B52D1C"/>
    <w:rsid w:val="00B52D9F"/>
    <w:rsid w:val="00B52E16"/>
    <w:rsid w:val="00B52EC9"/>
    <w:rsid w:val="00B52ED3"/>
    <w:rsid w:val="00B532A4"/>
    <w:rsid w:val="00B532E9"/>
    <w:rsid w:val="00B533A0"/>
    <w:rsid w:val="00B533E2"/>
    <w:rsid w:val="00B53630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3EFB"/>
    <w:rsid w:val="00B54196"/>
    <w:rsid w:val="00B54226"/>
    <w:rsid w:val="00B54320"/>
    <w:rsid w:val="00B5432C"/>
    <w:rsid w:val="00B54431"/>
    <w:rsid w:val="00B544CC"/>
    <w:rsid w:val="00B5478F"/>
    <w:rsid w:val="00B548CA"/>
    <w:rsid w:val="00B549A0"/>
    <w:rsid w:val="00B549FB"/>
    <w:rsid w:val="00B54B44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7EC"/>
    <w:rsid w:val="00B55874"/>
    <w:rsid w:val="00B55C35"/>
    <w:rsid w:val="00B55C4B"/>
    <w:rsid w:val="00B55D31"/>
    <w:rsid w:val="00B55DB8"/>
    <w:rsid w:val="00B5605D"/>
    <w:rsid w:val="00B5610D"/>
    <w:rsid w:val="00B56294"/>
    <w:rsid w:val="00B56670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6FCC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600E6"/>
    <w:rsid w:val="00B602D2"/>
    <w:rsid w:val="00B603BC"/>
    <w:rsid w:val="00B60541"/>
    <w:rsid w:val="00B606CA"/>
    <w:rsid w:val="00B608B9"/>
    <w:rsid w:val="00B60C96"/>
    <w:rsid w:val="00B60F53"/>
    <w:rsid w:val="00B60FB8"/>
    <w:rsid w:val="00B611F8"/>
    <w:rsid w:val="00B611FE"/>
    <w:rsid w:val="00B6144C"/>
    <w:rsid w:val="00B6145D"/>
    <w:rsid w:val="00B61489"/>
    <w:rsid w:val="00B61544"/>
    <w:rsid w:val="00B61671"/>
    <w:rsid w:val="00B617FB"/>
    <w:rsid w:val="00B61A33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07"/>
    <w:rsid w:val="00B62978"/>
    <w:rsid w:val="00B62AA2"/>
    <w:rsid w:val="00B62BCC"/>
    <w:rsid w:val="00B62E65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BE9"/>
    <w:rsid w:val="00B64D81"/>
    <w:rsid w:val="00B64DBF"/>
    <w:rsid w:val="00B64EFD"/>
    <w:rsid w:val="00B64FBC"/>
    <w:rsid w:val="00B64FE2"/>
    <w:rsid w:val="00B65218"/>
    <w:rsid w:val="00B6532E"/>
    <w:rsid w:val="00B65550"/>
    <w:rsid w:val="00B6563D"/>
    <w:rsid w:val="00B6563F"/>
    <w:rsid w:val="00B6576C"/>
    <w:rsid w:val="00B6589A"/>
    <w:rsid w:val="00B65A51"/>
    <w:rsid w:val="00B65D1C"/>
    <w:rsid w:val="00B65F81"/>
    <w:rsid w:val="00B661E4"/>
    <w:rsid w:val="00B66242"/>
    <w:rsid w:val="00B6640F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79"/>
    <w:rsid w:val="00B676DC"/>
    <w:rsid w:val="00B6775C"/>
    <w:rsid w:val="00B677C3"/>
    <w:rsid w:val="00B677EC"/>
    <w:rsid w:val="00B6781F"/>
    <w:rsid w:val="00B67920"/>
    <w:rsid w:val="00B67978"/>
    <w:rsid w:val="00B679FD"/>
    <w:rsid w:val="00B67A1C"/>
    <w:rsid w:val="00B67B8C"/>
    <w:rsid w:val="00B67BF1"/>
    <w:rsid w:val="00B67C9A"/>
    <w:rsid w:val="00B67CC4"/>
    <w:rsid w:val="00B67DA1"/>
    <w:rsid w:val="00B67DFE"/>
    <w:rsid w:val="00B67E03"/>
    <w:rsid w:val="00B67EA7"/>
    <w:rsid w:val="00B70093"/>
    <w:rsid w:val="00B7032B"/>
    <w:rsid w:val="00B7036B"/>
    <w:rsid w:val="00B70428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A47"/>
    <w:rsid w:val="00B72CF6"/>
    <w:rsid w:val="00B72EA5"/>
    <w:rsid w:val="00B72F8C"/>
    <w:rsid w:val="00B7307B"/>
    <w:rsid w:val="00B73088"/>
    <w:rsid w:val="00B731CE"/>
    <w:rsid w:val="00B73336"/>
    <w:rsid w:val="00B73631"/>
    <w:rsid w:val="00B738DE"/>
    <w:rsid w:val="00B73ACE"/>
    <w:rsid w:val="00B73B1D"/>
    <w:rsid w:val="00B73B4E"/>
    <w:rsid w:val="00B73BB6"/>
    <w:rsid w:val="00B73C80"/>
    <w:rsid w:val="00B73ED1"/>
    <w:rsid w:val="00B73FFD"/>
    <w:rsid w:val="00B74104"/>
    <w:rsid w:val="00B74265"/>
    <w:rsid w:val="00B742B4"/>
    <w:rsid w:val="00B748B7"/>
    <w:rsid w:val="00B748D9"/>
    <w:rsid w:val="00B7493C"/>
    <w:rsid w:val="00B74941"/>
    <w:rsid w:val="00B74B8D"/>
    <w:rsid w:val="00B74CD9"/>
    <w:rsid w:val="00B74EBD"/>
    <w:rsid w:val="00B750C3"/>
    <w:rsid w:val="00B75236"/>
    <w:rsid w:val="00B75238"/>
    <w:rsid w:val="00B75280"/>
    <w:rsid w:val="00B75296"/>
    <w:rsid w:val="00B752B3"/>
    <w:rsid w:val="00B75337"/>
    <w:rsid w:val="00B7534E"/>
    <w:rsid w:val="00B7541B"/>
    <w:rsid w:val="00B75420"/>
    <w:rsid w:val="00B75624"/>
    <w:rsid w:val="00B756D7"/>
    <w:rsid w:val="00B757A9"/>
    <w:rsid w:val="00B7591D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67"/>
    <w:rsid w:val="00B76F77"/>
    <w:rsid w:val="00B770AF"/>
    <w:rsid w:val="00B7717F"/>
    <w:rsid w:val="00B772FB"/>
    <w:rsid w:val="00B77416"/>
    <w:rsid w:val="00B77463"/>
    <w:rsid w:val="00B775BE"/>
    <w:rsid w:val="00B775FB"/>
    <w:rsid w:val="00B77640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0C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B59"/>
    <w:rsid w:val="00B81B83"/>
    <w:rsid w:val="00B81D57"/>
    <w:rsid w:val="00B81E2D"/>
    <w:rsid w:val="00B81FDA"/>
    <w:rsid w:val="00B8200B"/>
    <w:rsid w:val="00B8202F"/>
    <w:rsid w:val="00B8204E"/>
    <w:rsid w:val="00B82177"/>
    <w:rsid w:val="00B8239D"/>
    <w:rsid w:val="00B82600"/>
    <w:rsid w:val="00B827ED"/>
    <w:rsid w:val="00B82863"/>
    <w:rsid w:val="00B828DB"/>
    <w:rsid w:val="00B82A34"/>
    <w:rsid w:val="00B82B05"/>
    <w:rsid w:val="00B82C76"/>
    <w:rsid w:val="00B82EC1"/>
    <w:rsid w:val="00B83113"/>
    <w:rsid w:val="00B83206"/>
    <w:rsid w:val="00B83284"/>
    <w:rsid w:val="00B83498"/>
    <w:rsid w:val="00B834AD"/>
    <w:rsid w:val="00B835DE"/>
    <w:rsid w:val="00B83ACC"/>
    <w:rsid w:val="00B83BB2"/>
    <w:rsid w:val="00B83D35"/>
    <w:rsid w:val="00B83DE7"/>
    <w:rsid w:val="00B83F07"/>
    <w:rsid w:val="00B83FF7"/>
    <w:rsid w:val="00B84093"/>
    <w:rsid w:val="00B84275"/>
    <w:rsid w:val="00B842D7"/>
    <w:rsid w:val="00B84375"/>
    <w:rsid w:val="00B84617"/>
    <w:rsid w:val="00B8487A"/>
    <w:rsid w:val="00B84917"/>
    <w:rsid w:val="00B8498C"/>
    <w:rsid w:val="00B849F0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338"/>
    <w:rsid w:val="00B86464"/>
    <w:rsid w:val="00B865EB"/>
    <w:rsid w:val="00B86748"/>
    <w:rsid w:val="00B86813"/>
    <w:rsid w:val="00B86865"/>
    <w:rsid w:val="00B86936"/>
    <w:rsid w:val="00B86BE4"/>
    <w:rsid w:val="00B86C53"/>
    <w:rsid w:val="00B86CFF"/>
    <w:rsid w:val="00B86D32"/>
    <w:rsid w:val="00B870B3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D82"/>
    <w:rsid w:val="00B87E13"/>
    <w:rsid w:val="00B900D7"/>
    <w:rsid w:val="00B9012A"/>
    <w:rsid w:val="00B90277"/>
    <w:rsid w:val="00B90367"/>
    <w:rsid w:val="00B907BB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AFE"/>
    <w:rsid w:val="00B91B5B"/>
    <w:rsid w:val="00B91B64"/>
    <w:rsid w:val="00B91BE1"/>
    <w:rsid w:val="00B91C03"/>
    <w:rsid w:val="00B91CEF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367"/>
    <w:rsid w:val="00B944A0"/>
    <w:rsid w:val="00B94527"/>
    <w:rsid w:val="00B9455D"/>
    <w:rsid w:val="00B94681"/>
    <w:rsid w:val="00B94771"/>
    <w:rsid w:val="00B949A6"/>
    <w:rsid w:val="00B94A1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3E5"/>
    <w:rsid w:val="00B96507"/>
    <w:rsid w:val="00B96566"/>
    <w:rsid w:val="00B96778"/>
    <w:rsid w:val="00B96838"/>
    <w:rsid w:val="00B968AA"/>
    <w:rsid w:val="00B968D9"/>
    <w:rsid w:val="00B96A32"/>
    <w:rsid w:val="00B96B72"/>
    <w:rsid w:val="00B96D0A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674"/>
    <w:rsid w:val="00B9776B"/>
    <w:rsid w:val="00B977CB"/>
    <w:rsid w:val="00B977EF"/>
    <w:rsid w:val="00B97821"/>
    <w:rsid w:val="00B97827"/>
    <w:rsid w:val="00B97905"/>
    <w:rsid w:val="00B979BC"/>
    <w:rsid w:val="00B97AD1"/>
    <w:rsid w:val="00B97EF4"/>
    <w:rsid w:val="00B97F5B"/>
    <w:rsid w:val="00BA008D"/>
    <w:rsid w:val="00BA022D"/>
    <w:rsid w:val="00BA025D"/>
    <w:rsid w:val="00BA0319"/>
    <w:rsid w:val="00BA0389"/>
    <w:rsid w:val="00BA03C1"/>
    <w:rsid w:val="00BA0675"/>
    <w:rsid w:val="00BA0811"/>
    <w:rsid w:val="00BA08BE"/>
    <w:rsid w:val="00BA096D"/>
    <w:rsid w:val="00BA09D5"/>
    <w:rsid w:val="00BA0AD5"/>
    <w:rsid w:val="00BA0B82"/>
    <w:rsid w:val="00BA0C5A"/>
    <w:rsid w:val="00BA0DF0"/>
    <w:rsid w:val="00BA0F31"/>
    <w:rsid w:val="00BA0FE8"/>
    <w:rsid w:val="00BA1232"/>
    <w:rsid w:val="00BA13FF"/>
    <w:rsid w:val="00BA146B"/>
    <w:rsid w:val="00BA149F"/>
    <w:rsid w:val="00BA1531"/>
    <w:rsid w:val="00BA1628"/>
    <w:rsid w:val="00BA1685"/>
    <w:rsid w:val="00BA1700"/>
    <w:rsid w:val="00BA1718"/>
    <w:rsid w:val="00BA174B"/>
    <w:rsid w:val="00BA18C5"/>
    <w:rsid w:val="00BA1B65"/>
    <w:rsid w:val="00BA1C3E"/>
    <w:rsid w:val="00BA1C49"/>
    <w:rsid w:val="00BA1D6B"/>
    <w:rsid w:val="00BA1E3B"/>
    <w:rsid w:val="00BA1EF8"/>
    <w:rsid w:val="00BA2034"/>
    <w:rsid w:val="00BA2071"/>
    <w:rsid w:val="00BA22BE"/>
    <w:rsid w:val="00BA23B7"/>
    <w:rsid w:val="00BA2427"/>
    <w:rsid w:val="00BA24F0"/>
    <w:rsid w:val="00BA26E3"/>
    <w:rsid w:val="00BA27D0"/>
    <w:rsid w:val="00BA2983"/>
    <w:rsid w:val="00BA2A01"/>
    <w:rsid w:val="00BA2BAF"/>
    <w:rsid w:val="00BA2BC9"/>
    <w:rsid w:val="00BA2BF5"/>
    <w:rsid w:val="00BA2C1A"/>
    <w:rsid w:val="00BA2D6B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B50"/>
    <w:rsid w:val="00BA3C82"/>
    <w:rsid w:val="00BA3D37"/>
    <w:rsid w:val="00BA410B"/>
    <w:rsid w:val="00BA4228"/>
    <w:rsid w:val="00BA438C"/>
    <w:rsid w:val="00BA4661"/>
    <w:rsid w:val="00BA47C3"/>
    <w:rsid w:val="00BA48E1"/>
    <w:rsid w:val="00BA497C"/>
    <w:rsid w:val="00BA4B29"/>
    <w:rsid w:val="00BA4B8D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62"/>
    <w:rsid w:val="00BA7E87"/>
    <w:rsid w:val="00BA7F15"/>
    <w:rsid w:val="00BA7F30"/>
    <w:rsid w:val="00BB0024"/>
    <w:rsid w:val="00BB019A"/>
    <w:rsid w:val="00BB027F"/>
    <w:rsid w:val="00BB0300"/>
    <w:rsid w:val="00BB032A"/>
    <w:rsid w:val="00BB0399"/>
    <w:rsid w:val="00BB041A"/>
    <w:rsid w:val="00BB0467"/>
    <w:rsid w:val="00BB067B"/>
    <w:rsid w:val="00BB0719"/>
    <w:rsid w:val="00BB07F5"/>
    <w:rsid w:val="00BB090B"/>
    <w:rsid w:val="00BB092F"/>
    <w:rsid w:val="00BB0A28"/>
    <w:rsid w:val="00BB0A70"/>
    <w:rsid w:val="00BB0ADA"/>
    <w:rsid w:val="00BB0B52"/>
    <w:rsid w:val="00BB0C63"/>
    <w:rsid w:val="00BB0EF9"/>
    <w:rsid w:val="00BB0FB2"/>
    <w:rsid w:val="00BB1070"/>
    <w:rsid w:val="00BB1084"/>
    <w:rsid w:val="00BB10BC"/>
    <w:rsid w:val="00BB10F9"/>
    <w:rsid w:val="00BB11CF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54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C99"/>
    <w:rsid w:val="00BB3CEF"/>
    <w:rsid w:val="00BB3D78"/>
    <w:rsid w:val="00BB3E71"/>
    <w:rsid w:val="00BB3E9B"/>
    <w:rsid w:val="00BB4001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30"/>
    <w:rsid w:val="00BB5468"/>
    <w:rsid w:val="00BB54E7"/>
    <w:rsid w:val="00BB55BE"/>
    <w:rsid w:val="00BB55D5"/>
    <w:rsid w:val="00BB5717"/>
    <w:rsid w:val="00BB5780"/>
    <w:rsid w:val="00BB5B4A"/>
    <w:rsid w:val="00BB5C99"/>
    <w:rsid w:val="00BB5DAB"/>
    <w:rsid w:val="00BB5E06"/>
    <w:rsid w:val="00BB5FEA"/>
    <w:rsid w:val="00BB6079"/>
    <w:rsid w:val="00BB61A3"/>
    <w:rsid w:val="00BB61FB"/>
    <w:rsid w:val="00BB62FD"/>
    <w:rsid w:val="00BB640F"/>
    <w:rsid w:val="00BB65B9"/>
    <w:rsid w:val="00BB676E"/>
    <w:rsid w:val="00BB67A2"/>
    <w:rsid w:val="00BB6973"/>
    <w:rsid w:val="00BB69CC"/>
    <w:rsid w:val="00BB6A46"/>
    <w:rsid w:val="00BB6BC2"/>
    <w:rsid w:val="00BB6C2E"/>
    <w:rsid w:val="00BB6DDD"/>
    <w:rsid w:val="00BB70A3"/>
    <w:rsid w:val="00BB7322"/>
    <w:rsid w:val="00BB7407"/>
    <w:rsid w:val="00BB742C"/>
    <w:rsid w:val="00BB7444"/>
    <w:rsid w:val="00BB74A7"/>
    <w:rsid w:val="00BB74AD"/>
    <w:rsid w:val="00BB7522"/>
    <w:rsid w:val="00BB757B"/>
    <w:rsid w:val="00BB76E3"/>
    <w:rsid w:val="00BB77BA"/>
    <w:rsid w:val="00BB7918"/>
    <w:rsid w:val="00BB7B47"/>
    <w:rsid w:val="00BB7B6E"/>
    <w:rsid w:val="00BB7BBE"/>
    <w:rsid w:val="00BB7C08"/>
    <w:rsid w:val="00BB7C36"/>
    <w:rsid w:val="00BB7E29"/>
    <w:rsid w:val="00BB7E32"/>
    <w:rsid w:val="00BC0131"/>
    <w:rsid w:val="00BC0139"/>
    <w:rsid w:val="00BC019D"/>
    <w:rsid w:val="00BC0366"/>
    <w:rsid w:val="00BC0444"/>
    <w:rsid w:val="00BC0483"/>
    <w:rsid w:val="00BC07B4"/>
    <w:rsid w:val="00BC0A54"/>
    <w:rsid w:val="00BC0A7C"/>
    <w:rsid w:val="00BC0A8B"/>
    <w:rsid w:val="00BC0A91"/>
    <w:rsid w:val="00BC0D05"/>
    <w:rsid w:val="00BC0E12"/>
    <w:rsid w:val="00BC0EA4"/>
    <w:rsid w:val="00BC0F35"/>
    <w:rsid w:val="00BC1040"/>
    <w:rsid w:val="00BC1041"/>
    <w:rsid w:val="00BC110A"/>
    <w:rsid w:val="00BC114D"/>
    <w:rsid w:val="00BC11DE"/>
    <w:rsid w:val="00BC1219"/>
    <w:rsid w:val="00BC150F"/>
    <w:rsid w:val="00BC1628"/>
    <w:rsid w:val="00BC16C4"/>
    <w:rsid w:val="00BC192D"/>
    <w:rsid w:val="00BC1C2F"/>
    <w:rsid w:val="00BC1C56"/>
    <w:rsid w:val="00BC1CEE"/>
    <w:rsid w:val="00BC1EF8"/>
    <w:rsid w:val="00BC1F42"/>
    <w:rsid w:val="00BC1FA2"/>
    <w:rsid w:val="00BC20D2"/>
    <w:rsid w:val="00BC216C"/>
    <w:rsid w:val="00BC2259"/>
    <w:rsid w:val="00BC238A"/>
    <w:rsid w:val="00BC240F"/>
    <w:rsid w:val="00BC2480"/>
    <w:rsid w:val="00BC24EC"/>
    <w:rsid w:val="00BC252D"/>
    <w:rsid w:val="00BC260D"/>
    <w:rsid w:val="00BC266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319"/>
    <w:rsid w:val="00BC353C"/>
    <w:rsid w:val="00BC3600"/>
    <w:rsid w:val="00BC3604"/>
    <w:rsid w:val="00BC3641"/>
    <w:rsid w:val="00BC38C2"/>
    <w:rsid w:val="00BC39F8"/>
    <w:rsid w:val="00BC3B1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A10"/>
    <w:rsid w:val="00BC4C20"/>
    <w:rsid w:val="00BC4CF7"/>
    <w:rsid w:val="00BC4E3E"/>
    <w:rsid w:val="00BC4E56"/>
    <w:rsid w:val="00BC4E95"/>
    <w:rsid w:val="00BC4EDC"/>
    <w:rsid w:val="00BC5000"/>
    <w:rsid w:val="00BC51D2"/>
    <w:rsid w:val="00BC5550"/>
    <w:rsid w:val="00BC5594"/>
    <w:rsid w:val="00BC5679"/>
    <w:rsid w:val="00BC56B4"/>
    <w:rsid w:val="00BC56BE"/>
    <w:rsid w:val="00BC57D0"/>
    <w:rsid w:val="00BC591A"/>
    <w:rsid w:val="00BC593B"/>
    <w:rsid w:val="00BC59C9"/>
    <w:rsid w:val="00BC5B48"/>
    <w:rsid w:val="00BC5B80"/>
    <w:rsid w:val="00BC5BE4"/>
    <w:rsid w:val="00BC5DD5"/>
    <w:rsid w:val="00BC5E21"/>
    <w:rsid w:val="00BC5F14"/>
    <w:rsid w:val="00BC5F92"/>
    <w:rsid w:val="00BC620A"/>
    <w:rsid w:val="00BC622C"/>
    <w:rsid w:val="00BC62C2"/>
    <w:rsid w:val="00BC62F1"/>
    <w:rsid w:val="00BC6331"/>
    <w:rsid w:val="00BC65E5"/>
    <w:rsid w:val="00BC66B5"/>
    <w:rsid w:val="00BC6904"/>
    <w:rsid w:val="00BC6BE8"/>
    <w:rsid w:val="00BC6DC7"/>
    <w:rsid w:val="00BC701C"/>
    <w:rsid w:val="00BC7091"/>
    <w:rsid w:val="00BC71AB"/>
    <w:rsid w:val="00BC7205"/>
    <w:rsid w:val="00BC73B3"/>
    <w:rsid w:val="00BC7457"/>
    <w:rsid w:val="00BC745B"/>
    <w:rsid w:val="00BC7500"/>
    <w:rsid w:val="00BC769A"/>
    <w:rsid w:val="00BC7840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817"/>
    <w:rsid w:val="00BD0952"/>
    <w:rsid w:val="00BD0B35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7B1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A78"/>
    <w:rsid w:val="00BD3B80"/>
    <w:rsid w:val="00BD3D47"/>
    <w:rsid w:val="00BD40A8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5114"/>
    <w:rsid w:val="00BD5187"/>
    <w:rsid w:val="00BD5232"/>
    <w:rsid w:val="00BD5439"/>
    <w:rsid w:val="00BD554B"/>
    <w:rsid w:val="00BD56AF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357"/>
    <w:rsid w:val="00BD6397"/>
    <w:rsid w:val="00BD6459"/>
    <w:rsid w:val="00BD6563"/>
    <w:rsid w:val="00BD66C6"/>
    <w:rsid w:val="00BD6A7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D01"/>
    <w:rsid w:val="00BD7F58"/>
    <w:rsid w:val="00BD7F9D"/>
    <w:rsid w:val="00BE01ED"/>
    <w:rsid w:val="00BE01F8"/>
    <w:rsid w:val="00BE03CA"/>
    <w:rsid w:val="00BE0429"/>
    <w:rsid w:val="00BE0528"/>
    <w:rsid w:val="00BE05B8"/>
    <w:rsid w:val="00BE08C2"/>
    <w:rsid w:val="00BE0BF8"/>
    <w:rsid w:val="00BE0C63"/>
    <w:rsid w:val="00BE0DB6"/>
    <w:rsid w:val="00BE0DBD"/>
    <w:rsid w:val="00BE1032"/>
    <w:rsid w:val="00BE10B1"/>
    <w:rsid w:val="00BE1154"/>
    <w:rsid w:val="00BE138F"/>
    <w:rsid w:val="00BE16E0"/>
    <w:rsid w:val="00BE1824"/>
    <w:rsid w:val="00BE1A92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4A4"/>
    <w:rsid w:val="00BE257E"/>
    <w:rsid w:val="00BE259A"/>
    <w:rsid w:val="00BE2692"/>
    <w:rsid w:val="00BE2740"/>
    <w:rsid w:val="00BE2B4E"/>
    <w:rsid w:val="00BE2CEA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1A7"/>
    <w:rsid w:val="00BE4252"/>
    <w:rsid w:val="00BE4571"/>
    <w:rsid w:val="00BE45FB"/>
    <w:rsid w:val="00BE46B7"/>
    <w:rsid w:val="00BE481A"/>
    <w:rsid w:val="00BE4847"/>
    <w:rsid w:val="00BE48F9"/>
    <w:rsid w:val="00BE4BE0"/>
    <w:rsid w:val="00BE4D85"/>
    <w:rsid w:val="00BE4E0D"/>
    <w:rsid w:val="00BE4EB4"/>
    <w:rsid w:val="00BE5000"/>
    <w:rsid w:val="00BE540A"/>
    <w:rsid w:val="00BE551B"/>
    <w:rsid w:val="00BE5839"/>
    <w:rsid w:val="00BE5A43"/>
    <w:rsid w:val="00BE5AFF"/>
    <w:rsid w:val="00BE5C06"/>
    <w:rsid w:val="00BE5CC1"/>
    <w:rsid w:val="00BE5E36"/>
    <w:rsid w:val="00BE60AD"/>
    <w:rsid w:val="00BE61E2"/>
    <w:rsid w:val="00BE6202"/>
    <w:rsid w:val="00BE6226"/>
    <w:rsid w:val="00BE6535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86"/>
    <w:rsid w:val="00BF0584"/>
    <w:rsid w:val="00BF075F"/>
    <w:rsid w:val="00BF0980"/>
    <w:rsid w:val="00BF09A6"/>
    <w:rsid w:val="00BF09B2"/>
    <w:rsid w:val="00BF09CF"/>
    <w:rsid w:val="00BF0A71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EDF"/>
    <w:rsid w:val="00BF2EEA"/>
    <w:rsid w:val="00BF2FA3"/>
    <w:rsid w:val="00BF302B"/>
    <w:rsid w:val="00BF31AC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4C7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F4A"/>
    <w:rsid w:val="00BF50F2"/>
    <w:rsid w:val="00BF51EF"/>
    <w:rsid w:val="00BF533F"/>
    <w:rsid w:val="00BF5446"/>
    <w:rsid w:val="00BF54C7"/>
    <w:rsid w:val="00BF54CE"/>
    <w:rsid w:val="00BF5506"/>
    <w:rsid w:val="00BF5625"/>
    <w:rsid w:val="00BF566B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C54"/>
    <w:rsid w:val="00BF6DE0"/>
    <w:rsid w:val="00BF6DF7"/>
    <w:rsid w:val="00BF6EB4"/>
    <w:rsid w:val="00BF6ECF"/>
    <w:rsid w:val="00BF6EE1"/>
    <w:rsid w:val="00BF718F"/>
    <w:rsid w:val="00BF7277"/>
    <w:rsid w:val="00BF72A3"/>
    <w:rsid w:val="00BF72E2"/>
    <w:rsid w:val="00BF746B"/>
    <w:rsid w:val="00BF74C7"/>
    <w:rsid w:val="00BF74DB"/>
    <w:rsid w:val="00BF753E"/>
    <w:rsid w:val="00BF78B7"/>
    <w:rsid w:val="00BF79E3"/>
    <w:rsid w:val="00BF7D16"/>
    <w:rsid w:val="00BF7D2A"/>
    <w:rsid w:val="00BF7D48"/>
    <w:rsid w:val="00BF7D76"/>
    <w:rsid w:val="00BF7D85"/>
    <w:rsid w:val="00BF7E1F"/>
    <w:rsid w:val="00BF7E71"/>
    <w:rsid w:val="00C000C4"/>
    <w:rsid w:val="00C001BA"/>
    <w:rsid w:val="00C00217"/>
    <w:rsid w:val="00C002F5"/>
    <w:rsid w:val="00C0031A"/>
    <w:rsid w:val="00C0036B"/>
    <w:rsid w:val="00C005C0"/>
    <w:rsid w:val="00C0070C"/>
    <w:rsid w:val="00C00832"/>
    <w:rsid w:val="00C0088C"/>
    <w:rsid w:val="00C00D49"/>
    <w:rsid w:val="00C00DC6"/>
    <w:rsid w:val="00C00E57"/>
    <w:rsid w:val="00C00EB3"/>
    <w:rsid w:val="00C00EB5"/>
    <w:rsid w:val="00C01121"/>
    <w:rsid w:val="00C01199"/>
    <w:rsid w:val="00C011B2"/>
    <w:rsid w:val="00C011D8"/>
    <w:rsid w:val="00C01236"/>
    <w:rsid w:val="00C013AC"/>
    <w:rsid w:val="00C013FB"/>
    <w:rsid w:val="00C016AC"/>
    <w:rsid w:val="00C01720"/>
    <w:rsid w:val="00C01989"/>
    <w:rsid w:val="00C01991"/>
    <w:rsid w:val="00C019DA"/>
    <w:rsid w:val="00C01A39"/>
    <w:rsid w:val="00C01D34"/>
    <w:rsid w:val="00C01E2C"/>
    <w:rsid w:val="00C01E40"/>
    <w:rsid w:val="00C01EDA"/>
    <w:rsid w:val="00C01F4F"/>
    <w:rsid w:val="00C01FFF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DE7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9A8"/>
    <w:rsid w:val="00C04BA5"/>
    <w:rsid w:val="00C04C31"/>
    <w:rsid w:val="00C04C36"/>
    <w:rsid w:val="00C04DD4"/>
    <w:rsid w:val="00C04DEF"/>
    <w:rsid w:val="00C04EC7"/>
    <w:rsid w:val="00C04F10"/>
    <w:rsid w:val="00C04FC4"/>
    <w:rsid w:val="00C05006"/>
    <w:rsid w:val="00C05018"/>
    <w:rsid w:val="00C0505E"/>
    <w:rsid w:val="00C050E0"/>
    <w:rsid w:val="00C050EC"/>
    <w:rsid w:val="00C0531E"/>
    <w:rsid w:val="00C05379"/>
    <w:rsid w:val="00C05405"/>
    <w:rsid w:val="00C0540D"/>
    <w:rsid w:val="00C054E9"/>
    <w:rsid w:val="00C056EF"/>
    <w:rsid w:val="00C05742"/>
    <w:rsid w:val="00C0576D"/>
    <w:rsid w:val="00C057B4"/>
    <w:rsid w:val="00C05930"/>
    <w:rsid w:val="00C05AFF"/>
    <w:rsid w:val="00C05B11"/>
    <w:rsid w:val="00C05B7D"/>
    <w:rsid w:val="00C05C08"/>
    <w:rsid w:val="00C05CC5"/>
    <w:rsid w:val="00C05CD8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8EE"/>
    <w:rsid w:val="00C06B14"/>
    <w:rsid w:val="00C06C6F"/>
    <w:rsid w:val="00C06E59"/>
    <w:rsid w:val="00C06E67"/>
    <w:rsid w:val="00C06EEB"/>
    <w:rsid w:val="00C06F55"/>
    <w:rsid w:val="00C07223"/>
    <w:rsid w:val="00C07268"/>
    <w:rsid w:val="00C072A3"/>
    <w:rsid w:val="00C072D7"/>
    <w:rsid w:val="00C0749A"/>
    <w:rsid w:val="00C0751B"/>
    <w:rsid w:val="00C075E6"/>
    <w:rsid w:val="00C07618"/>
    <w:rsid w:val="00C076BB"/>
    <w:rsid w:val="00C078C6"/>
    <w:rsid w:val="00C0798C"/>
    <w:rsid w:val="00C07A9B"/>
    <w:rsid w:val="00C07D2C"/>
    <w:rsid w:val="00C1037F"/>
    <w:rsid w:val="00C103C0"/>
    <w:rsid w:val="00C103CF"/>
    <w:rsid w:val="00C10580"/>
    <w:rsid w:val="00C10674"/>
    <w:rsid w:val="00C1072F"/>
    <w:rsid w:val="00C108CA"/>
    <w:rsid w:val="00C1091A"/>
    <w:rsid w:val="00C1095C"/>
    <w:rsid w:val="00C10B45"/>
    <w:rsid w:val="00C10C80"/>
    <w:rsid w:val="00C10DC0"/>
    <w:rsid w:val="00C10F20"/>
    <w:rsid w:val="00C111FA"/>
    <w:rsid w:val="00C11379"/>
    <w:rsid w:val="00C1166B"/>
    <w:rsid w:val="00C117D4"/>
    <w:rsid w:val="00C1180A"/>
    <w:rsid w:val="00C119A3"/>
    <w:rsid w:val="00C11B1C"/>
    <w:rsid w:val="00C11CAF"/>
    <w:rsid w:val="00C11D11"/>
    <w:rsid w:val="00C11E7C"/>
    <w:rsid w:val="00C11FE3"/>
    <w:rsid w:val="00C120D0"/>
    <w:rsid w:val="00C121EA"/>
    <w:rsid w:val="00C1252F"/>
    <w:rsid w:val="00C126A8"/>
    <w:rsid w:val="00C12760"/>
    <w:rsid w:val="00C12812"/>
    <w:rsid w:val="00C12A2D"/>
    <w:rsid w:val="00C12A35"/>
    <w:rsid w:val="00C12B89"/>
    <w:rsid w:val="00C12CA0"/>
    <w:rsid w:val="00C12DEB"/>
    <w:rsid w:val="00C12E72"/>
    <w:rsid w:val="00C12F66"/>
    <w:rsid w:val="00C13250"/>
    <w:rsid w:val="00C13320"/>
    <w:rsid w:val="00C13375"/>
    <w:rsid w:val="00C134A8"/>
    <w:rsid w:val="00C134ED"/>
    <w:rsid w:val="00C13510"/>
    <w:rsid w:val="00C13607"/>
    <w:rsid w:val="00C13685"/>
    <w:rsid w:val="00C1373E"/>
    <w:rsid w:val="00C13754"/>
    <w:rsid w:val="00C137A2"/>
    <w:rsid w:val="00C139BF"/>
    <w:rsid w:val="00C13A24"/>
    <w:rsid w:val="00C13B71"/>
    <w:rsid w:val="00C13BED"/>
    <w:rsid w:val="00C14054"/>
    <w:rsid w:val="00C14096"/>
    <w:rsid w:val="00C140A0"/>
    <w:rsid w:val="00C140F8"/>
    <w:rsid w:val="00C14200"/>
    <w:rsid w:val="00C1425B"/>
    <w:rsid w:val="00C14295"/>
    <w:rsid w:val="00C142BB"/>
    <w:rsid w:val="00C14790"/>
    <w:rsid w:val="00C14973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5F8D"/>
    <w:rsid w:val="00C16068"/>
    <w:rsid w:val="00C160AF"/>
    <w:rsid w:val="00C16196"/>
    <w:rsid w:val="00C161A9"/>
    <w:rsid w:val="00C162C2"/>
    <w:rsid w:val="00C1653C"/>
    <w:rsid w:val="00C16666"/>
    <w:rsid w:val="00C167C8"/>
    <w:rsid w:val="00C167DD"/>
    <w:rsid w:val="00C16B72"/>
    <w:rsid w:val="00C16BC9"/>
    <w:rsid w:val="00C16D0C"/>
    <w:rsid w:val="00C16F8E"/>
    <w:rsid w:val="00C17019"/>
    <w:rsid w:val="00C1701B"/>
    <w:rsid w:val="00C170C7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C30"/>
    <w:rsid w:val="00C17ECD"/>
    <w:rsid w:val="00C17F15"/>
    <w:rsid w:val="00C17F35"/>
    <w:rsid w:val="00C200F4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177"/>
    <w:rsid w:val="00C215B7"/>
    <w:rsid w:val="00C216FE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21BF"/>
    <w:rsid w:val="00C2235F"/>
    <w:rsid w:val="00C2243C"/>
    <w:rsid w:val="00C2258B"/>
    <w:rsid w:val="00C2259C"/>
    <w:rsid w:val="00C22947"/>
    <w:rsid w:val="00C2299C"/>
    <w:rsid w:val="00C22B4D"/>
    <w:rsid w:val="00C22B78"/>
    <w:rsid w:val="00C22C25"/>
    <w:rsid w:val="00C22C72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2FB"/>
    <w:rsid w:val="00C263F2"/>
    <w:rsid w:val="00C265AF"/>
    <w:rsid w:val="00C265F4"/>
    <w:rsid w:val="00C268A3"/>
    <w:rsid w:val="00C268E5"/>
    <w:rsid w:val="00C26B9E"/>
    <w:rsid w:val="00C26C4A"/>
    <w:rsid w:val="00C26D44"/>
    <w:rsid w:val="00C26DE2"/>
    <w:rsid w:val="00C26F16"/>
    <w:rsid w:val="00C27095"/>
    <w:rsid w:val="00C271AC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7DD"/>
    <w:rsid w:val="00C32BBB"/>
    <w:rsid w:val="00C32C76"/>
    <w:rsid w:val="00C32DC2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5F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2B"/>
    <w:rsid w:val="00C35794"/>
    <w:rsid w:val="00C35797"/>
    <w:rsid w:val="00C35AC4"/>
    <w:rsid w:val="00C35AD2"/>
    <w:rsid w:val="00C35B34"/>
    <w:rsid w:val="00C35B86"/>
    <w:rsid w:val="00C35C05"/>
    <w:rsid w:val="00C361A9"/>
    <w:rsid w:val="00C361CC"/>
    <w:rsid w:val="00C361F6"/>
    <w:rsid w:val="00C3625C"/>
    <w:rsid w:val="00C3628B"/>
    <w:rsid w:val="00C362CE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205"/>
    <w:rsid w:val="00C3747A"/>
    <w:rsid w:val="00C374FA"/>
    <w:rsid w:val="00C37587"/>
    <w:rsid w:val="00C375BB"/>
    <w:rsid w:val="00C377A5"/>
    <w:rsid w:val="00C37865"/>
    <w:rsid w:val="00C37888"/>
    <w:rsid w:val="00C379BA"/>
    <w:rsid w:val="00C37A43"/>
    <w:rsid w:val="00C37BB3"/>
    <w:rsid w:val="00C37CAF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868"/>
    <w:rsid w:val="00C40BE7"/>
    <w:rsid w:val="00C40C5E"/>
    <w:rsid w:val="00C40CAF"/>
    <w:rsid w:val="00C40DBF"/>
    <w:rsid w:val="00C41126"/>
    <w:rsid w:val="00C41161"/>
    <w:rsid w:val="00C411CB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78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2C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9D2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79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E8A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B5"/>
    <w:rsid w:val="00C508C9"/>
    <w:rsid w:val="00C509C6"/>
    <w:rsid w:val="00C50A16"/>
    <w:rsid w:val="00C50B58"/>
    <w:rsid w:val="00C50BEC"/>
    <w:rsid w:val="00C50E95"/>
    <w:rsid w:val="00C50ED7"/>
    <w:rsid w:val="00C50F6D"/>
    <w:rsid w:val="00C5122C"/>
    <w:rsid w:val="00C51322"/>
    <w:rsid w:val="00C51420"/>
    <w:rsid w:val="00C514BA"/>
    <w:rsid w:val="00C51522"/>
    <w:rsid w:val="00C51722"/>
    <w:rsid w:val="00C519CD"/>
    <w:rsid w:val="00C51A69"/>
    <w:rsid w:val="00C51A9C"/>
    <w:rsid w:val="00C51AD3"/>
    <w:rsid w:val="00C51C6C"/>
    <w:rsid w:val="00C51C9D"/>
    <w:rsid w:val="00C51EC1"/>
    <w:rsid w:val="00C51F05"/>
    <w:rsid w:val="00C51FE2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6D4"/>
    <w:rsid w:val="00C53778"/>
    <w:rsid w:val="00C5381D"/>
    <w:rsid w:val="00C539ED"/>
    <w:rsid w:val="00C53A1D"/>
    <w:rsid w:val="00C53BA2"/>
    <w:rsid w:val="00C53C41"/>
    <w:rsid w:val="00C53EEA"/>
    <w:rsid w:val="00C53FFB"/>
    <w:rsid w:val="00C541CB"/>
    <w:rsid w:val="00C5441E"/>
    <w:rsid w:val="00C54437"/>
    <w:rsid w:val="00C54509"/>
    <w:rsid w:val="00C546A8"/>
    <w:rsid w:val="00C546F8"/>
    <w:rsid w:val="00C5477D"/>
    <w:rsid w:val="00C54A1B"/>
    <w:rsid w:val="00C54B31"/>
    <w:rsid w:val="00C54BC8"/>
    <w:rsid w:val="00C54CAC"/>
    <w:rsid w:val="00C54D2B"/>
    <w:rsid w:val="00C54EB7"/>
    <w:rsid w:val="00C554A0"/>
    <w:rsid w:val="00C55580"/>
    <w:rsid w:val="00C55804"/>
    <w:rsid w:val="00C558EC"/>
    <w:rsid w:val="00C55902"/>
    <w:rsid w:val="00C55ECC"/>
    <w:rsid w:val="00C56108"/>
    <w:rsid w:val="00C5614C"/>
    <w:rsid w:val="00C56216"/>
    <w:rsid w:val="00C5635B"/>
    <w:rsid w:val="00C563CB"/>
    <w:rsid w:val="00C563F7"/>
    <w:rsid w:val="00C5646D"/>
    <w:rsid w:val="00C564A3"/>
    <w:rsid w:val="00C56563"/>
    <w:rsid w:val="00C56672"/>
    <w:rsid w:val="00C567C2"/>
    <w:rsid w:val="00C5688F"/>
    <w:rsid w:val="00C56985"/>
    <w:rsid w:val="00C56E3C"/>
    <w:rsid w:val="00C57170"/>
    <w:rsid w:val="00C57247"/>
    <w:rsid w:val="00C5730B"/>
    <w:rsid w:val="00C57329"/>
    <w:rsid w:val="00C57333"/>
    <w:rsid w:val="00C5747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589"/>
    <w:rsid w:val="00C608A9"/>
    <w:rsid w:val="00C608AE"/>
    <w:rsid w:val="00C608F6"/>
    <w:rsid w:val="00C60A4D"/>
    <w:rsid w:val="00C60BB1"/>
    <w:rsid w:val="00C60C41"/>
    <w:rsid w:val="00C60CFF"/>
    <w:rsid w:val="00C60FC1"/>
    <w:rsid w:val="00C61000"/>
    <w:rsid w:val="00C61377"/>
    <w:rsid w:val="00C6140A"/>
    <w:rsid w:val="00C61442"/>
    <w:rsid w:val="00C61470"/>
    <w:rsid w:val="00C616F1"/>
    <w:rsid w:val="00C6173D"/>
    <w:rsid w:val="00C61881"/>
    <w:rsid w:val="00C61910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4F3"/>
    <w:rsid w:val="00C62891"/>
    <w:rsid w:val="00C6292F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C99"/>
    <w:rsid w:val="00C63D29"/>
    <w:rsid w:val="00C63D37"/>
    <w:rsid w:val="00C63D85"/>
    <w:rsid w:val="00C63DD4"/>
    <w:rsid w:val="00C63E06"/>
    <w:rsid w:val="00C63EB4"/>
    <w:rsid w:val="00C6419F"/>
    <w:rsid w:val="00C643CD"/>
    <w:rsid w:val="00C646A1"/>
    <w:rsid w:val="00C646CE"/>
    <w:rsid w:val="00C6489E"/>
    <w:rsid w:val="00C64965"/>
    <w:rsid w:val="00C649BE"/>
    <w:rsid w:val="00C64B41"/>
    <w:rsid w:val="00C64D79"/>
    <w:rsid w:val="00C64DF1"/>
    <w:rsid w:val="00C64ED6"/>
    <w:rsid w:val="00C64F8F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3B4"/>
    <w:rsid w:val="00C66685"/>
    <w:rsid w:val="00C666AD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B7"/>
    <w:rsid w:val="00C671D2"/>
    <w:rsid w:val="00C67218"/>
    <w:rsid w:val="00C6746B"/>
    <w:rsid w:val="00C677E1"/>
    <w:rsid w:val="00C679CE"/>
    <w:rsid w:val="00C67B97"/>
    <w:rsid w:val="00C67D88"/>
    <w:rsid w:val="00C67E52"/>
    <w:rsid w:val="00C67F0D"/>
    <w:rsid w:val="00C7005A"/>
    <w:rsid w:val="00C700BE"/>
    <w:rsid w:val="00C7012D"/>
    <w:rsid w:val="00C70159"/>
    <w:rsid w:val="00C701EA"/>
    <w:rsid w:val="00C703A3"/>
    <w:rsid w:val="00C704F1"/>
    <w:rsid w:val="00C70501"/>
    <w:rsid w:val="00C708F4"/>
    <w:rsid w:val="00C70B67"/>
    <w:rsid w:val="00C70C5C"/>
    <w:rsid w:val="00C70CCC"/>
    <w:rsid w:val="00C70E17"/>
    <w:rsid w:val="00C70E2F"/>
    <w:rsid w:val="00C70E6B"/>
    <w:rsid w:val="00C70FEF"/>
    <w:rsid w:val="00C710AA"/>
    <w:rsid w:val="00C710F3"/>
    <w:rsid w:val="00C711F0"/>
    <w:rsid w:val="00C71208"/>
    <w:rsid w:val="00C713D0"/>
    <w:rsid w:val="00C71446"/>
    <w:rsid w:val="00C714CB"/>
    <w:rsid w:val="00C715C4"/>
    <w:rsid w:val="00C715F7"/>
    <w:rsid w:val="00C718A9"/>
    <w:rsid w:val="00C71945"/>
    <w:rsid w:val="00C719C7"/>
    <w:rsid w:val="00C719F9"/>
    <w:rsid w:val="00C71AC0"/>
    <w:rsid w:val="00C71AE7"/>
    <w:rsid w:val="00C71CDE"/>
    <w:rsid w:val="00C71D1F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95"/>
    <w:rsid w:val="00C741CF"/>
    <w:rsid w:val="00C742C8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63"/>
    <w:rsid w:val="00C751E5"/>
    <w:rsid w:val="00C75300"/>
    <w:rsid w:val="00C753C3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347"/>
    <w:rsid w:val="00C76542"/>
    <w:rsid w:val="00C76565"/>
    <w:rsid w:val="00C766A2"/>
    <w:rsid w:val="00C7676B"/>
    <w:rsid w:val="00C76920"/>
    <w:rsid w:val="00C769E9"/>
    <w:rsid w:val="00C76B5E"/>
    <w:rsid w:val="00C76C2B"/>
    <w:rsid w:val="00C76CD3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934"/>
    <w:rsid w:val="00C77A72"/>
    <w:rsid w:val="00C77A7C"/>
    <w:rsid w:val="00C77BF8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43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2A"/>
    <w:rsid w:val="00C83334"/>
    <w:rsid w:val="00C83798"/>
    <w:rsid w:val="00C838C0"/>
    <w:rsid w:val="00C838DE"/>
    <w:rsid w:val="00C83ACA"/>
    <w:rsid w:val="00C83C59"/>
    <w:rsid w:val="00C83E8C"/>
    <w:rsid w:val="00C83ECA"/>
    <w:rsid w:val="00C83EED"/>
    <w:rsid w:val="00C83FCE"/>
    <w:rsid w:val="00C84174"/>
    <w:rsid w:val="00C84201"/>
    <w:rsid w:val="00C8430E"/>
    <w:rsid w:val="00C84683"/>
    <w:rsid w:val="00C84793"/>
    <w:rsid w:val="00C849F0"/>
    <w:rsid w:val="00C84E9C"/>
    <w:rsid w:val="00C84F2A"/>
    <w:rsid w:val="00C85055"/>
    <w:rsid w:val="00C8522E"/>
    <w:rsid w:val="00C852B7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6D"/>
    <w:rsid w:val="00C865A1"/>
    <w:rsid w:val="00C868E1"/>
    <w:rsid w:val="00C869D4"/>
    <w:rsid w:val="00C86AC2"/>
    <w:rsid w:val="00C86B92"/>
    <w:rsid w:val="00C86CCC"/>
    <w:rsid w:val="00C86D6C"/>
    <w:rsid w:val="00C86D79"/>
    <w:rsid w:val="00C86E28"/>
    <w:rsid w:val="00C86EA3"/>
    <w:rsid w:val="00C86F3C"/>
    <w:rsid w:val="00C8717E"/>
    <w:rsid w:val="00C87381"/>
    <w:rsid w:val="00C877D2"/>
    <w:rsid w:val="00C8789A"/>
    <w:rsid w:val="00C87971"/>
    <w:rsid w:val="00C879BF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EC7"/>
    <w:rsid w:val="00C90F65"/>
    <w:rsid w:val="00C90FEF"/>
    <w:rsid w:val="00C910CF"/>
    <w:rsid w:val="00C910FA"/>
    <w:rsid w:val="00C910FC"/>
    <w:rsid w:val="00C9111B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2B1"/>
    <w:rsid w:val="00C92306"/>
    <w:rsid w:val="00C92314"/>
    <w:rsid w:val="00C9246E"/>
    <w:rsid w:val="00C925D3"/>
    <w:rsid w:val="00C927BD"/>
    <w:rsid w:val="00C927EC"/>
    <w:rsid w:val="00C92888"/>
    <w:rsid w:val="00C928B6"/>
    <w:rsid w:val="00C92B96"/>
    <w:rsid w:val="00C92B9A"/>
    <w:rsid w:val="00C92D43"/>
    <w:rsid w:val="00C92EB0"/>
    <w:rsid w:val="00C92FAB"/>
    <w:rsid w:val="00C93086"/>
    <w:rsid w:val="00C930F5"/>
    <w:rsid w:val="00C930F9"/>
    <w:rsid w:val="00C9313D"/>
    <w:rsid w:val="00C9316F"/>
    <w:rsid w:val="00C9328D"/>
    <w:rsid w:val="00C933B6"/>
    <w:rsid w:val="00C934E1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40A"/>
    <w:rsid w:val="00C955AC"/>
    <w:rsid w:val="00C9562F"/>
    <w:rsid w:val="00C956CC"/>
    <w:rsid w:val="00C9595B"/>
    <w:rsid w:val="00C95FEB"/>
    <w:rsid w:val="00C95FF5"/>
    <w:rsid w:val="00C961C3"/>
    <w:rsid w:val="00C96251"/>
    <w:rsid w:val="00C96269"/>
    <w:rsid w:val="00C96285"/>
    <w:rsid w:val="00C96474"/>
    <w:rsid w:val="00C964A6"/>
    <w:rsid w:val="00C96576"/>
    <w:rsid w:val="00C96636"/>
    <w:rsid w:val="00C967EC"/>
    <w:rsid w:val="00C96A29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D36"/>
    <w:rsid w:val="00C97F03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A61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9F8"/>
    <w:rsid w:val="00CA1A0C"/>
    <w:rsid w:val="00CA1BF0"/>
    <w:rsid w:val="00CA1E2C"/>
    <w:rsid w:val="00CA20D9"/>
    <w:rsid w:val="00CA2142"/>
    <w:rsid w:val="00CA226D"/>
    <w:rsid w:val="00CA25F1"/>
    <w:rsid w:val="00CA2615"/>
    <w:rsid w:val="00CA271F"/>
    <w:rsid w:val="00CA28E4"/>
    <w:rsid w:val="00CA2B70"/>
    <w:rsid w:val="00CA2C31"/>
    <w:rsid w:val="00CA2CB9"/>
    <w:rsid w:val="00CA2CD3"/>
    <w:rsid w:val="00CA2E62"/>
    <w:rsid w:val="00CA2E64"/>
    <w:rsid w:val="00CA32B9"/>
    <w:rsid w:val="00CA3315"/>
    <w:rsid w:val="00CA33DE"/>
    <w:rsid w:val="00CA3489"/>
    <w:rsid w:val="00CA386D"/>
    <w:rsid w:val="00CA3899"/>
    <w:rsid w:val="00CA3946"/>
    <w:rsid w:val="00CA3AFE"/>
    <w:rsid w:val="00CA3B3A"/>
    <w:rsid w:val="00CA3B4D"/>
    <w:rsid w:val="00CA3C39"/>
    <w:rsid w:val="00CA3EB9"/>
    <w:rsid w:val="00CA405D"/>
    <w:rsid w:val="00CA43D3"/>
    <w:rsid w:val="00CA4439"/>
    <w:rsid w:val="00CA4453"/>
    <w:rsid w:val="00CA448E"/>
    <w:rsid w:val="00CA49CA"/>
    <w:rsid w:val="00CA4B9C"/>
    <w:rsid w:val="00CA4C91"/>
    <w:rsid w:val="00CA4E2C"/>
    <w:rsid w:val="00CA4E9B"/>
    <w:rsid w:val="00CA505F"/>
    <w:rsid w:val="00CA50D5"/>
    <w:rsid w:val="00CA52EF"/>
    <w:rsid w:val="00CA531F"/>
    <w:rsid w:val="00CA5353"/>
    <w:rsid w:val="00CA5354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48D"/>
    <w:rsid w:val="00CA6880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702"/>
    <w:rsid w:val="00CA7946"/>
    <w:rsid w:val="00CA7A01"/>
    <w:rsid w:val="00CA7B56"/>
    <w:rsid w:val="00CA7CFD"/>
    <w:rsid w:val="00CA7D02"/>
    <w:rsid w:val="00CA7D1D"/>
    <w:rsid w:val="00CA7D2B"/>
    <w:rsid w:val="00CA7D8D"/>
    <w:rsid w:val="00CA7D8E"/>
    <w:rsid w:val="00CA7D95"/>
    <w:rsid w:val="00CA7E1A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135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AF2"/>
    <w:rsid w:val="00CB3BED"/>
    <w:rsid w:val="00CB3C30"/>
    <w:rsid w:val="00CB3E59"/>
    <w:rsid w:val="00CB3FD7"/>
    <w:rsid w:val="00CB4148"/>
    <w:rsid w:val="00CB42D5"/>
    <w:rsid w:val="00CB43AE"/>
    <w:rsid w:val="00CB44E0"/>
    <w:rsid w:val="00CB46C5"/>
    <w:rsid w:val="00CB48EE"/>
    <w:rsid w:val="00CB4A0B"/>
    <w:rsid w:val="00CB4A6B"/>
    <w:rsid w:val="00CB4FD4"/>
    <w:rsid w:val="00CB5140"/>
    <w:rsid w:val="00CB51F6"/>
    <w:rsid w:val="00CB530C"/>
    <w:rsid w:val="00CB5323"/>
    <w:rsid w:val="00CB54E7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578"/>
    <w:rsid w:val="00CB661E"/>
    <w:rsid w:val="00CB6653"/>
    <w:rsid w:val="00CB683E"/>
    <w:rsid w:val="00CB69CD"/>
    <w:rsid w:val="00CB69DF"/>
    <w:rsid w:val="00CB6A15"/>
    <w:rsid w:val="00CB6A86"/>
    <w:rsid w:val="00CB6C8B"/>
    <w:rsid w:val="00CB6CC6"/>
    <w:rsid w:val="00CB6D91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5"/>
    <w:rsid w:val="00CB7833"/>
    <w:rsid w:val="00CB79E4"/>
    <w:rsid w:val="00CB7BDB"/>
    <w:rsid w:val="00CB7CC1"/>
    <w:rsid w:val="00CB7D5F"/>
    <w:rsid w:val="00CB7F32"/>
    <w:rsid w:val="00CC014A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6EF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6A8"/>
    <w:rsid w:val="00CC28B8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1C2"/>
    <w:rsid w:val="00CC4408"/>
    <w:rsid w:val="00CC45F7"/>
    <w:rsid w:val="00CC460E"/>
    <w:rsid w:val="00CC4AAA"/>
    <w:rsid w:val="00CC4AF9"/>
    <w:rsid w:val="00CC4BDF"/>
    <w:rsid w:val="00CC4EBF"/>
    <w:rsid w:val="00CC54E8"/>
    <w:rsid w:val="00CC5547"/>
    <w:rsid w:val="00CC559E"/>
    <w:rsid w:val="00CC59C5"/>
    <w:rsid w:val="00CC5AB3"/>
    <w:rsid w:val="00CC5D0E"/>
    <w:rsid w:val="00CC5DB6"/>
    <w:rsid w:val="00CC5EF9"/>
    <w:rsid w:val="00CC5F53"/>
    <w:rsid w:val="00CC5F55"/>
    <w:rsid w:val="00CC6157"/>
    <w:rsid w:val="00CC6188"/>
    <w:rsid w:val="00CC634E"/>
    <w:rsid w:val="00CC6366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64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BD8"/>
    <w:rsid w:val="00CC7C40"/>
    <w:rsid w:val="00CC7D6D"/>
    <w:rsid w:val="00CC7DDD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1164"/>
    <w:rsid w:val="00CD1174"/>
    <w:rsid w:val="00CD1197"/>
    <w:rsid w:val="00CD1264"/>
    <w:rsid w:val="00CD1283"/>
    <w:rsid w:val="00CD1467"/>
    <w:rsid w:val="00CD1470"/>
    <w:rsid w:val="00CD159D"/>
    <w:rsid w:val="00CD17C9"/>
    <w:rsid w:val="00CD19E8"/>
    <w:rsid w:val="00CD1A36"/>
    <w:rsid w:val="00CD1AFA"/>
    <w:rsid w:val="00CD1BB8"/>
    <w:rsid w:val="00CD1BE2"/>
    <w:rsid w:val="00CD1E94"/>
    <w:rsid w:val="00CD1F04"/>
    <w:rsid w:val="00CD21F2"/>
    <w:rsid w:val="00CD242E"/>
    <w:rsid w:val="00CD24A1"/>
    <w:rsid w:val="00CD2542"/>
    <w:rsid w:val="00CD27A6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A3"/>
    <w:rsid w:val="00CD35BA"/>
    <w:rsid w:val="00CD36C7"/>
    <w:rsid w:val="00CD36DC"/>
    <w:rsid w:val="00CD36DE"/>
    <w:rsid w:val="00CD391A"/>
    <w:rsid w:val="00CD3A09"/>
    <w:rsid w:val="00CD3B50"/>
    <w:rsid w:val="00CD3B85"/>
    <w:rsid w:val="00CD3C17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B2"/>
    <w:rsid w:val="00CD46E7"/>
    <w:rsid w:val="00CD46E9"/>
    <w:rsid w:val="00CD4913"/>
    <w:rsid w:val="00CD49C1"/>
    <w:rsid w:val="00CD4ADD"/>
    <w:rsid w:val="00CD4AE2"/>
    <w:rsid w:val="00CD4D87"/>
    <w:rsid w:val="00CD4E38"/>
    <w:rsid w:val="00CD50D9"/>
    <w:rsid w:val="00CD517F"/>
    <w:rsid w:val="00CD5282"/>
    <w:rsid w:val="00CD5290"/>
    <w:rsid w:val="00CD52FC"/>
    <w:rsid w:val="00CD5316"/>
    <w:rsid w:val="00CD5437"/>
    <w:rsid w:val="00CD5611"/>
    <w:rsid w:val="00CD5638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5FEF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557"/>
    <w:rsid w:val="00CD757C"/>
    <w:rsid w:val="00CD7595"/>
    <w:rsid w:val="00CD75B7"/>
    <w:rsid w:val="00CD782C"/>
    <w:rsid w:val="00CD7B00"/>
    <w:rsid w:val="00CD7D00"/>
    <w:rsid w:val="00CD7E59"/>
    <w:rsid w:val="00CD7EBE"/>
    <w:rsid w:val="00CD7ED7"/>
    <w:rsid w:val="00CE003A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AA1"/>
    <w:rsid w:val="00CE1B9E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957"/>
    <w:rsid w:val="00CE298E"/>
    <w:rsid w:val="00CE2A96"/>
    <w:rsid w:val="00CE2C08"/>
    <w:rsid w:val="00CE2C61"/>
    <w:rsid w:val="00CE2C8B"/>
    <w:rsid w:val="00CE2D21"/>
    <w:rsid w:val="00CE2E3D"/>
    <w:rsid w:val="00CE2EA2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734"/>
    <w:rsid w:val="00CE3867"/>
    <w:rsid w:val="00CE386D"/>
    <w:rsid w:val="00CE3A15"/>
    <w:rsid w:val="00CE3B73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4A8"/>
    <w:rsid w:val="00CE54F8"/>
    <w:rsid w:val="00CE5819"/>
    <w:rsid w:val="00CE58FD"/>
    <w:rsid w:val="00CE5B00"/>
    <w:rsid w:val="00CE5BB9"/>
    <w:rsid w:val="00CE5D46"/>
    <w:rsid w:val="00CE5F0D"/>
    <w:rsid w:val="00CE6224"/>
    <w:rsid w:val="00CE647B"/>
    <w:rsid w:val="00CE64DC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5F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CB4"/>
    <w:rsid w:val="00CF0D99"/>
    <w:rsid w:val="00CF0DB0"/>
    <w:rsid w:val="00CF0DD1"/>
    <w:rsid w:val="00CF0FD6"/>
    <w:rsid w:val="00CF104D"/>
    <w:rsid w:val="00CF1082"/>
    <w:rsid w:val="00CF117B"/>
    <w:rsid w:val="00CF1302"/>
    <w:rsid w:val="00CF13AF"/>
    <w:rsid w:val="00CF13BC"/>
    <w:rsid w:val="00CF1802"/>
    <w:rsid w:val="00CF1857"/>
    <w:rsid w:val="00CF1907"/>
    <w:rsid w:val="00CF1A4A"/>
    <w:rsid w:val="00CF1C65"/>
    <w:rsid w:val="00CF1FEA"/>
    <w:rsid w:val="00CF20C8"/>
    <w:rsid w:val="00CF211B"/>
    <w:rsid w:val="00CF2343"/>
    <w:rsid w:val="00CF23A8"/>
    <w:rsid w:val="00CF25CE"/>
    <w:rsid w:val="00CF297F"/>
    <w:rsid w:val="00CF2B31"/>
    <w:rsid w:val="00CF2BA0"/>
    <w:rsid w:val="00CF2D43"/>
    <w:rsid w:val="00CF2E86"/>
    <w:rsid w:val="00CF3029"/>
    <w:rsid w:val="00CF30AA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3FF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355"/>
    <w:rsid w:val="00CF538F"/>
    <w:rsid w:val="00CF53FB"/>
    <w:rsid w:val="00CF54E2"/>
    <w:rsid w:val="00CF563D"/>
    <w:rsid w:val="00CF5876"/>
    <w:rsid w:val="00CF58F2"/>
    <w:rsid w:val="00CF5995"/>
    <w:rsid w:val="00CF5A87"/>
    <w:rsid w:val="00CF5AA2"/>
    <w:rsid w:val="00CF5BA6"/>
    <w:rsid w:val="00CF5ECC"/>
    <w:rsid w:val="00CF5EE5"/>
    <w:rsid w:val="00CF5F57"/>
    <w:rsid w:val="00CF60EA"/>
    <w:rsid w:val="00CF6160"/>
    <w:rsid w:val="00CF61D6"/>
    <w:rsid w:val="00CF6230"/>
    <w:rsid w:val="00CF6359"/>
    <w:rsid w:val="00CF6499"/>
    <w:rsid w:val="00CF66AF"/>
    <w:rsid w:val="00CF66B6"/>
    <w:rsid w:val="00CF678F"/>
    <w:rsid w:val="00CF68A8"/>
    <w:rsid w:val="00CF6AE9"/>
    <w:rsid w:val="00CF6AF5"/>
    <w:rsid w:val="00CF6C07"/>
    <w:rsid w:val="00CF6C2E"/>
    <w:rsid w:val="00CF7042"/>
    <w:rsid w:val="00CF7104"/>
    <w:rsid w:val="00CF71A9"/>
    <w:rsid w:val="00CF7222"/>
    <w:rsid w:val="00CF727F"/>
    <w:rsid w:val="00CF73CD"/>
    <w:rsid w:val="00CF75CB"/>
    <w:rsid w:val="00CF7987"/>
    <w:rsid w:val="00CF7A31"/>
    <w:rsid w:val="00CF7CDB"/>
    <w:rsid w:val="00CF7CE5"/>
    <w:rsid w:val="00CF7DE8"/>
    <w:rsid w:val="00CF7E5D"/>
    <w:rsid w:val="00CF7FD4"/>
    <w:rsid w:val="00D00121"/>
    <w:rsid w:val="00D00332"/>
    <w:rsid w:val="00D00358"/>
    <w:rsid w:val="00D0036B"/>
    <w:rsid w:val="00D0055F"/>
    <w:rsid w:val="00D005A6"/>
    <w:rsid w:val="00D006C2"/>
    <w:rsid w:val="00D006DE"/>
    <w:rsid w:val="00D007D0"/>
    <w:rsid w:val="00D007F7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450"/>
    <w:rsid w:val="00D0156E"/>
    <w:rsid w:val="00D0157E"/>
    <w:rsid w:val="00D01805"/>
    <w:rsid w:val="00D01B09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17"/>
    <w:rsid w:val="00D02923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749"/>
    <w:rsid w:val="00D04A1C"/>
    <w:rsid w:val="00D04AD2"/>
    <w:rsid w:val="00D04BF9"/>
    <w:rsid w:val="00D04DAC"/>
    <w:rsid w:val="00D04EFB"/>
    <w:rsid w:val="00D0519F"/>
    <w:rsid w:val="00D051DB"/>
    <w:rsid w:val="00D0521A"/>
    <w:rsid w:val="00D05263"/>
    <w:rsid w:val="00D05323"/>
    <w:rsid w:val="00D05635"/>
    <w:rsid w:val="00D05767"/>
    <w:rsid w:val="00D05A82"/>
    <w:rsid w:val="00D05B97"/>
    <w:rsid w:val="00D05BBD"/>
    <w:rsid w:val="00D05C82"/>
    <w:rsid w:val="00D05CE3"/>
    <w:rsid w:val="00D06202"/>
    <w:rsid w:val="00D06240"/>
    <w:rsid w:val="00D0632F"/>
    <w:rsid w:val="00D063F8"/>
    <w:rsid w:val="00D06417"/>
    <w:rsid w:val="00D06528"/>
    <w:rsid w:val="00D0657B"/>
    <w:rsid w:val="00D065F0"/>
    <w:rsid w:val="00D06777"/>
    <w:rsid w:val="00D0682A"/>
    <w:rsid w:val="00D0685D"/>
    <w:rsid w:val="00D06862"/>
    <w:rsid w:val="00D068B3"/>
    <w:rsid w:val="00D06982"/>
    <w:rsid w:val="00D069F5"/>
    <w:rsid w:val="00D06C13"/>
    <w:rsid w:val="00D06D13"/>
    <w:rsid w:val="00D06DC2"/>
    <w:rsid w:val="00D06EB1"/>
    <w:rsid w:val="00D06F45"/>
    <w:rsid w:val="00D0704F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D3"/>
    <w:rsid w:val="00D07959"/>
    <w:rsid w:val="00D0797F"/>
    <w:rsid w:val="00D079AE"/>
    <w:rsid w:val="00D079B7"/>
    <w:rsid w:val="00D07B94"/>
    <w:rsid w:val="00D07C54"/>
    <w:rsid w:val="00D07D35"/>
    <w:rsid w:val="00D07DF9"/>
    <w:rsid w:val="00D10103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4C7"/>
    <w:rsid w:val="00D11558"/>
    <w:rsid w:val="00D116E4"/>
    <w:rsid w:val="00D11727"/>
    <w:rsid w:val="00D11809"/>
    <w:rsid w:val="00D1182F"/>
    <w:rsid w:val="00D1186B"/>
    <w:rsid w:val="00D1199F"/>
    <w:rsid w:val="00D11B24"/>
    <w:rsid w:val="00D11C01"/>
    <w:rsid w:val="00D11DE6"/>
    <w:rsid w:val="00D11DF2"/>
    <w:rsid w:val="00D11E21"/>
    <w:rsid w:val="00D120CF"/>
    <w:rsid w:val="00D12360"/>
    <w:rsid w:val="00D125B6"/>
    <w:rsid w:val="00D125C5"/>
    <w:rsid w:val="00D125E1"/>
    <w:rsid w:val="00D12772"/>
    <w:rsid w:val="00D12794"/>
    <w:rsid w:val="00D12855"/>
    <w:rsid w:val="00D1286B"/>
    <w:rsid w:val="00D12AA9"/>
    <w:rsid w:val="00D12DC8"/>
    <w:rsid w:val="00D13026"/>
    <w:rsid w:val="00D13208"/>
    <w:rsid w:val="00D1354D"/>
    <w:rsid w:val="00D1377B"/>
    <w:rsid w:val="00D13793"/>
    <w:rsid w:val="00D137C7"/>
    <w:rsid w:val="00D1388D"/>
    <w:rsid w:val="00D138FE"/>
    <w:rsid w:val="00D13BE0"/>
    <w:rsid w:val="00D13E1E"/>
    <w:rsid w:val="00D13EDF"/>
    <w:rsid w:val="00D13F1A"/>
    <w:rsid w:val="00D1403F"/>
    <w:rsid w:val="00D1418D"/>
    <w:rsid w:val="00D142C1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87"/>
    <w:rsid w:val="00D15793"/>
    <w:rsid w:val="00D15874"/>
    <w:rsid w:val="00D15963"/>
    <w:rsid w:val="00D159B7"/>
    <w:rsid w:val="00D15A31"/>
    <w:rsid w:val="00D15A6E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83"/>
    <w:rsid w:val="00D16894"/>
    <w:rsid w:val="00D168C5"/>
    <w:rsid w:val="00D169E1"/>
    <w:rsid w:val="00D169EE"/>
    <w:rsid w:val="00D16A5C"/>
    <w:rsid w:val="00D16A9D"/>
    <w:rsid w:val="00D16B3E"/>
    <w:rsid w:val="00D16B42"/>
    <w:rsid w:val="00D16BA7"/>
    <w:rsid w:val="00D16BDB"/>
    <w:rsid w:val="00D16CA7"/>
    <w:rsid w:val="00D16E4C"/>
    <w:rsid w:val="00D16E64"/>
    <w:rsid w:val="00D17032"/>
    <w:rsid w:val="00D17040"/>
    <w:rsid w:val="00D17215"/>
    <w:rsid w:val="00D173A4"/>
    <w:rsid w:val="00D17570"/>
    <w:rsid w:val="00D177B4"/>
    <w:rsid w:val="00D17849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0A"/>
    <w:rsid w:val="00D203D4"/>
    <w:rsid w:val="00D2048E"/>
    <w:rsid w:val="00D20638"/>
    <w:rsid w:val="00D20771"/>
    <w:rsid w:val="00D20981"/>
    <w:rsid w:val="00D209D0"/>
    <w:rsid w:val="00D209EC"/>
    <w:rsid w:val="00D20AEB"/>
    <w:rsid w:val="00D20D56"/>
    <w:rsid w:val="00D20DEE"/>
    <w:rsid w:val="00D21003"/>
    <w:rsid w:val="00D211FA"/>
    <w:rsid w:val="00D2131D"/>
    <w:rsid w:val="00D213A6"/>
    <w:rsid w:val="00D216C5"/>
    <w:rsid w:val="00D2178A"/>
    <w:rsid w:val="00D218CD"/>
    <w:rsid w:val="00D21B11"/>
    <w:rsid w:val="00D21D43"/>
    <w:rsid w:val="00D21DC4"/>
    <w:rsid w:val="00D21E06"/>
    <w:rsid w:val="00D22011"/>
    <w:rsid w:val="00D2241B"/>
    <w:rsid w:val="00D224D9"/>
    <w:rsid w:val="00D227C7"/>
    <w:rsid w:val="00D22C11"/>
    <w:rsid w:val="00D22E67"/>
    <w:rsid w:val="00D22E87"/>
    <w:rsid w:val="00D22E93"/>
    <w:rsid w:val="00D230A2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32F"/>
    <w:rsid w:val="00D2454D"/>
    <w:rsid w:val="00D2465C"/>
    <w:rsid w:val="00D248FE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2F9"/>
    <w:rsid w:val="00D254D9"/>
    <w:rsid w:val="00D25529"/>
    <w:rsid w:val="00D25586"/>
    <w:rsid w:val="00D255AA"/>
    <w:rsid w:val="00D2560F"/>
    <w:rsid w:val="00D25662"/>
    <w:rsid w:val="00D2581D"/>
    <w:rsid w:val="00D258F8"/>
    <w:rsid w:val="00D25AAC"/>
    <w:rsid w:val="00D25C0B"/>
    <w:rsid w:val="00D25C54"/>
    <w:rsid w:val="00D25D4C"/>
    <w:rsid w:val="00D25F5F"/>
    <w:rsid w:val="00D25FAF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6E53"/>
    <w:rsid w:val="00D27088"/>
    <w:rsid w:val="00D270A8"/>
    <w:rsid w:val="00D27166"/>
    <w:rsid w:val="00D27196"/>
    <w:rsid w:val="00D2721B"/>
    <w:rsid w:val="00D272F2"/>
    <w:rsid w:val="00D273C2"/>
    <w:rsid w:val="00D274CA"/>
    <w:rsid w:val="00D274F9"/>
    <w:rsid w:val="00D27669"/>
    <w:rsid w:val="00D27731"/>
    <w:rsid w:val="00D27792"/>
    <w:rsid w:val="00D27AF7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1E"/>
    <w:rsid w:val="00D31026"/>
    <w:rsid w:val="00D310CA"/>
    <w:rsid w:val="00D31173"/>
    <w:rsid w:val="00D312E3"/>
    <w:rsid w:val="00D313A9"/>
    <w:rsid w:val="00D3148B"/>
    <w:rsid w:val="00D31505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0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53E"/>
    <w:rsid w:val="00D34702"/>
    <w:rsid w:val="00D34740"/>
    <w:rsid w:val="00D34782"/>
    <w:rsid w:val="00D3486E"/>
    <w:rsid w:val="00D3489A"/>
    <w:rsid w:val="00D349D9"/>
    <w:rsid w:val="00D34A0E"/>
    <w:rsid w:val="00D34A94"/>
    <w:rsid w:val="00D34B1B"/>
    <w:rsid w:val="00D34B68"/>
    <w:rsid w:val="00D34BEB"/>
    <w:rsid w:val="00D34C25"/>
    <w:rsid w:val="00D34C54"/>
    <w:rsid w:val="00D34C7E"/>
    <w:rsid w:val="00D34D81"/>
    <w:rsid w:val="00D350F6"/>
    <w:rsid w:val="00D35262"/>
    <w:rsid w:val="00D35305"/>
    <w:rsid w:val="00D35401"/>
    <w:rsid w:val="00D35465"/>
    <w:rsid w:val="00D35471"/>
    <w:rsid w:val="00D35552"/>
    <w:rsid w:val="00D35859"/>
    <w:rsid w:val="00D3596A"/>
    <w:rsid w:val="00D359C3"/>
    <w:rsid w:val="00D35AA7"/>
    <w:rsid w:val="00D35B10"/>
    <w:rsid w:val="00D35E70"/>
    <w:rsid w:val="00D35FBB"/>
    <w:rsid w:val="00D35FE9"/>
    <w:rsid w:val="00D3613B"/>
    <w:rsid w:val="00D3617C"/>
    <w:rsid w:val="00D361ED"/>
    <w:rsid w:val="00D36443"/>
    <w:rsid w:val="00D36596"/>
    <w:rsid w:val="00D36781"/>
    <w:rsid w:val="00D369D1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4A"/>
    <w:rsid w:val="00D37854"/>
    <w:rsid w:val="00D37877"/>
    <w:rsid w:val="00D37C1A"/>
    <w:rsid w:val="00D37D41"/>
    <w:rsid w:val="00D37D6F"/>
    <w:rsid w:val="00D37E86"/>
    <w:rsid w:val="00D40029"/>
    <w:rsid w:val="00D4046E"/>
    <w:rsid w:val="00D404BC"/>
    <w:rsid w:val="00D406D7"/>
    <w:rsid w:val="00D40754"/>
    <w:rsid w:val="00D409B2"/>
    <w:rsid w:val="00D409CF"/>
    <w:rsid w:val="00D409D8"/>
    <w:rsid w:val="00D40DCE"/>
    <w:rsid w:val="00D40F4D"/>
    <w:rsid w:val="00D4120B"/>
    <w:rsid w:val="00D41468"/>
    <w:rsid w:val="00D415EA"/>
    <w:rsid w:val="00D41714"/>
    <w:rsid w:val="00D418AC"/>
    <w:rsid w:val="00D41A6F"/>
    <w:rsid w:val="00D41A8D"/>
    <w:rsid w:val="00D41AD2"/>
    <w:rsid w:val="00D41ADA"/>
    <w:rsid w:val="00D41B63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85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34"/>
    <w:rsid w:val="00D45854"/>
    <w:rsid w:val="00D45942"/>
    <w:rsid w:val="00D45970"/>
    <w:rsid w:val="00D45ADC"/>
    <w:rsid w:val="00D45B4F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A29"/>
    <w:rsid w:val="00D46B84"/>
    <w:rsid w:val="00D46BBA"/>
    <w:rsid w:val="00D46D6C"/>
    <w:rsid w:val="00D46D6E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2AB"/>
    <w:rsid w:val="00D5059D"/>
    <w:rsid w:val="00D506B6"/>
    <w:rsid w:val="00D50714"/>
    <w:rsid w:val="00D50805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70"/>
    <w:rsid w:val="00D51304"/>
    <w:rsid w:val="00D5151D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69E"/>
    <w:rsid w:val="00D5270D"/>
    <w:rsid w:val="00D52949"/>
    <w:rsid w:val="00D52A8E"/>
    <w:rsid w:val="00D52CD6"/>
    <w:rsid w:val="00D52DAC"/>
    <w:rsid w:val="00D52DDD"/>
    <w:rsid w:val="00D52E31"/>
    <w:rsid w:val="00D52EE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3A"/>
    <w:rsid w:val="00D53DC7"/>
    <w:rsid w:val="00D53E11"/>
    <w:rsid w:val="00D53E5F"/>
    <w:rsid w:val="00D54040"/>
    <w:rsid w:val="00D541A4"/>
    <w:rsid w:val="00D542C7"/>
    <w:rsid w:val="00D54448"/>
    <w:rsid w:val="00D54479"/>
    <w:rsid w:val="00D54480"/>
    <w:rsid w:val="00D544A9"/>
    <w:rsid w:val="00D545D4"/>
    <w:rsid w:val="00D5473E"/>
    <w:rsid w:val="00D54789"/>
    <w:rsid w:val="00D54AFF"/>
    <w:rsid w:val="00D54B30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9CE"/>
    <w:rsid w:val="00D55B46"/>
    <w:rsid w:val="00D55CE7"/>
    <w:rsid w:val="00D5603D"/>
    <w:rsid w:val="00D560C2"/>
    <w:rsid w:val="00D5619C"/>
    <w:rsid w:val="00D561D9"/>
    <w:rsid w:val="00D562BA"/>
    <w:rsid w:val="00D562BE"/>
    <w:rsid w:val="00D56382"/>
    <w:rsid w:val="00D563FE"/>
    <w:rsid w:val="00D56424"/>
    <w:rsid w:val="00D56691"/>
    <w:rsid w:val="00D56774"/>
    <w:rsid w:val="00D5677E"/>
    <w:rsid w:val="00D567DF"/>
    <w:rsid w:val="00D5680A"/>
    <w:rsid w:val="00D569B4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57F6F"/>
    <w:rsid w:val="00D6015F"/>
    <w:rsid w:val="00D602D2"/>
    <w:rsid w:val="00D603B9"/>
    <w:rsid w:val="00D603D9"/>
    <w:rsid w:val="00D6044C"/>
    <w:rsid w:val="00D6046F"/>
    <w:rsid w:val="00D60559"/>
    <w:rsid w:val="00D6062E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46"/>
    <w:rsid w:val="00D60E64"/>
    <w:rsid w:val="00D60EA6"/>
    <w:rsid w:val="00D60FD0"/>
    <w:rsid w:val="00D61005"/>
    <w:rsid w:val="00D6133F"/>
    <w:rsid w:val="00D61360"/>
    <w:rsid w:val="00D613B2"/>
    <w:rsid w:val="00D61454"/>
    <w:rsid w:val="00D61530"/>
    <w:rsid w:val="00D6171A"/>
    <w:rsid w:val="00D61C19"/>
    <w:rsid w:val="00D61CFF"/>
    <w:rsid w:val="00D61E6D"/>
    <w:rsid w:val="00D61EAD"/>
    <w:rsid w:val="00D61F0A"/>
    <w:rsid w:val="00D61F97"/>
    <w:rsid w:val="00D62002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B25"/>
    <w:rsid w:val="00D63E89"/>
    <w:rsid w:val="00D63F8C"/>
    <w:rsid w:val="00D6427D"/>
    <w:rsid w:val="00D64378"/>
    <w:rsid w:val="00D64428"/>
    <w:rsid w:val="00D644CF"/>
    <w:rsid w:val="00D645FC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874"/>
    <w:rsid w:val="00D659FF"/>
    <w:rsid w:val="00D65AD4"/>
    <w:rsid w:val="00D65BA4"/>
    <w:rsid w:val="00D65E6D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9E5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67CD3"/>
    <w:rsid w:val="00D67CD4"/>
    <w:rsid w:val="00D70209"/>
    <w:rsid w:val="00D7034B"/>
    <w:rsid w:val="00D70418"/>
    <w:rsid w:val="00D70480"/>
    <w:rsid w:val="00D70489"/>
    <w:rsid w:val="00D704CF"/>
    <w:rsid w:val="00D70782"/>
    <w:rsid w:val="00D707C9"/>
    <w:rsid w:val="00D7083C"/>
    <w:rsid w:val="00D708A2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13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3E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877"/>
    <w:rsid w:val="00D72905"/>
    <w:rsid w:val="00D7299F"/>
    <w:rsid w:val="00D729BF"/>
    <w:rsid w:val="00D72ADD"/>
    <w:rsid w:val="00D72D22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9BE"/>
    <w:rsid w:val="00D739F1"/>
    <w:rsid w:val="00D73A0D"/>
    <w:rsid w:val="00D73BE6"/>
    <w:rsid w:val="00D73CBC"/>
    <w:rsid w:val="00D73D68"/>
    <w:rsid w:val="00D73E30"/>
    <w:rsid w:val="00D73E3E"/>
    <w:rsid w:val="00D741EA"/>
    <w:rsid w:val="00D74393"/>
    <w:rsid w:val="00D743B3"/>
    <w:rsid w:val="00D743EB"/>
    <w:rsid w:val="00D7444F"/>
    <w:rsid w:val="00D7460B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255"/>
    <w:rsid w:val="00D7536C"/>
    <w:rsid w:val="00D753D7"/>
    <w:rsid w:val="00D755A8"/>
    <w:rsid w:val="00D758B8"/>
    <w:rsid w:val="00D75945"/>
    <w:rsid w:val="00D759E1"/>
    <w:rsid w:val="00D75AE3"/>
    <w:rsid w:val="00D75CC9"/>
    <w:rsid w:val="00D75D61"/>
    <w:rsid w:val="00D75D76"/>
    <w:rsid w:val="00D76165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B5"/>
    <w:rsid w:val="00D772CF"/>
    <w:rsid w:val="00D77401"/>
    <w:rsid w:val="00D77480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CDA"/>
    <w:rsid w:val="00D80DF4"/>
    <w:rsid w:val="00D80E43"/>
    <w:rsid w:val="00D80FFC"/>
    <w:rsid w:val="00D81138"/>
    <w:rsid w:val="00D81186"/>
    <w:rsid w:val="00D814C1"/>
    <w:rsid w:val="00D8168A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6DD"/>
    <w:rsid w:val="00D8274C"/>
    <w:rsid w:val="00D827EB"/>
    <w:rsid w:val="00D8288C"/>
    <w:rsid w:val="00D82909"/>
    <w:rsid w:val="00D829E7"/>
    <w:rsid w:val="00D82A8A"/>
    <w:rsid w:val="00D82CBF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A74"/>
    <w:rsid w:val="00D83A92"/>
    <w:rsid w:val="00D83AA0"/>
    <w:rsid w:val="00D83C06"/>
    <w:rsid w:val="00D83C42"/>
    <w:rsid w:val="00D83D38"/>
    <w:rsid w:val="00D83E67"/>
    <w:rsid w:val="00D83EE2"/>
    <w:rsid w:val="00D83F2D"/>
    <w:rsid w:val="00D83FD9"/>
    <w:rsid w:val="00D843C1"/>
    <w:rsid w:val="00D8451A"/>
    <w:rsid w:val="00D84620"/>
    <w:rsid w:val="00D846AA"/>
    <w:rsid w:val="00D846B6"/>
    <w:rsid w:val="00D846DB"/>
    <w:rsid w:val="00D8470A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96"/>
    <w:rsid w:val="00D84CA8"/>
    <w:rsid w:val="00D84DCA"/>
    <w:rsid w:val="00D84E5D"/>
    <w:rsid w:val="00D85074"/>
    <w:rsid w:val="00D850ED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B3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2FC"/>
    <w:rsid w:val="00D8736B"/>
    <w:rsid w:val="00D8762E"/>
    <w:rsid w:val="00D87638"/>
    <w:rsid w:val="00D87660"/>
    <w:rsid w:val="00D876FD"/>
    <w:rsid w:val="00D87799"/>
    <w:rsid w:val="00D877D9"/>
    <w:rsid w:val="00D87B2D"/>
    <w:rsid w:val="00D87B7F"/>
    <w:rsid w:val="00D87D9C"/>
    <w:rsid w:val="00D87EC1"/>
    <w:rsid w:val="00D87F00"/>
    <w:rsid w:val="00D90017"/>
    <w:rsid w:val="00D900ED"/>
    <w:rsid w:val="00D900F8"/>
    <w:rsid w:val="00D9018E"/>
    <w:rsid w:val="00D90253"/>
    <w:rsid w:val="00D90580"/>
    <w:rsid w:val="00D90744"/>
    <w:rsid w:val="00D907D2"/>
    <w:rsid w:val="00D909A9"/>
    <w:rsid w:val="00D90A01"/>
    <w:rsid w:val="00D90BA1"/>
    <w:rsid w:val="00D90CF0"/>
    <w:rsid w:val="00D90F3C"/>
    <w:rsid w:val="00D9104C"/>
    <w:rsid w:val="00D91075"/>
    <w:rsid w:val="00D9124C"/>
    <w:rsid w:val="00D91380"/>
    <w:rsid w:val="00D91451"/>
    <w:rsid w:val="00D914D8"/>
    <w:rsid w:val="00D915FA"/>
    <w:rsid w:val="00D91684"/>
    <w:rsid w:val="00D916D8"/>
    <w:rsid w:val="00D9185D"/>
    <w:rsid w:val="00D91981"/>
    <w:rsid w:val="00D91DCE"/>
    <w:rsid w:val="00D91F65"/>
    <w:rsid w:val="00D92248"/>
    <w:rsid w:val="00D92261"/>
    <w:rsid w:val="00D926BC"/>
    <w:rsid w:val="00D9272A"/>
    <w:rsid w:val="00D92832"/>
    <w:rsid w:val="00D928EE"/>
    <w:rsid w:val="00D929C1"/>
    <w:rsid w:val="00D929F0"/>
    <w:rsid w:val="00D92E35"/>
    <w:rsid w:val="00D92E7A"/>
    <w:rsid w:val="00D9309C"/>
    <w:rsid w:val="00D930C4"/>
    <w:rsid w:val="00D9317F"/>
    <w:rsid w:val="00D9324C"/>
    <w:rsid w:val="00D933CF"/>
    <w:rsid w:val="00D934D5"/>
    <w:rsid w:val="00D934E3"/>
    <w:rsid w:val="00D937A4"/>
    <w:rsid w:val="00D93A4A"/>
    <w:rsid w:val="00D93BD0"/>
    <w:rsid w:val="00D9408E"/>
    <w:rsid w:val="00D942F0"/>
    <w:rsid w:val="00D94513"/>
    <w:rsid w:val="00D945B3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3E3"/>
    <w:rsid w:val="00D954A4"/>
    <w:rsid w:val="00D955C0"/>
    <w:rsid w:val="00D9593E"/>
    <w:rsid w:val="00D95BDC"/>
    <w:rsid w:val="00D95D5C"/>
    <w:rsid w:val="00D95EBE"/>
    <w:rsid w:val="00D95EC0"/>
    <w:rsid w:val="00D95F00"/>
    <w:rsid w:val="00D95F8F"/>
    <w:rsid w:val="00D960B7"/>
    <w:rsid w:val="00D961D9"/>
    <w:rsid w:val="00D9634D"/>
    <w:rsid w:val="00D9640F"/>
    <w:rsid w:val="00D965AD"/>
    <w:rsid w:val="00D96649"/>
    <w:rsid w:val="00D96697"/>
    <w:rsid w:val="00D967CA"/>
    <w:rsid w:val="00D96845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E9"/>
    <w:rsid w:val="00D97995"/>
    <w:rsid w:val="00D97B22"/>
    <w:rsid w:val="00D97C2B"/>
    <w:rsid w:val="00D97CD9"/>
    <w:rsid w:val="00D97D10"/>
    <w:rsid w:val="00D97D28"/>
    <w:rsid w:val="00D97EA1"/>
    <w:rsid w:val="00D97EBC"/>
    <w:rsid w:val="00D97F6C"/>
    <w:rsid w:val="00DA007B"/>
    <w:rsid w:val="00DA00C2"/>
    <w:rsid w:val="00DA00E5"/>
    <w:rsid w:val="00DA0102"/>
    <w:rsid w:val="00DA01B5"/>
    <w:rsid w:val="00DA0379"/>
    <w:rsid w:val="00DA0436"/>
    <w:rsid w:val="00DA0673"/>
    <w:rsid w:val="00DA0863"/>
    <w:rsid w:val="00DA0CE4"/>
    <w:rsid w:val="00DA0FA6"/>
    <w:rsid w:val="00DA10A8"/>
    <w:rsid w:val="00DA11C1"/>
    <w:rsid w:val="00DA125F"/>
    <w:rsid w:val="00DA1293"/>
    <w:rsid w:val="00DA12E5"/>
    <w:rsid w:val="00DA1625"/>
    <w:rsid w:val="00DA16A3"/>
    <w:rsid w:val="00DA17D6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DC3"/>
    <w:rsid w:val="00DA2F5E"/>
    <w:rsid w:val="00DA2F8C"/>
    <w:rsid w:val="00DA2FCF"/>
    <w:rsid w:val="00DA3005"/>
    <w:rsid w:val="00DA3342"/>
    <w:rsid w:val="00DA3385"/>
    <w:rsid w:val="00DA36BE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401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384"/>
    <w:rsid w:val="00DA5463"/>
    <w:rsid w:val="00DA5491"/>
    <w:rsid w:val="00DA56A3"/>
    <w:rsid w:val="00DA5764"/>
    <w:rsid w:val="00DA5823"/>
    <w:rsid w:val="00DA585D"/>
    <w:rsid w:val="00DA5972"/>
    <w:rsid w:val="00DA599B"/>
    <w:rsid w:val="00DA5BD0"/>
    <w:rsid w:val="00DA5BF6"/>
    <w:rsid w:val="00DA5CA5"/>
    <w:rsid w:val="00DA5CED"/>
    <w:rsid w:val="00DA5CF9"/>
    <w:rsid w:val="00DA5D40"/>
    <w:rsid w:val="00DA5D9B"/>
    <w:rsid w:val="00DA5F4E"/>
    <w:rsid w:val="00DA5FF5"/>
    <w:rsid w:val="00DA6004"/>
    <w:rsid w:val="00DA60E5"/>
    <w:rsid w:val="00DA648D"/>
    <w:rsid w:val="00DA654D"/>
    <w:rsid w:val="00DA6975"/>
    <w:rsid w:val="00DA6AE7"/>
    <w:rsid w:val="00DA6B20"/>
    <w:rsid w:val="00DA6B4D"/>
    <w:rsid w:val="00DA707D"/>
    <w:rsid w:val="00DA70BB"/>
    <w:rsid w:val="00DA7233"/>
    <w:rsid w:val="00DA72DF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9F0"/>
    <w:rsid w:val="00DA7AA2"/>
    <w:rsid w:val="00DA7B2C"/>
    <w:rsid w:val="00DA7BC1"/>
    <w:rsid w:val="00DA7BD5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C10"/>
    <w:rsid w:val="00DB0D3D"/>
    <w:rsid w:val="00DB10AF"/>
    <w:rsid w:val="00DB115A"/>
    <w:rsid w:val="00DB1260"/>
    <w:rsid w:val="00DB148D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59E"/>
    <w:rsid w:val="00DB25B4"/>
    <w:rsid w:val="00DB25E7"/>
    <w:rsid w:val="00DB26DF"/>
    <w:rsid w:val="00DB26F3"/>
    <w:rsid w:val="00DB2787"/>
    <w:rsid w:val="00DB282F"/>
    <w:rsid w:val="00DB28C6"/>
    <w:rsid w:val="00DB29FF"/>
    <w:rsid w:val="00DB2B25"/>
    <w:rsid w:val="00DB2CDB"/>
    <w:rsid w:val="00DB3072"/>
    <w:rsid w:val="00DB31BC"/>
    <w:rsid w:val="00DB321B"/>
    <w:rsid w:val="00DB34FA"/>
    <w:rsid w:val="00DB350A"/>
    <w:rsid w:val="00DB351D"/>
    <w:rsid w:val="00DB3681"/>
    <w:rsid w:val="00DB3693"/>
    <w:rsid w:val="00DB372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0C3"/>
    <w:rsid w:val="00DB421A"/>
    <w:rsid w:val="00DB42B9"/>
    <w:rsid w:val="00DB42E8"/>
    <w:rsid w:val="00DB446F"/>
    <w:rsid w:val="00DB448B"/>
    <w:rsid w:val="00DB45B5"/>
    <w:rsid w:val="00DB4752"/>
    <w:rsid w:val="00DB47E3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4AC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D"/>
    <w:rsid w:val="00DB723F"/>
    <w:rsid w:val="00DB7260"/>
    <w:rsid w:val="00DB72BF"/>
    <w:rsid w:val="00DB7651"/>
    <w:rsid w:val="00DB76AA"/>
    <w:rsid w:val="00DB7937"/>
    <w:rsid w:val="00DB79AE"/>
    <w:rsid w:val="00DB7B45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573"/>
    <w:rsid w:val="00DC0634"/>
    <w:rsid w:val="00DC06AD"/>
    <w:rsid w:val="00DC07FA"/>
    <w:rsid w:val="00DC09D6"/>
    <w:rsid w:val="00DC0A1D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370"/>
    <w:rsid w:val="00DC248E"/>
    <w:rsid w:val="00DC25ED"/>
    <w:rsid w:val="00DC2613"/>
    <w:rsid w:val="00DC27CB"/>
    <w:rsid w:val="00DC2D34"/>
    <w:rsid w:val="00DC2F73"/>
    <w:rsid w:val="00DC3142"/>
    <w:rsid w:val="00DC318F"/>
    <w:rsid w:val="00DC31D4"/>
    <w:rsid w:val="00DC323A"/>
    <w:rsid w:val="00DC341E"/>
    <w:rsid w:val="00DC3476"/>
    <w:rsid w:val="00DC35C0"/>
    <w:rsid w:val="00DC3683"/>
    <w:rsid w:val="00DC39F3"/>
    <w:rsid w:val="00DC3B1C"/>
    <w:rsid w:val="00DC3BF4"/>
    <w:rsid w:val="00DC3CDE"/>
    <w:rsid w:val="00DC3DB5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A75"/>
    <w:rsid w:val="00DC6B63"/>
    <w:rsid w:val="00DC6DD9"/>
    <w:rsid w:val="00DC6EF3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7A6"/>
    <w:rsid w:val="00DC792D"/>
    <w:rsid w:val="00DC794B"/>
    <w:rsid w:val="00DC7ADE"/>
    <w:rsid w:val="00DC7B29"/>
    <w:rsid w:val="00DC7CD8"/>
    <w:rsid w:val="00DC7D89"/>
    <w:rsid w:val="00DC7ECF"/>
    <w:rsid w:val="00DC7F63"/>
    <w:rsid w:val="00DD0054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94A"/>
    <w:rsid w:val="00DD09EE"/>
    <w:rsid w:val="00DD0A62"/>
    <w:rsid w:val="00DD0C1E"/>
    <w:rsid w:val="00DD0D0D"/>
    <w:rsid w:val="00DD0D8D"/>
    <w:rsid w:val="00DD11BE"/>
    <w:rsid w:val="00DD11DA"/>
    <w:rsid w:val="00DD1326"/>
    <w:rsid w:val="00DD1329"/>
    <w:rsid w:val="00DD139F"/>
    <w:rsid w:val="00DD1524"/>
    <w:rsid w:val="00DD157E"/>
    <w:rsid w:val="00DD175C"/>
    <w:rsid w:val="00DD1977"/>
    <w:rsid w:val="00DD1B9F"/>
    <w:rsid w:val="00DD1CF6"/>
    <w:rsid w:val="00DD1D92"/>
    <w:rsid w:val="00DD1F30"/>
    <w:rsid w:val="00DD210C"/>
    <w:rsid w:val="00DD23F2"/>
    <w:rsid w:val="00DD244E"/>
    <w:rsid w:val="00DD259F"/>
    <w:rsid w:val="00DD25F5"/>
    <w:rsid w:val="00DD267F"/>
    <w:rsid w:val="00DD276D"/>
    <w:rsid w:val="00DD276E"/>
    <w:rsid w:val="00DD2826"/>
    <w:rsid w:val="00DD2A24"/>
    <w:rsid w:val="00DD2A40"/>
    <w:rsid w:val="00DD2B0E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2C"/>
    <w:rsid w:val="00DD3894"/>
    <w:rsid w:val="00DD39F6"/>
    <w:rsid w:val="00DD3AFB"/>
    <w:rsid w:val="00DD3B8E"/>
    <w:rsid w:val="00DD3D50"/>
    <w:rsid w:val="00DD3DFE"/>
    <w:rsid w:val="00DD3F30"/>
    <w:rsid w:val="00DD3F32"/>
    <w:rsid w:val="00DD3FDE"/>
    <w:rsid w:val="00DD418A"/>
    <w:rsid w:val="00DD419A"/>
    <w:rsid w:val="00DD4276"/>
    <w:rsid w:val="00DD451C"/>
    <w:rsid w:val="00DD458D"/>
    <w:rsid w:val="00DD45AE"/>
    <w:rsid w:val="00DD45F7"/>
    <w:rsid w:val="00DD4626"/>
    <w:rsid w:val="00DD463F"/>
    <w:rsid w:val="00DD4855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6D6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F2"/>
    <w:rsid w:val="00DD6492"/>
    <w:rsid w:val="00DD658C"/>
    <w:rsid w:val="00DD687B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0DE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4F2"/>
    <w:rsid w:val="00DE18A1"/>
    <w:rsid w:val="00DE1AEB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AF4"/>
    <w:rsid w:val="00DE2BEA"/>
    <w:rsid w:val="00DE2E2F"/>
    <w:rsid w:val="00DE2E5E"/>
    <w:rsid w:val="00DE2F27"/>
    <w:rsid w:val="00DE301F"/>
    <w:rsid w:val="00DE353D"/>
    <w:rsid w:val="00DE35ED"/>
    <w:rsid w:val="00DE36D8"/>
    <w:rsid w:val="00DE371C"/>
    <w:rsid w:val="00DE3763"/>
    <w:rsid w:val="00DE3768"/>
    <w:rsid w:val="00DE3869"/>
    <w:rsid w:val="00DE39FC"/>
    <w:rsid w:val="00DE3A92"/>
    <w:rsid w:val="00DE3B09"/>
    <w:rsid w:val="00DE3B91"/>
    <w:rsid w:val="00DE3D6A"/>
    <w:rsid w:val="00DE3E1D"/>
    <w:rsid w:val="00DE3E6E"/>
    <w:rsid w:val="00DE409C"/>
    <w:rsid w:val="00DE419D"/>
    <w:rsid w:val="00DE428C"/>
    <w:rsid w:val="00DE4332"/>
    <w:rsid w:val="00DE442D"/>
    <w:rsid w:val="00DE4492"/>
    <w:rsid w:val="00DE4682"/>
    <w:rsid w:val="00DE476F"/>
    <w:rsid w:val="00DE4BB3"/>
    <w:rsid w:val="00DE4CBE"/>
    <w:rsid w:val="00DE4CFA"/>
    <w:rsid w:val="00DE4E50"/>
    <w:rsid w:val="00DE4FB6"/>
    <w:rsid w:val="00DE5191"/>
    <w:rsid w:val="00DE51A2"/>
    <w:rsid w:val="00DE5332"/>
    <w:rsid w:val="00DE535A"/>
    <w:rsid w:val="00DE536A"/>
    <w:rsid w:val="00DE5411"/>
    <w:rsid w:val="00DE558B"/>
    <w:rsid w:val="00DE5703"/>
    <w:rsid w:val="00DE578D"/>
    <w:rsid w:val="00DE5A02"/>
    <w:rsid w:val="00DE5C8C"/>
    <w:rsid w:val="00DE5CBB"/>
    <w:rsid w:val="00DE5EA1"/>
    <w:rsid w:val="00DE5F2A"/>
    <w:rsid w:val="00DE5F7F"/>
    <w:rsid w:val="00DE6004"/>
    <w:rsid w:val="00DE602A"/>
    <w:rsid w:val="00DE6042"/>
    <w:rsid w:val="00DE60B9"/>
    <w:rsid w:val="00DE60BA"/>
    <w:rsid w:val="00DE6392"/>
    <w:rsid w:val="00DE63F7"/>
    <w:rsid w:val="00DE6713"/>
    <w:rsid w:val="00DE6737"/>
    <w:rsid w:val="00DE6984"/>
    <w:rsid w:val="00DE6996"/>
    <w:rsid w:val="00DE6AD3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992"/>
    <w:rsid w:val="00DE79D8"/>
    <w:rsid w:val="00DE7B5F"/>
    <w:rsid w:val="00DE7B7E"/>
    <w:rsid w:val="00DE7C24"/>
    <w:rsid w:val="00DE7D4E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B8C"/>
    <w:rsid w:val="00DF0C8B"/>
    <w:rsid w:val="00DF0CBB"/>
    <w:rsid w:val="00DF0DC9"/>
    <w:rsid w:val="00DF0DCB"/>
    <w:rsid w:val="00DF0DDA"/>
    <w:rsid w:val="00DF0E6C"/>
    <w:rsid w:val="00DF0ECE"/>
    <w:rsid w:val="00DF0F44"/>
    <w:rsid w:val="00DF0F80"/>
    <w:rsid w:val="00DF10BF"/>
    <w:rsid w:val="00DF10C6"/>
    <w:rsid w:val="00DF11AA"/>
    <w:rsid w:val="00DF14DD"/>
    <w:rsid w:val="00DF1519"/>
    <w:rsid w:val="00DF151F"/>
    <w:rsid w:val="00DF1604"/>
    <w:rsid w:val="00DF16AA"/>
    <w:rsid w:val="00DF1744"/>
    <w:rsid w:val="00DF1767"/>
    <w:rsid w:val="00DF1820"/>
    <w:rsid w:val="00DF1BE4"/>
    <w:rsid w:val="00DF1BFF"/>
    <w:rsid w:val="00DF1F1F"/>
    <w:rsid w:val="00DF2091"/>
    <w:rsid w:val="00DF21D9"/>
    <w:rsid w:val="00DF2302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3A0A"/>
    <w:rsid w:val="00DF3BA5"/>
    <w:rsid w:val="00DF4094"/>
    <w:rsid w:val="00DF40B0"/>
    <w:rsid w:val="00DF4174"/>
    <w:rsid w:val="00DF43DD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BB3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4B"/>
    <w:rsid w:val="00DF5754"/>
    <w:rsid w:val="00DF59F4"/>
    <w:rsid w:val="00DF5A1C"/>
    <w:rsid w:val="00DF5F57"/>
    <w:rsid w:val="00DF5F71"/>
    <w:rsid w:val="00DF6141"/>
    <w:rsid w:val="00DF617D"/>
    <w:rsid w:val="00DF61CC"/>
    <w:rsid w:val="00DF626B"/>
    <w:rsid w:val="00DF6535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5C"/>
    <w:rsid w:val="00DF7080"/>
    <w:rsid w:val="00DF7133"/>
    <w:rsid w:val="00DF7285"/>
    <w:rsid w:val="00DF7388"/>
    <w:rsid w:val="00DF7434"/>
    <w:rsid w:val="00DF74BB"/>
    <w:rsid w:val="00DF7614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F0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1D"/>
    <w:rsid w:val="00E00D9F"/>
    <w:rsid w:val="00E00DFF"/>
    <w:rsid w:val="00E00E8E"/>
    <w:rsid w:val="00E011F4"/>
    <w:rsid w:val="00E0124E"/>
    <w:rsid w:val="00E018A3"/>
    <w:rsid w:val="00E019ED"/>
    <w:rsid w:val="00E01A22"/>
    <w:rsid w:val="00E01D1C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60D"/>
    <w:rsid w:val="00E0272B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8C"/>
    <w:rsid w:val="00E036FB"/>
    <w:rsid w:val="00E037E5"/>
    <w:rsid w:val="00E037EE"/>
    <w:rsid w:val="00E03918"/>
    <w:rsid w:val="00E0396C"/>
    <w:rsid w:val="00E039F4"/>
    <w:rsid w:val="00E03A15"/>
    <w:rsid w:val="00E03A27"/>
    <w:rsid w:val="00E03C42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8A5"/>
    <w:rsid w:val="00E04AB4"/>
    <w:rsid w:val="00E04AF6"/>
    <w:rsid w:val="00E04B87"/>
    <w:rsid w:val="00E04DCF"/>
    <w:rsid w:val="00E04E63"/>
    <w:rsid w:val="00E04F31"/>
    <w:rsid w:val="00E05050"/>
    <w:rsid w:val="00E050A0"/>
    <w:rsid w:val="00E051EA"/>
    <w:rsid w:val="00E05231"/>
    <w:rsid w:val="00E052A7"/>
    <w:rsid w:val="00E053A2"/>
    <w:rsid w:val="00E05535"/>
    <w:rsid w:val="00E05582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C37"/>
    <w:rsid w:val="00E05C62"/>
    <w:rsid w:val="00E05D3A"/>
    <w:rsid w:val="00E05E8C"/>
    <w:rsid w:val="00E05EAD"/>
    <w:rsid w:val="00E05F0B"/>
    <w:rsid w:val="00E06070"/>
    <w:rsid w:val="00E0613A"/>
    <w:rsid w:val="00E06177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A3D"/>
    <w:rsid w:val="00E06B48"/>
    <w:rsid w:val="00E06BC8"/>
    <w:rsid w:val="00E06E2E"/>
    <w:rsid w:val="00E07024"/>
    <w:rsid w:val="00E0713F"/>
    <w:rsid w:val="00E071BA"/>
    <w:rsid w:val="00E073F5"/>
    <w:rsid w:val="00E074C5"/>
    <w:rsid w:val="00E07512"/>
    <w:rsid w:val="00E0754B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07F12"/>
    <w:rsid w:val="00E10043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53"/>
    <w:rsid w:val="00E129AA"/>
    <w:rsid w:val="00E12B55"/>
    <w:rsid w:val="00E12C54"/>
    <w:rsid w:val="00E12D5E"/>
    <w:rsid w:val="00E12D78"/>
    <w:rsid w:val="00E12DFF"/>
    <w:rsid w:val="00E12E36"/>
    <w:rsid w:val="00E132FE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3F1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4EF3"/>
    <w:rsid w:val="00E1539A"/>
    <w:rsid w:val="00E1539D"/>
    <w:rsid w:val="00E1567E"/>
    <w:rsid w:val="00E156C0"/>
    <w:rsid w:val="00E156F0"/>
    <w:rsid w:val="00E15A39"/>
    <w:rsid w:val="00E15A62"/>
    <w:rsid w:val="00E15BF0"/>
    <w:rsid w:val="00E15BF3"/>
    <w:rsid w:val="00E15C51"/>
    <w:rsid w:val="00E15C8B"/>
    <w:rsid w:val="00E15F31"/>
    <w:rsid w:val="00E1608D"/>
    <w:rsid w:val="00E160D2"/>
    <w:rsid w:val="00E16170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61"/>
    <w:rsid w:val="00E170AD"/>
    <w:rsid w:val="00E170E1"/>
    <w:rsid w:val="00E1751A"/>
    <w:rsid w:val="00E175FC"/>
    <w:rsid w:val="00E17706"/>
    <w:rsid w:val="00E17710"/>
    <w:rsid w:val="00E177C2"/>
    <w:rsid w:val="00E17A3D"/>
    <w:rsid w:val="00E17BC2"/>
    <w:rsid w:val="00E17CC1"/>
    <w:rsid w:val="00E17CC7"/>
    <w:rsid w:val="00E17D3C"/>
    <w:rsid w:val="00E17E6D"/>
    <w:rsid w:val="00E2004B"/>
    <w:rsid w:val="00E20359"/>
    <w:rsid w:val="00E205B7"/>
    <w:rsid w:val="00E2093C"/>
    <w:rsid w:val="00E2096A"/>
    <w:rsid w:val="00E2099B"/>
    <w:rsid w:val="00E20B17"/>
    <w:rsid w:val="00E20BD4"/>
    <w:rsid w:val="00E20C22"/>
    <w:rsid w:val="00E20CCB"/>
    <w:rsid w:val="00E20EC2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CE9"/>
    <w:rsid w:val="00E21E1C"/>
    <w:rsid w:val="00E21ECB"/>
    <w:rsid w:val="00E21ECD"/>
    <w:rsid w:val="00E221F4"/>
    <w:rsid w:val="00E222F2"/>
    <w:rsid w:val="00E22390"/>
    <w:rsid w:val="00E22432"/>
    <w:rsid w:val="00E2249B"/>
    <w:rsid w:val="00E224AF"/>
    <w:rsid w:val="00E224CA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4B4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386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A3"/>
    <w:rsid w:val="00E251EB"/>
    <w:rsid w:val="00E25428"/>
    <w:rsid w:val="00E254F5"/>
    <w:rsid w:val="00E25662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7F7"/>
    <w:rsid w:val="00E26900"/>
    <w:rsid w:val="00E269DB"/>
    <w:rsid w:val="00E26AE5"/>
    <w:rsid w:val="00E26BF4"/>
    <w:rsid w:val="00E26C20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AD"/>
    <w:rsid w:val="00E272CD"/>
    <w:rsid w:val="00E273C4"/>
    <w:rsid w:val="00E273F6"/>
    <w:rsid w:val="00E27415"/>
    <w:rsid w:val="00E2751C"/>
    <w:rsid w:val="00E2759C"/>
    <w:rsid w:val="00E27614"/>
    <w:rsid w:val="00E2778E"/>
    <w:rsid w:val="00E2784F"/>
    <w:rsid w:val="00E27D69"/>
    <w:rsid w:val="00E30026"/>
    <w:rsid w:val="00E300D4"/>
    <w:rsid w:val="00E30261"/>
    <w:rsid w:val="00E30593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E6D"/>
    <w:rsid w:val="00E31EE7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2FB2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1"/>
    <w:rsid w:val="00E33A69"/>
    <w:rsid w:val="00E33B8D"/>
    <w:rsid w:val="00E33BBC"/>
    <w:rsid w:val="00E33C8D"/>
    <w:rsid w:val="00E33D99"/>
    <w:rsid w:val="00E33F2D"/>
    <w:rsid w:val="00E33F38"/>
    <w:rsid w:val="00E33FD9"/>
    <w:rsid w:val="00E340BC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0C1"/>
    <w:rsid w:val="00E37352"/>
    <w:rsid w:val="00E37517"/>
    <w:rsid w:val="00E3751E"/>
    <w:rsid w:val="00E3753E"/>
    <w:rsid w:val="00E37543"/>
    <w:rsid w:val="00E37567"/>
    <w:rsid w:val="00E37586"/>
    <w:rsid w:val="00E376FC"/>
    <w:rsid w:val="00E378B6"/>
    <w:rsid w:val="00E37952"/>
    <w:rsid w:val="00E37A29"/>
    <w:rsid w:val="00E37AE4"/>
    <w:rsid w:val="00E37C37"/>
    <w:rsid w:val="00E37D73"/>
    <w:rsid w:val="00E37E99"/>
    <w:rsid w:val="00E37EA2"/>
    <w:rsid w:val="00E40190"/>
    <w:rsid w:val="00E401B2"/>
    <w:rsid w:val="00E401D9"/>
    <w:rsid w:val="00E402F5"/>
    <w:rsid w:val="00E403BB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0FDB"/>
    <w:rsid w:val="00E4104E"/>
    <w:rsid w:val="00E41296"/>
    <w:rsid w:val="00E412C9"/>
    <w:rsid w:val="00E41357"/>
    <w:rsid w:val="00E414A5"/>
    <w:rsid w:val="00E414FF"/>
    <w:rsid w:val="00E41965"/>
    <w:rsid w:val="00E41BDC"/>
    <w:rsid w:val="00E41D62"/>
    <w:rsid w:val="00E42068"/>
    <w:rsid w:val="00E420B8"/>
    <w:rsid w:val="00E4265A"/>
    <w:rsid w:val="00E42852"/>
    <w:rsid w:val="00E428C0"/>
    <w:rsid w:val="00E428C5"/>
    <w:rsid w:val="00E428E4"/>
    <w:rsid w:val="00E42A13"/>
    <w:rsid w:val="00E42A49"/>
    <w:rsid w:val="00E42A54"/>
    <w:rsid w:val="00E42A77"/>
    <w:rsid w:val="00E42B49"/>
    <w:rsid w:val="00E42B85"/>
    <w:rsid w:val="00E42C30"/>
    <w:rsid w:val="00E42D35"/>
    <w:rsid w:val="00E42DA1"/>
    <w:rsid w:val="00E42DC4"/>
    <w:rsid w:val="00E4327E"/>
    <w:rsid w:val="00E43506"/>
    <w:rsid w:val="00E43553"/>
    <w:rsid w:val="00E43605"/>
    <w:rsid w:val="00E4361F"/>
    <w:rsid w:val="00E4367C"/>
    <w:rsid w:val="00E43716"/>
    <w:rsid w:val="00E438A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E93"/>
    <w:rsid w:val="00E44F11"/>
    <w:rsid w:val="00E45233"/>
    <w:rsid w:val="00E45341"/>
    <w:rsid w:val="00E455B6"/>
    <w:rsid w:val="00E456D2"/>
    <w:rsid w:val="00E4574A"/>
    <w:rsid w:val="00E4580D"/>
    <w:rsid w:val="00E45821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363"/>
    <w:rsid w:val="00E46542"/>
    <w:rsid w:val="00E4658B"/>
    <w:rsid w:val="00E465FB"/>
    <w:rsid w:val="00E4660E"/>
    <w:rsid w:val="00E4692F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6C2"/>
    <w:rsid w:val="00E478C8"/>
    <w:rsid w:val="00E478D2"/>
    <w:rsid w:val="00E478F1"/>
    <w:rsid w:val="00E47928"/>
    <w:rsid w:val="00E4797F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751"/>
    <w:rsid w:val="00E50A0C"/>
    <w:rsid w:val="00E50A2A"/>
    <w:rsid w:val="00E50A86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637"/>
    <w:rsid w:val="00E527D7"/>
    <w:rsid w:val="00E52924"/>
    <w:rsid w:val="00E52A4B"/>
    <w:rsid w:val="00E52AAD"/>
    <w:rsid w:val="00E52D20"/>
    <w:rsid w:val="00E52E77"/>
    <w:rsid w:val="00E52F73"/>
    <w:rsid w:val="00E52F74"/>
    <w:rsid w:val="00E52FA7"/>
    <w:rsid w:val="00E52FE3"/>
    <w:rsid w:val="00E5306D"/>
    <w:rsid w:val="00E5319C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037"/>
    <w:rsid w:val="00E54161"/>
    <w:rsid w:val="00E541D9"/>
    <w:rsid w:val="00E542AC"/>
    <w:rsid w:val="00E54341"/>
    <w:rsid w:val="00E54604"/>
    <w:rsid w:val="00E5478C"/>
    <w:rsid w:val="00E54AD7"/>
    <w:rsid w:val="00E54B01"/>
    <w:rsid w:val="00E54B2E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2FD"/>
    <w:rsid w:val="00E56308"/>
    <w:rsid w:val="00E56416"/>
    <w:rsid w:val="00E5648E"/>
    <w:rsid w:val="00E5653E"/>
    <w:rsid w:val="00E565B6"/>
    <w:rsid w:val="00E565F4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369"/>
    <w:rsid w:val="00E5748D"/>
    <w:rsid w:val="00E57804"/>
    <w:rsid w:val="00E57BEE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8FE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BD"/>
    <w:rsid w:val="00E614C5"/>
    <w:rsid w:val="00E615D9"/>
    <w:rsid w:val="00E61942"/>
    <w:rsid w:val="00E61A7C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6"/>
    <w:rsid w:val="00E626BC"/>
    <w:rsid w:val="00E627FC"/>
    <w:rsid w:val="00E62888"/>
    <w:rsid w:val="00E629B5"/>
    <w:rsid w:val="00E62A41"/>
    <w:rsid w:val="00E62AE1"/>
    <w:rsid w:val="00E62BA8"/>
    <w:rsid w:val="00E62CE3"/>
    <w:rsid w:val="00E62E3E"/>
    <w:rsid w:val="00E62E9F"/>
    <w:rsid w:val="00E62F49"/>
    <w:rsid w:val="00E62F64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F4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4F71"/>
    <w:rsid w:val="00E64F86"/>
    <w:rsid w:val="00E6504C"/>
    <w:rsid w:val="00E65119"/>
    <w:rsid w:val="00E651E9"/>
    <w:rsid w:val="00E65369"/>
    <w:rsid w:val="00E654FC"/>
    <w:rsid w:val="00E65713"/>
    <w:rsid w:val="00E65846"/>
    <w:rsid w:val="00E65B86"/>
    <w:rsid w:val="00E65C8A"/>
    <w:rsid w:val="00E65D5D"/>
    <w:rsid w:val="00E65DEF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C3"/>
    <w:rsid w:val="00E668C5"/>
    <w:rsid w:val="00E6694F"/>
    <w:rsid w:val="00E66B73"/>
    <w:rsid w:val="00E66BA2"/>
    <w:rsid w:val="00E66C9D"/>
    <w:rsid w:val="00E66C9E"/>
    <w:rsid w:val="00E66CC5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67E9C"/>
    <w:rsid w:val="00E67F94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88"/>
    <w:rsid w:val="00E70C95"/>
    <w:rsid w:val="00E70F70"/>
    <w:rsid w:val="00E710BE"/>
    <w:rsid w:val="00E71440"/>
    <w:rsid w:val="00E71472"/>
    <w:rsid w:val="00E71543"/>
    <w:rsid w:val="00E715EA"/>
    <w:rsid w:val="00E71606"/>
    <w:rsid w:val="00E71658"/>
    <w:rsid w:val="00E71707"/>
    <w:rsid w:val="00E71716"/>
    <w:rsid w:val="00E7197F"/>
    <w:rsid w:val="00E71A98"/>
    <w:rsid w:val="00E71AEE"/>
    <w:rsid w:val="00E71B33"/>
    <w:rsid w:val="00E71C6A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6D5"/>
    <w:rsid w:val="00E737F6"/>
    <w:rsid w:val="00E7399F"/>
    <w:rsid w:val="00E73ACB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D7"/>
    <w:rsid w:val="00E74A62"/>
    <w:rsid w:val="00E74B01"/>
    <w:rsid w:val="00E74B66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4D2"/>
    <w:rsid w:val="00E7552C"/>
    <w:rsid w:val="00E75752"/>
    <w:rsid w:val="00E75786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3BE"/>
    <w:rsid w:val="00E766B2"/>
    <w:rsid w:val="00E7672F"/>
    <w:rsid w:val="00E76858"/>
    <w:rsid w:val="00E76907"/>
    <w:rsid w:val="00E76AB9"/>
    <w:rsid w:val="00E76AD2"/>
    <w:rsid w:val="00E76B9F"/>
    <w:rsid w:val="00E76CBB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0DF"/>
    <w:rsid w:val="00E8144C"/>
    <w:rsid w:val="00E81570"/>
    <w:rsid w:val="00E815CA"/>
    <w:rsid w:val="00E8175B"/>
    <w:rsid w:val="00E818FD"/>
    <w:rsid w:val="00E81932"/>
    <w:rsid w:val="00E81BAB"/>
    <w:rsid w:val="00E81F39"/>
    <w:rsid w:val="00E825A1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3FAC"/>
    <w:rsid w:val="00E84009"/>
    <w:rsid w:val="00E84079"/>
    <w:rsid w:val="00E8438B"/>
    <w:rsid w:val="00E843B4"/>
    <w:rsid w:val="00E844E0"/>
    <w:rsid w:val="00E845BF"/>
    <w:rsid w:val="00E84662"/>
    <w:rsid w:val="00E84753"/>
    <w:rsid w:val="00E8475D"/>
    <w:rsid w:val="00E84A3C"/>
    <w:rsid w:val="00E84A51"/>
    <w:rsid w:val="00E84C34"/>
    <w:rsid w:val="00E84CD2"/>
    <w:rsid w:val="00E84D59"/>
    <w:rsid w:val="00E84DA2"/>
    <w:rsid w:val="00E84E1F"/>
    <w:rsid w:val="00E84E90"/>
    <w:rsid w:val="00E8523C"/>
    <w:rsid w:val="00E8531D"/>
    <w:rsid w:val="00E853C7"/>
    <w:rsid w:val="00E853F3"/>
    <w:rsid w:val="00E8556A"/>
    <w:rsid w:val="00E8562B"/>
    <w:rsid w:val="00E8563F"/>
    <w:rsid w:val="00E857BD"/>
    <w:rsid w:val="00E858F7"/>
    <w:rsid w:val="00E85A40"/>
    <w:rsid w:val="00E85B66"/>
    <w:rsid w:val="00E85BBE"/>
    <w:rsid w:val="00E85CE3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1D2"/>
    <w:rsid w:val="00E90527"/>
    <w:rsid w:val="00E905BF"/>
    <w:rsid w:val="00E907EA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430"/>
    <w:rsid w:val="00E919F9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A3"/>
    <w:rsid w:val="00E928B3"/>
    <w:rsid w:val="00E92A87"/>
    <w:rsid w:val="00E92AC0"/>
    <w:rsid w:val="00E92C65"/>
    <w:rsid w:val="00E92E32"/>
    <w:rsid w:val="00E92E47"/>
    <w:rsid w:val="00E93005"/>
    <w:rsid w:val="00E930A8"/>
    <w:rsid w:val="00E930B9"/>
    <w:rsid w:val="00E931F6"/>
    <w:rsid w:val="00E93243"/>
    <w:rsid w:val="00E93265"/>
    <w:rsid w:val="00E934E6"/>
    <w:rsid w:val="00E9372E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9EE"/>
    <w:rsid w:val="00E96A0C"/>
    <w:rsid w:val="00E96D3F"/>
    <w:rsid w:val="00E96D86"/>
    <w:rsid w:val="00E96E31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A2D"/>
    <w:rsid w:val="00E97CCB"/>
    <w:rsid w:val="00E97E41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DD"/>
    <w:rsid w:val="00EA0AE4"/>
    <w:rsid w:val="00EA0ED4"/>
    <w:rsid w:val="00EA0F92"/>
    <w:rsid w:val="00EA1220"/>
    <w:rsid w:val="00EA122B"/>
    <w:rsid w:val="00EA140C"/>
    <w:rsid w:val="00EA14B8"/>
    <w:rsid w:val="00EA1563"/>
    <w:rsid w:val="00EA1673"/>
    <w:rsid w:val="00EA189C"/>
    <w:rsid w:val="00EA1A83"/>
    <w:rsid w:val="00EA1AB8"/>
    <w:rsid w:val="00EA1BD7"/>
    <w:rsid w:val="00EA1CBE"/>
    <w:rsid w:val="00EA1DB3"/>
    <w:rsid w:val="00EA20B7"/>
    <w:rsid w:val="00EA215E"/>
    <w:rsid w:val="00EA21B1"/>
    <w:rsid w:val="00EA242A"/>
    <w:rsid w:val="00EA257B"/>
    <w:rsid w:val="00EA257F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D5E"/>
    <w:rsid w:val="00EA3094"/>
    <w:rsid w:val="00EA30CB"/>
    <w:rsid w:val="00EA30F6"/>
    <w:rsid w:val="00EA3141"/>
    <w:rsid w:val="00EA315D"/>
    <w:rsid w:val="00EA31D3"/>
    <w:rsid w:val="00EA329F"/>
    <w:rsid w:val="00EA3490"/>
    <w:rsid w:val="00EA353A"/>
    <w:rsid w:val="00EA362E"/>
    <w:rsid w:val="00EA3642"/>
    <w:rsid w:val="00EA3722"/>
    <w:rsid w:val="00EA373B"/>
    <w:rsid w:val="00EA373C"/>
    <w:rsid w:val="00EA37AD"/>
    <w:rsid w:val="00EA38B1"/>
    <w:rsid w:val="00EA3913"/>
    <w:rsid w:val="00EA39CE"/>
    <w:rsid w:val="00EA3A40"/>
    <w:rsid w:val="00EA3A6B"/>
    <w:rsid w:val="00EA3B33"/>
    <w:rsid w:val="00EA3CA6"/>
    <w:rsid w:val="00EA3D8F"/>
    <w:rsid w:val="00EA3EF2"/>
    <w:rsid w:val="00EA4040"/>
    <w:rsid w:val="00EA412D"/>
    <w:rsid w:val="00EA41CB"/>
    <w:rsid w:val="00EA43DE"/>
    <w:rsid w:val="00EA4800"/>
    <w:rsid w:val="00EA4812"/>
    <w:rsid w:val="00EA4860"/>
    <w:rsid w:val="00EA4903"/>
    <w:rsid w:val="00EA492B"/>
    <w:rsid w:val="00EA4B0A"/>
    <w:rsid w:val="00EA4B60"/>
    <w:rsid w:val="00EA4D2F"/>
    <w:rsid w:val="00EA4F75"/>
    <w:rsid w:val="00EA52EA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6A7"/>
    <w:rsid w:val="00EA679C"/>
    <w:rsid w:val="00EA6AE2"/>
    <w:rsid w:val="00EA6D10"/>
    <w:rsid w:val="00EA6EA0"/>
    <w:rsid w:val="00EA6F91"/>
    <w:rsid w:val="00EA7042"/>
    <w:rsid w:val="00EA7142"/>
    <w:rsid w:val="00EA72BC"/>
    <w:rsid w:val="00EA730A"/>
    <w:rsid w:val="00EA7319"/>
    <w:rsid w:val="00EA731B"/>
    <w:rsid w:val="00EA750E"/>
    <w:rsid w:val="00EA7536"/>
    <w:rsid w:val="00EA782D"/>
    <w:rsid w:val="00EA78A2"/>
    <w:rsid w:val="00EA79C3"/>
    <w:rsid w:val="00EA7A34"/>
    <w:rsid w:val="00EA7CDE"/>
    <w:rsid w:val="00EA7D40"/>
    <w:rsid w:val="00EA7D48"/>
    <w:rsid w:val="00EA7DF1"/>
    <w:rsid w:val="00EA7EBB"/>
    <w:rsid w:val="00EA7EC4"/>
    <w:rsid w:val="00EA7FB5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E2F"/>
    <w:rsid w:val="00EB0F09"/>
    <w:rsid w:val="00EB0F52"/>
    <w:rsid w:val="00EB118F"/>
    <w:rsid w:val="00EB119D"/>
    <w:rsid w:val="00EB13B6"/>
    <w:rsid w:val="00EB15AD"/>
    <w:rsid w:val="00EB15D3"/>
    <w:rsid w:val="00EB16B3"/>
    <w:rsid w:val="00EB17D8"/>
    <w:rsid w:val="00EB19BC"/>
    <w:rsid w:val="00EB19C3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3"/>
    <w:rsid w:val="00EB2FAA"/>
    <w:rsid w:val="00EB2FF8"/>
    <w:rsid w:val="00EB31B5"/>
    <w:rsid w:val="00EB3302"/>
    <w:rsid w:val="00EB3530"/>
    <w:rsid w:val="00EB355C"/>
    <w:rsid w:val="00EB35C7"/>
    <w:rsid w:val="00EB36C9"/>
    <w:rsid w:val="00EB37DD"/>
    <w:rsid w:val="00EB37E7"/>
    <w:rsid w:val="00EB3BFC"/>
    <w:rsid w:val="00EB3C20"/>
    <w:rsid w:val="00EB3D02"/>
    <w:rsid w:val="00EB3D08"/>
    <w:rsid w:val="00EB3E93"/>
    <w:rsid w:val="00EB3EC5"/>
    <w:rsid w:val="00EB3FC5"/>
    <w:rsid w:val="00EB40B0"/>
    <w:rsid w:val="00EB40D6"/>
    <w:rsid w:val="00EB4541"/>
    <w:rsid w:val="00EB45C3"/>
    <w:rsid w:val="00EB4618"/>
    <w:rsid w:val="00EB46D5"/>
    <w:rsid w:val="00EB47CC"/>
    <w:rsid w:val="00EB4C5F"/>
    <w:rsid w:val="00EB4D54"/>
    <w:rsid w:val="00EB4DFB"/>
    <w:rsid w:val="00EB4FAE"/>
    <w:rsid w:val="00EB5070"/>
    <w:rsid w:val="00EB5228"/>
    <w:rsid w:val="00EB5347"/>
    <w:rsid w:val="00EB5394"/>
    <w:rsid w:val="00EB54A6"/>
    <w:rsid w:val="00EB555F"/>
    <w:rsid w:val="00EB5630"/>
    <w:rsid w:val="00EB56A1"/>
    <w:rsid w:val="00EB56A3"/>
    <w:rsid w:val="00EB5794"/>
    <w:rsid w:val="00EB5867"/>
    <w:rsid w:val="00EB5945"/>
    <w:rsid w:val="00EB59C4"/>
    <w:rsid w:val="00EB5BF0"/>
    <w:rsid w:val="00EB5C15"/>
    <w:rsid w:val="00EB5CB0"/>
    <w:rsid w:val="00EB5D22"/>
    <w:rsid w:val="00EB5E77"/>
    <w:rsid w:val="00EB5E9B"/>
    <w:rsid w:val="00EB60C5"/>
    <w:rsid w:val="00EB61CE"/>
    <w:rsid w:val="00EB631F"/>
    <w:rsid w:val="00EB6339"/>
    <w:rsid w:val="00EB64AC"/>
    <w:rsid w:val="00EB6639"/>
    <w:rsid w:val="00EB66BB"/>
    <w:rsid w:val="00EB6889"/>
    <w:rsid w:val="00EB6B51"/>
    <w:rsid w:val="00EB6E18"/>
    <w:rsid w:val="00EB6EF2"/>
    <w:rsid w:val="00EB7220"/>
    <w:rsid w:val="00EB7476"/>
    <w:rsid w:val="00EB747D"/>
    <w:rsid w:val="00EB7486"/>
    <w:rsid w:val="00EB7778"/>
    <w:rsid w:val="00EB77EA"/>
    <w:rsid w:val="00EB7811"/>
    <w:rsid w:val="00EB78CB"/>
    <w:rsid w:val="00EB7A26"/>
    <w:rsid w:val="00EB7DF5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69F"/>
    <w:rsid w:val="00EC1759"/>
    <w:rsid w:val="00EC18A3"/>
    <w:rsid w:val="00EC18C7"/>
    <w:rsid w:val="00EC18DC"/>
    <w:rsid w:val="00EC1C8A"/>
    <w:rsid w:val="00EC1E28"/>
    <w:rsid w:val="00EC1F0F"/>
    <w:rsid w:val="00EC1F60"/>
    <w:rsid w:val="00EC2101"/>
    <w:rsid w:val="00EC2374"/>
    <w:rsid w:val="00EC26EA"/>
    <w:rsid w:val="00EC277E"/>
    <w:rsid w:val="00EC2796"/>
    <w:rsid w:val="00EC2866"/>
    <w:rsid w:val="00EC29D7"/>
    <w:rsid w:val="00EC2B54"/>
    <w:rsid w:val="00EC2BD2"/>
    <w:rsid w:val="00EC2C3C"/>
    <w:rsid w:val="00EC2CE8"/>
    <w:rsid w:val="00EC2E5B"/>
    <w:rsid w:val="00EC2F83"/>
    <w:rsid w:val="00EC2FCE"/>
    <w:rsid w:val="00EC2FEC"/>
    <w:rsid w:val="00EC3127"/>
    <w:rsid w:val="00EC3135"/>
    <w:rsid w:val="00EC31C0"/>
    <w:rsid w:val="00EC3216"/>
    <w:rsid w:val="00EC329B"/>
    <w:rsid w:val="00EC3331"/>
    <w:rsid w:val="00EC3549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42"/>
    <w:rsid w:val="00EC4757"/>
    <w:rsid w:val="00EC4780"/>
    <w:rsid w:val="00EC47E0"/>
    <w:rsid w:val="00EC494F"/>
    <w:rsid w:val="00EC4DEB"/>
    <w:rsid w:val="00EC4EBD"/>
    <w:rsid w:val="00EC503B"/>
    <w:rsid w:val="00EC539B"/>
    <w:rsid w:val="00EC53D3"/>
    <w:rsid w:val="00EC53FC"/>
    <w:rsid w:val="00EC5656"/>
    <w:rsid w:val="00EC5990"/>
    <w:rsid w:val="00EC59DB"/>
    <w:rsid w:val="00EC5AE2"/>
    <w:rsid w:val="00EC5AE7"/>
    <w:rsid w:val="00EC5B35"/>
    <w:rsid w:val="00EC5B89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637"/>
    <w:rsid w:val="00EC6777"/>
    <w:rsid w:val="00EC6A32"/>
    <w:rsid w:val="00EC6A92"/>
    <w:rsid w:val="00EC6AE4"/>
    <w:rsid w:val="00EC6C38"/>
    <w:rsid w:val="00EC6CC5"/>
    <w:rsid w:val="00EC6F76"/>
    <w:rsid w:val="00EC70FB"/>
    <w:rsid w:val="00EC712A"/>
    <w:rsid w:val="00EC7191"/>
    <w:rsid w:val="00EC73D9"/>
    <w:rsid w:val="00EC748A"/>
    <w:rsid w:val="00EC74B8"/>
    <w:rsid w:val="00EC74CB"/>
    <w:rsid w:val="00EC7516"/>
    <w:rsid w:val="00EC7594"/>
    <w:rsid w:val="00EC7603"/>
    <w:rsid w:val="00EC78BC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968"/>
    <w:rsid w:val="00ED0B68"/>
    <w:rsid w:val="00ED0D47"/>
    <w:rsid w:val="00ED0DDE"/>
    <w:rsid w:val="00ED0F92"/>
    <w:rsid w:val="00ED114F"/>
    <w:rsid w:val="00ED12CA"/>
    <w:rsid w:val="00ED12EC"/>
    <w:rsid w:val="00ED13BF"/>
    <w:rsid w:val="00ED1556"/>
    <w:rsid w:val="00ED1987"/>
    <w:rsid w:val="00ED1A48"/>
    <w:rsid w:val="00ED1CA5"/>
    <w:rsid w:val="00ED1D77"/>
    <w:rsid w:val="00ED1E77"/>
    <w:rsid w:val="00ED2070"/>
    <w:rsid w:val="00ED20AF"/>
    <w:rsid w:val="00ED21BB"/>
    <w:rsid w:val="00ED227D"/>
    <w:rsid w:val="00ED2344"/>
    <w:rsid w:val="00ED2356"/>
    <w:rsid w:val="00ED239C"/>
    <w:rsid w:val="00ED261C"/>
    <w:rsid w:val="00ED269E"/>
    <w:rsid w:val="00ED26F3"/>
    <w:rsid w:val="00ED275A"/>
    <w:rsid w:val="00ED28F1"/>
    <w:rsid w:val="00ED28F2"/>
    <w:rsid w:val="00ED2917"/>
    <w:rsid w:val="00ED295F"/>
    <w:rsid w:val="00ED2B0E"/>
    <w:rsid w:val="00ED2DC1"/>
    <w:rsid w:val="00ED2E5C"/>
    <w:rsid w:val="00ED2EF8"/>
    <w:rsid w:val="00ED304C"/>
    <w:rsid w:val="00ED33E2"/>
    <w:rsid w:val="00ED35AF"/>
    <w:rsid w:val="00ED383C"/>
    <w:rsid w:val="00ED3A31"/>
    <w:rsid w:val="00ED3AB3"/>
    <w:rsid w:val="00ED3C6D"/>
    <w:rsid w:val="00ED3CA8"/>
    <w:rsid w:val="00ED4180"/>
    <w:rsid w:val="00ED44FD"/>
    <w:rsid w:val="00ED4AAE"/>
    <w:rsid w:val="00ED4B6B"/>
    <w:rsid w:val="00ED4D6C"/>
    <w:rsid w:val="00ED4E8B"/>
    <w:rsid w:val="00ED4EE6"/>
    <w:rsid w:val="00ED4F56"/>
    <w:rsid w:val="00ED500A"/>
    <w:rsid w:val="00ED508B"/>
    <w:rsid w:val="00ED518C"/>
    <w:rsid w:val="00ED5201"/>
    <w:rsid w:val="00ED5233"/>
    <w:rsid w:val="00ED5309"/>
    <w:rsid w:val="00ED53C6"/>
    <w:rsid w:val="00ED5467"/>
    <w:rsid w:val="00ED5481"/>
    <w:rsid w:val="00ED565B"/>
    <w:rsid w:val="00ED5682"/>
    <w:rsid w:val="00ED56FC"/>
    <w:rsid w:val="00ED5757"/>
    <w:rsid w:val="00ED582B"/>
    <w:rsid w:val="00ED5887"/>
    <w:rsid w:val="00ED58C7"/>
    <w:rsid w:val="00ED5A5B"/>
    <w:rsid w:val="00ED5B32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866"/>
    <w:rsid w:val="00ED688E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24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978"/>
    <w:rsid w:val="00EE19BA"/>
    <w:rsid w:val="00EE1A50"/>
    <w:rsid w:val="00EE1C7B"/>
    <w:rsid w:val="00EE1E81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ECE"/>
    <w:rsid w:val="00EE2FBC"/>
    <w:rsid w:val="00EE2FDC"/>
    <w:rsid w:val="00EE302C"/>
    <w:rsid w:val="00EE3064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3B1"/>
    <w:rsid w:val="00EE44C0"/>
    <w:rsid w:val="00EE45B5"/>
    <w:rsid w:val="00EE4669"/>
    <w:rsid w:val="00EE48B0"/>
    <w:rsid w:val="00EE4B33"/>
    <w:rsid w:val="00EE4C57"/>
    <w:rsid w:val="00EE4C69"/>
    <w:rsid w:val="00EE4E58"/>
    <w:rsid w:val="00EE4E92"/>
    <w:rsid w:val="00EE4EAE"/>
    <w:rsid w:val="00EE50B6"/>
    <w:rsid w:val="00EE511D"/>
    <w:rsid w:val="00EE5252"/>
    <w:rsid w:val="00EE542B"/>
    <w:rsid w:val="00EE56BD"/>
    <w:rsid w:val="00EE572A"/>
    <w:rsid w:val="00EE58CC"/>
    <w:rsid w:val="00EE592A"/>
    <w:rsid w:val="00EE5B11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2F"/>
    <w:rsid w:val="00EE7366"/>
    <w:rsid w:val="00EE73EE"/>
    <w:rsid w:val="00EE75D3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10B"/>
    <w:rsid w:val="00EF0303"/>
    <w:rsid w:val="00EF05A4"/>
    <w:rsid w:val="00EF060C"/>
    <w:rsid w:val="00EF0691"/>
    <w:rsid w:val="00EF06E1"/>
    <w:rsid w:val="00EF071B"/>
    <w:rsid w:val="00EF0793"/>
    <w:rsid w:val="00EF081C"/>
    <w:rsid w:val="00EF0941"/>
    <w:rsid w:val="00EF0975"/>
    <w:rsid w:val="00EF0A23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EBA"/>
    <w:rsid w:val="00EF1248"/>
    <w:rsid w:val="00EF1254"/>
    <w:rsid w:val="00EF16B7"/>
    <w:rsid w:val="00EF17A4"/>
    <w:rsid w:val="00EF17FB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492"/>
    <w:rsid w:val="00EF2847"/>
    <w:rsid w:val="00EF28AB"/>
    <w:rsid w:val="00EF2918"/>
    <w:rsid w:val="00EF29EC"/>
    <w:rsid w:val="00EF2A1A"/>
    <w:rsid w:val="00EF2D10"/>
    <w:rsid w:val="00EF2E09"/>
    <w:rsid w:val="00EF2E40"/>
    <w:rsid w:val="00EF2FC3"/>
    <w:rsid w:val="00EF316C"/>
    <w:rsid w:val="00EF327F"/>
    <w:rsid w:val="00EF33B5"/>
    <w:rsid w:val="00EF34E1"/>
    <w:rsid w:val="00EF350C"/>
    <w:rsid w:val="00EF352F"/>
    <w:rsid w:val="00EF3538"/>
    <w:rsid w:val="00EF3669"/>
    <w:rsid w:val="00EF3BEA"/>
    <w:rsid w:val="00EF3E4B"/>
    <w:rsid w:val="00EF40A2"/>
    <w:rsid w:val="00EF43CF"/>
    <w:rsid w:val="00EF4459"/>
    <w:rsid w:val="00EF44CE"/>
    <w:rsid w:val="00EF4740"/>
    <w:rsid w:val="00EF477C"/>
    <w:rsid w:val="00EF480A"/>
    <w:rsid w:val="00EF48FC"/>
    <w:rsid w:val="00EF4CBD"/>
    <w:rsid w:val="00EF4D96"/>
    <w:rsid w:val="00EF5153"/>
    <w:rsid w:val="00EF518E"/>
    <w:rsid w:val="00EF537E"/>
    <w:rsid w:val="00EF539C"/>
    <w:rsid w:val="00EF55D7"/>
    <w:rsid w:val="00EF56AC"/>
    <w:rsid w:val="00EF57D9"/>
    <w:rsid w:val="00EF5839"/>
    <w:rsid w:val="00EF589B"/>
    <w:rsid w:val="00EF58E1"/>
    <w:rsid w:val="00EF5949"/>
    <w:rsid w:val="00EF5BFC"/>
    <w:rsid w:val="00EF5D0F"/>
    <w:rsid w:val="00EF5F43"/>
    <w:rsid w:val="00EF604B"/>
    <w:rsid w:val="00EF6085"/>
    <w:rsid w:val="00EF6217"/>
    <w:rsid w:val="00EF6262"/>
    <w:rsid w:val="00EF626D"/>
    <w:rsid w:val="00EF6363"/>
    <w:rsid w:val="00EF646D"/>
    <w:rsid w:val="00EF65EB"/>
    <w:rsid w:val="00EF66BB"/>
    <w:rsid w:val="00EF66FD"/>
    <w:rsid w:val="00EF67CB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E58"/>
    <w:rsid w:val="00EF7F87"/>
    <w:rsid w:val="00EF7F8E"/>
    <w:rsid w:val="00EF7FBB"/>
    <w:rsid w:val="00F00034"/>
    <w:rsid w:val="00F0020B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CBA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3CC"/>
    <w:rsid w:val="00F043F3"/>
    <w:rsid w:val="00F044EC"/>
    <w:rsid w:val="00F044F6"/>
    <w:rsid w:val="00F0479A"/>
    <w:rsid w:val="00F048D4"/>
    <w:rsid w:val="00F048EF"/>
    <w:rsid w:val="00F04B8A"/>
    <w:rsid w:val="00F04D8B"/>
    <w:rsid w:val="00F04DC3"/>
    <w:rsid w:val="00F04DE0"/>
    <w:rsid w:val="00F04DE5"/>
    <w:rsid w:val="00F04F91"/>
    <w:rsid w:val="00F050C1"/>
    <w:rsid w:val="00F05133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AB5"/>
    <w:rsid w:val="00F05B20"/>
    <w:rsid w:val="00F05BC3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76B"/>
    <w:rsid w:val="00F07808"/>
    <w:rsid w:val="00F07B52"/>
    <w:rsid w:val="00F07DBA"/>
    <w:rsid w:val="00F07DBD"/>
    <w:rsid w:val="00F07E0B"/>
    <w:rsid w:val="00F07E6E"/>
    <w:rsid w:val="00F10177"/>
    <w:rsid w:val="00F1018A"/>
    <w:rsid w:val="00F101F9"/>
    <w:rsid w:val="00F1024F"/>
    <w:rsid w:val="00F104F0"/>
    <w:rsid w:val="00F104FE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3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B5B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4A"/>
    <w:rsid w:val="00F129EE"/>
    <w:rsid w:val="00F12AA4"/>
    <w:rsid w:val="00F12B56"/>
    <w:rsid w:val="00F12C9B"/>
    <w:rsid w:val="00F13217"/>
    <w:rsid w:val="00F13265"/>
    <w:rsid w:val="00F13341"/>
    <w:rsid w:val="00F133F6"/>
    <w:rsid w:val="00F13545"/>
    <w:rsid w:val="00F1381A"/>
    <w:rsid w:val="00F1398C"/>
    <w:rsid w:val="00F13A63"/>
    <w:rsid w:val="00F13BBA"/>
    <w:rsid w:val="00F13C00"/>
    <w:rsid w:val="00F13E47"/>
    <w:rsid w:val="00F13E73"/>
    <w:rsid w:val="00F13FB5"/>
    <w:rsid w:val="00F140C6"/>
    <w:rsid w:val="00F141E8"/>
    <w:rsid w:val="00F141F6"/>
    <w:rsid w:val="00F14275"/>
    <w:rsid w:val="00F142E7"/>
    <w:rsid w:val="00F142F3"/>
    <w:rsid w:val="00F1466F"/>
    <w:rsid w:val="00F146A3"/>
    <w:rsid w:val="00F14791"/>
    <w:rsid w:val="00F14A4B"/>
    <w:rsid w:val="00F14BD2"/>
    <w:rsid w:val="00F14DA4"/>
    <w:rsid w:val="00F14DEC"/>
    <w:rsid w:val="00F14F6F"/>
    <w:rsid w:val="00F15212"/>
    <w:rsid w:val="00F15296"/>
    <w:rsid w:val="00F1551C"/>
    <w:rsid w:val="00F156CE"/>
    <w:rsid w:val="00F159A5"/>
    <w:rsid w:val="00F15A89"/>
    <w:rsid w:val="00F15B43"/>
    <w:rsid w:val="00F15CB4"/>
    <w:rsid w:val="00F15E09"/>
    <w:rsid w:val="00F15E0F"/>
    <w:rsid w:val="00F1635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ACE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630"/>
    <w:rsid w:val="00F209A3"/>
    <w:rsid w:val="00F209B7"/>
    <w:rsid w:val="00F209D4"/>
    <w:rsid w:val="00F20C1A"/>
    <w:rsid w:val="00F20CC9"/>
    <w:rsid w:val="00F20D6F"/>
    <w:rsid w:val="00F20DE8"/>
    <w:rsid w:val="00F20ED1"/>
    <w:rsid w:val="00F211B6"/>
    <w:rsid w:val="00F211D5"/>
    <w:rsid w:val="00F211E9"/>
    <w:rsid w:val="00F21351"/>
    <w:rsid w:val="00F2140A"/>
    <w:rsid w:val="00F217DB"/>
    <w:rsid w:val="00F217F2"/>
    <w:rsid w:val="00F218EA"/>
    <w:rsid w:val="00F218FD"/>
    <w:rsid w:val="00F21906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1E1"/>
    <w:rsid w:val="00F22431"/>
    <w:rsid w:val="00F225D4"/>
    <w:rsid w:val="00F225E8"/>
    <w:rsid w:val="00F2262C"/>
    <w:rsid w:val="00F226CB"/>
    <w:rsid w:val="00F226FD"/>
    <w:rsid w:val="00F2284B"/>
    <w:rsid w:val="00F22BA8"/>
    <w:rsid w:val="00F22BB6"/>
    <w:rsid w:val="00F22CA5"/>
    <w:rsid w:val="00F22CBC"/>
    <w:rsid w:val="00F22D6D"/>
    <w:rsid w:val="00F22DF2"/>
    <w:rsid w:val="00F22F78"/>
    <w:rsid w:val="00F22FEE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3C9A"/>
    <w:rsid w:val="00F240CF"/>
    <w:rsid w:val="00F241FE"/>
    <w:rsid w:val="00F242DE"/>
    <w:rsid w:val="00F2438F"/>
    <w:rsid w:val="00F245A5"/>
    <w:rsid w:val="00F247B1"/>
    <w:rsid w:val="00F247D5"/>
    <w:rsid w:val="00F24839"/>
    <w:rsid w:val="00F2483D"/>
    <w:rsid w:val="00F2488C"/>
    <w:rsid w:val="00F24924"/>
    <w:rsid w:val="00F24940"/>
    <w:rsid w:val="00F24A14"/>
    <w:rsid w:val="00F24A80"/>
    <w:rsid w:val="00F24BA6"/>
    <w:rsid w:val="00F24BB9"/>
    <w:rsid w:val="00F24C04"/>
    <w:rsid w:val="00F24D51"/>
    <w:rsid w:val="00F24D57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0E"/>
    <w:rsid w:val="00F25699"/>
    <w:rsid w:val="00F256F4"/>
    <w:rsid w:val="00F2585E"/>
    <w:rsid w:val="00F259E8"/>
    <w:rsid w:val="00F25A6F"/>
    <w:rsid w:val="00F25AA4"/>
    <w:rsid w:val="00F25F75"/>
    <w:rsid w:val="00F25F7D"/>
    <w:rsid w:val="00F26127"/>
    <w:rsid w:val="00F2635C"/>
    <w:rsid w:val="00F264F5"/>
    <w:rsid w:val="00F265CA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198"/>
    <w:rsid w:val="00F2733A"/>
    <w:rsid w:val="00F27378"/>
    <w:rsid w:val="00F27380"/>
    <w:rsid w:val="00F2738E"/>
    <w:rsid w:val="00F2739E"/>
    <w:rsid w:val="00F273C6"/>
    <w:rsid w:val="00F274A7"/>
    <w:rsid w:val="00F274EE"/>
    <w:rsid w:val="00F2770C"/>
    <w:rsid w:val="00F2773F"/>
    <w:rsid w:val="00F27A1B"/>
    <w:rsid w:val="00F27AB2"/>
    <w:rsid w:val="00F27AD6"/>
    <w:rsid w:val="00F27BD5"/>
    <w:rsid w:val="00F27C13"/>
    <w:rsid w:val="00F27C52"/>
    <w:rsid w:val="00F27E5C"/>
    <w:rsid w:val="00F27F3B"/>
    <w:rsid w:val="00F30050"/>
    <w:rsid w:val="00F30081"/>
    <w:rsid w:val="00F3017C"/>
    <w:rsid w:val="00F30237"/>
    <w:rsid w:val="00F3028A"/>
    <w:rsid w:val="00F3042C"/>
    <w:rsid w:val="00F3055D"/>
    <w:rsid w:val="00F30686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1"/>
    <w:rsid w:val="00F31A4E"/>
    <w:rsid w:val="00F31A89"/>
    <w:rsid w:val="00F31BF4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C49"/>
    <w:rsid w:val="00F32F89"/>
    <w:rsid w:val="00F33218"/>
    <w:rsid w:val="00F33228"/>
    <w:rsid w:val="00F33274"/>
    <w:rsid w:val="00F33394"/>
    <w:rsid w:val="00F338D9"/>
    <w:rsid w:val="00F338DC"/>
    <w:rsid w:val="00F33A01"/>
    <w:rsid w:val="00F33BBC"/>
    <w:rsid w:val="00F33C94"/>
    <w:rsid w:val="00F33CA8"/>
    <w:rsid w:val="00F33CEF"/>
    <w:rsid w:val="00F33EAC"/>
    <w:rsid w:val="00F33F1C"/>
    <w:rsid w:val="00F34304"/>
    <w:rsid w:val="00F34340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655"/>
    <w:rsid w:val="00F35660"/>
    <w:rsid w:val="00F35712"/>
    <w:rsid w:val="00F3584C"/>
    <w:rsid w:val="00F3596F"/>
    <w:rsid w:val="00F35A01"/>
    <w:rsid w:val="00F35A9A"/>
    <w:rsid w:val="00F35F11"/>
    <w:rsid w:val="00F36033"/>
    <w:rsid w:val="00F36142"/>
    <w:rsid w:val="00F36170"/>
    <w:rsid w:val="00F36199"/>
    <w:rsid w:val="00F3619F"/>
    <w:rsid w:val="00F3639D"/>
    <w:rsid w:val="00F36559"/>
    <w:rsid w:val="00F369A5"/>
    <w:rsid w:val="00F36B75"/>
    <w:rsid w:val="00F36BA7"/>
    <w:rsid w:val="00F36C60"/>
    <w:rsid w:val="00F36F3B"/>
    <w:rsid w:val="00F3726C"/>
    <w:rsid w:val="00F3732F"/>
    <w:rsid w:val="00F374FD"/>
    <w:rsid w:val="00F37559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977"/>
    <w:rsid w:val="00F37CFF"/>
    <w:rsid w:val="00F40156"/>
    <w:rsid w:val="00F4020E"/>
    <w:rsid w:val="00F4028A"/>
    <w:rsid w:val="00F4042B"/>
    <w:rsid w:val="00F4070A"/>
    <w:rsid w:val="00F407D5"/>
    <w:rsid w:val="00F40901"/>
    <w:rsid w:val="00F40AE2"/>
    <w:rsid w:val="00F40B49"/>
    <w:rsid w:val="00F40B90"/>
    <w:rsid w:val="00F40D15"/>
    <w:rsid w:val="00F40E0E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A5F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71"/>
    <w:rsid w:val="00F43AFC"/>
    <w:rsid w:val="00F43C10"/>
    <w:rsid w:val="00F43CED"/>
    <w:rsid w:val="00F43D20"/>
    <w:rsid w:val="00F43F91"/>
    <w:rsid w:val="00F44077"/>
    <w:rsid w:val="00F44145"/>
    <w:rsid w:val="00F441C3"/>
    <w:rsid w:val="00F442A7"/>
    <w:rsid w:val="00F4445C"/>
    <w:rsid w:val="00F444E1"/>
    <w:rsid w:val="00F4459D"/>
    <w:rsid w:val="00F446A6"/>
    <w:rsid w:val="00F44788"/>
    <w:rsid w:val="00F447E1"/>
    <w:rsid w:val="00F44823"/>
    <w:rsid w:val="00F448A9"/>
    <w:rsid w:val="00F44992"/>
    <w:rsid w:val="00F45122"/>
    <w:rsid w:val="00F45196"/>
    <w:rsid w:val="00F45372"/>
    <w:rsid w:val="00F458B2"/>
    <w:rsid w:val="00F4595D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1F0"/>
    <w:rsid w:val="00F4620A"/>
    <w:rsid w:val="00F46353"/>
    <w:rsid w:val="00F46422"/>
    <w:rsid w:val="00F46581"/>
    <w:rsid w:val="00F465B2"/>
    <w:rsid w:val="00F465B7"/>
    <w:rsid w:val="00F4667E"/>
    <w:rsid w:val="00F4680D"/>
    <w:rsid w:val="00F4685B"/>
    <w:rsid w:val="00F4696D"/>
    <w:rsid w:val="00F46B1B"/>
    <w:rsid w:val="00F46B8B"/>
    <w:rsid w:val="00F46D5C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47D26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0EE7"/>
    <w:rsid w:val="00F513D4"/>
    <w:rsid w:val="00F51485"/>
    <w:rsid w:val="00F51647"/>
    <w:rsid w:val="00F51807"/>
    <w:rsid w:val="00F518F3"/>
    <w:rsid w:val="00F51A92"/>
    <w:rsid w:val="00F51B20"/>
    <w:rsid w:val="00F51B37"/>
    <w:rsid w:val="00F51B80"/>
    <w:rsid w:val="00F52009"/>
    <w:rsid w:val="00F521A5"/>
    <w:rsid w:val="00F524A6"/>
    <w:rsid w:val="00F524EB"/>
    <w:rsid w:val="00F526D8"/>
    <w:rsid w:val="00F5274D"/>
    <w:rsid w:val="00F52758"/>
    <w:rsid w:val="00F5279C"/>
    <w:rsid w:val="00F527E4"/>
    <w:rsid w:val="00F52867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5BE"/>
    <w:rsid w:val="00F53600"/>
    <w:rsid w:val="00F536A6"/>
    <w:rsid w:val="00F538F9"/>
    <w:rsid w:val="00F53937"/>
    <w:rsid w:val="00F539D3"/>
    <w:rsid w:val="00F53AEB"/>
    <w:rsid w:val="00F53BBF"/>
    <w:rsid w:val="00F53C6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3B1"/>
    <w:rsid w:val="00F5459C"/>
    <w:rsid w:val="00F545A0"/>
    <w:rsid w:val="00F54605"/>
    <w:rsid w:val="00F5495B"/>
    <w:rsid w:val="00F54A97"/>
    <w:rsid w:val="00F54D3E"/>
    <w:rsid w:val="00F54E16"/>
    <w:rsid w:val="00F54E50"/>
    <w:rsid w:val="00F54FA9"/>
    <w:rsid w:val="00F550C3"/>
    <w:rsid w:val="00F550E5"/>
    <w:rsid w:val="00F5517C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AF"/>
    <w:rsid w:val="00F579C4"/>
    <w:rsid w:val="00F57B5A"/>
    <w:rsid w:val="00F57D81"/>
    <w:rsid w:val="00F57ED7"/>
    <w:rsid w:val="00F57EED"/>
    <w:rsid w:val="00F57FD5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4BB"/>
    <w:rsid w:val="00F6155E"/>
    <w:rsid w:val="00F616BD"/>
    <w:rsid w:val="00F616EE"/>
    <w:rsid w:val="00F617EB"/>
    <w:rsid w:val="00F61A57"/>
    <w:rsid w:val="00F61CD9"/>
    <w:rsid w:val="00F61D81"/>
    <w:rsid w:val="00F62047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97"/>
    <w:rsid w:val="00F62F0E"/>
    <w:rsid w:val="00F63101"/>
    <w:rsid w:val="00F632AB"/>
    <w:rsid w:val="00F635DF"/>
    <w:rsid w:val="00F6365F"/>
    <w:rsid w:val="00F636E4"/>
    <w:rsid w:val="00F6370A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027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7EE"/>
    <w:rsid w:val="00F65823"/>
    <w:rsid w:val="00F658E3"/>
    <w:rsid w:val="00F6597E"/>
    <w:rsid w:val="00F6599D"/>
    <w:rsid w:val="00F65ACA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7A3"/>
    <w:rsid w:val="00F67F38"/>
    <w:rsid w:val="00F67FCD"/>
    <w:rsid w:val="00F70054"/>
    <w:rsid w:val="00F702FF"/>
    <w:rsid w:val="00F70356"/>
    <w:rsid w:val="00F70402"/>
    <w:rsid w:val="00F70486"/>
    <w:rsid w:val="00F7054B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11E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337"/>
    <w:rsid w:val="00F73562"/>
    <w:rsid w:val="00F735D9"/>
    <w:rsid w:val="00F736B9"/>
    <w:rsid w:val="00F739BB"/>
    <w:rsid w:val="00F73A39"/>
    <w:rsid w:val="00F73C32"/>
    <w:rsid w:val="00F73CCA"/>
    <w:rsid w:val="00F73E5C"/>
    <w:rsid w:val="00F73EA3"/>
    <w:rsid w:val="00F73ED4"/>
    <w:rsid w:val="00F73EF1"/>
    <w:rsid w:val="00F7403E"/>
    <w:rsid w:val="00F741F4"/>
    <w:rsid w:val="00F743F8"/>
    <w:rsid w:val="00F749D5"/>
    <w:rsid w:val="00F74A5E"/>
    <w:rsid w:val="00F74B26"/>
    <w:rsid w:val="00F74B3D"/>
    <w:rsid w:val="00F74C21"/>
    <w:rsid w:val="00F74E4C"/>
    <w:rsid w:val="00F74FF3"/>
    <w:rsid w:val="00F75082"/>
    <w:rsid w:val="00F750F4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AF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493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25A"/>
    <w:rsid w:val="00F823F0"/>
    <w:rsid w:val="00F8244C"/>
    <w:rsid w:val="00F8250F"/>
    <w:rsid w:val="00F8251C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E88"/>
    <w:rsid w:val="00F83F54"/>
    <w:rsid w:val="00F84010"/>
    <w:rsid w:val="00F843B7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58"/>
    <w:rsid w:val="00F85BC5"/>
    <w:rsid w:val="00F85C95"/>
    <w:rsid w:val="00F85EA4"/>
    <w:rsid w:val="00F85EAD"/>
    <w:rsid w:val="00F85F17"/>
    <w:rsid w:val="00F85F2F"/>
    <w:rsid w:val="00F8623B"/>
    <w:rsid w:val="00F862EF"/>
    <w:rsid w:val="00F863FE"/>
    <w:rsid w:val="00F864EB"/>
    <w:rsid w:val="00F8658F"/>
    <w:rsid w:val="00F866C9"/>
    <w:rsid w:val="00F86A5E"/>
    <w:rsid w:val="00F86CF0"/>
    <w:rsid w:val="00F86D66"/>
    <w:rsid w:val="00F86D74"/>
    <w:rsid w:val="00F86DCE"/>
    <w:rsid w:val="00F86EC3"/>
    <w:rsid w:val="00F86F3E"/>
    <w:rsid w:val="00F870A1"/>
    <w:rsid w:val="00F871A8"/>
    <w:rsid w:val="00F87291"/>
    <w:rsid w:val="00F87303"/>
    <w:rsid w:val="00F873E9"/>
    <w:rsid w:val="00F875D2"/>
    <w:rsid w:val="00F87697"/>
    <w:rsid w:val="00F877B9"/>
    <w:rsid w:val="00F879C0"/>
    <w:rsid w:val="00F87AD5"/>
    <w:rsid w:val="00F87B80"/>
    <w:rsid w:val="00F87BAD"/>
    <w:rsid w:val="00F87BD4"/>
    <w:rsid w:val="00F87CCE"/>
    <w:rsid w:val="00F87CE9"/>
    <w:rsid w:val="00F87F2C"/>
    <w:rsid w:val="00F87F9B"/>
    <w:rsid w:val="00F90011"/>
    <w:rsid w:val="00F900E0"/>
    <w:rsid w:val="00F900F4"/>
    <w:rsid w:val="00F9026D"/>
    <w:rsid w:val="00F90487"/>
    <w:rsid w:val="00F904C9"/>
    <w:rsid w:val="00F9050F"/>
    <w:rsid w:val="00F9069E"/>
    <w:rsid w:val="00F9072D"/>
    <w:rsid w:val="00F907C2"/>
    <w:rsid w:val="00F9091F"/>
    <w:rsid w:val="00F90AA8"/>
    <w:rsid w:val="00F90E09"/>
    <w:rsid w:val="00F90F4C"/>
    <w:rsid w:val="00F9132A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190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2FC1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26"/>
    <w:rsid w:val="00F95B35"/>
    <w:rsid w:val="00F95B4E"/>
    <w:rsid w:val="00F95D05"/>
    <w:rsid w:val="00F95E46"/>
    <w:rsid w:val="00F95FC7"/>
    <w:rsid w:val="00F96013"/>
    <w:rsid w:val="00F96123"/>
    <w:rsid w:val="00F961E8"/>
    <w:rsid w:val="00F96205"/>
    <w:rsid w:val="00F96459"/>
    <w:rsid w:val="00F9650A"/>
    <w:rsid w:val="00F9654F"/>
    <w:rsid w:val="00F96644"/>
    <w:rsid w:val="00F96671"/>
    <w:rsid w:val="00F96831"/>
    <w:rsid w:val="00F968DA"/>
    <w:rsid w:val="00F96950"/>
    <w:rsid w:val="00F96A29"/>
    <w:rsid w:val="00F96B2D"/>
    <w:rsid w:val="00F96C77"/>
    <w:rsid w:val="00F96C89"/>
    <w:rsid w:val="00F96C9F"/>
    <w:rsid w:val="00F96D86"/>
    <w:rsid w:val="00F96D87"/>
    <w:rsid w:val="00F96EA8"/>
    <w:rsid w:val="00F96F3A"/>
    <w:rsid w:val="00F96F8F"/>
    <w:rsid w:val="00F9704F"/>
    <w:rsid w:val="00F970C0"/>
    <w:rsid w:val="00F9729C"/>
    <w:rsid w:val="00F972BB"/>
    <w:rsid w:val="00F9736B"/>
    <w:rsid w:val="00F973D6"/>
    <w:rsid w:val="00F97476"/>
    <w:rsid w:val="00F976CF"/>
    <w:rsid w:val="00F97B3E"/>
    <w:rsid w:val="00F97BAE"/>
    <w:rsid w:val="00F97C2E"/>
    <w:rsid w:val="00F97C7B"/>
    <w:rsid w:val="00F97D21"/>
    <w:rsid w:val="00F97D2B"/>
    <w:rsid w:val="00F97D5F"/>
    <w:rsid w:val="00F97D60"/>
    <w:rsid w:val="00F97D62"/>
    <w:rsid w:val="00F97DB8"/>
    <w:rsid w:val="00F97F11"/>
    <w:rsid w:val="00FA0059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833"/>
    <w:rsid w:val="00FA086D"/>
    <w:rsid w:val="00FA0882"/>
    <w:rsid w:val="00FA08B0"/>
    <w:rsid w:val="00FA09B3"/>
    <w:rsid w:val="00FA0A7D"/>
    <w:rsid w:val="00FA0AFB"/>
    <w:rsid w:val="00FA0C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0C"/>
    <w:rsid w:val="00FA1374"/>
    <w:rsid w:val="00FA13B1"/>
    <w:rsid w:val="00FA1577"/>
    <w:rsid w:val="00FA165C"/>
    <w:rsid w:val="00FA17CA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AB"/>
    <w:rsid w:val="00FA46D6"/>
    <w:rsid w:val="00FA46E8"/>
    <w:rsid w:val="00FA4787"/>
    <w:rsid w:val="00FA481A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A2E"/>
    <w:rsid w:val="00FA5B4F"/>
    <w:rsid w:val="00FA5E5A"/>
    <w:rsid w:val="00FA5ED8"/>
    <w:rsid w:val="00FA5FC1"/>
    <w:rsid w:val="00FA6033"/>
    <w:rsid w:val="00FA60D3"/>
    <w:rsid w:val="00FA614F"/>
    <w:rsid w:val="00FA620E"/>
    <w:rsid w:val="00FA6492"/>
    <w:rsid w:val="00FA6506"/>
    <w:rsid w:val="00FA6606"/>
    <w:rsid w:val="00FA66C6"/>
    <w:rsid w:val="00FA6709"/>
    <w:rsid w:val="00FA67DF"/>
    <w:rsid w:val="00FA6A18"/>
    <w:rsid w:val="00FA6A73"/>
    <w:rsid w:val="00FA6BA3"/>
    <w:rsid w:val="00FA6BF1"/>
    <w:rsid w:val="00FA6C70"/>
    <w:rsid w:val="00FA6F5A"/>
    <w:rsid w:val="00FA7090"/>
    <w:rsid w:val="00FA7202"/>
    <w:rsid w:val="00FA7470"/>
    <w:rsid w:val="00FA76B4"/>
    <w:rsid w:val="00FA7851"/>
    <w:rsid w:val="00FA7852"/>
    <w:rsid w:val="00FA7929"/>
    <w:rsid w:val="00FA7CD2"/>
    <w:rsid w:val="00FA7DD0"/>
    <w:rsid w:val="00FA7E94"/>
    <w:rsid w:val="00FB0063"/>
    <w:rsid w:val="00FB015F"/>
    <w:rsid w:val="00FB01C7"/>
    <w:rsid w:val="00FB03EF"/>
    <w:rsid w:val="00FB060C"/>
    <w:rsid w:val="00FB0651"/>
    <w:rsid w:val="00FB06F5"/>
    <w:rsid w:val="00FB0867"/>
    <w:rsid w:val="00FB08A2"/>
    <w:rsid w:val="00FB0924"/>
    <w:rsid w:val="00FB0999"/>
    <w:rsid w:val="00FB09F1"/>
    <w:rsid w:val="00FB0A45"/>
    <w:rsid w:val="00FB0A93"/>
    <w:rsid w:val="00FB0AD0"/>
    <w:rsid w:val="00FB0AFF"/>
    <w:rsid w:val="00FB0BBE"/>
    <w:rsid w:val="00FB0CCF"/>
    <w:rsid w:val="00FB0CF7"/>
    <w:rsid w:val="00FB0D51"/>
    <w:rsid w:val="00FB0DC9"/>
    <w:rsid w:val="00FB0F04"/>
    <w:rsid w:val="00FB0FA6"/>
    <w:rsid w:val="00FB10AB"/>
    <w:rsid w:val="00FB118F"/>
    <w:rsid w:val="00FB11AA"/>
    <w:rsid w:val="00FB136D"/>
    <w:rsid w:val="00FB1690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02E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1BE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581"/>
    <w:rsid w:val="00FB4635"/>
    <w:rsid w:val="00FB4691"/>
    <w:rsid w:val="00FB48B7"/>
    <w:rsid w:val="00FB4D9D"/>
    <w:rsid w:val="00FB4EA8"/>
    <w:rsid w:val="00FB4EF9"/>
    <w:rsid w:val="00FB4F82"/>
    <w:rsid w:val="00FB5247"/>
    <w:rsid w:val="00FB534A"/>
    <w:rsid w:val="00FB5379"/>
    <w:rsid w:val="00FB5883"/>
    <w:rsid w:val="00FB58AE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4F3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2E9"/>
    <w:rsid w:val="00FB7303"/>
    <w:rsid w:val="00FB7696"/>
    <w:rsid w:val="00FB7777"/>
    <w:rsid w:val="00FB78DD"/>
    <w:rsid w:val="00FB7A01"/>
    <w:rsid w:val="00FB7BE1"/>
    <w:rsid w:val="00FB7C8D"/>
    <w:rsid w:val="00FB7E2C"/>
    <w:rsid w:val="00FC0317"/>
    <w:rsid w:val="00FC057E"/>
    <w:rsid w:val="00FC0652"/>
    <w:rsid w:val="00FC0693"/>
    <w:rsid w:val="00FC072F"/>
    <w:rsid w:val="00FC0795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1F32"/>
    <w:rsid w:val="00FC2287"/>
    <w:rsid w:val="00FC233A"/>
    <w:rsid w:val="00FC2360"/>
    <w:rsid w:val="00FC24FF"/>
    <w:rsid w:val="00FC250A"/>
    <w:rsid w:val="00FC2549"/>
    <w:rsid w:val="00FC25E9"/>
    <w:rsid w:val="00FC26F3"/>
    <w:rsid w:val="00FC273E"/>
    <w:rsid w:val="00FC280D"/>
    <w:rsid w:val="00FC2837"/>
    <w:rsid w:val="00FC2B1A"/>
    <w:rsid w:val="00FC2B6F"/>
    <w:rsid w:val="00FC2DDF"/>
    <w:rsid w:val="00FC2EFD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AB2"/>
    <w:rsid w:val="00FC3C45"/>
    <w:rsid w:val="00FC3D40"/>
    <w:rsid w:val="00FC3D95"/>
    <w:rsid w:val="00FC3E13"/>
    <w:rsid w:val="00FC4163"/>
    <w:rsid w:val="00FC41EF"/>
    <w:rsid w:val="00FC4371"/>
    <w:rsid w:val="00FC437C"/>
    <w:rsid w:val="00FC4546"/>
    <w:rsid w:val="00FC4573"/>
    <w:rsid w:val="00FC48D2"/>
    <w:rsid w:val="00FC48F9"/>
    <w:rsid w:val="00FC4C89"/>
    <w:rsid w:val="00FC4E94"/>
    <w:rsid w:val="00FC5024"/>
    <w:rsid w:val="00FC51F7"/>
    <w:rsid w:val="00FC5243"/>
    <w:rsid w:val="00FC5317"/>
    <w:rsid w:val="00FC5400"/>
    <w:rsid w:val="00FC559F"/>
    <w:rsid w:val="00FC5931"/>
    <w:rsid w:val="00FC5AE0"/>
    <w:rsid w:val="00FC5AF2"/>
    <w:rsid w:val="00FC5F43"/>
    <w:rsid w:val="00FC5FDA"/>
    <w:rsid w:val="00FC60F5"/>
    <w:rsid w:val="00FC6176"/>
    <w:rsid w:val="00FC622D"/>
    <w:rsid w:val="00FC62BD"/>
    <w:rsid w:val="00FC65CE"/>
    <w:rsid w:val="00FC665E"/>
    <w:rsid w:val="00FC6805"/>
    <w:rsid w:val="00FC6B45"/>
    <w:rsid w:val="00FC6E1A"/>
    <w:rsid w:val="00FC6E90"/>
    <w:rsid w:val="00FC6F0F"/>
    <w:rsid w:val="00FC7216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17C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6EB"/>
    <w:rsid w:val="00FD1732"/>
    <w:rsid w:val="00FD17F3"/>
    <w:rsid w:val="00FD1814"/>
    <w:rsid w:val="00FD1892"/>
    <w:rsid w:val="00FD1B5D"/>
    <w:rsid w:val="00FD1C22"/>
    <w:rsid w:val="00FD1D28"/>
    <w:rsid w:val="00FD1E44"/>
    <w:rsid w:val="00FD1E48"/>
    <w:rsid w:val="00FD1F7B"/>
    <w:rsid w:val="00FD2145"/>
    <w:rsid w:val="00FD2441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B8"/>
    <w:rsid w:val="00FD34F1"/>
    <w:rsid w:val="00FD3795"/>
    <w:rsid w:val="00FD3809"/>
    <w:rsid w:val="00FD3941"/>
    <w:rsid w:val="00FD39BF"/>
    <w:rsid w:val="00FD39E5"/>
    <w:rsid w:val="00FD3AEF"/>
    <w:rsid w:val="00FD3B46"/>
    <w:rsid w:val="00FD3BFA"/>
    <w:rsid w:val="00FD3C24"/>
    <w:rsid w:val="00FD3EA3"/>
    <w:rsid w:val="00FD3EE3"/>
    <w:rsid w:val="00FD4018"/>
    <w:rsid w:val="00FD42C4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D6"/>
    <w:rsid w:val="00FD530B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6E0"/>
    <w:rsid w:val="00FD6820"/>
    <w:rsid w:val="00FD686E"/>
    <w:rsid w:val="00FD6C45"/>
    <w:rsid w:val="00FD6C6A"/>
    <w:rsid w:val="00FD6C8C"/>
    <w:rsid w:val="00FD6D6A"/>
    <w:rsid w:val="00FD6DA5"/>
    <w:rsid w:val="00FD6F7F"/>
    <w:rsid w:val="00FD70BB"/>
    <w:rsid w:val="00FD70D9"/>
    <w:rsid w:val="00FD710E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726"/>
    <w:rsid w:val="00FD7A65"/>
    <w:rsid w:val="00FD7A8D"/>
    <w:rsid w:val="00FD7C36"/>
    <w:rsid w:val="00FD7C40"/>
    <w:rsid w:val="00FD7C85"/>
    <w:rsid w:val="00FD7D39"/>
    <w:rsid w:val="00FD7DF4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0EB5"/>
    <w:rsid w:val="00FE1252"/>
    <w:rsid w:val="00FE130C"/>
    <w:rsid w:val="00FE158E"/>
    <w:rsid w:val="00FE16E3"/>
    <w:rsid w:val="00FE1714"/>
    <w:rsid w:val="00FE1A2D"/>
    <w:rsid w:val="00FE1ADB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11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9D"/>
    <w:rsid w:val="00FE60EF"/>
    <w:rsid w:val="00FE622D"/>
    <w:rsid w:val="00FE638B"/>
    <w:rsid w:val="00FE65BE"/>
    <w:rsid w:val="00FE65CC"/>
    <w:rsid w:val="00FE66E1"/>
    <w:rsid w:val="00FE6895"/>
    <w:rsid w:val="00FE6A82"/>
    <w:rsid w:val="00FE6C0B"/>
    <w:rsid w:val="00FE6CF0"/>
    <w:rsid w:val="00FE6DCD"/>
    <w:rsid w:val="00FE6DD7"/>
    <w:rsid w:val="00FE6DE4"/>
    <w:rsid w:val="00FE6DFA"/>
    <w:rsid w:val="00FE6E29"/>
    <w:rsid w:val="00FE6EBF"/>
    <w:rsid w:val="00FE6ECF"/>
    <w:rsid w:val="00FE6F4E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E7E1F"/>
    <w:rsid w:val="00FF023F"/>
    <w:rsid w:val="00FF034D"/>
    <w:rsid w:val="00FF056E"/>
    <w:rsid w:val="00FF096E"/>
    <w:rsid w:val="00FF09CB"/>
    <w:rsid w:val="00FF0BB6"/>
    <w:rsid w:val="00FF0C9D"/>
    <w:rsid w:val="00FF0D73"/>
    <w:rsid w:val="00FF0EA0"/>
    <w:rsid w:val="00FF0F16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3FE"/>
    <w:rsid w:val="00FF25A9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36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717"/>
    <w:rsid w:val="00FF4874"/>
    <w:rsid w:val="00FF4990"/>
    <w:rsid w:val="00FF4AD8"/>
    <w:rsid w:val="00FF4AF5"/>
    <w:rsid w:val="00FF4BCE"/>
    <w:rsid w:val="00FF4C44"/>
    <w:rsid w:val="00FF4CC5"/>
    <w:rsid w:val="00FF4CEE"/>
    <w:rsid w:val="00FF4E12"/>
    <w:rsid w:val="00FF4E2F"/>
    <w:rsid w:val="00FF4FFB"/>
    <w:rsid w:val="00FF520E"/>
    <w:rsid w:val="00FF5291"/>
    <w:rsid w:val="00FF559C"/>
    <w:rsid w:val="00FF55D9"/>
    <w:rsid w:val="00FF5652"/>
    <w:rsid w:val="00FF5700"/>
    <w:rsid w:val="00FF5844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AEC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7B1"/>
    <w:rsid w:val="00FF77EB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E7A0C4AB-86D4-4A46-B3ED-BCF46E564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8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28" Type="http://schemas.openxmlformats.org/officeDocument/2006/relationships/header" Target="header11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4" ma:contentTypeDescription="Create a new document." ma:contentTypeScope="" ma:versionID="de6557b7320cd0edd52a3010c2a08adf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5b822ed5e3e1a47e0b2665ba8e09bf57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MDYJPH7RTKF3-899612618-2970597</_dlc_DocId>
    <_dlc_DocIdUrl xmlns="4280bfd0-8d39-4c8f-a2d7-e53cc45df9c8">
      <Url>https://assetworldcorpth.sharepoint.com/sites/File_Sharing/_layouts/15/DocIdRedir.aspx?ID=MDYJPH7RTKF3-899612618-2970597</Url>
      <Description>MDYJPH7RTKF3-899612618-2970597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Props1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5FDA75-4650-4EE9-8466-9825D47CA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1F8A6A7-7C68-4C3D-983F-4AEA19584977}">
  <ds:schemaRefs>
    <ds:schemaRef ds:uri="http://www.w3.org/XML/1998/namespace"/>
    <ds:schemaRef ds:uri="http://purl.org/dc/dcmitype/"/>
    <ds:schemaRef ds:uri="http://schemas.microsoft.com/office/2006/documentManagement/types"/>
    <ds:schemaRef ds:uri="4280bfd0-8d39-4c8f-a2d7-e53cc45df9c8"/>
    <ds:schemaRef ds:uri="3774439a-3eb9-4523-ab15-1a7c88708d50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1</Pages>
  <Words>8183</Words>
  <Characters>46649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54723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Kornsiri, Chongaksorn</cp:lastModifiedBy>
  <cp:revision>6</cp:revision>
  <cp:lastPrinted>2024-11-06T11:06:00Z</cp:lastPrinted>
  <dcterms:created xsi:type="dcterms:W3CDTF">2024-11-07T12:21:00Z</dcterms:created>
  <dcterms:modified xsi:type="dcterms:W3CDTF">2024-11-11T02:17:00Z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0872e5ac-d062-4d2b-9435-125bf6789f9b</vt:lpwstr>
  </property>
  <property fmtid="{D5CDD505-2E9C-101B-9397-08002B2CF9AE}" pid="10" name="MediaServiceImageTags">
    <vt:lpwstr/>
  </property>
  <property fmtid="{D5CDD505-2E9C-101B-9397-08002B2CF9AE}" pid="11" name="GrammarlyDocumentId">
    <vt:lpwstr>6ef87156dee97ece92f4a31e9d1a703bf26f45616cc0d30a86fd5595f87d930b</vt:lpwstr>
  </property>
</Properties>
</file>