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66918" w14:textId="77777777" w:rsidR="00B036A2" w:rsidRPr="00050B88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267C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267C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91A94C9" w14:textId="77777777" w:rsidR="00B036A2" w:rsidRPr="00B267CE" w:rsidRDefault="00B036A2" w:rsidP="00D50A39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6BCABF67" w14:textId="77777777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5C1DD132" w14:textId="2A6A8170" w:rsidR="00CA2370" w:rsidRPr="00B267CE" w:rsidRDefault="00B036A2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2572CB" w14:textId="4C10B676" w:rsidR="00CA2370" w:rsidRPr="00B267CE" w:rsidRDefault="00B036A2" w:rsidP="00482934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1E0FF3C" w14:textId="77777777" w:rsidR="00CA2370" w:rsidRPr="00B267CE" w:rsidRDefault="00B1562E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6A87273E" w14:textId="50D15DFF" w:rsidR="00CA2370" w:rsidRPr="00B267CE" w:rsidRDefault="00CF4EE1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ส่วนปรับปรุงอาคารเช่า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DF4C1F"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5289A"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3260B04" w14:textId="706EF58B" w:rsidR="00462A98" w:rsidRDefault="00962CEF" w:rsidP="00BA67D6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8D4684" w:rsidRPr="00B267CE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</w:t>
      </w:r>
      <w:r w:rsidR="00DA11D5" w:rsidRPr="00B267CE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</w:p>
    <w:p w14:paraId="338911B4" w14:textId="77777777" w:rsidR="006F7A9C" w:rsidRPr="00B267CE" w:rsidRDefault="006F7A9C" w:rsidP="006F7A9C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43D67B2" w14:textId="0A61781A" w:rsidR="00627D37" w:rsidRDefault="00627D37" w:rsidP="00627D37">
      <w:pPr>
        <w:pStyle w:val="index"/>
        <w:numPr>
          <w:ilvl w:val="0"/>
          <w:numId w:val="4"/>
        </w:numPr>
        <w:spacing w:after="0" w:line="240" w:lineRule="auto"/>
        <w:ind w:left="1620" w:hanging="16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267C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D05AC8" w14:textId="77777777" w:rsidR="005B0722" w:rsidRPr="00B267CE" w:rsidRDefault="005B0722" w:rsidP="001B424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C378637" w14:textId="77777777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br w:type="page"/>
      </w:r>
      <w:r w:rsidRPr="00B267C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4EAD5" w14:textId="77777777" w:rsidR="00B036A2" w:rsidRPr="003E3824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1DB27" w14:textId="47FCA8BD" w:rsidR="00B036A2" w:rsidRPr="00B267CE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</w:t>
      </w:r>
      <w:r w:rsidR="00B1562E" w:rsidRPr="00B267CE">
        <w:rPr>
          <w:rFonts w:asciiTheme="majorBidi" w:hAnsiTheme="majorBidi" w:cstheme="majorBidi"/>
          <w:sz w:val="30"/>
          <w:szCs w:val="30"/>
          <w:cs/>
        </w:rPr>
        <w:t>รเงินจากคณะกรรมการเมื่อวันที่</w:t>
      </w:r>
      <w:r w:rsidR="004914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3855">
        <w:rPr>
          <w:rFonts w:asciiTheme="majorBidi" w:hAnsiTheme="majorBidi" w:cstheme="majorBidi"/>
          <w:sz w:val="30"/>
          <w:szCs w:val="30"/>
        </w:rPr>
        <w:t>11</w:t>
      </w:r>
      <w:r w:rsidR="00EB1BDA">
        <w:rPr>
          <w:rFonts w:asciiTheme="majorBidi" w:hAnsiTheme="majorBidi" w:cstheme="majorBidi"/>
          <w:sz w:val="30"/>
          <w:szCs w:val="30"/>
        </w:rPr>
        <w:t xml:space="preserve"> </w:t>
      </w:r>
      <w:r w:rsidR="0049140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12D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54B4">
        <w:rPr>
          <w:rFonts w:asciiTheme="majorBidi" w:hAnsiTheme="majorBidi" w:cstheme="majorBidi"/>
          <w:sz w:val="30"/>
          <w:szCs w:val="30"/>
        </w:rPr>
        <w:t>2567</w:t>
      </w:r>
    </w:p>
    <w:p w14:paraId="17511EB1" w14:textId="77777777" w:rsidR="00B036A2" w:rsidRPr="00491409" w:rsidRDefault="00B036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E1336A2" w14:textId="77777777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62239F85" w14:textId="77777777" w:rsidR="00B036A2" w:rsidRPr="003E3824" w:rsidRDefault="00B036A2" w:rsidP="00617A3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4CEA53" w14:textId="730ED3D4" w:rsidR="001608E9" w:rsidRPr="00B267CE" w:rsidRDefault="00F44639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A2728B" w:rsidRPr="00B267CE">
        <w:rPr>
          <w:rFonts w:asciiTheme="majorBidi" w:hAnsiTheme="majorBidi" w:cstheme="majorBidi"/>
          <w:sz w:val="30"/>
          <w:szCs w:val="30"/>
          <w:cs/>
        </w:rPr>
        <w:t>การจำหน่ายและให้บริการซ่อม</w:t>
      </w:r>
      <w:r w:rsidR="006A2C0B" w:rsidRPr="00B267CE">
        <w:rPr>
          <w:rFonts w:asciiTheme="majorBidi" w:hAnsiTheme="majorBidi" w:cstheme="majorBidi"/>
          <w:sz w:val="30"/>
          <w:szCs w:val="30"/>
          <w:cs/>
        </w:rPr>
        <w:t>เครื่อง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0D4E5E" w:rsidRPr="00B267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มือถือ </w:t>
      </w:r>
      <w:r w:rsidR="00B036A2" w:rsidRPr="00B267C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283D0D" w:rsidRPr="00B267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BAE8B5" w14:textId="77777777" w:rsidR="00D0775A" w:rsidRPr="003E3824" w:rsidRDefault="00D0775A" w:rsidP="00617A33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27E3AB4" w14:textId="781C2379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A89BE8F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381B7A4F" w14:textId="0E57C796" w:rsidR="0010547F" w:rsidRPr="00B267CE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144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267CE">
        <w:rPr>
          <w:rFonts w:asciiTheme="majorBidi" w:hAnsiTheme="majorBidi" w:cstheme="majorBidi"/>
          <w:sz w:val="30"/>
          <w:szCs w:val="30"/>
        </w:rPr>
        <w:br/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054B4">
        <w:rPr>
          <w:rFonts w:asciiTheme="majorBidi" w:hAnsiTheme="majorBidi" w:cstheme="majorBidi"/>
          <w:sz w:val="30"/>
          <w:szCs w:val="30"/>
        </w:rPr>
        <w:t>34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67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054B4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54B4">
        <w:rPr>
          <w:rFonts w:asciiTheme="majorBidi" w:hAnsiTheme="majorBidi" w:cstheme="majorBidi"/>
          <w:sz w:val="30"/>
          <w:szCs w:val="30"/>
        </w:rPr>
        <w:t>2566</w:t>
      </w:r>
    </w:p>
    <w:p w14:paraId="7C131C2C" w14:textId="77777777" w:rsidR="0010547F" w:rsidRPr="003E3824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A4355" w14:textId="28E69EEA" w:rsidR="00B036A2" w:rsidRDefault="0010547F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3902B9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054B4">
        <w:rPr>
          <w:rFonts w:asciiTheme="majorBidi" w:hAnsiTheme="majorBidi" w:cstheme="majorBidi"/>
          <w:sz w:val="30"/>
          <w:szCs w:val="30"/>
        </w:rPr>
        <w:t>31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54B4">
        <w:rPr>
          <w:rFonts w:asciiTheme="majorBidi" w:hAnsiTheme="majorBidi" w:cstheme="majorBidi"/>
          <w:sz w:val="30"/>
          <w:szCs w:val="30"/>
        </w:rPr>
        <w:t>2566</w:t>
      </w:r>
    </w:p>
    <w:p w14:paraId="5C625B21" w14:textId="062E3503" w:rsidR="003E3824" w:rsidRDefault="003E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D404280" w14:textId="6EF02F9B" w:rsidR="00B036A2" w:rsidRPr="00B267CE" w:rsidRDefault="00B036A2" w:rsidP="00617A33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cs/>
          <w:lang w:val="th-TH"/>
        </w:rPr>
      </w:pPr>
      <w:r w:rsidRPr="00B267C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543EDBB" w14:textId="77777777" w:rsidR="00B036A2" w:rsidRPr="0023525C" w:rsidRDefault="00B036A2" w:rsidP="00617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5"/>
          <w:szCs w:val="25"/>
        </w:rPr>
      </w:pPr>
    </w:p>
    <w:p w14:paraId="2BA704E6" w14:textId="24D4023C" w:rsidR="005F3717" w:rsidRPr="00B267CE" w:rsidRDefault="005F3717" w:rsidP="00617A33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กิจการที่เกี่ยวข้องกันสำหรับงวด</w:t>
      </w:r>
      <w:r w:rsidR="00491409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เก้า</w:t>
      </w:r>
      <w:r w:rsidR="006F7A9C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เดือน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6F7A9C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491409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กันยายน</w:t>
      </w:r>
      <w:r w:rsidR="002E2F09">
        <w:rPr>
          <w:rFonts w:asciiTheme="majorBidi" w:hAnsiTheme="majorBidi" w:cstheme="majorBidi" w:hint="cs"/>
          <w:bCs/>
          <w:sz w:val="30"/>
          <w:szCs w:val="30"/>
          <w:cs/>
          <w:lang w:val="en-US" w:bidi="th-TH"/>
        </w:rPr>
        <w:t xml:space="preserve"> </w:t>
      </w:r>
      <w:r w:rsidR="00A054B4">
        <w:rPr>
          <w:rFonts w:asciiTheme="majorBidi" w:hAnsiTheme="majorBidi" w:cstheme="majorBidi"/>
          <w:bCs/>
          <w:sz w:val="30"/>
          <w:szCs w:val="30"/>
          <w:lang w:val="en-US" w:bidi="th-TH"/>
        </w:rPr>
        <w:t>2567</w:t>
      </w:r>
      <w:r w:rsidR="002E2F09">
        <w:rPr>
          <w:rFonts w:asciiTheme="majorBidi" w:hAnsiTheme="majorBidi" w:cstheme="majorBidi"/>
          <w:bCs/>
          <w:sz w:val="30"/>
          <w:szCs w:val="30"/>
          <w:lang w:val="en-US"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  <w:lang w:bidi="th-TH"/>
        </w:rPr>
        <w:t>และ</w:t>
      </w:r>
      <w:r w:rsidRPr="00B267CE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</w:t>
      </w:r>
      <w:r w:rsidRPr="00B267CE">
        <w:rPr>
          <w:rFonts w:asciiTheme="majorBidi" w:hAnsiTheme="majorBidi" w:cstheme="majorBidi"/>
          <w:bCs/>
          <w:sz w:val="30"/>
          <w:szCs w:val="30"/>
          <w:lang w:bidi="th-TH"/>
        </w:rPr>
        <w:t>256</w:t>
      </w:r>
      <w:r w:rsidR="002E2F09">
        <w:rPr>
          <w:rFonts w:asciiTheme="majorBidi" w:hAnsiTheme="majorBidi" w:cstheme="majorBidi"/>
          <w:bCs/>
          <w:sz w:val="30"/>
          <w:szCs w:val="30"/>
          <w:lang w:bidi="th-TH"/>
        </w:rPr>
        <w:t>6</w:t>
      </w:r>
      <w:r w:rsidRPr="00B267CE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B267CE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14:paraId="1BF629E9" w14:textId="1651C0B6" w:rsidR="003B595F" w:rsidRPr="0023525C" w:rsidRDefault="003B595F" w:rsidP="00617A33">
      <w:pPr>
        <w:spacing w:line="240" w:lineRule="auto"/>
        <w:rPr>
          <w:rFonts w:asciiTheme="majorBidi" w:hAnsiTheme="majorBidi" w:cstheme="majorBidi"/>
          <w:sz w:val="25"/>
          <w:szCs w:val="25"/>
          <w:lang w:bidi="ar-SA"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1"/>
        <w:gridCol w:w="1094"/>
        <w:gridCol w:w="271"/>
        <w:gridCol w:w="1128"/>
        <w:gridCol w:w="250"/>
        <w:gridCol w:w="1104"/>
      </w:tblGrid>
      <w:tr w:rsidR="00B267CE" w:rsidRPr="00B267CE" w14:paraId="704F2330" w14:textId="77777777" w:rsidTr="00296634">
        <w:tc>
          <w:tcPr>
            <w:tcW w:w="2217" w:type="pct"/>
          </w:tcPr>
          <w:p w14:paraId="30EA2CA8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br w:type="page"/>
            </w:r>
          </w:p>
        </w:tc>
        <w:tc>
          <w:tcPr>
            <w:tcW w:w="1309" w:type="pct"/>
            <w:gridSpan w:val="3"/>
          </w:tcPr>
          <w:p w14:paraId="22C0093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3C2F4BB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7D7799A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67CE" w:rsidRPr="00B267CE" w14:paraId="42C9F82C" w14:textId="77777777" w:rsidTr="00296634">
        <w:tc>
          <w:tcPr>
            <w:tcW w:w="2217" w:type="pct"/>
          </w:tcPr>
          <w:p w14:paraId="2705E233" w14:textId="1E03C63C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4914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="006F7A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A05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="006F7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="00491409" w:rsidRPr="004914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78" w:type="pct"/>
          </w:tcPr>
          <w:p w14:paraId="27C37873" w14:textId="1304D09B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</w:tcPr>
          <w:p w14:paraId="10F096E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DA5F41" w14:textId="5D898948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5" w:type="pct"/>
          </w:tcPr>
          <w:p w14:paraId="6C852F0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C6B2266" w14:textId="7741EAC2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4" w:type="pct"/>
          </w:tcPr>
          <w:p w14:paraId="451375B3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6973B48" w14:textId="42716BE8" w:rsidR="00B267CE" w:rsidRPr="00B267CE" w:rsidRDefault="00A054B4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B267CE" w:rsidRPr="00B267CE" w14:paraId="026BA9FF" w14:textId="77777777" w:rsidTr="00296634">
        <w:tc>
          <w:tcPr>
            <w:tcW w:w="2217" w:type="pct"/>
          </w:tcPr>
          <w:p w14:paraId="5942809B" w14:textId="77777777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</w:tcPr>
          <w:p w14:paraId="674CA53B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66"/>
              </w:tabs>
              <w:spacing w:after="0" w:line="240" w:lineRule="auto"/>
              <w:ind w:left="-108" w:right="-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67CE" w:rsidRPr="00B267CE" w14:paraId="7DD69B6A" w14:textId="77777777" w:rsidTr="00296634">
        <w:tc>
          <w:tcPr>
            <w:tcW w:w="2217" w:type="pct"/>
          </w:tcPr>
          <w:p w14:paraId="77653BC7" w14:textId="7DB654F2" w:rsidR="00B267CE" w:rsidRPr="00B267CE" w:rsidRDefault="00B267C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1B33E94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47472EE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69F30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59D008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732907BD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081AC451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5EA0536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91409" w:rsidRPr="00B267CE" w14:paraId="1DBAAE79" w14:textId="77777777" w:rsidTr="00296634">
        <w:tc>
          <w:tcPr>
            <w:tcW w:w="2217" w:type="pct"/>
          </w:tcPr>
          <w:p w14:paraId="4719C2B4" w14:textId="06842127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</w:tcPr>
          <w:p w14:paraId="424F4463" w14:textId="0BD0F98A" w:rsidR="00491409" w:rsidRPr="00EA4303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</w:t>
            </w:r>
          </w:p>
        </w:tc>
        <w:tc>
          <w:tcPr>
            <w:tcW w:w="145" w:type="pct"/>
          </w:tcPr>
          <w:p w14:paraId="75FF715D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3ACF019" w14:textId="494CC321" w:rsidR="00491409" w:rsidRPr="00B267CE" w:rsidRDefault="00491409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5" w:type="pct"/>
          </w:tcPr>
          <w:p w14:paraId="7C83DDE6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69E4B331" w14:textId="383EB8A5" w:rsidR="00491409" w:rsidRPr="00B267CE" w:rsidRDefault="009C235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</w:t>
            </w:r>
          </w:p>
        </w:tc>
        <w:tc>
          <w:tcPr>
            <w:tcW w:w="134" w:type="pct"/>
          </w:tcPr>
          <w:p w14:paraId="05BB5BB6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FBA00B9" w14:textId="0FBFF74B" w:rsidR="00491409" w:rsidRPr="00B267CE" w:rsidRDefault="00491409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</w:tr>
      <w:tr w:rsidR="00491409" w:rsidRPr="00B267CE" w14:paraId="33F4491D" w14:textId="77777777" w:rsidTr="000D29B4">
        <w:tc>
          <w:tcPr>
            <w:tcW w:w="2217" w:type="pct"/>
          </w:tcPr>
          <w:p w14:paraId="2D15378E" w14:textId="77777777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2011AC7" w14:textId="01E5BBE1" w:rsidR="00491409" w:rsidRPr="00B267CE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284</w:t>
            </w:r>
          </w:p>
        </w:tc>
        <w:tc>
          <w:tcPr>
            <w:tcW w:w="145" w:type="pct"/>
            <w:shd w:val="clear" w:color="auto" w:fill="auto"/>
          </w:tcPr>
          <w:p w14:paraId="1F6D161E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6F63DDD" w14:textId="4AF31155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145" w:type="pct"/>
            <w:shd w:val="clear" w:color="auto" w:fill="auto"/>
          </w:tcPr>
          <w:p w14:paraId="1FB00D45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FF9DC92" w14:textId="5F5569D8" w:rsidR="00491409" w:rsidRPr="00B267CE" w:rsidRDefault="009C2350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185</w:t>
            </w:r>
          </w:p>
        </w:tc>
        <w:tc>
          <w:tcPr>
            <w:tcW w:w="134" w:type="pct"/>
            <w:shd w:val="clear" w:color="auto" w:fill="auto"/>
          </w:tcPr>
          <w:p w14:paraId="6F8F91F8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1DFDB7D" w14:textId="6163604F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147</w:t>
            </w:r>
          </w:p>
        </w:tc>
      </w:tr>
      <w:tr w:rsidR="006F7A9C" w:rsidRPr="0023525C" w14:paraId="1259DEEA" w14:textId="77777777" w:rsidTr="00050B88">
        <w:trPr>
          <w:trHeight w:val="479"/>
        </w:trPr>
        <w:tc>
          <w:tcPr>
            <w:tcW w:w="2217" w:type="pct"/>
          </w:tcPr>
          <w:p w14:paraId="0BC88BEC" w14:textId="77777777" w:rsidR="006F7A9C" w:rsidRPr="00A93B9F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7AC8C3E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8CE02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47FB911" w14:textId="710BD03D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2EBA1E9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4AF2E3A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F8D44F5" w14:textId="77777777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99B3555" w14:textId="67603630" w:rsidR="006F7A9C" w:rsidRPr="00A93B9F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6F7A9C" w:rsidRPr="00B267CE" w14:paraId="76129899" w14:textId="77777777" w:rsidTr="00296634">
        <w:tc>
          <w:tcPr>
            <w:tcW w:w="2217" w:type="pct"/>
          </w:tcPr>
          <w:p w14:paraId="2AB9C496" w14:textId="1569DCB4" w:rsidR="006F7A9C" w:rsidRPr="00B267CE" w:rsidRDefault="006F7A9C" w:rsidP="006F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3B771B4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F91DD9C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9EF6DA2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14DB00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0C66BDA9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5C86A9F3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532B9E7" w14:textId="77777777" w:rsidR="006F7A9C" w:rsidRPr="00B267CE" w:rsidRDefault="006F7A9C" w:rsidP="006F7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91409" w:rsidRPr="00B267CE" w14:paraId="3A777CA7" w14:textId="77777777" w:rsidTr="007F7B9D">
        <w:tc>
          <w:tcPr>
            <w:tcW w:w="2217" w:type="pct"/>
            <w:shd w:val="clear" w:color="auto" w:fill="auto"/>
          </w:tcPr>
          <w:p w14:paraId="427522F0" w14:textId="161B3674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2CA26AF" w14:textId="65656A52" w:rsidR="00491409" w:rsidRPr="00B267CE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03AC4B7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99982B7" w14:textId="7FC75A2C" w:rsidR="00491409" w:rsidRPr="00B267CE" w:rsidRDefault="00491409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1385EF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6AA07502" w14:textId="370DDE25" w:rsidR="00491409" w:rsidRPr="006D6612" w:rsidRDefault="00AF41C5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224</w:t>
            </w:r>
          </w:p>
        </w:tc>
        <w:tc>
          <w:tcPr>
            <w:tcW w:w="134" w:type="pct"/>
            <w:shd w:val="clear" w:color="auto" w:fill="auto"/>
          </w:tcPr>
          <w:p w14:paraId="28B5C5EA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60766E6F" w14:textId="7FBBABC8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</w:p>
        </w:tc>
      </w:tr>
      <w:tr w:rsidR="00491409" w:rsidRPr="00B267CE" w14:paraId="23BBD5BE" w14:textId="77777777" w:rsidTr="00D62DD4">
        <w:tc>
          <w:tcPr>
            <w:tcW w:w="2217" w:type="pct"/>
          </w:tcPr>
          <w:p w14:paraId="14F5F4D4" w14:textId="2BE97DDA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578" w:type="pct"/>
            <w:shd w:val="clear" w:color="auto" w:fill="auto"/>
          </w:tcPr>
          <w:p w14:paraId="3ABE1A8B" w14:textId="7EACC5D9" w:rsidR="00491409" w:rsidRPr="00B267CE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0D22CF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4FD30A5" w14:textId="1DDB3A14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04014C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56A63FA" w14:textId="746FAE37" w:rsidR="00491409" w:rsidRPr="00B267CE" w:rsidRDefault="00AF41C5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1,039</w:t>
            </w:r>
          </w:p>
        </w:tc>
        <w:tc>
          <w:tcPr>
            <w:tcW w:w="134" w:type="pct"/>
            <w:shd w:val="clear" w:color="auto" w:fill="auto"/>
          </w:tcPr>
          <w:p w14:paraId="5D8A1216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4E4AC8A" w14:textId="5DBA06EC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1,026</w:t>
            </w:r>
          </w:p>
        </w:tc>
      </w:tr>
      <w:tr w:rsidR="00491409" w:rsidRPr="00B267CE" w14:paraId="65EA241D" w14:textId="77777777" w:rsidTr="00D62DD4">
        <w:tc>
          <w:tcPr>
            <w:tcW w:w="2217" w:type="pct"/>
          </w:tcPr>
          <w:p w14:paraId="72861DE8" w14:textId="378DDDED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  <w:shd w:val="clear" w:color="auto" w:fill="auto"/>
          </w:tcPr>
          <w:p w14:paraId="1E364458" w14:textId="452F028E" w:rsidR="00491409" w:rsidRPr="00B267CE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2E8AF93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A45871" w14:textId="7E4FE0E9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2E1D02C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BFC221F" w14:textId="22F404BC" w:rsidR="00491409" w:rsidRPr="00B267CE" w:rsidRDefault="00066597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458</w:t>
            </w:r>
          </w:p>
        </w:tc>
        <w:tc>
          <w:tcPr>
            <w:tcW w:w="134" w:type="pct"/>
            <w:shd w:val="clear" w:color="auto" w:fill="auto"/>
          </w:tcPr>
          <w:p w14:paraId="62B5B595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004096A" w14:textId="44A881E5" w:rsidR="00491409" w:rsidRPr="00B267CE" w:rsidRDefault="00491409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91409" w:rsidRPr="00B267CE" w14:paraId="4C450B19" w14:textId="77777777" w:rsidTr="00D62DD4">
        <w:tc>
          <w:tcPr>
            <w:tcW w:w="2217" w:type="pct"/>
          </w:tcPr>
          <w:p w14:paraId="4062854E" w14:textId="65952872" w:rsidR="00491409" w:rsidRPr="00B267CE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1EA0DB2D" w14:textId="3781CAA4" w:rsidR="00491409" w:rsidRPr="00B267CE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051F06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B83DC36" w14:textId="59744E11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CA3AB7A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DF65971" w14:textId="2BEAB171" w:rsidR="00491409" w:rsidRPr="00B267CE" w:rsidRDefault="00AF41C5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8,073</w:t>
            </w:r>
          </w:p>
        </w:tc>
        <w:tc>
          <w:tcPr>
            <w:tcW w:w="134" w:type="pct"/>
            <w:shd w:val="clear" w:color="auto" w:fill="auto"/>
          </w:tcPr>
          <w:p w14:paraId="3ED1E9AA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FDFFA5" w14:textId="0F8C1931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6,825</w:t>
            </w:r>
          </w:p>
        </w:tc>
      </w:tr>
      <w:tr w:rsidR="00491409" w:rsidRPr="00B267CE" w14:paraId="0A26D81E" w14:textId="77777777" w:rsidTr="00D62DD4">
        <w:tc>
          <w:tcPr>
            <w:tcW w:w="2217" w:type="pct"/>
          </w:tcPr>
          <w:p w14:paraId="0FC793BA" w14:textId="228462B7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  <w:shd w:val="clear" w:color="auto" w:fill="auto"/>
          </w:tcPr>
          <w:p w14:paraId="767B11A5" w14:textId="0947D33E" w:rsidR="00491409" w:rsidRPr="00B267CE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60E74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29607EF" w14:textId="5DE3D31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0BB0D93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304B19E" w14:textId="7CADCDBB" w:rsidR="00491409" w:rsidRPr="00B267CE" w:rsidRDefault="005472A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218,579</w:t>
            </w:r>
          </w:p>
        </w:tc>
        <w:tc>
          <w:tcPr>
            <w:tcW w:w="134" w:type="pct"/>
            <w:shd w:val="clear" w:color="auto" w:fill="auto"/>
          </w:tcPr>
          <w:p w14:paraId="761EE5EB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A675B50" w14:textId="0CAF2EF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167,817</w:t>
            </w:r>
          </w:p>
        </w:tc>
      </w:tr>
      <w:tr w:rsidR="00491409" w:rsidRPr="00B267CE" w14:paraId="32CFC6FF" w14:textId="77777777" w:rsidTr="00D62DD4">
        <w:tc>
          <w:tcPr>
            <w:tcW w:w="2217" w:type="pct"/>
          </w:tcPr>
          <w:p w14:paraId="0F3DB864" w14:textId="625635EA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  <w:shd w:val="clear" w:color="auto" w:fill="auto"/>
          </w:tcPr>
          <w:p w14:paraId="4DD77E5D" w14:textId="237FA6F3" w:rsidR="00491409" w:rsidRPr="00B267CE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F178BCD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55B2565" w14:textId="08260F4C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4B65913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2840F62" w14:textId="066675F2" w:rsidR="00491409" w:rsidRPr="00B267CE" w:rsidRDefault="00066597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2F4F0881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60617E8" w14:textId="37A97C1E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</w:t>
            </w:r>
          </w:p>
        </w:tc>
      </w:tr>
      <w:tr w:rsidR="00491409" w:rsidRPr="00B267CE" w14:paraId="00BAC056" w14:textId="77777777" w:rsidTr="00D62DD4">
        <w:tc>
          <w:tcPr>
            <w:tcW w:w="2217" w:type="pct"/>
          </w:tcPr>
          <w:p w14:paraId="4E444454" w14:textId="0141118E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8" w:type="pct"/>
            <w:shd w:val="clear" w:color="auto" w:fill="auto"/>
          </w:tcPr>
          <w:p w14:paraId="2BFE25DB" w14:textId="73347F4E" w:rsidR="00491409" w:rsidRPr="00B267CE" w:rsidRDefault="00D36396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FF0625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59B8D24" w14:textId="37258657" w:rsidR="00491409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824D6F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0E16D60" w14:textId="32BA6A15" w:rsidR="00491409" w:rsidRDefault="005472AF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332DAB61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A148838" w14:textId="7C0B6230" w:rsidR="00491409" w:rsidRPr="006F7A9C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71087" w:rsidRPr="00B267CE" w14:paraId="5C0BF2DE" w14:textId="77777777" w:rsidTr="00D62DD4">
        <w:tc>
          <w:tcPr>
            <w:tcW w:w="2217" w:type="pct"/>
          </w:tcPr>
          <w:p w14:paraId="631C6292" w14:textId="00D4F345" w:rsidR="00471087" w:rsidRPr="00B267CE" w:rsidRDefault="00471087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29490E" w:rsidRPr="003C435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78" w:type="pct"/>
            <w:shd w:val="clear" w:color="auto" w:fill="auto"/>
          </w:tcPr>
          <w:p w14:paraId="52FE6091" w14:textId="056F3099" w:rsidR="00471087" w:rsidRDefault="00471087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3CB793D" w14:textId="77777777" w:rsidR="00471087" w:rsidRPr="00B267CE" w:rsidRDefault="00471087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FF6D57B" w14:textId="15A817F4" w:rsidR="00471087" w:rsidRDefault="00471087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B688BA1" w14:textId="77777777" w:rsidR="00471087" w:rsidRPr="00B267CE" w:rsidRDefault="00471087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64C15EF3" w14:textId="7FD82780" w:rsidR="00471087" w:rsidRDefault="0029490E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3F36E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,000</w:t>
            </w:r>
          </w:p>
        </w:tc>
        <w:tc>
          <w:tcPr>
            <w:tcW w:w="134" w:type="pct"/>
            <w:shd w:val="clear" w:color="auto" w:fill="auto"/>
          </w:tcPr>
          <w:p w14:paraId="69648AB5" w14:textId="77777777" w:rsidR="00471087" w:rsidRPr="00B267CE" w:rsidRDefault="00471087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12A3A50" w14:textId="09A3D02C" w:rsidR="00471087" w:rsidRDefault="0029490E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91409" w:rsidRPr="0023525C" w14:paraId="76E110D9" w14:textId="77777777" w:rsidTr="009F6FF6">
        <w:trPr>
          <w:trHeight w:val="389"/>
        </w:trPr>
        <w:tc>
          <w:tcPr>
            <w:tcW w:w="2217" w:type="pct"/>
          </w:tcPr>
          <w:p w14:paraId="10ED0D06" w14:textId="54D1F687" w:rsidR="00491409" w:rsidRPr="00A93B9F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711967DC" w14:textId="15EB7402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6B2441A" w14:textId="77777777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2FEB89EA" w14:textId="5830A9DC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A16A235" w14:textId="77777777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159C10A" w14:textId="7640CEAD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7B4F8B26" w14:textId="77777777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59A2DF0" w14:textId="78A7CB56" w:rsidR="00491409" w:rsidRPr="00A93B9F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491409" w:rsidRPr="00B267CE" w14:paraId="4406B580" w14:textId="77777777" w:rsidTr="00D62DD4">
        <w:tc>
          <w:tcPr>
            <w:tcW w:w="2217" w:type="pct"/>
          </w:tcPr>
          <w:p w14:paraId="6811E273" w14:textId="2172A5D1" w:rsidR="00491409" w:rsidRPr="00744A55" w:rsidRDefault="00491409" w:rsidP="00491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1129505D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8FCB98D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2675827" w14:textId="0E40F54D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1AD8272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187224AF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6DF61C2C" w14:textId="77777777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15A3B295" w14:textId="5DF1546E" w:rsidR="00491409" w:rsidRPr="00B267CE" w:rsidRDefault="00491409" w:rsidP="00491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93B9F" w:rsidRPr="00B267CE" w14:paraId="00659E16" w14:textId="77777777" w:rsidTr="00D62DD4">
        <w:trPr>
          <w:trHeight w:val="80"/>
        </w:trPr>
        <w:tc>
          <w:tcPr>
            <w:tcW w:w="2217" w:type="pct"/>
          </w:tcPr>
          <w:p w14:paraId="506DD241" w14:textId="1B82C025" w:rsidR="00A93B9F" w:rsidRPr="00744A55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2027F0E4" w14:textId="1FB8842A" w:rsidR="00A93B9F" w:rsidRPr="00B267CE" w:rsidRDefault="005E4642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438</w:t>
            </w:r>
          </w:p>
        </w:tc>
        <w:tc>
          <w:tcPr>
            <w:tcW w:w="145" w:type="pct"/>
            <w:shd w:val="clear" w:color="auto" w:fill="auto"/>
          </w:tcPr>
          <w:p w14:paraId="3751162C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3CCC6A6E" w14:textId="33BDF64A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230</w:t>
            </w:r>
          </w:p>
        </w:tc>
        <w:tc>
          <w:tcPr>
            <w:tcW w:w="145" w:type="pct"/>
            <w:shd w:val="clear" w:color="auto" w:fill="auto"/>
          </w:tcPr>
          <w:p w14:paraId="091BCCA4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A86586B" w14:textId="046FFCEF" w:rsidR="00A93B9F" w:rsidRPr="00B267CE" w:rsidRDefault="00D405F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421</w:t>
            </w:r>
          </w:p>
        </w:tc>
        <w:tc>
          <w:tcPr>
            <w:tcW w:w="134" w:type="pct"/>
            <w:shd w:val="clear" w:color="auto" w:fill="auto"/>
          </w:tcPr>
          <w:p w14:paraId="5EFAB41F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2DCEC64" w14:textId="3958E232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179</w:t>
            </w:r>
          </w:p>
        </w:tc>
      </w:tr>
      <w:tr w:rsidR="00A93B9F" w:rsidRPr="00B267CE" w14:paraId="3EAD58EB" w14:textId="77777777" w:rsidTr="00037BA5">
        <w:tc>
          <w:tcPr>
            <w:tcW w:w="2217" w:type="pct"/>
          </w:tcPr>
          <w:p w14:paraId="556E58BB" w14:textId="0B5898EA" w:rsidR="00A93B9F" w:rsidRPr="00744A55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054ED442" w14:textId="04B31368" w:rsidR="00A93B9F" w:rsidRPr="00B267CE" w:rsidRDefault="005E4642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3C318D11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FD9BA4" w14:textId="199E51A6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45" w:type="pct"/>
            <w:shd w:val="clear" w:color="auto" w:fill="auto"/>
          </w:tcPr>
          <w:p w14:paraId="4348D3F2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5BF7BDEF" w14:textId="22C0234E" w:rsidR="00A93B9F" w:rsidRPr="00B267CE" w:rsidRDefault="005E4642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4A3E5D8E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597E15C" w14:textId="21EA5C4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</w:t>
            </w:r>
          </w:p>
        </w:tc>
      </w:tr>
      <w:tr w:rsidR="00A93B9F" w:rsidRPr="00B267CE" w14:paraId="3A844427" w14:textId="77777777" w:rsidTr="00037BA5">
        <w:tc>
          <w:tcPr>
            <w:tcW w:w="2217" w:type="pct"/>
          </w:tcPr>
          <w:p w14:paraId="07BB0183" w14:textId="4CDA3862" w:rsidR="00A93B9F" w:rsidRPr="00744A55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78" w:type="pct"/>
            <w:shd w:val="clear" w:color="auto" w:fill="auto"/>
          </w:tcPr>
          <w:p w14:paraId="2C35ADB9" w14:textId="1188BFF4" w:rsidR="00A93B9F" w:rsidRPr="00B267CE" w:rsidRDefault="005E4642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20,986</w:t>
            </w:r>
          </w:p>
        </w:tc>
        <w:tc>
          <w:tcPr>
            <w:tcW w:w="145" w:type="pct"/>
            <w:shd w:val="clear" w:color="auto" w:fill="auto"/>
          </w:tcPr>
          <w:p w14:paraId="22564F5A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2EEB90" w14:textId="69AEFBD5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20,107</w:t>
            </w:r>
          </w:p>
        </w:tc>
        <w:tc>
          <w:tcPr>
            <w:tcW w:w="145" w:type="pct"/>
            <w:shd w:val="clear" w:color="auto" w:fill="auto"/>
          </w:tcPr>
          <w:p w14:paraId="770FD22B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4FEBA2D" w14:textId="07D53C44" w:rsidR="00A93B9F" w:rsidRPr="00B267CE" w:rsidRDefault="005C201C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15,120</w:t>
            </w:r>
          </w:p>
        </w:tc>
        <w:tc>
          <w:tcPr>
            <w:tcW w:w="134" w:type="pct"/>
            <w:shd w:val="clear" w:color="auto" w:fill="auto"/>
          </w:tcPr>
          <w:p w14:paraId="2B39223F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9E392D1" w14:textId="36E2C78A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15,182</w:t>
            </w:r>
          </w:p>
        </w:tc>
      </w:tr>
      <w:tr w:rsidR="00A93B9F" w:rsidRPr="00B267CE" w14:paraId="459666E9" w14:textId="77777777" w:rsidTr="00037BA5">
        <w:tc>
          <w:tcPr>
            <w:tcW w:w="2217" w:type="pct"/>
          </w:tcPr>
          <w:p w14:paraId="1B3908B0" w14:textId="0DEDF36C" w:rsidR="00A93B9F" w:rsidRPr="00744A55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A5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</w:t>
            </w:r>
            <w:r w:rsidRPr="00744A55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</w:p>
        </w:tc>
        <w:tc>
          <w:tcPr>
            <w:tcW w:w="578" w:type="pct"/>
            <w:shd w:val="clear" w:color="auto" w:fill="auto"/>
          </w:tcPr>
          <w:p w14:paraId="760F0F31" w14:textId="1E439ADB" w:rsidR="00A93B9F" w:rsidRPr="00B267CE" w:rsidRDefault="005E4642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5,925</w:t>
            </w:r>
          </w:p>
        </w:tc>
        <w:tc>
          <w:tcPr>
            <w:tcW w:w="145" w:type="pct"/>
            <w:shd w:val="clear" w:color="auto" w:fill="auto"/>
          </w:tcPr>
          <w:p w14:paraId="3AC6C10A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5E86862" w14:textId="790012DC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4,258</w:t>
            </w:r>
          </w:p>
        </w:tc>
        <w:tc>
          <w:tcPr>
            <w:tcW w:w="145" w:type="pct"/>
            <w:shd w:val="clear" w:color="auto" w:fill="auto"/>
          </w:tcPr>
          <w:p w14:paraId="6FF969F1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E622395" w14:textId="3356B20F" w:rsidR="00A93B9F" w:rsidRPr="00B267CE" w:rsidRDefault="005C201C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5,323</w:t>
            </w:r>
          </w:p>
        </w:tc>
        <w:tc>
          <w:tcPr>
            <w:tcW w:w="134" w:type="pct"/>
            <w:shd w:val="clear" w:color="auto" w:fill="auto"/>
          </w:tcPr>
          <w:p w14:paraId="25FBEDA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CD940C3" w14:textId="350DD85E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3,383</w:t>
            </w:r>
          </w:p>
        </w:tc>
      </w:tr>
      <w:tr w:rsidR="00A93B9F" w:rsidRPr="0023525C" w14:paraId="0967AC00" w14:textId="77777777" w:rsidTr="009F6FF6">
        <w:trPr>
          <w:trHeight w:val="479"/>
        </w:trPr>
        <w:tc>
          <w:tcPr>
            <w:tcW w:w="2217" w:type="pct"/>
          </w:tcPr>
          <w:p w14:paraId="35F6CBF7" w14:textId="4F47B88E" w:rsidR="00A93B9F" w:rsidRP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57FB9BF8" w14:textId="0D7FF0D0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9B5FBE" w14:textId="77777777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5B4F661" w14:textId="25A5BFD8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A5CD8D4" w14:textId="77777777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F724F2" w14:textId="1A264B08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525108EB" w14:textId="77777777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9CFF145" w14:textId="104AEE54" w:rsidR="00A93B9F" w:rsidRPr="00A93B9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</w:tr>
      <w:tr w:rsidR="00A93B9F" w:rsidRPr="00B267CE" w14:paraId="335A185A" w14:textId="77777777" w:rsidTr="00037BA5">
        <w:tc>
          <w:tcPr>
            <w:tcW w:w="2217" w:type="pct"/>
          </w:tcPr>
          <w:p w14:paraId="35B5C6D3" w14:textId="45091A9E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19994F7E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298B4926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F820F5E" w14:textId="1BABFD86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1B947DD0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2AAB674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0CA62361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CA7FB21" w14:textId="62BD8534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93B9F" w:rsidRPr="00B267CE" w14:paraId="7866213E" w14:textId="77777777" w:rsidTr="006718EF">
        <w:tc>
          <w:tcPr>
            <w:tcW w:w="2217" w:type="pct"/>
          </w:tcPr>
          <w:p w14:paraId="2264F5BC" w14:textId="38882AA1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8" w:type="pct"/>
            <w:shd w:val="clear" w:color="auto" w:fill="auto"/>
          </w:tcPr>
          <w:p w14:paraId="1633FA40" w14:textId="3083D056" w:rsidR="00A93B9F" w:rsidRPr="00B267CE" w:rsidRDefault="007A6AC7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1,383</w:t>
            </w:r>
          </w:p>
        </w:tc>
        <w:tc>
          <w:tcPr>
            <w:tcW w:w="145" w:type="pct"/>
            <w:shd w:val="clear" w:color="auto" w:fill="auto"/>
          </w:tcPr>
          <w:p w14:paraId="631431A1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18C0D92A" w14:textId="30F6A79F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717</w:t>
            </w:r>
          </w:p>
        </w:tc>
        <w:tc>
          <w:tcPr>
            <w:tcW w:w="145" w:type="pct"/>
            <w:shd w:val="clear" w:color="auto" w:fill="auto"/>
          </w:tcPr>
          <w:p w14:paraId="3957D46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797C83CD" w14:textId="192A4E22" w:rsidR="00A93B9F" w:rsidRPr="00B267CE" w:rsidRDefault="007A6AC7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1,383</w:t>
            </w:r>
          </w:p>
        </w:tc>
        <w:tc>
          <w:tcPr>
            <w:tcW w:w="134" w:type="pct"/>
            <w:shd w:val="clear" w:color="auto" w:fill="auto"/>
          </w:tcPr>
          <w:p w14:paraId="38D95080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3F21040" w14:textId="2F35DC04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715</w:t>
            </w:r>
          </w:p>
        </w:tc>
      </w:tr>
      <w:tr w:rsidR="00A93B9F" w:rsidRPr="003E3824" w14:paraId="1A77D070" w14:textId="77777777" w:rsidTr="006718EF">
        <w:tc>
          <w:tcPr>
            <w:tcW w:w="2217" w:type="pct"/>
          </w:tcPr>
          <w:p w14:paraId="28A48D12" w14:textId="40AC9468" w:rsidR="00A93B9F" w:rsidRPr="003E3824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4563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8" w:type="pct"/>
            <w:shd w:val="clear" w:color="auto" w:fill="auto"/>
          </w:tcPr>
          <w:p w14:paraId="4BC4BB90" w14:textId="13890B13" w:rsidR="00A93B9F" w:rsidRPr="003E3824" w:rsidRDefault="007A6AC7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5C5CDA" w14:textId="77777777" w:rsidR="00A93B9F" w:rsidRPr="003E3824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62F35B" w14:textId="01895C47" w:rsidR="00A93B9F" w:rsidRPr="003E3824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5" w:type="pct"/>
            <w:shd w:val="clear" w:color="auto" w:fill="auto"/>
          </w:tcPr>
          <w:p w14:paraId="161ED3EF" w14:textId="77777777" w:rsidR="00A93B9F" w:rsidRPr="003E3824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37B5448D" w14:textId="21FD7548" w:rsidR="00A93B9F" w:rsidRPr="003E3824" w:rsidRDefault="007A6AC7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013AF10" w14:textId="77777777" w:rsidR="00A93B9F" w:rsidRPr="003E3824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4E2FCA7C" w14:textId="4046449E" w:rsidR="00A93B9F" w:rsidRPr="006F7A9C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</w:tr>
      <w:tr w:rsidR="00753A10" w:rsidRPr="00D45635" w14:paraId="7FD284A9" w14:textId="77777777" w:rsidTr="00753A10">
        <w:tc>
          <w:tcPr>
            <w:tcW w:w="2217" w:type="pct"/>
          </w:tcPr>
          <w:p w14:paraId="47C00011" w14:textId="642009B7" w:rsidR="00753A10" w:rsidRPr="00B267CE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09" w:type="pct"/>
            <w:gridSpan w:val="3"/>
            <w:shd w:val="clear" w:color="auto" w:fill="auto"/>
          </w:tcPr>
          <w:p w14:paraId="459BCE52" w14:textId="673C73B1" w:rsidR="00753A10" w:rsidRPr="00D45635" w:rsidRDefault="00753A10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0546F955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2217A2F0" w14:textId="4D4A8DAD" w:rsidR="00753A10" w:rsidRPr="00D45635" w:rsidRDefault="00753A10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53A10" w:rsidRPr="00D45635" w14:paraId="5DB92E13" w14:textId="77777777" w:rsidTr="006718EF">
        <w:tc>
          <w:tcPr>
            <w:tcW w:w="2217" w:type="pct"/>
          </w:tcPr>
          <w:p w14:paraId="5F3D5FC0" w14:textId="49C03581" w:rsidR="00753A10" w:rsidRPr="00B267CE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914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8" w:type="pct"/>
            <w:shd w:val="clear" w:color="auto" w:fill="auto"/>
          </w:tcPr>
          <w:p w14:paraId="508F3A91" w14:textId="6DD1837B" w:rsidR="00753A10" w:rsidRPr="00D45635" w:rsidRDefault="00753A10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1C6A325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C6D8D71" w14:textId="19ADFBEC" w:rsidR="00753A10" w:rsidRPr="00D45635" w:rsidRDefault="00753A10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71D8216F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B87830F" w14:textId="42A6587D" w:rsidR="00753A10" w:rsidRPr="00D45635" w:rsidRDefault="00753A10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4" w:type="pct"/>
            <w:shd w:val="clear" w:color="auto" w:fill="auto"/>
          </w:tcPr>
          <w:p w14:paraId="68BB80EE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7C4E2A49" w14:textId="029D7F64" w:rsidR="00753A10" w:rsidRPr="00D45635" w:rsidRDefault="00753A10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after="0" w:line="240" w:lineRule="auto"/>
              <w:ind w:left="-109" w:right="-110" w:firstLine="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B34E0C" w:rsidRPr="00D45635" w14:paraId="4E3469B2" w14:textId="77777777" w:rsidTr="00B34E0C">
        <w:tc>
          <w:tcPr>
            <w:tcW w:w="2217" w:type="pct"/>
          </w:tcPr>
          <w:p w14:paraId="4646C8A2" w14:textId="77777777" w:rsidR="00B34E0C" w:rsidRPr="00B267CE" w:rsidRDefault="00B34E0C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7"/>
            <w:shd w:val="clear" w:color="auto" w:fill="auto"/>
          </w:tcPr>
          <w:p w14:paraId="11F3BA07" w14:textId="7F79DED5" w:rsidR="00B34E0C" w:rsidRPr="00D45635" w:rsidRDefault="00B34E0C" w:rsidP="00B34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53A10" w:rsidRPr="00D45635" w14:paraId="7335F876" w14:textId="77777777" w:rsidTr="006718EF">
        <w:tc>
          <w:tcPr>
            <w:tcW w:w="2217" w:type="pct"/>
          </w:tcPr>
          <w:p w14:paraId="011637FF" w14:textId="66C515CE" w:rsidR="00753A10" w:rsidRPr="00D45635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  <w:shd w:val="clear" w:color="auto" w:fill="auto"/>
          </w:tcPr>
          <w:p w14:paraId="4C6ED77A" w14:textId="31E27EFE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4D32BF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53A09D01" w14:textId="4E639054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3B4247A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40E8327D" w14:textId="6ACEAC41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  <w:shd w:val="clear" w:color="auto" w:fill="auto"/>
          </w:tcPr>
          <w:p w14:paraId="26E5BAE8" w14:textId="77777777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5640136C" w14:textId="3029CB28" w:rsidR="00753A10" w:rsidRPr="00D45635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53A10" w:rsidRPr="00B267CE" w14:paraId="61FC6424" w14:textId="77777777" w:rsidTr="009460F4">
        <w:tc>
          <w:tcPr>
            <w:tcW w:w="2217" w:type="pct"/>
          </w:tcPr>
          <w:p w14:paraId="7889CC16" w14:textId="7D4DED4F" w:rsidR="00753A10" w:rsidRPr="00B267CE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8" w:type="pct"/>
            <w:shd w:val="clear" w:color="auto" w:fill="auto"/>
          </w:tcPr>
          <w:p w14:paraId="596766B2" w14:textId="22936FF0" w:rsidR="00753A10" w:rsidRPr="00237D5A" w:rsidRDefault="00753A10" w:rsidP="00A8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24,778</w:t>
            </w:r>
          </w:p>
        </w:tc>
        <w:tc>
          <w:tcPr>
            <w:tcW w:w="145" w:type="pct"/>
            <w:shd w:val="clear" w:color="auto" w:fill="auto"/>
          </w:tcPr>
          <w:p w14:paraId="6EDB9A7F" w14:textId="77777777" w:rsidR="00753A10" w:rsidRPr="00237D5A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79C2E030" w14:textId="0DA5B749" w:rsidR="00753A10" w:rsidRPr="00237D5A" w:rsidRDefault="00753A10" w:rsidP="00A8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21,711</w:t>
            </w:r>
          </w:p>
        </w:tc>
        <w:tc>
          <w:tcPr>
            <w:tcW w:w="145" w:type="pct"/>
            <w:shd w:val="clear" w:color="auto" w:fill="auto"/>
          </w:tcPr>
          <w:p w14:paraId="441F7A90" w14:textId="77777777" w:rsidR="00753A10" w:rsidRPr="00237D5A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shd w:val="clear" w:color="auto" w:fill="auto"/>
          </w:tcPr>
          <w:p w14:paraId="06ADBA29" w14:textId="7B97F654" w:rsidR="00753A10" w:rsidRPr="00237D5A" w:rsidRDefault="00753A10" w:rsidP="00A8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21,932</w:t>
            </w:r>
          </w:p>
        </w:tc>
        <w:tc>
          <w:tcPr>
            <w:tcW w:w="134" w:type="pct"/>
            <w:shd w:val="clear" w:color="auto" w:fill="auto"/>
          </w:tcPr>
          <w:p w14:paraId="51CB742F" w14:textId="77777777" w:rsidR="00753A10" w:rsidRPr="009460F4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05351F3F" w14:textId="62C33FF5" w:rsidR="00753A10" w:rsidRPr="009460F4" w:rsidRDefault="00753A10" w:rsidP="00944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19,347</w:t>
            </w:r>
          </w:p>
        </w:tc>
      </w:tr>
      <w:tr w:rsidR="00753A10" w:rsidRPr="00B267CE" w14:paraId="09928C85" w14:textId="77777777" w:rsidTr="009460F4">
        <w:tc>
          <w:tcPr>
            <w:tcW w:w="2217" w:type="pct"/>
          </w:tcPr>
          <w:p w14:paraId="2A9A9205" w14:textId="684DB191" w:rsidR="00753A10" w:rsidRPr="00B267CE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6E09499" w14:textId="5383A687" w:rsidR="00753A10" w:rsidRPr="0070562A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267</w:t>
            </w:r>
          </w:p>
        </w:tc>
        <w:tc>
          <w:tcPr>
            <w:tcW w:w="145" w:type="pct"/>
            <w:shd w:val="clear" w:color="auto" w:fill="auto"/>
          </w:tcPr>
          <w:p w14:paraId="70B16FB2" w14:textId="77777777" w:rsidR="00753A10" w:rsidRPr="0070562A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216EFC1" w14:textId="2975146F" w:rsidR="00753A10" w:rsidRPr="00B267CE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0562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255</w:t>
            </w:r>
          </w:p>
        </w:tc>
        <w:tc>
          <w:tcPr>
            <w:tcW w:w="145" w:type="pct"/>
            <w:shd w:val="clear" w:color="auto" w:fill="auto"/>
          </w:tcPr>
          <w:p w14:paraId="24F8B521" w14:textId="77777777" w:rsidR="00753A10" w:rsidRPr="00B267CE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744969AF" w14:textId="19D9AE23" w:rsidR="00753A10" w:rsidRPr="00B267CE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220</w:t>
            </w:r>
          </w:p>
        </w:tc>
        <w:tc>
          <w:tcPr>
            <w:tcW w:w="134" w:type="pct"/>
            <w:shd w:val="clear" w:color="auto" w:fill="auto"/>
          </w:tcPr>
          <w:p w14:paraId="3F684F57" w14:textId="77777777" w:rsidR="00753A10" w:rsidRPr="00B267CE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1FB8A4AF" w14:textId="77797CAE" w:rsidR="00753A10" w:rsidRPr="00B267CE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211</w:t>
            </w:r>
          </w:p>
        </w:tc>
      </w:tr>
      <w:tr w:rsidR="00753A10" w:rsidRPr="00B267CE" w14:paraId="4EFA5F09" w14:textId="77777777" w:rsidTr="009460F4">
        <w:tc>
          <w:tcPr>
            <w:tcW w:w="2217" w:type="pct"/>
          </w:tcPr>
          <w:p w14:paraId="56256D9B" w14:textId="4FC16B2D" w:rsidR="00753A10" w:rsidRPr="00B267CE" w:rsidRDefault="00753A10" w:rsidP="0075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AC259" w14:textId="0EE250D0" w:rsidR="00753A10" w:rsidRPr="006F7A9C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25,045</w:t>
            </w:r>
          </w:p>
        </w:tc>
        <w:tc>
          <w:tcPr>
            <w:tcW w:w="145" w:type="pct"/>
            <w:shd w:val="clear" w:color="auto" w:fill="auto"/>
          </w:tcPr>
          <w:p w14:paraId="6D2ED7E0" w14:textId="77777777" w:rsidR="00753A10" w:rsidRPr="006F7A9C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C9CD8" w14:textId="0C6CAB47" w:rsidR="00753A10" w:rsidRPr="006F7A9C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056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21,966</w:t>
            </w:r>
          </w:p>
        </w:tc>
        <w:tc>
          <w:tcPr>
            <w:tcW w:w="145" w:type="pct"/>
            <w:shd w:val="clear" w:color="auto" w:fill="auto"/>
          </w:tcPr>
          <w:p w14:paraId="19B9D6AC" w14:textId="77777777" w:rsidR="00753A10" w:rsidRPr="006F7A9C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53E9" w14:textId="4DAA220F" w:rsidR="00753A10" w:rsidRPr="006F7A9C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22,152</w:t>
            </w:r>
          </w:p>
        </w:tc>
        <w:tc>
          <w:tcPr>
            <w:tcW w:w="134" w:type="pct"/>
            <w:shd w:val="clear" w:color="auto" w:fill="auto"/>
          </w:tcPr>
          <w:p w14:paraId="4238D9CD" w14:textId="77777777" w:rsidR="00753A10" w:rsidRPr="006F7A9C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8643E" w14:textId="1B747D89" w:rsidR="00753A10" w:rsidRPr="006F7A9C" w:rsidRDefault="00753A10" w:rsidP="00753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19,558</w:t>
            </w:r>
          </w:p>
        </w:tc>
      </w:tr>
    </w:tbl>
    <w:p w14:paraId="335F8F78" w14:textId="77777777" w:rsidR="009F6FF6" w:rsidRDefault="009F6FF6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9B082D5" w14:textId="474168D5" w:rsidR="00E647CB" w:rsidRPr="00B267CE" w:rsidRDefault="00E647CB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A054B4">
        <w:rPr>
          <w:rFonts w:asciiTheme="majorBidi" w:hAnsiTheme="majorBidi" w:cstheme="majorBidi"/>
          <w:sz w:val="30"/>
          <w:szCs w:val="30"/>
        </w:rPr>
        <w:t>30</w:t>
      </w:r>
      <w:r w:rsidR="006F7A9C">
        <w:rPr>
          <w:rFonts w:asciiTheme="majorBidi" w:hAnsiTheme="majorBidi" w:cstheme="majorBidi"/>
          <w:sz w:val="30"/>
          <w:szCs w:val="30"/>
        </w:rPr>
        <w:t xml:space="preserve"> </w:t>
      </w:r>
      <w:r w:rsidR="00A93B9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E2F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54B4">
        <w:rPr>
          <w:rFonts w:asciiTheme="majorBidi" w:hAnsiTheme="majorBidi" w:cstheme="majorBidi"/>
          <w:sz w:val="30"/>
          <w:szCs w:val="30"/>
        </w:rPr>
        <w:t>2567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054B4">
        <w:rPr>
          <w:rFonts w:asciiTheme="majorBidi" w:hAnsiTheme="majorBidi" w:cstheme="majorBidi"/>
          <w:sz w:val="30"/>
          <w:szCs w:val="30"/>
        </w:rPr>
        <w:t>31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="00372DDE" w:rsidRPr="00B267C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54B4">
        <w:rPr>
          <w:rFonts w:asciiTheme="majorBidi" w:hAnsiTheme="majorBidi" w:cstheme="majorBidi"/>
          <w:sz w:val="30"/>
          <w:szCs w:val="30"/>
        </w:rPr>
        <w:t>2566</w:t>
      </w:r>
      <w:r w:rsidR="00372DDE" w:rsidRPr="00B267CE">
        <w:rPr>
          <w:rFonts w:asciiTheme="majorBidi" w:hAnsiTheme="majorBidi" w:cstheme="majorBidi"/>
          <w:sz w:val="30"/>
          <w:szCs w:val="30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97EBBC" w14:textId="7DFB4737" w:rsidR="00E647CB" w:rsidRPr="00883191" w:rsidRDefault="00E647CB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170"/>
        <w:gridCol w:w="270"/>
        <w:gridCol w:w="1080"/>
      </w:tblGrid>
      <w:tr w:rsidR="003B595F" w:rsidRPr="00B267CE" w14:paraId="40558CCB" w14:textId="77777777" w:rsidTr="00A8188F">
        <w:tc>
          <w:tcPr>
            <w:tcW w:w="2212" w:type="pct"/>
            <w:shd w:val="clear" w:color="auto" w:fill="auto"/>
          </w:tcPr>
          <w:p w14:paraId="078E9F60" w14:textId="68F8D420" w:rsidR="003B595F" w:rsidRPr="00B267CE" w:rsidRDefault="003B595F" w:rsidP="00617A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bookmarkStart w:id="0" w:name="OLE_LINK2"/>
          </w:p>
        </w:tc>
        <w:tc>
          <w:tcPr>
            <w:tcW w:w="1298" w:type="pct"/>
            <w:gridSpan w:val="3"/>
            <w:shd w:val="clear" w:color="auto" w:fill="auto"/>
          </w:tcPr>
          <w:p w14:paraId="0584DA41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54B5A1D0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570D9D3A" w14:textId="77777777" w:rsidR="003B595F" w:rsidRPr="00B267CE" w:rsidRDefault="003B595F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A93B9F" w:rsidRPr="00B267CE" w14:paraId="06903903" w14:textId="77777777" w:rsidTr="00A8188F">
        <w:tc>
          <w:tcPr>
            <w:tcW w:w="2212" w:type="pct"/>
            <w:shd w:val="clear" w:color="auto" w:fill="auto"/>
          </w:tcPr>
          <w:p w14:paraId="1AA563F7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5F8A85D" w14:textId="62F05C23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93B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3F5FCE84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9826E20" w14:textId="430C1CD0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7BC7A91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5AF1E5E" w14:textId="7F25D4D0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93B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1A2CC06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1DE41D4" w14:textId="0F62B1DC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93B9F" w:rsidRPr="00B267CE" w14:paraId="36CE4A90" w14:textId="77777777" w:rsidTr="00A8188F">
        <w:tc>
          <w:tcPr>
            <w:tcW w:w="2212" w:type="pct"/>
            <w:shd w:val="clear" w:color="auto" w:fill="auto"/>
          </w:tcPr>
          <w:p w14:paraId="2D070F9B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2EE6835" w14:textId="30903FFA" w:rsidR="00A93B9F" w:rsidRPr="002E2F0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0F2063E4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8A4E2DE" w14:textId="3867A39E" w:rsidR="00A93B9F" w:rsidRPr="002E2F0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18A0429B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727F39F" w14:textId="1345C0C3" w:rsidR="00A93B9F" w:rsidRPr="002E2F0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32BA0742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5B5496B" w14:textId="49C2625F" w:rsidR="00A93B9F" w:rsidRPr="002E2F0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93B9F" w:rsidRPr="00B267CE" w14:paraId="29479348" w14:textId="77777777" w:rsidTr="00A8188F">
        <w:tc>
          <w:tcPr>
            <w:tcW w:w="2212" w:type="pct"/>
            <w:shd w:val="clear" w:color="auto" w:fill="auto"/>
          </w:tcPr>
          <w:p w14:paraId="230F551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1E40714F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3B9F" w:rsidRPr="00B267CE" w14:paraId="51006813" w14:textId="77777777" w:rsidTr="00A8188F">
        <w:tc>
          <w:tcPr>
            <w:tcW w:w="2212" w:type="pct"/>
            <w:shd w:val="clear" w:color="auto" w:fill="auto"/>
          </w:tcPr>
          <w:p w14:paraId="69D0CDA8" w14:textId="2CEEC1D1" w:rsidR="00A93B9F" w:rsidRPr="00EA164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16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88" w:type="pct"/>
            <w:gridSpan w:val="7"/>
            <w:shd w:val="clear" w:color="auto" w:fill="auto"/>
          </w:tcPr>
          <w:p w14:paraId="0A6EA018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93B9F" w:rsidRPr="00B267CE" w14:paraId="728FD322" w14:textId="77777777" w:rsidTr="00A8188F">
        <w:tc>
          <w:tcPr>
            <w:tcW w:w="2212" w:type="pct"/>
            <w:shd w:val="clear" w:color="auto" w:fill="auto"/>
          </w:tcPr>
          <w:p w14:paraId="440B9DB6" w14:textId="740FAB22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  <w:shd w:val="clear" w:color="auto" w:fill="auto"/>
          </w:tcPr>
          <w:p w14:paraId="0CAE353F" w14:textId="378A2CA3" w:rsidR="00A93B9F" w:rsidRPr="00BB146A" w:rsidRDefault="00B552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123D7B78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BB66C4E" w14:textId="2762FDC4" w:rsidR="00A93B9F" w:rsidRPr="007B5B9D" w:rsidRDefault="00A93B9F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065D1A5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D284A3B" w14:textId="58FE3F98" w:rsidR="00A93B9F" w:rsidRPr="00BB146A" w:rsidRDefault="00B552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DB4A87A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6B03FE3" w14:textId="3D5A4D20" w:rsidR="00A93B9F" w:rsidRPr="003F0899" w:rsidRDefault="00A93B9F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8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3B9F" w:rsidRPr="00B267CE" w14:paraId="6FC725A2" w14:textId="77777777" w:rsidTr="00A8188F">
        <w:tc>
          <w:tcPr>
            <w:tcW w:w="2212" w:type="pct"/>
            <w:shd w:val="clear" w:color="auto" w:fill="auto"/>
          </w:tcPr>
          <w:p w14:paraId="2B4A67C0" w14:textId="6D060D21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607AFD1A" w14:textId="50FB1CFB" w:rsidR="00A93B9F" w:rsidRDefault="00B552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4CABCE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D67E41D" w14:textId="712D2680" w:rsidR="00A93B9F" w:rsidRPr="000B4D59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A7040D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0353468F" w14:textId="2CDA8BDA" w:rsidR="00A93B9F" w:rsidRDefault="00B552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2CC69BA4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A4DA531" w14:textId="7613C89E" w:rsidR="00A93B9F" w:rsidRPr="000B4D59" w:rsidRDefault="00A93B9F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</w:tr>
      <w:tr w:rsidR="00A93B9F" w:rsidRPr="00B267CE" w14:paraId="16C9CD8A" w14:textId="77777777" w:rsidTr="00A8188F">
        <w:tc>
          <w:tcPr>
            <w:tcW w:w="2212" w:type="pct"/>
            <w:shd w:val="clear" w:color="auto" w:fill="auto"/>
          </w:tcPr>
          <w:p w14:paraId="2B1D1A0B" w14:textId="07136209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67CED6B" w14:textId="7064758B" w:rsidR="00A93B9F" w:rsidRPr="00BB146A" w:rsidRDefault="00B552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144" w:type="pct"/>
            <w:shd w:val="clear" w:color="auto" w:fill="auto"/>
          </w:tcPr>
          <w:p w14:paraId="51ACD80B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EE90458" w14:textId="1BAE0E30" w:rsidR="00A93B9F" w:rsidRPr="007B5B9D" w:rsidRDefault="00A93B9F" w:rsidP="007B6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7C58A8D0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705135B6" w14:textId="7FB15447" w:rsidR="00A93B9F" w:rsidRPr="00BB146A" w:rsidRDefault="00B5528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144" w:type="pct"/>
            <w:shd w:val="clear" w:color="auto" w:fill="auto"/>
          </w:tcPr>
          <w:p w14:paraId="76867496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F3386DF" w14:textId="67553677" w:rsidR="00A93B9F" w:rsidRPr="007B5B9D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A93B9F" w:rsidRPr="00B267CE" w14:paraId="2F1A2B1A" w14:textId="77777777" w:rsidTr="00A8188F">
        <w:tc>
          <w:tcPr>
            <w:tcW w:w="2212" w:type="pct"/>
            <w:shd w:val="clear" w:color="auto" w:fill="auto"/>
          </w:tcPr>
          <w:p w14:paraId="40331767" w14:textId="77777777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0315A05D" w14:textId="1E2BCF70" w:rsidR="00A93B9F" w:rsidRPr="00BB146A" w:rsidRDefault="00A9421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44" w:type="pct"/>
            <w:shd w:val="clear" w:color="auto" w:fill="auto"/>
          </w:tcPr>
          <w:p w14:paraId="6FB5D05F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D07BC62" w14:textId="7F6313F0" w:rsidR="00A93B9F" w:rsidRPr="007B5B9D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1CD2CD5A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5E1CAFB0" w14:textId="28D6E043" w:rsidR="00A93B9F" w:rsidRPr="00BB146A" w:rsidRDefault="00734DB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44" w:type="pct"/>
            <w:shd w:val="clear" w:color="auto" w:fill="auto"/>
          </w:tcPr>
          <w:p w14:paraId="0D8CE369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0FCD8E8" w14:textId="5C3BABF0" w:rsidR="00A93B9F" w:rsidRPr="007B5B9D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507</w:t>
            </w:r>
          </w:p>
        </w:tc>
      </w:tr>
      <w:tr w:rsidR="00A93B9F" w:rsidRPr="00B267CE" w14:paraId="74406FD6" w14:textId="77777777" w:rsidTr="00A8188F">
        <w:tc>
          <w:tcPr>
            <w:tcW w:w="2212" w:type="pct"/>
            <w:shd w:val="clear" w:color="auto" w:fill="auto"/>
          </w:tcPr>
          <w:p w14:paraId="5B5F3534" w14:textId="77777777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4851A715" w14:textId="0D93476D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3BCAC" w14:textId="2F76A0E6" w:rsidR="00A93B9F" w:rsidRPr="0005097C" w:rsidRDefault="00B167AA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BEA0FD6" w14:textId="77777777" w:rsidR="00A93B9F" w:rsidRPr="00BB146A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D6E8099" w14:textId="01F4C6EB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144" w:type="pct"/>
            <w:shd w:val="clear" w:color="auto" w:fill="auto"/>
          </w:tcPr>
          <w:p w14:paraId="73485129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E7B18" w14:textId="75075CDD" w:rsidR="00A93B9F" w:rsidRPr="00BB146A" w:rsidRDefault="00B167AA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A52276" w14:textId="77777777" w:rsidR="00A93B9F" w:rsidRPr="00790711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927BB12" w14:textId="73AC79B8" w:rsidR="00A93B9F" w:rsidRPr="006A556E" w:rsidRDefault="00A93B9F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93B9F" w:rsidRPr="00B267CE" w14:paraId="5211E7F6" w14:textId="77777777" w:rsidTr="00A8188F">
        <w:tc>
          <w:tcPr>
            <w:tcW w:w="2212" w:type="pct"/>
            <w:shd w:val="clear" w:color="auto" w:fill="auto"/>
          </w:tcPr>
          <w:p w14:paraId="5F281906" w14:textId="492FE151" w:rsidR="00A93B9F" w:rsidRDefault="00A93B9F" w:rsidP="00A9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4E7C1" w14:textId="512CD01D" w:rsidR="00A93B9F" w:rsidRPr="0005097C" w:rsidRDefault="00A9421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</w:p>
        </w:tc>
        <w:tc>
          <w:tcPr>
            <w:tcW w:w="144" w:type="pct"/>
            <w:shd w:val="clear" w:color="auto" w:fill="auto"/>
          </w:tcPr>
          <w:p w14:paraId="744B9227" w14:textId="77777777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2E778" w14:textId="4D05C732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45E69F77" w14:textId="77777777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06CE6" w14:textId="2A1C23DD" w:rsidR="00A93B9F" w:rsidRPr="006A556E" w:rsidRDefault="00734DB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</w:p>
        </w:tc>
        <w:tc>
          <w:tcPr>
            <w:tcW w:w="144" w:type="pct"/>
            <w:shd w:val="clear" w:color="auto" w:fill="auto"/>
          </w:tcPr>
          <w:p w14:paraId="48DE9722" w14:textId="77777777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8DC8E" w14:textId="3C74B96A" w:rsidR="00A93B9F" w:rsidRPr="006A556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56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507</w:t>
            </w:r>
          </w:p>
        </w:tc>
      </w:tr>
    </w:tbl>
    <w:p w14:paraId="59C915BA" w14:textId="77777777" w:rsidR="003B39AC" w:rsidRPr="00883191" w:rsidRDefault="003B39AC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0"/>
        <w:gridCol w:w="270"/>
        <w:gridCol w:w="1080"/>
        <w:gridCol w:w="271"/>
        <w:gridCol w:w="1172"/>
        <w:gridCol w:w="271"/>
        <w:gridCol w:w="1075"/>
      </w:tblGrid>
      <w:tr w:rsidR="00AC2688" w:rsidRPr="00B267CE" w14:paraId="7BE847D8" w14:textId="77777777" w:rsidTr="00A8188F">
        <w:trPr>
          <w:tblHeader/>
        </w:trPr>
        <w:tc>
          <w:tcPr>
            <w:tcW w:w="2212" w:type="pct"/>
            <w:shd w:val="clear" w:color="auto" w:fill="auto"/>
          </w:tcPr>
          <w:p w14:paraId="1296E30E" w14:textId="492BFB79" w:rsidR="00B267CE" w:rsidRPr="0039592E" w:rsidRDefault="0039592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OLE_LINK3"/>
            <w:r w:rsidRPr="003959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88" w:type="pct"/>
            <w:gridSpan w:val="7"/>
            <w:shd w:val="clear" w:color="auto" w:fill="auto"/>
          </w:tcPr>
          <w:p w14:paraId="41913D45" w14:textId="6F253FD1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AB5" w:rsidRPr="00B267CE" w14:paraId="20102962" w14:textId="77777777" w:rsidTr="00A8188F">
        <w:tc>
          <w:tcPr>
            <w:tcW w:w="2212" w:type="pct"/>
            <w:shd w:val="clear" w:color="auto" w:fill="auto"/>
          </w:tcPr>
          <w:p w14:paraId="19192A20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14:paraId="7571BC74" w14:textId="778BAA3A" w:rsidR="006A556E" w:rsidRPr="00B267CE" w:rsidRDefault="00B167AA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579C23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70DB711" w14:textId="5632AA2C" w:rsidR="006A556E" w:rsidRPr="00B267CE" w:rsidRDefault="006A556E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34E48A" w14:textId="77777777" w:rsidR="006A556E" w:rsidRPr="00B267CE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shd w:val="clear" w:color="auto" w:fill="auto"/>
          </w:tcPr>
          <w:p w14:paraId="4C30420C" w14:textId="10233250" w:rsidR="006A556E" w:rsidRPr="005B10E7" w:rsidRDefault="00734DB0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7,246</w:t>
            </w:r>
          </w:p>
        </w:tc>
        <w:tc>
          <w:tcPr>
            <w:tcW w:w="145" w:type="pct"/>
            <w:shd w:val="clear" w:color="auto" w:fill="auto"/>
          </w:tcPr>
          <w:p w14:paraId="72629DDF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C4F7A35" w14:textId="3F7E7E04" w:rsidR="006A556E" w:rsidRPr="00AF5FDE" w:rsidRDefault="006A556E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7,601</w:t>
            </w:r>
          </w:p>
        </w:tc>
      </w:tr>
      <w:tr w:rsidR="00260AB5" w:rsidRPr="00B267CE" w14:paraId="50B82795" w14:textId="77777777" w:rsidTr="00A8188F">
        <w:tc>
          <w:tcPr>
            <w:tcW w:w="2212" w:type="pct"/>
            <w:shd w:val="clear" w:color="auto" w:fill="FFFFFF"/>
          </w:tcPr>
          <w:p w14:paraId="27105E2F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9F9F2C9" w14:textId="119E0DFF" w:rsidR="006A556E" w:rsidRPr="00B267CE" w:rsidRDefault="00B167AA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2,240</w:t>
            </w:r>
          </w:p>
        </w:tc>
        <w:tc>
          <w:tcPr>
            <w:tcW w:w="144" w:type="pct"/>
            <w:shd w:val="clear" w:color="auto" w:fill="auto"/>
          </w:tcPr>
          <w:p w14:paraId="44E3EE53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73AAFCE" w14:textId="70B72B0E" w:rsidR="006A556E" w:rsidRPr="00B267CE" w:rsidRDefault="006A556E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1,850</w:t>
            </w:r>
          </w:p>
        </w:tc>
        <w:tc>
          <w:tcPr>
            <w:tcW w:w="145" w:type="pct"/>
            <w:shd w:val="clear" w:color="auto" w:fill="auto"/>
          </w:tcPr>
          <w:p w14:paraId="217760E2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BCC7911" w14:textId="20D6E8B0" w:rsidR="006A556E" w:rsidRPr="00B267CE" w:rsidRDefault="00734DB0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2,119</w:t>
            </w:r>
          </w:p>
        </w:tc>
        <w:tc>
          <w:tcPr>
            <w:tcW w:w="145" w:type="pct"/>
            <w:shd w:val="clear" w:color="auto" w:fill="auto"/>
          </w:tcPr>
          <w:p w14:paraId="6E4D7F81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E215B4B" w14:textId="72B53C23" w:rsidR="006A556E" w:rsidRPr="00AF5FD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1,850</w:t>
            </w:r>
          </w:p>
        </w:tc>
      </w:tr>
      <w:tr w:rsidR="00260AB5" w:rsidRPr="00B267CE" w14:paraId="04A9DE04" w14:textId="77777777" w:rsidTr="00A8188F">
        <w:tc>
          <w:tcPr>
            <w:tcW w:w="2212" w:type="pct"/>
            <w:shd w:val="clear" w:color="auto" w:fill="FFFFFF"/>
          </w:tcPr>
          <w:p w14:paraId="7FEAB9C1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AE50F1B" w14:textId="36A254DA" w:rsidR="006A556E" w:rsidRPr="00B267CE" w:rsidRDefault="00B167AA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2,240</w:t>
            </w:r>
          </w:p>
        </w:tc>
        <w:tc>
          <w:tcPr>
            <w:tcW w:w="144" w:type="pct"/>
            <w:shd w:val="clear" w:color="auto" w:fill="auto"/>
          </w:tcPr>
          <w:p w14:paraId="70817185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30ECFF1E" w14:textId="3DFBA675" w:rsidR="006A556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1,</w:t>
            </w:r>
            <w:r w:rsidRPr="00AF5FDE">
              <w:rPr>
                <w:rFonts w:asciiTheme="majorBidi" w:hAnsiTheme="majorBidi" w:cstheme="majorBidi" w:hint="cs"/>
                <w:sz w:val="30"/>
                <w:szCs w:val="30"/>
              </w:rPr>
              <w:t>850</w:t>
            </w:r>
          </w:p>
        </w:tc>
        <w:tc>
          <w:tcPr>
            <w:tcW w:w="145" w:type="pct"/>
            <w:shd w:val="clear" w:color="auto" w:fill="auto"/>
          </w:tcPr>
          <w:p w14:paraId="0F03E8DC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2408F3ED" w14:textId="63AE5C99" w:rsidR="006A556E" w:rsidRPr="00B267CE" w:rsidRDefault="00B167AA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4112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068280D3" w14:textId="77777777" w:rsidR="006A556E" w:rsidRPr="00B267CE" w:rsidRDefault="006A556E" w:rsidP="006A5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794DB31" w14:textId="2DD0FF01" w:rsidR="006A556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9,451</w:t>
            </w:r>
          </w:p>
        </w:tc>
      </w:tr>
      <w:tr w:rsidR="00260AB5" w:rsidRPr="00B267CE" w14:paraId="1BF834B0" w14:textId="77777777" w:rsidTr="00A8188F">
        <w:tc>
          <w:tcPr>
            <w:tcW w:w="2212" w:type="pct"/>
            <w:shd w:val="clear" w:color="auto" w:fill="FFFFFF"/>
          </w:tcPr>
          <w:p w14:paraId="0F13421E" w14:textId="77777777" w:rsid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DFFDF1D" w14:textId="28F2884A" w:rsidR="006A556E" w:rsidRPr="006A556E" w:rsidRDefault="006A556E" w:rsidP="006A55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ที่คาดว่าจะเกิดขึ้น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0C1F4483" w14:textId="3682704D" w:rsidR="006A556E" w:rsidRPr="00F10CCF" w:rsidRDefault="00B167AA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6941B80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AEFC309" w14:textId="74EF11DF" w:rsidR="006A556E" w:rsidRPr="006A556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B19F952" w14:textId="77777777" w:rsidR="006A556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E7EC2D0" w14:textId="451B0C52" w:rsidR="006A556E" w:rsidRPr="00F10CCF" w:rsidRDefault="00B167AA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0048180" w14:textId="77777777" w:rsidR="006A556E" w:rsidRPr="009376B3" w:rsidRDefault="006A556E" w:rsidP="0093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shd w:val="clear" w:color="auto" w:fill="auto"/>
          </w:tcPr>
          <w:p w14:paraId="57E8E078" w14:textId="56FF48B4" w:rsidR="006A556E" w:rsidRPr="006A556E" w:rsidRDefault="006A556E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0AB5" w:rsidRPr="00B267CE" w14:paraId="38B128FE" w14:textId="77777777" w:rsidTr="00A8188F">
        <w:tc>
          <w:tcPr>
            <w:tcW w:w="2212" w:type="pct"/>
            <w:shd w:val="clear" w:color="auto" w:fill="auto"/>
          </w:tcPr>
          <w:p w14:paraId="4A4065B8" w14:textId="07A7767B" w:rsidR="00B267CE" w:rsidRPr="00B267CE" w:rsidRDefault="006A556E" w:rsidP="0061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B301E" w14:textId="5574DBB6" w:rsidR="00B267CE" w:rsidRPr="00B267CE" w:rsidRDefault="00B167AA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2,240</w:t>
            </w:r>
          </w:p>
        </w:tc>
        <w:tc>
          <w:tcPr>
            <w:tcW w:w="144" w:type="pct"/>
            <w:shd w:val="clear" w:color="auto" w:fill="auto"/>
          </w:tcPr>
          <w:p w14:paraId="2DC1B46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3CF60" w14:textId="71D1D779" w:rsidR="00B267C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1,850</w:t>
            </w:r>
          </w:p>
        </w:tc>
        <w:tc>
          <w:tcPr>
            <w:tcW w:w="145" w:type="pct"/>
            <w:shd w:val="clear" w:color="auto" w:fill="auto"/>
          </w:tcPr>
          <w:p w14:paraId="0DA799E7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7E87D" w14:textId="74A31E7A" w:rsidR="00B267CE" w:rsidRPr="00B267CE" w:rsidRDefault="00B167AA" w:rsidP="007B5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</w:t>
            </w:r>
            <w:r w:rsidR="004112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1D2EFEBF" w14:textId="77777777" w:rsidR="00B267CE" w:rsidRPr="00B267CE" w:rsidRDefault="00B267CE" w:rsidP="00617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9844" w14:textId="4D6AAA65" w:rsidR="00B267CE" w:rsidRPr="00B267CE" w:rsidRDefault="006A556E" w:rsidP="00665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9,451</w:t>
            </w:r>
          </w:p>
        </w:tc>
      </w:tr>
      <w:bookmarkEnd w:id="1"/>
    </w:tbl>
    <w:p w14:paraId="378E9C7D" w14:textId="77777777" w:rsidR="00050B88" w:rsidRPr="00883191" w:rsidRDefault="00050B88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3"/>
        <w:gridCol w:w="1085"/>
        <w:gridCol w:w="270"/>
        <w:gridCol w:w="1172"/>
        <w:gridCol w:w="236"/>
        <w:gridCol w:w="33"/>
        <w:gridCol w:w="1084"/>
        <w:gridCol w:w="236"/>
        <w:gridCol w:w="31"/>
        <w:gridCol w:w="1078"/>
      </w:tblGrid>
      <w:tr w:rsidR="001F0856" w:rsidRPr="00B267CE" w14:paraId="4BAC671B" w14:textId="77777777" w:rsidTr="00FA21CF">
        <w:tc>
          <w:tcPr>
            <w:tcW w:w="2160" w:type="pct"/>
          </w:tcPr>
          <w:p w14:paraId="093FB4DA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639CBF8C" w14:textId="18F60A6B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F6D36F4" w14:textId="77777777" w:rsidR="001F0856" w:rsidRPr="00B267CE" w:rsidRDefault="001F0856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5"/>
          </w:tcPr>
          <w:p w14:paraId="6C09B688" w14:textId="0B5BE2F9" w:rsidR="001F0856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E03EF" w:rsidRPr="00B267CE" w14:paraId="41CDAA71" w14:textId="77777777" w:rsidTr="00FA21CF">
        <w:tc>
          <w:tcPr>
            <w:tcW w:w="2160" w:type="pct"/>
          </w:tcPr>
          <w:p w14:paraId="4B481BC5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60086D2" w14:textId="6AFDFF02" w:rsidR="000E03EF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93B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7" w:type="pct"/>
          </w:tcPr>
          <w:p w14:paraId="2D40E2C2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D47F65B" w14:textId="2D2CD807" w:rsidR="000E03EF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8" w:type="pct"/>
          </w:tcPr>
          <w:p w14:paraId="3CC2DEA5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1AE434C3" w14:textId="2C685864" w:rsidR="000E03EF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93B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5" w:type="pct"/>
            <w:gridSpan w:val="2"/>
          </w:tcPr>
          <w:p w14:paraId="3FC8E7FE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285E396C" w14:textId="3A13B19F" w:rsidR="000E03EF" w:rsidRPr="00B267CE" w:rsidRDefault="000E03EF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E03EF" w:rsidRPr="00B267CE" w14:paraId="03AE76B4" w14:textId="77777777" w:rsidTr="00FA21CF">
        <w:tc>
          <w:tcPr>
            <w:tcW w:w="2160" w:type="pct"/>
          </w:tcPr>
          <w:p w14:paraId="17ED79EC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7B9B43" w14:textId="2091EA91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12002ADD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B792BBD" w14:textId="18E0934C" w:rsidR="000E03EF" w:rsidRPr="00B267CE" w:rsidRDefault="000E03EF" w:rsidP="0007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14:paraId="628FC820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2"/>
          </w:tcPr>
          <w:p w14:paraId="40FD64FE" w14:textId="7A7F7D2F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  <w:gridSpan w:val="2"/>
          </w:tcPr>
          <w:p w14:paraId="5418374B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C6B1918" w14:textId="07F26538" w:rsidR="000E03EF" w:rsidRPr="000707CE" w:rsidRDefault="000E03EF" w:rsidP="00070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70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E03EF" w:rsidRPr="00B267CE" w14:paraId="61D7A1D3" w14:textId="77777777" w:rsidTr="000E03EF">
        <w:tc>
          <w:tcPr>
            <w:tcW w:w="2160" w:type="pct"/>
          </w:tcPr>
          <w:p w14:paraId="4BFF6ABC" w14:textId="77777777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20AE82AB" w14:textId="7921D39B" w:rsidR="000E03EF" w:rsidRPr="00B267CE" w:rsidRDefault="000E03EF" w:rsidP="000E03E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21CF" w:rsidRPr="00B267CE" w14:paraId="28A35C52" w14:textId="77777777" w:rsidTr="000E03EF">
        <w:tc>
          <w:tcPr>
            <w:tcW w:w="2160" w:type="pct"/>
          </w:tcPr>
          <w:p w14:paraId="4D59362A" w14:textId="77B73F64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21C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840" w:type="pct"/>
            <w:gridSpan w:val="9"/>
          </w:tcPr>
          <w:p w14:paraId="727FB72E" w14:textId="77777777" w:rsidR="00FA21CF" w:rsidRPr="00FA21CF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FA21CF" w:rsidRPr="00B267CE" w14:paraId="24341180" w14:textId="77777777" w:rsidTr="00FA21CF">
        <w:tc>
          <w:tcPr>
            <w:tcW w:w="2160" w:type="pct"/>
          </w:tcPr>
          <w:p w14:paraId="571BC713" w14:textId="4C07DA5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0BDCDC1E" w14:textId="6450DF26" w:rsidR="00FA21CF" w:rsidRPr="00B267CE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47" w:type="pct"/>
          </w:tcPr>
          <w:p w14:paraId="32F51EE6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0AF39A5" w14:textId="0D8DABF2" w:rsidR="00FA21CF" w:rsidRPr="00B267CE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5D432B7B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4E804E5" w14:textId="0F0A0F0D" w:rsidR="00FA21CF" w:rsidRPr="00B267CE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45" w:type="pct"/>
            <w:gridSpan w:val="2"/>
          </w:tcPr>
          <w:p w14:paraId="0410AA20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FB0FF03" w14:textId="0FF018AD" w:rsidR="00FA21CF" w:rsidRPr="00B267CE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A21CF" w:rsidRPr="00B267CE" w14:paraId="1F37A931" w14:textId="77777777" w:rsidTr="000E03EF">
        <w:tc>
          <w:tcPr>
            <w:tcW w:w="2160" w:type="pct"/>
          </w:tcPr>
          <w:p w14:paraId="2F022178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9"/>
          </w:tcPr>
          <w:p w14:paraId="7FCAB967" w14:textId="77777777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A21CF" w:rsidRPr="00B267CE" w14:paraId="3AB5A6B6" w14:textId="77777777" w:rsidTr="000E03EF">
        <w:tc>
          <w:tcPr>
            <w:tcW w:w="2160" w:type="pct"/>
          </w:tcPr>
          <w:p w14:paraId="06483C6A" w14:textId="7FA0630C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40" w:type="pct"/>
            <w:gridSpan w:val="9"/>
          </w:tcPr>
          <w:p w14:paraId="1C4268A8" w14:textId="3F8A9D9A" w:rsidR="00FA21CF" w:rsidRPr="00B267CE" w:rsidRDefault="00FA21CF" w:rsidP="00FA21C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4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21CF" w:rsidRPr="007E72B9" w14:paraId="6959A0BE" w14:textId="77777777" w:rsidTr="00FA21CF">
        <w:tc>
          <w:tcPr>
            <w:tcW w:w="2160" w:type="pct"/>
          </w:tcPr>
          <w:p w14:paraId="65C95800" w14:textId="77777777" w:rsidR="00FA21CF" w:rsidRPr="00F03698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841E791" w14:textId="33C02CF4" w:rsidR="00FA21CF" w:rsidRPr="007E72B9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7" w:type="pct"/>
            <w:shd w:val="clear" w:color="auto" w:fill="auto"/>
          </w:tcPr>
          <w:p w14:paraId="135D9147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4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079AFDFA" w14:textId="4C317393" w:rsidR="00FA21CF" w:rsidRPr="007E72B9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28" w:type="pct"/>
            <w:shd w:val="clear" w:color="auto" w:fill="auto"/>
          </w:tcPr>
          <w:p w14:paraId="600E279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A12193D" w14:textId="2489F842" w:rsidR="00FA21CF" w:rsidRPr="007E72B9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28" w:type="pct"/>
            <w:shd w:val="clear" w:color="auto" w:fill="auto"/>
          </w:tcPr>
          <w:p w14:paraId="435EE7EA" w14:textId="77777777" w:rsidR="00FA21CF" w:rsidRPr="007E72B9" w:rsidRDefault="00FA21CF" w:rsidP="00FA21C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555"/>
              </w:tabs>
              <w:spacing w:line="240" w:lineRule="auto"/>
              <w:ind w:right="3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F3E309" w14:textId="5D0AC935" w:rsidR="00FA21CF" w:rsidRPr="007E72B9" w:rsidRDefault="00FA21CF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</w:tbl>
    <w:p w14:paraId="6A5ACA0E" w14:textId="161105ED" w:rsidR="00251EB1" w:rsidRPr="00F653E4" w:rsidRDefault="00251EB1" w:rsidP="00617A3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5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085"/>
        <w:gridCol w:w="259"/>
        <w:gridCol w:w="1173"/>
        <w:gridCol w:w="270"/>
        <w:gridCol w:w="1087"/>
        <w:gridCol w:w="237"/>
        <w:gridCol w:w="1114"/>
      </w:tblGrid>
      <w:tr w:rsidR="00B267CE" w:rsidRPr="00B267CE" w14:paraId="3489B60F" w14:textId="77777777" w:rsidTr="006A556E">
        <w:tc>
          <w:tcPr>
            <w:tcW w:w="2154" w:type="pct"/>
            <w:tcBorders>
              <w:bottom w:val="nil"/>
            </w:tcBorders>
          </w:tcPr>
          <w:p w14:paraId="00ECF76C" w14:textId="02AC3750" w:rsidR="00B267CE" w:rsidRPr="00B267CE" w:rsidRDefault="0039592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6" w:type="pct"/>
            <w:gridSpan w:val="7"/>
            <w:tcBorders>
              <w:top w:val="nil"/>
              <w:bottom w:val="nil"/>
            </w:tcBorders>
          </w:tcPr>
          <w:p w14:paraId="1DDCA3EE" w14:textId="54DA8473" w:rsidR="00B267CE" w:rsidRPr="00B267CE" w:rsidRDefault="00B267CE" w:rsidP="00617A3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A556E" w:rsidRPr="007E72B9" w14:paraId="710D2060" w14:textId="77777777" w:rsidTr="000E03EF">
        <w:tc>
          <w:tcPr>
            <w:tcW w:w="2154" w:type="pct"/>
            <w:tcBorders>
              <w:bottom w:val="nil"/>
            </w:tcBorders>
          </w:tcPr>
          <w:p w14:paraId="221A1F33" w14:textId="77777777" w:rsidR="006A556E" w:rsidRPr="00F03698" w:rsidRDefault="006A556E" w:rsidP="006A556E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6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2BBD22" w14:textId="77A88B2E" w:rsidR="006A556E" w:rsidRPr="007E72B9" w:rsidRDefault="001215CC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tcBorders>
              <w:top w:val="nil"/>
              <w:bottom w:val="nil"/>
            </w:tcBorders>
            <w:shd w:val="clear" w:color="auto" w:fill="auto"/>
          </w:tcPr>
          <w:p w14:paraId="2C039C21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8966D2" w14:textId="6AF035C0" w:rsidR="006A556E" w:rsidRPr="007E72B9" w:rsidRDefault="006A556E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E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F3A4F0C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AF74125" w14:textId="6B034630" w:rsidR="006A556E" w:rsidRPr="007E72B9" w:rsidRDefault="001215CC" w:rsidP="00FA2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85,563</w:t>
            </w: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</w:tcPr>
          <w:p w14:paraId="2A8B14B7" w14:textId="77777777" w:rsidR="006A556E" w:rsidRPr="007E72B9" w:rsidRDefault="006A556E" w:rsidP="006A556E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4A67617" w14:textId="1F11A3A6" w:rsidR="006A556E" w:rsidRPr="007E72B9" w:rsidRDefault="006A556E" w:rsidP="006A55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72B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32,119</w:t>
            </w:r>
          </w:p>
        </w:tc>
      </w:tr>
    </w:tbl>
    <w:p w14:paraId="65C3D0D6" w14:textId="49FD05E5" w:rsidR="006A556E" w:rsidRPr="0023525C" w:rsidRDefault="006A556E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1"/>
          <w:szCs w:val="21"/>
          <w:lang w:val="th-TH" w:eastAsia="x-none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06"/>
        <w:gridCol w:w="242"/>
        <w:gridCol w:w="1163"/>
        <w:gridCol w:w="240"/>
        <w:gridCol w:w="1114"/>
        <w:gridCol w:w="272"/>
        <w:gridCol w:w="1071"/>
      </w:tblGrid>
      <w:tr w:rsidR="00803D14" w:rsidRPr="00B267CE" w14:paraId="7FA06162" w14:textId="77777777" w:rsidTr="000E03EF">
        <w:tc>
          <w:tcPr>
            <w:tcW w:w="2161" w:type="pct"/>
            <w:shd w:val="clear" w:color="auto" w:fill="auto"/>
          </w:tcPr>
          <w:p w14:paraId="2CF16393" w14:textId="7FD825D1" w:rsidR="00803D14" w:rsidRPr="00EA1649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839" w:type="pct"/>
            <w:gridSpan w:val="7"/>
            <w:shd w:val="clear" w:color="auto" w:fill="auto"/>
          </w:tcPr>
          <w:p w14:paraId="4385D099" w14:textId="77777777" w:rsidR="00803D14" w:rsidRPr="00B267CE" w:rsidRDefault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03D14" w:rsidRPr="00B267CE" w14:paraId="08233423" w14:textId="77777777" w:rsidTr="000E03EF">
        <w:tc>
          <w:tcPr>
            <w:tcW w:w="2161" w:type="pct"/>
            <w:shd w:val="clear" w:color="auto" w:fill="auto"/>
          </w:tcPr>
          <w:p w14:paraId="46C4EAB5" w14:textId="77777777" w:rsidR="00803D14" w:rsidRPr="00B267CE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0B6CF035" w14:textId="33C4E462" w:rsidR="00803D14" w:rsidRPr="00BB146A" w:rsidRDefault="006B496E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6D47DB8C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8BE6FD5" w14:textId="3C7B1A75" w:rsidR="00803D14" w:rsidRPr="007B5B9D" w:rsidRDefault="00803D14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6C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CD546D3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D0ADDA6" w14:textId="3F5A65FD" w:rsidR="00803D14" w:rsidRPr="00BB146A" w:rsidRDefault="00DC4A02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148" w:type="pct"/>
            <w:shd w:val="clear" w:color="auto" w:fill="auto"/>
          </w:tcPr>
          <w:p w14:paraId="04E610B6" w14:textId="77777777" w:rsidR="00803D14" w:rsidRPr="00790711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91BBCB5" w14:textId="0B678C6A" w:rsidR="00803D14" w:rsidRPr="007B5B9D" w:rsidRDefault="00803D14" w:rsidP="00C5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3D14" w:rsidRPr="00B267CE" w14:paraId="7D24751F" w14:textId="77777777" w:rsidTr="000E03EF">
        <w:tc>
          <w:tcPr>
            <w:tcW w:w="2161" w:type="pct"/>
            <w:shd w:val="clear" w:color="auto" w:fill="auto"/>
          </w:tcPr>
          <w:p w14:paraId="4993E806" w14:textId="77777777" w:rsidR="00803D14" w:rsidRPr="00B267CE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A3908B1" w14:textId="2E8BAC80" w:rsidR="00803D14" w:rsidRPr="00BB146A" w:rsidRDefault="006B496E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5,389</w:t>
            </w:r>
          </w:p>
        </w:tc>
        <w:tc>
          <w:tcPr>
            <w:tcW w:w="132" w:type="pct"/>
            <w:shd w:val="clear" w:color="auto" w:fill="auto"/>
          </w:tcPr>
          <w:p w14:paraId="090F5854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CBC42D1" w14:textId="06CBF53E" w:rsidR="00803D14" w:rsidRPr="007B5B9D" w:rsidRDefault="00A054B4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5,301</w:t>
            </w:r>
          </w:p>
        </w:tc>
        <w:tc>
          <w:tcPr>
            <w:tcW w:w="131" w:type="pct"/>
            <w:shd w:val="clear" w:color="auto" w:fill="auto"/>
          </w:tcPr>
          <w:p w14:paraId="4D5C1D86" w14:textId="77777777" w:rsidR="00803D14" w:rsidRPr="00B267C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61E57019" w14:textId="691748E4" w:rsidR="00803D14" w:rsidRPr="00BB146A" w:rsidRDefault="00DC4A02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3,652</w:t>
            </w:r>
          </w:p>
        </w:tc>
        <w:tc>
          <w:tcPr>
            <w:tcW w:w="148" w:type="pct"/>
            <w:shd w:val="clear" w:color="auto" w:fill="auto"/>
          </w:tcPr>
          <w:p w14:paraId="3A0A67CB" w14:textId="77777777" w:rsidR="00803D14" w:rsidRPr="00790711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C3CA220" w14:textId="1E5FE728" w:rsidR="00803D14" w:rsidRPr="007B5B9D" w:rsidRDefault="00A054B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4,045</w:t>
            </w:r>
          </w:p>
        </w:tc>
      </w:tr>
      <w:tr w:rsidR="00803D14" w:rsidRPr="00B267CE" w14:paraId="14995D05" w14:textId="77777777" w:rsidTr="000E03EF">
        <w:tc>
          <w:tcPr>
            <w:tcW w:w="2161" w:type="pct"/>
            <w:shd w:val="clear" w:color="auto" w:fill="auto"/>
          </w:tcPr>
          <w:p w14:paraId="5B92F6ED" w14:textId="4B1722BE" w:rsidR="00803D14" w:rsidRDefault="00803D14" w:rsidP="00803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7D62A" w14:textId="3777C02E" w:rsidR="00803D14" w:rsidRPr="0005097C" w:rsidRDefault="006B496E" w:rsidP="000E0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5,389</w:t>
            </w:r>
          </w:p>
        </w:tc>
        <w:tc>
          <w:tcPr>
            <w:tcW w:w="132" w:type="pct"/>
            <w:shd w:val="clear" w:color="auto" w:fill="auto"/>
          </w:tcPr>
          <w:p w14:paraId="1D7FCA99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C120B" w14:textId="1F015671" w:rsidR="00803D14" w:rsidRPr="006A556E" w:rsidRDefault="00803D14" w:rsidP="00235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5,301</w:t>
            </w:r>
          </w:p>
        </w:tc>
        <w:tc>
          <w:tcPr>
            <w:tcW w:w="131" w:type="pct"/>
            <w:shd w:val="clear" w:color="auto" w:fill="auto"/>
          </w:tcPr>
          <w:p w14:paraId="7A9D0E41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8C0C8" w14:textId="67EA918E" w:rsidR="00803D14" w:rsidRPr="006A556E" w:rsidRDefault="00043A01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4,245</w:t>
            </w:r>
          </w:p>
        </w:tc>
        <w:tc>
          <w:tcPr>
            <w:tcW w:w="148" w:type="pct"/>
            <w:shd w:val="clear" w:color="auto" w:fill="auto"/>
          </w:tcPr>
          <w:p w14:paraId="7A48AB85" w14:textId="77777777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8F8B0" w14:textId="198F5483" w:rsidR="00803D14" w:rsidRPr="006A556E" w:rsidRDefault="00803D14" w:rsidP="00803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4,045</w:t>
            </w:r>
          </w:p>
        </w:tc>
      </w:tr>
    </w:tbl>
    <w:p w14:paraId="305ACD12" w14:textId="45F43607" w:rsidR="00ED7072" w:rsidRPr="00A23800" w:rsidRDefault="00ED7072" w:rsidP="00ED7072">
      <w:pPr>
        <w:pStyle w:val="Heading1"/>
        <w:keepLines/>
        <w:shd w:val="clear" w:color="auto" w:fill="auto"/>
        <w:tabs>
          <w:tab w:val="clear" w:pos="414"/>
        </w:tabs>
        <w:spacing w:line="240" w:lineRule="auto"/>
        <w:ind w:left="518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</w:p>
    <w:p w14:paraId="21FD9D7E" w14:textId="6DD8C718" w:rsidR="00B036A2" w:rsidRPr="00ED7072" w:rsidRDefault="00B036A2" w:rsidP="00ED7072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D707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5124B783" w14:textId="77777777" w:rsidR="001F7AA2" w:rsidRPr="008B22A9" w:rsidRDefault="001F7AA2" w:rsidP="0061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918"/>
        <w:gridCol w:w="1176"/>
        <w:gridCol w:w="268"/>
        <w:gridCol w:w="1073"/>
        <w:gridCol w:w="241"/>
        <w:gridCol w:w="1151"/>
        <w:gridCol w:w="236"/>
        <w:gridCol w:w="37"/>
        <w:gridCol w:w="1134"/>
      </w:tblGrid>
      <w:tr w:rsidR="001F7AA2" w:rsidRPr="00B267CE" w14:paraId="3EC616D1" w14:textId="77777777" w:rsidTr="00A35740">
        <w:trPr>
          <w:trHeight w:val="241"/>
        </w:trPr>
        <w:tc>
          <w:tcPr>
            <w:tcW w:w="3918" w:type="dxa"/>
            <w:shd w:val="clear" w:color="auto" w:fill="auto"/>
            <w:hideMark/>
          </w:tcPr>
          <w:p w14:paraId="08A107BE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shd w:val="clear" w:color="auto" w:fill="auto"/>
            <w:hideMark/>
          </w:tcPr>
          <w:p w14:paraId="24B2ADC3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75C0CBFB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4"/>
            <w:shd w:val="clear" w:color="auto" w:fill="auto"/>
            <w:hideMark/>
          </w:tcPr>
          <w:p w14:paraId="005E5A98" w14:textId="77777777" w:rsidR="001F7AA2" w:rsidRPr="00B267CE" w:rsidRDefault="001F7AA2" w:rsidP="008E26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B9F" w:rsidRPr="00B267CE" w14:paraId="2AC8AA4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4BADB362" w14:textId="77777777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1C79CCD" w14:textId="7BCE34AC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93B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14:paraId="41D75B62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D9A28D" w14:textId="149E85CD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213E0744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63A981E9" w14:textId="4552D331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A93B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78E9A90C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70736A8" w14:textId="7D5E64D3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A93B9F" w:rsidRPr="00B267CE" w14:paraId="65E797C4" w14:textId="77777777" w:rsidTr="00A35740">
        <w:trPr>
          <w:trHeight w:val="241"/>
        </w:trPr>
        <w:tc>
          <w:tcPr>
            <w:tcW w:w="3918" w:type="dxa"/>
            <w:shd w:val="clear" w:color="auto" w:fill="auto"/>
          </w:tcPr>
          <w:p w14:paraId="5066201A" w14:textId="77777777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EA54F1" w14:textId="3FDE9593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50C9970A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B42D47" w14:textId="22943B6F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7B39E40A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76EE5F5F" w14:textId="4A53260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1CDB693" w14:textId="77777777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BE1F101" w14:textId="6D246E64" w:rsidR="00A93B9F" w:rsidRPr="00B267CE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A93B9F" w:rsidRPr="00B267CE" w14:paraId="5CE7CA35" w14:textId="77777777" w:rsidTr="00A35740">
        <w:trPr>
          <w:trHeight w:val="232"/>
        </w:trPr>
        <w:tc>
          <w:tcPr>
            <w:tcW w:w="3918" w:type="dxa"/>
            <w:shd w:val="clear" w:color="auto" w:fill="auto"/>
          </w:tcPr>
          <w:p w14:paraId="00B62355" w14:textId="77777777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hideMark/>
          </w:tcPr>
          <w:p w14:paraId="66762149" w14:textId="3A0EBE8A" w:rsidR="00A93B9F" w:rsidRPr="00B267CE" w:rsidRDefault="00A93B9F" w:rsidP="00A93B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A93B9F" w:rsidRPr="003A6773" w14:paraId="1DC5DD9B" w14:textId="77777777" w:rsidTr="00A87B41">
        <w:trPr>
          <w:trHeight w:val="164"/>
        </w:trPr>
        <w:tc>
          <w:tcPr>
            <w:tcW w:w="3918" w:type="dxa"/>
            <w:shd w:val="clear" w:color="auto" w:fill="auto"/>
            <w:hideMark/>
          </w:tcPr>
          <w:p w14:paraId="43452CA5" w14:textId="141AB190" w:rsidR="00A93B9F" w:rsidRPr="003A6773" w:rsidRDefault="00A93B9F" w:rsidP="00A93B9F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6" w:type="dxa"/>
            <w:shd w:val="clear" w:color="auto" w:fill="FFFFFF" w:themeFill="background1"/>
          </w:tcPr>
          <w:p w14:paraId="4FCE842A" w14:textId="37E04744" w:rsidR="00A93B9F" w:rsidRPr="00A87B41" w:rsidRDefault="00A23800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842,452</w:t>
            </w:r>
          </w:p>
        </w:tc>
        <w:tc>
          <w:tcPr>
            <w:tcW w:w="268" w:type="dxa"/>
            <w:shd w:val="clear" w:color="auto" w:fill="FFFFFF" w:themeFill="background1"/>
          </w:tcPr>
          <w:p w14:paraId="40B13160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FFFFFF" w:themeFill="background1"/>
          </w:tcPr>
          <w:p w14:paraId="68BFFBDA" w14:textId="4B1B9EF7" w:rsidR="00A93B9F" w:rsidRPr="003A6773" w:rsidRDefault="00A93B9F" w:rsidP="007B691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831,217</w:t>
            </w:r>
          </w:p>
        </w:tc>
        <w:tc>
          <w:tcPr>
            <w:tcW w:w="241" w:type="dxa"/>
            <w:shd w:val="clear" w:color="auto" w:fill="FFFFFF" w:themeFill="background1"/>
          </w:tcPr>
          <w:p w14:paraId="282DBB14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FFFFFF" w:themeFill="background1"/>
          </w:tcPr>
          <w:p w14:paraId="7D6EC2C8" w14:textId="407B3B7B" w:rsidR="00A93B9F" w:rsidRPr="003A6773" w:rsidRDefault="00043C72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794,363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D336EAA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59293AE9" w14:textId="19B84C37" w:rsidR="00A93B9F" w:rsidRPr="003A6773" w:rsidRDefault="00A93B9F" w:rsidP="00C71E6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776,797</w:t>
            </w:r>
          </w:p>
        </w:tc>
      </w:tr>
      <w:tr w:rsidR="00A93B9F" w:rsidRPr="003A6773" w14:paraId="2DF69063" w14:textId="77777777" w:rsidTr="00A87B41">
        <w:trPr>
          <w:trHeight w:val="320"/>
        </w:trPr>
        <w:tc>
          <w:tcPr>
            <w:tcW w:w="3918" w:type="dxa"/>
            <w:shd w:val="clear" w:color="auto" w:fill="auto"/>
          </w:tcPr>
          <w:p w14:paraId="4AD3386F" w14:textId="77777777" w:rsidR="00A93B9F" w:rsidRPr="003A6773" w:rsidRDefault="00A93B9F" w:rsidP="00A93B9F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28CBD9" w14:textId="49BEFDD4" w:rsidR="00A93B9F" w:rsidRPr="003A6773" w:rsidRDefault="00A23800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16,876</w:t>
            </w:r>
          </w:p>
        </w:tc>
        <w:tc>
          <w:tcPr>
            <w:tcW w:w="268" w:type="dxa"/>
            <w:shd w:val="clear" w:color="auto" w:fill="FFFFFF" w:themeFill="background1"/>
            <w:vAlign w:val="bottom"/>
          </w:tcPr>
          <w:p w14:paraId="4C210F49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5439FD" w14:textId="0CAF7714" w:rsidR="00A93B9F" w:rsidRPr="003A6773" w:rsidRDefault="00A93B9F" w:rsidP="00C71E6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2,708</w:t>
            </w:r>
          </w:p>
        </w:tc>
        <w:tc>
          <w:tcPr>
            <w:tcW w:w="241" w:type="dxa"/>
            <w:shd w:val="clear" w:color="auto" w:fill="FFFFFF" w:themeFill="background1"/>
            <w:vAlign w:val="bottom"/>
          </w:tcPr>
          <w:p w14:paraId="594169EA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D890907" w14:textId="45DD9F7E" w:rsidR="00A93B9F" w:rsidRPr="003A6773" w:rsidRDefault="00043C72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195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  <w:shd w:val="clear" w:color="auto" w:fill="FFFFFF" w:themeFill="background1"/>
            <w:vAlign w:val="bottom"/>
          </w:tcPr>
          <w:p w14:paraId="4D2C3546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048F34" w14:textId="4E508C68" w:rsidR="00A93B9F" w:rsidRPr="003A6773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110" w:firstLine="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</w:tr>
      <w:tr w:rsidR="00A93B9F" w:rsidRPr="003A6773" w14:paraId="4A6303C3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670DFF47" w14:textId="77777777" w:rsidR="00A93B9F" w:rsidRPr="003A6773" w:rsidRDefault="00A93B9F" w:rsidP="00A93B9F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7346A" w14:textId="3F187789" w:rsidR="00A93B9F" w:rsidRPr="003A6773" w:rsidRDefault="00A23800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859,328</w:t>
            </w:r>
          </w:p>
        </w:tc>
        <w:tc>
          <w:tcPr>
            <w:tcW w:w="268" w:type="dxa"/>
            <w:shd w:val="clear" w:color="auto" w:fill="FFFFFF" w:themeFill="background1"/>
          </w:tcPr>
          <w:p w14:paraId="72729661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FFF935" w14:textId="12F7EF0F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833,925</w:t>
            </w:r>
          </w:p>
        </w:tc>
        <w:tc>
          <w:tcPr>
            <w:tcW w:w="241" w:type="dxa"/>
            <w:shd w:val="clear" w:color="auto" w:fill="FFFFFF" w:themeFill="background1"/>
          </w:tcPr>
          <w:p w14:paraId="6708245E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81A3E" w14:textId="7154A7F3" w:rsidR="00A93B9F" w:rsidRPr="003A6773" w:rsidRDefault="00043C72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794,363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3AC38C2C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AE5510B" w14:textId="032754FE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776,797</w:t>
            </w:r>
          </w:p>
        </w:tc>
      </w:tr>
      <w:tr w:rsidR="00A93B9F" w:rsidRPr="003A6773" w14:paraId="6E3A9B58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39437EA" w14:textId="77777777" w:rsidR="00A93B9F" w:rsidRPr="003A6773" w:rsidRDefault="00A93B9F" w:rsidP="00A93B9F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1F14F" w14:textId="0EB9F2F6" w:rsidR="00A93B9F" w:rsidRPr="003A6773" w:rsidRDefault="00B731C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(53,398)</w:t>
            </w:r>
          </w:p>
        </w:tc>
        <w:tc>
          <w:tcPr>
            <w:tcW w:w="268" w:type="dxa"/>
            <w:shd w:val="clear" w:color="auto" w:fill="FFFFFF" w:themeFill="background1"/>
          </w:tcPr>
          <w:p w14:paraId="2F0353B8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AF829A" w14:textId="0CFE032C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(48,863)</w:t>
            </w:r>
          </w:p>
        </w:tc>
        <w:tc>
          <w:tcPr>
            <w:tcW w:w="241" w:type="dxa"/>
            <w:shd w:val="clear" w:color="auto" w:fill="FFFFFF" w:themeFill="background1"/>
          </w:tcPr>
          <w:p w14:paraId="41320FBC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26535" w14:textId="307C4BB9" w:rsidR="00A93B9F" w:rsidRPr="003A6773" w:rsidRDefault="00043C72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(46,737)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634167C9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77970" w14:textId="458A8509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(45,378)</w:t>
            </w:r>
          </w:p>
        </w:tc>
      </w:tr>
      <w:tr w:rsidR="00A93B9F" w:rsidRPr="003A6773" w14:paraId="7198E2C3" w14:textId="77777777" w:rsidTr="00A87B41">
        <w:trPr>
          <w:trHeight w:val="320"/>
        </w:trPr>
        <w:tc>
          <w:tcPr>
            <w:tcW w:w="3918" w:type="dxa"/>
            <w:shd w:val="clear" w:color="auto" w:fill="auto"/>
            <w:hideMark/>
          </w:tcPr>
          <w:p w14:paraId="5966811E" w14:textId="77777777" w:rsidR="00A93B9F" w:rsidRPr="003A6773" w:rsidRDefault="00A93B9F" w:rsidP="00A93B9F">
            <w:pPr>
              <w:shd w:val="clear" w:color="auto" w:fill="FFFFFF" w:themeFill="background1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C74495E" w14:textId="465A672F" w:rsidR="00A93B9F" w:rsidRPr="003A6773" w:rsidRDefault="00550F34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805,930</w:t>
            </w:r>
          </w:p>
        </w:tc>
        <w:tc>
          <w:tcPr>
            <w:tcW w:w="268" w:type="dxa"/>
            <w:shd w:val="clear" w:color="auto" w:fill="FFFFFF" w:themeFill="background1"/>
          </w:tcPr>
          <w:p w14:paraId="242F8373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DD2A69F" w14:textId="54950034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785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th-TH"/>
              </w:rPr>
              <w:t>,062</w:t>
            </w:r>
          </w:p>
        </w:tc>
        <w:tc>
          <w:tcPr>
            <w:tcW w:w="241" w:type="dxa"/>
            <w:shd w:val="clear" w:color="auto" w:fill="FFFFFF" w:themeFill="background1"/>
          </w:tcPr>
          <w:p w14:paraId="254F056B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38FA3AC" w14:textId="16EAB804" w:rsidR="00A93B9F" w:rsidRPr="003A6773" w:rsidRDefault="00043C72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="005052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,626</w:t>
            </w:r>
          </w:p>
        </w:tc>
        <w:tc>
          <w:tcPr>
            <w:tcW w:w="273" w:type="dxa"/>
            <w:gridSpan w:val="2"/>
            <w:shd w:val="clear" w:color="auto" w:fill="FFFFFF" w:themeFill="background1"/>
          </w:tcPr>
          <w:p w14:paraId="1886FA78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43802C" w14:textId="20A9A112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4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731,419</w:t>
            </w:r>
          </w:p>
        </w:tc>
      </w:tr>
    </w:tbl>
    <w:p w14:paraId="2AB241C3" w14:textId="271CC487" w:rsidR="00860BE0" w:rsidRDefault="00860BE0" w:rsidP="003A6773">
      <w:pPr>
        <w:shd w:val="clear" w:color="auto" w:fill="FFFFFF" w:themeFill="background1"/>
        <w:spacing w:line="240" w:lineRule="auto"/>
        <w:ind w:firstLine="706"/>
        <w:rPr>
          <w:rFonts w:asciiTheme="majorBidi" w:hAnsiTheme="majorBidi" w:cstheme="majorBidi"/>
          <w:sz w:val="30"/>
          <w:szCs w:val="30"/>
        </w:rPr>
      </w:pPr>
    </w:p>
    <w:p w14:paraId="15AC401E" w14:textId="77777777" w:rsidR="00860BE0" w:rsidRDefault="0086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3"/>
        <w:gridCol w:w="11"/>
        <w:gridCol w:w="261"/>
        <w:gridCol w:w="11"/>
        <w:gridCol w:w="1085"/>
        <w:gridCol w:w="13"/>
        <w:gridCol w:w="227"/>
        <w:gridCol w:w="9"/>
        <w:gridCol w:w="1086"/>
        <w:gridCol w:w="9"/>
        <w:gridCol w:w="265"/>
        <w:gridCol w:w="9"/>
        <w:gridCol w:w="1162"/>
      </w:tblGrid>
      <w:tr w:rsidR="00B267CE" w:rsidRPr="003A6773" w14:paraId="1D0D3B67" w14:textId="77777777" w:rsidTr="009D7ABA">
        <w:trPr>
          <w:tblHeader/>
        </w:trPr>
        <w:tc>
          <w:tcPr>
            <w:tcW w:w="2135" w:type="pct"/>
          </w:tcPr>
          <w:p w14:paraId="026F4364" w14:textId="197F5AD7" w:rsidR="00B267CE" w:rsidRPr="003A6773" w:rsidRDefault="00F653E4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65" w:type="pct"/>
            <w:gridSpan w:val="5"/>
          </w:tcPr>
          <w:p w14:paraId="01790084" w14:textId="77777777" w:rsidR="00B267CE" w:rsidRPr="003A6773" w:rsidRDefault="00B267CE" w:rsidP="003A6773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1A156960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6"/>
          </w:tcPr>
          <w:p w14:paraId="427852CC" w14:textId="77777777" w:rsidR="00B267CE" w:rsidRPr="003A6773" w:rsidRDefault="00B267CE" w:rsidP="003A6773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7CE" w:rsidRPr="003A6773" w14:paraId="2854B04C" w14:textId="77777777" w:rsidTr="000C37D2">
        <w:trPr>
          <w:tblHeader/>
        </w:trPr>
        <w:tc>
          <w:tcPr>
            <w:tcW w:w="2135" w:type="pct"/>
          </w:tcPr>
          <w:p w14:paraId="1FAC9B90" w14:textId="0C54EA1E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9140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6F7A9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A67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A93B9F" w:rsidRPr="00A93B9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="00A93B9F" w:rsidRPr="00A93B9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3" w:type="pct"/>
            <w:gridSpan w:val="2"/>
            <w:shd w:val="clear" w:color="auto" w:fill="auto"/>
          </w:tcPr>
          <w:p w14:paraId="3BD89F2E" w14:textId="2C8900ED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5" w:right="-110" w:firstLine="6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005F8693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BBA673A" w14:textId="31395F7B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69171441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3570F754" w14:textId="45529B2C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CD12B4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B535E47" w14:textId="78AAEFE6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67CE" w:rsidRPr="003A6773" w14:paraId="6391F008" w14:textId="77777777" w:rsidTr="00230B50">
        <w:trPr>
          <w:tblHeader/>
        </w:trPr>
        <w:tc>
          <w:tcPr>
            <w:tcW w:w="2135" w:type="pct"/>
          </w:tcPr>
          <w:p w14:paraId="53FC19AB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5" w:type="pct"/>
            <w:gridSpan w:val="13"/>
            <w:shd w:val="clear" w:color="auto" w:fill="auto"/>
          </w:tcPr>
          <w:p w14:paraId="09718898" w14:textId="77777777" w:rsidR="00B267CE" w:rsidRPr="003A6773" w:rsidRDefault="00B267CE" w:rsidP="003A6773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67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3B9F" w:rsidRPr="003A6773" w14:paraId="302359D3" w14:textId="77777777" w:rsidTr="009D7ABA">
        <w:tc>
          <w:tcPr>
            <w:tcW w:w="2135" w:type="pct"/>
          </w:tcPr>
          <w:p w14:paraId="70B24150" w14:textId="74D4AD4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627" w:type="pct"/>
            <w:shd w:val="clear" w:color="auto" w:fill="auto"/>
          </w:tcPr>
          <w:p w14:paraId="0180952C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CE77D3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7BC9F93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3A42867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52E838A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47910F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338C8050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3B9F" w:rsidRPr="003A6773" w14:paraId="79A21202" w14:textId="77777777" w:rsidTr="009D7ABA">
        <w:tc>
          <w:tcPr>
            <w:tcW w:w="2135" w:type="pct"/>
          </w:tcPr>
          <w:p w14:paraId="5739C88C" w14:textId="45FDDC6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รวมในบัญชีต้นทุนขายและบริการ</w:t>
            </w:r>
          </w:p>
        </w:tc>
        <w:tc>
          <w:tcPr>
            <w:tcW w:w="627" w:type="pct"/>
            <w:shd w:val="clear" w:color="auto" w:fill="auto"/>
          </w:tcPr>
          <w:p w14:paraId="5ECF74FB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57C79E05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00601AE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gridSpan w:val="2"/>
          </w:tcPr>
          <w:p w14:paraId="217B3E37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100E7AD5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1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168AEF5C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6B0D55D1" w14:textId="77777777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79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93B9F" w:rsidRPr="003A6773" w14:paraId="3EC56C61" w14:textId="77777777" w:rsidTr="00D8588D">
        <w:tc>
          <w:tcPr>
            <w:tcW w:w="2135" w:type="pct"/>
          </w:tcPr>
          <w:p w14:paraId="5999C3E5" w14:textId="77777777" w:rsidR="00A93B9F" w:rsidRPr="003A6773" w:rsidRDefault="00A93B9F" w:rsidP="00A93B9F">
            <w:pPr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27" w:type="pct"/>
            <w:shd w:val="clear" w:color="auto" w:fill="FFFFFF" w:themeFill="background1"/>
          </w:tcPr>
          <w:p w14:paraId="7AFD1B0E" w14:textId="03B3CCAD" w:rsidR="00A93B9F" w:rsidRPr="003A6773" w:rsidRDefault="0014430B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5,491,63</w:t>
            </w:r>
            <w:r w:rsidR="00446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5B03D362" w14:textId="035CCF0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3CD134A3" w14:textId="1C6685F6" w:rsidR="00A93B9F" w:rsidRPr="003A6773" w:rsidRDefault="00A93B9F" w:rsidP="00C71E6A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4,538,821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40DD297B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7F8D2C78" w14:textId="1A5DB514" w:rsidR="00A93B9F" w:rsidRPr="003A6773" w:rsidRDefault="0042644B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5,359,466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F00129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43696E9E" w14:textId="00AC3334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4,438,560</w:t>
            </w:r>
          </w:p>
        </w:tc>
      </w:tr>
      <w:tr w:rsidR="00A93B9F" w:rsidRPr="003A6773" w14:paraId="4986E9AD" w14:textId="77777777" w:rsidTr="00D8588D">
        <w:tc>
          <w:tcPr>
            <w:tcW w:w="2135" w:type="pct"/>
          </w:tcPr>
          <w:p w14:paraId="1E887D20" w14:textId="518D8D14" w:rsidR="00A93B9F" w:rsidRPr="001B1F4C" w:rsidRDefault="00A93B9F" w:rsidP="00A93B9F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3A6773">
              <w:rPr>
                <w:rFonts w:asciiTheme="majorBidi" w:hAnsiTheme="majorBidi" w:cstheme="majorBidi"/>
                <w:sz w:val="30"/>
                <w:szCs w:val="30"/>
                <w:cs/>
              </w:rPr>
              <w:t>การปร</w:t>
            </w:r>
            <w:r w:rsidR="00A5650E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ับ</w:t>
            </w:r>
            <w:r w:rsidRPr="003A677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627" w:type="pct"/>
            <w:shd w:val="clear" w:color="auto" w:fill="FFFFFF" w:themeFill="background1"/>
          </w:tcPr>
          <w:p w14:paraId="7534E5ED" w14:textId="0F0FDDA9" w:rsidR="0014430B" w:rsidRPr="003A6773" w:rsidRDefault="0014430B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4,53</w:t>
            </w:r>
            <w:r w:rsidR="00446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0965A2DF" w14:textId="1A7EE1F0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1B25FC89" w14:textId="48B69F39" w:rsidR="00A93B9F" w:rsidRPr="00D8588D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12,636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1B55DE1A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1" w:type="pct"/>
            <w:gridSpan w:val="2"/>
            <w:shd w:val="clear" w:color="auto" w:fill="FFFFFF" w:themeFill="background1"/>
          </w:tcPr>
          <w:p w14:paraId="4836461D" w14:textId="351C3E68" w:rsidR="0042644B" w:rsidRPr="003A6773" w:rsidRDefault="0042644B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1,359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652CA8FD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1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2" w:type="pct"/>
            <w:gridSpan w:val="2"/>
            <w:shd w:val="clear" w:color="auto" w:fill="FFFFFF" w:themeFill="background1"/>
          </w:tcPr>
          <w:p w14:paraId="7D5BE5AC" w14:textId="6941E575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9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67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6,752</w:t>
            </w:r>
          </w:p>
        </w:tc>
      </w:tr>
      <w:tr w:rsidR="00A93B9F" w:rsidRPr="008330AA" w14:paraId="2263B8EB" w14:textId="77777777" w:rsidTr="00A87B41">
        <w:tc>
          <w:tcPr>
            <w:tcW w:w="2135" w:type="pct"/>
          </w:tcPr>
          <w:p w14:paraId="57BF64CB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8A9C81" w14:textId="39FB410D" w:rsidR="00A93B9F" w:rsidRPr="003A6773" w:rsidRDefault="0014430B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94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5,496,166</w:t>
            </w:r>
          </w:p>
        </w:tc>
        <w:tc>
          <w:tcPr>
            <w:tcW w:w="147" w:type="pct"/>
            <w:gridSpan w:val="2"/>
            <w:shd w:val="clear" w:color="auto" w:fill="FFFFFF" w:themeFill="background1"/>
          </w:tcPr>
          <w:p w14:paraId="34A2FC1F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BAF0361" w14:textId="4DD1424E" w:rsidR="00A93B9F" w:rsidRPr="003A6773" w:rsidRDefault="00A93B9F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4,551,457</w:t>
            </w:r>
          </w:p>
        </w:tc>
        <w:tc>
          <w:tcPr>
            <w:tcW w:w="129" w:type="pct"/>
            <w:gridSpan w:val="2"/>
            <w:shd w:val="clear" w:color="auto" w:fill="FFFFFF" w:themeFill="background1"/>
          </w:tcPr>
          <w:p w14:paraId="3421A370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987DBA1" w14:textId="045E71FB" w:rsidR="00A93B9F" w:rsidRPr="003A6773" w:rsidRDefault="0042644B" w:rsidP="00A93B9F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6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5,360,825</w:t>
            </w:r>
          </w:p>
        </w:tc>
        <w:tc>
          <w:tcPr>
            <w:tcW w:w="148" w:type="pct"/>
            <w:gridSpan w:val="2"/>
            <w:shd w:val="clear" w:color="auto" w:fill="FFFFFF" w:themeFill="background1"/>
          </w:tcPr>
          <w:p w14:paraId="3C015E18" w14:textId="77777777" w:rsidR="00A93B9F" w:rsidRPr="003A6773" w:rsidRDefault="00A93B9F" w:rsidP="00A93B9F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9" w:right="-4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B8397D0" w14:textId="56FAFCF3" w:rsidR="00A93B9F" w:rsidRPr="008330AA" w:rsidRDefault="00A93B9F" w:rsidP="00260241">
            <w:pPr>
              <w:pStyle w:val="acctfourfigures"/>
              <w:shd w:val="clear" w:color="auto" w:fill="FFFFFF" w:themeFill="background1"/>
              <w:tabs>
                <w:tab w:val="clear" w:pos="765"/>
                <w:tab w:val="decimal" w:pos="886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67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4,445,312</w:t>
            </w:r>
          </w:p>
        </w:tc>
      </w:tr>
    </w:tbl>
    <w:p w14:paraId="44FCC54B" w14:textId="77777777" w:rsidR="007C55CA" w:rsidRPr="000D38EA" w:rsidRDefault="007C55CA" w:rsidP="007C55CA">
      <w:pPr>
        <w:pStyle w:val="Heading1"/>
        <w:keepLines/>
        <w:shd w:val="clear" w:color="auto" w:fill="auto"/>
        <w:tabs>
          <w:tab w:val="clear" w:pos="414"/>
        </w:tabs>
        <w:ind w:left="518" w:right="-45" w:firstLine="0"/>
        <w:jc w:val="thaiDistribute"/>
        <w:rPr>
          <w:rFonts w:asciiTheme="majorBidi" w:hAnsiTheme="majorBidi" w:cstheme="majorBidi"/>
          <w:sz w:val="21"/>
          <w:szCs w:val="21"/>
          <w:u w:val="none"/>
          <w:lang w:val="th-TH"/>
        </w:rPr>
      </w:pPr>
    </w:p>
    <w:p w14:paraId="09BB4EA9" w14:textId="7384B410" w:rsidR="00D61673" w:rsidRPr="00147230" w:rsidRDefault="004B36E8">
      <w:pPr>
        <w:pStyle w:val="Heading1"/>
        <w:keepLines/>
        <w:numPr>
          <w:ilvl w:val="0"/>
          <w:numId w:val="1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ส่วนปรับปรุงอาคารเช่าและอุปกรณ์ </w:t>
      </w:r>
      <w:r w:rsidR="00F96631"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147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71C55A65" w14:textId="77777777" w:rsidR="004B36E8" w:rsidRPr="000D38EA" w:rsidRDefault="004B36E8" w:rsidP="004B36E8">
      <w:pPr>
        <w:rPr>
          <w:rFonts w:asciiTheme="majorBidi" w:hAnsiTheme="majorBidi" w:cstheme="majorBidi"/>
          <w:sz w:val="21"/>
          <w:szCs w:val="21"/>
          <w:cs/>
          <w:lang w:eastAsia="x-none"/>
        </w:rPr>
      </w:pPr>
    </w:p>
    <w:p w14:paraId="7161A99C" w14:textId="5135701E" w:rsidR="004313F8" w:rsidRPr="00B267CE" w:rsidRDefault="004313F8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B267CE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Pr="00B267CE">
        <w:rPr>
          <w:rFonts w:asciiTheme="majorBidi" w:hAnsiTheme="majorBidi" w:cstheme="majorBidi"/>
          <w:sz w:val="30"/>
          <w:szCs w:val="30"/>
          <w:cs/>
          <w:lang w:val="en-US"/>
        </w:rPr>
        <w:t>ส่วนปรับปรุงอาคารเช่าและ</w:t>
      </w:r>
      <w:r w:rsidRPr="00B267CE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="00EC0AA8" w:rsidRPr="00B267CE">
        <w:rPr>
          <w:rFonts w:asciiTheme="majorBidi" w:hAnsiTheme="majorBidi" w:cstheme="majorBidi"/>
          <w:sz w:val="30"/>
          <w:szCs w:val="30"/>
          <w:cs/>
        </w:rPr>
        <w:t>และสินทรัพย์สิทธิการใช้</w:t>
      </w:r>
      <w:r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>งว</w:t>
      </w:r>
      <w:r w:rsidR="000C4EBA" w:rsidRPr="00B267CE">
        <w:rPr>
          <w:rFonts w:asciiTheme="majorBidi" w:hAnsiTheme="majorBidi" w:cstheme="majorBidi"/>
          <w:sz w:val="30"/>
          <w:szCs w:val="30"/>
          <w:cs/>
        </w:rPr>
        <w:t>ด</w:t>
      </w:r>
      <w:r w:rsidR="0049140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F7A9C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4C11EE" w:rsidRPr="00B267C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93B9F" w:rsidRPr="00B267C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93B9F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A93B9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A054B4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EC0AA8" w:rsidRPr="00B267C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267C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58EA9D8" w14:textId="5D16B881" w:rsidR="00683CDE" w:rsidRPr="000D38EA" w:rsidRDefault="00683CDE" w:rsidP="00431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21"/>
          <w:szCs w:val="21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0"/>
        <w:gridCol w:w="269"/>
        <w:gridCol w:w="1171"/>
        <w:gridCol w:w="270"/>
        <w:gridCol w:w="1171"/>
        <w:gridCol w:w="270"/>
        <w:gridCol w:w="1167"/>
      </w:tblGrid>
      <w:tr w:rsidR="00683CDE" w:rsidRPr="00B267CE" w14:paraId="57500D07" w14:textId="77777777" w:rsidTr="00BB5751">
        <w:trPr>
          <w:tblHeader/>
        </w:trPr>
        <w:tc>
          <w:tcPr>
            <w:tcW w:w="2070" w:type="pct"/>
          </w:tcPr>
          <w:p w14:paraId="65828936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94" w:type="pct"/>
            <w:gridSpan w:val="3"/>
          </w:tcPr>
          <w:p w14:paraId="5BD6BFBF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5886E823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91" w:type="pct"/>
            <w:gridSpan w:val="3"/>
          </w:tcPr>
          <w:p w14:paraId="4A847A2E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3CDE" w:rsidRPr="00B267CE" w14:paraId="690CB10F" w14:textId="77777777" w:rsidTr="00BB5751">
        <w:trPr>
          <w:tblHeader/>
        </w:trPr>
        <w:tc>
          <w:tcPr>
            <w:tcW w:w="2070" w:type="pct"/>
          </w:tcPr>
          <w:p w14:paraId="3510A8F9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2F33B8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FFCD3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B28AF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</w:pPr>
          </w:p>
          <w:p w14:paraId="1C88EED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การซื้อและการโอนเข้า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C3F2C75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E995E7F" w14:textId="09C08A2B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4CCAE762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1F1B6BC0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24C16B48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</w:p>
          <w:p w14:paraId="2B3D725D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การซื้อและ</w:t>
            </w:r>
          </w:p>
          <w:p w14:paraId="6F591F04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การโอนเข้า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t xml:space="preserve">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lang w:val="en-US" w:eastAsia="en-US"/>
              </w:rPr>
              <w:br/>
              <w:t xml:space="preserve">- </w:t>
            </w:r>
            <w:r w:rsidRPr="00B267CE">
              <w:rPr>
                <w:rFonts w:asciiTheme="majorBidi" w:hAnsiTheme="majorBidi" w:cstheme="majorBidi"/>
                <w:spacing w:val="18"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4" w:type="pct"/>
          </w:tcPr>
          <w:p w14:paraId="4907D65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</w:tcPr>
          <w:p w14:paraId="3528F5D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การจำหน่าย</w:t>
            </w:r>
          </w:p>
          <w:p w14:paraId="7F6BE3BC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และการโอนออก</w:t>
            </w:r>
            <w:r w:rsidRPr="00B26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-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ราคาตามบัญชีสุทธิ</w:t>
            </w:r>
          </w:p>
        </w:tc>
      </w:tr>
      <w:tr w:rsidR="00683CDE" w:rsidRPr="00B267CE" w14:paraId="5A9D21CD" w14:textId="77777777" w:rsidTr="00BB5751">
        <w:trPr>
          <w:tblHeader/>
        </w:trPr>
        <w:tc>
          <w:tcPr>
            <w:tcW w:w="2070" w:type="pct"/>
          </w:tcPr>
          <w:p w14:paraId="26F17FC4" w14:textId="77777777" w:rsidR="00683CDE" w:rsidRPr="00B267CE" w:rsidRDefault="00683CDE" w:rsidP="00083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9BF4A96" w14:textId="77777777" w:rsidR="00683CDE" w:rsidRPr="00B267CE" w:rsidRDefault="00683CDE" w:rsidP="00083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55478" w:rsidRPr="00B267CE" w14:paraId="665039A8" w14:textId="77777777" w:rsidTr="006B3E81">
        <w:trPr>
          <w:tblHeader/>
        </w:trPr>
        <w:tc>
          <w:tcPr>
            <w:tcW w:w="2070" w:type="pct"/>
          </w:tcPr>
          <w:p w14:paraId="59268FFC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625" w:type="pct"/>
            <w:shd w:val="clear" w:color="auto" w:fill="auto"/>
          </w:tcPr>
          <w:p w14:paraId="376EA092" w14:textId="7134C714" w:rsidR="00255478" w:rsidRPr="00B267CE" w:rsidRDefault="0039388E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61,078</w:t>
            </w:r>
          </w:p>
        </w:tc>
        <w:tc>
          <w:tcPr>
            <w:tcW w:w="144" w:type="pct"/>
            <w:shd w:val="clear" w:color="auto" w:fill="auto"/>
          </w:tcPr>
          <w:p w14:paraId="2A12DBB4" w14:textId="77777777" w:rsidR="00255478" w:rsidRPr="00B267CE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308359FD" w14:textId="1BA28CC4" w:rsidR="00255478" w:rsidRPr="002B2285" w:rsidRDefault="00407EED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46,750</w:t>
            </w:r>
          </w:p>
        </w:tc>
        <w:tc>
          <w:tcPr>
            <w:tcW w:w="144" w:type="pct"/>
            <w:shd w:val="clear" w:color="auto" w:fill="auto"/>
          </w:tcPr>
          <w:p w14:paraId="3A201155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shd w:val="clear" w:color="auto" w:fill="auto"/>
          </w:tcPr>
          <w:p w14:paraId="7B45BC39" w14:textId="68F6DC34" w:rsidR="00255478" w:rsidRPr="002B2285" w:rsidRDefault="00407EED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59,802</w:t>
            </w:r>
          </w:p>
        </w:tc>
        <w:tc>
          <w:tcPr>
            <w:tcW w:w="144" w:type="pct"/>
            <w:shd w:val="clear" w:color="auto" w:fill="auto"/>
          </w:tcPr>
          <w:p w14:paraId="3D52C873" w14:textId="77777777" w:rsidR="00255478" w:rsidRPr="002B2285" w:rsidRDefault="00255478" w:rsidP="00255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shd w:val="clear" w:color="auto" w:fill="auto"/>
          </w:tcPr>
          <w:p w14:paraId="2BE0B36D" w14:textId="1121052F" w:rsidR="00255478" w:rsidRPr="002B2285" w:rsidRDefault="000759DB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45,750</w:t>
            </w:r>
          </w:p>
        </w:tc>
      </w:tr>
      <w:tr w:rsidR="00EC0AA8" w:rsidRPr="00B267CE" w14:paraId="6456C1CE" w14:textId="77777777" w:rsidTr="006B3E81">
        <w:trPr>
          <w:tblHeader/>
        </w:trPr>
        <w:tc>
          <w:tcPr>
            <w:tcW w:w="2070" w:type="pct"/>
          </w:tcPr>
          <w:p w14:paraId="2EC0D2C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สินทรัพย์ระหว่างการก่อสร้างและติดตั้ง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3663C41C" w14:textId="230D0A3C" w:rsidR="00EC0AA8" w:rsidRPr="00320691" w:rsidRDefault="0039388E" w:rsidP="00CF7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72,609</w:t>
            </w:r>
          </w:p>
        </w:tc>
        <w:tc>
          <w:tcPr>
            <w:tcW w:w="144" w:type="pct"/>
            <w:shd w:val="clear" w:color="auto" w:fill="auto"/>
          </w:tcPr>
          <w:p w14:paraId="2C674482" w14:textId="77777777" w:rsidR="00EC0AA8" w:rsidRPr="00320691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0BBFD01" w14:textId="68833BD1" w:rsidR="00EC0AA8" w:rsidRPr="00320691" w:rsidRDefault="00407EED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53,177</w:t>
            </w:r>
          </w:p>
        </w:tc>
        <w:tc>
          <w:tcPr>
            <w:tcW w:w="144" w:type="pct"/>
            <w:shd w:val="clear" w:color="auto" w:fill="auto"/>
          </w:tcPr>
          <w:p w14:paraId="16E5D7AC" w14:textId="77777777" w:rsidR="00EC0AA8" w:rsidRPr="00320691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A8F9FD4" w14:textId="3EF3D755" w:rsidR="00EC0AA8" w:rsidRPr="00237D5A" w:rsidRDefault="00407EED" w:rsidP="003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72,609</w:t>
            </w:r>
          </w:p>
        </w:tc>
        <w:tc>
          <w:tcPr>
            <w:tcW w:w="144" w:type="pct"/>
            <w:shd w:val="clear" w:color="auto" w:fill="auto"/>
          </w:tcPr>
          <w:p w14:paraId="42F34049" w14:textId="77777777" w:rsidR="00EC0AA8" w:rsidRPr="00237D5A" w:rsidRDefault="00EC0AA8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8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08F61A2C" w14:textId="0409ABBC" w:rsidR="00EC0AA8" w:rsidRPr="00237D5A" w:rsidRDefault="000759DB" w:rsidP="00E53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53,177</w:t>
            </w:r>
          </w:p>
        </w:tc>
      </w:tr>
      <w:tr w:rsidR="00EC0AA8" w:rsidRPr="00B267CE" w14:paraId="5AF7F9F6" w14:textId="77777777" w:rsidTr="006B3E81">
        <w:trPr>
          <w:tblHeader/>
        </w:trPr>
        <w:tc>
          <w:tcPr>
            <w:tcW w:w="2070" w:type="pct"/>
          </w:tcPr>
          <w:p w14:paraId="6F55E209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6A2E" w14:textId="16485333" w:rsidR="00EC0AA8" w:rsidRPr="00B267CE" w:rsidRDefault="0039388E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133,687</w:t>
            </w:r>
          </w:p>
        </w:tc>
        <w:tc>
          <w:tcPr>
            <w:tcW w:w="144" w:type="pct"/>
            <w:shd w:val="clear" w:color="auto" w:fill="auto"/>
          </w:tcPr>
          <w:p w14:paraId="7F6F4AB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3214E" w14:textId="28D8D568" w:rsidR="00EC0AA8" w:rsidRPr="00B267CE" w:rsidRDefault="00407EED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99,927</w:t>
            </w:r>
          </w:p>
        </w:tc>
        <w:tc>
          <w:tcPr>
            <w:tcW w:w="144" w:type="pct"/>
            <w:shd w:val="clear" w:color="auto" w:fill="auto"/>
          </w:tcPr>
          <w:p w14:paraId="067195DD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F01BF" w14:textId="2D52D173" w:rsidR="00EC0AA8" w:rsidRPr="00B267CE" w:rsidRDefault="00407EED" w:rsidP="003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132,411</w:t>
            </w:r>
          </w:p>
        </w:tc>
        <w:tc>
          <w:tcPr>
            <w:tcW w:w="144" w:type="pct"/>
            <w:shd w:val="clear" w:color="auto" w:fill="auto"/>
          </w:tcPr>
          <w:p w14:paraId="5F42DAA5" w14:textId="77777777" w:rsidR="00EC0AA8" w:rsidRPr="00B267CE" w:rsidRDefault="00EC0AA8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CAD91D" w14:textId="51A2CAEE" w:rsidR="00EC0AA8" w:rsidRPr="00B267CE" w:rsidRDefault="000759DB" w:rsidP="00EC0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98,927</w:t>
            </w:r>
          </w:p>
        </w:tc>
      </w:tr>
    </w:tbl>
    <w:p w14:paraId="1FA89E1C" w14:textId="61A6448C" w:rsidR="00CF4FF5" w:rsidRPr="000D38EA" w:rsidRDefault="00CF4FF5" w:rsidP="00683C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1"/>
          <w:szCs w:val="21"/>
          <w:lang w:val="en-US"/>
        </w:rPr>
      </w:pPr>
    </w:p>
    <w:p w14:paraId="0D31AB68" w14:textId="4C18ED9B" w:rsidR="006B0307" w:rsidRPr="00B267CE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67C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</w:t>
      </w:r>
      <w:r w:rsidR="009A0F6A" w:rsidRPr="00B267CE">
        <w:rPr>
          <w:rFonts w:asciiTheme="majorBidi" w:hAnsiTheme="majorBidi" w:cstheme="majorBidi"/>
          <w:sz w:val="30"/>
          <w:szCs w:val="30"/>
          <w:cs/>
        </w:rPr>
        <w:t>้</w:t>
      </w:r>
      <w:r w:rsidRPr="00B267C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58978BE" w14:textId="77777777" w:rsidR="006B0307" w:rsidRPr="000D38EA" w:rsidRDefault="006B0307" w:rsidP="00684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1"/>
          <w:szCs w:val="21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2070"/>
        <w:gridCol w:w="270"/>
        <w:gridCol w:w="2070"/>
      </w:tblGrid>
      <w:tr w:rsidR="00BB5751" w:rsidRPr="00B267CE" w14:paraId="29DAB3FB" w14:textId="77777777" w:rsidTr="00F27C0D">
        <w:trPr>
          <w:trHeight w:val="21"/>
          <w:tblHeader/>
        </w:trPr>
        <w:tc>
          <w:tcPr>
            <w:tcW w:w="4680" w:type="dxa"/>
            <w:shd w:val="clear" w:color="auto" w:fill="auto"/>
            <w:vAlign w:val="bottom"/>
          </w:tcPr>
          <w:p w14:paraId="45E9E132" w14:textId="05A0CD94" w:rsidR="00BB5751" w:rsidRPr="00B267CE" w:rsidRDefault="00BB5751" w:rsidP="00684B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B26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39EE0FC3" w14:textId="1A90BB74" w:rsidR="00BB5751" w:rsidRPr="00B267CE" w:rsidRDefault="00BB5751" w:rsidP="00BB5751">
            <w:pPr>
              <w:pStyle w:val="Pa47"/>
              <w:spacing w:line="240" w:lineRule="auto"/>
              <w:ind w:left="9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CDF7185" w14:textId="77777777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2312F8AC" w14:textId="1F9E886F" w:rsidR="00BB5751" w:rsidRPr="00B267CE" w:rsidRDefault="00BB5751" w:rsidP="00684BD7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B5751" w:rsidRPr="00B267CE" w14:paraId="0EA886D2" w14:textId="77777777" w:rsidTr="00F27C0D">
        <w:trPr>
          <w:trHeight w:val="21"/>
          <w:tblHeader/>
        </w:trPr>
        <w:tc>
          <w:tcPr>
            <w:tcW w:w="4680" w:type="dxa"/>
          </w:tcPr>
          <w:p w14:paraId="0C59C632" w14:textId="77777777" w:rsidR="00BB5751" w:rsidRPr="00B267CE" w:rsidRDefault="00BB5751" w:rsidP="00684B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3"/>
          </w:tcPr>
          <w:p w14:paraId="2A908B9C" w14:textId="6DA336BC" w:rsidR="00BB5751" w:rsidRPr="00B267CE" w:rsidRDefault="00BB5751" w:rsidP="00684B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5751" w:rsidRPr="00B267CE" w14:paraId="6400873B" w14:textId="77777777" w:rsidTr="00F27C0D">
        <w:trPr>
          <w:trHeight w:val="21"/>
        </w:trPr>
        <w:tc>
          <w:tcPr>
            <w:tcW w:w="4680" w:type="dxa"/>
          </w:tcPr>
          <w:p w14:paraId="7248E3A7" w14:textId="4FFBD4EC" w:rsidR="00BB5751" w:rsidRPr="00B267CE" w:rsidRDefault="00BB5751" w:rsidP="0068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67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0" w:type="dxa"/>
            <w:shd w:val="clear" w:color="auto" w:fill="FFFFFF" w:themeFill="background1"/>
          </w:tcPr>
          <w:p w14:paraId="5BA5B702" w14:textId="108CFC90" w:rsidR="00BB5751" w:rsidRPr="00B267CE" w:rsidRDefault="00A054B4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353,465</w:t>
            </w:r>
          </w:p>
        </w:tc>
        <w:tc>
          <w:tcPr>
            <w:tcW w:w="270" w:type="dxa"/>
            <w:shd w:val="clear" w:color="auto" w:fill="FFFFFF" w:themeFill="background1"/>
          </w:tcPr>
          <w:p w14:paraId="1C19049E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06D2E74F" w14:textId="25B02084" w:rsidR="00BB5751" w:rsidRPr="00B267CE" w:rsidRDefault="00A054B4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349,271</w:t>
            </w:r>
          </w:p>
        </w:tc>
      </w:tr>
      <w:tr w:rsidR="00BB5751" w:rsidRPr="00B267CE" w14:paraId="1CE0BE7D" w14:textId="77777777" w:rsidTr="00F27C0D">
        <w:trPr>
          <w:trHeight w:val="21"/>
        </w:trPr>
        <w:tc>
          <w:tcPr>
            <w:tcW w:w="4680" w:type="dxa"/>
          </w:tcPr>
          <w:p w14:paraId="0350D1DB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070" w:type="dxa"/>
            <w:shd w:val="clear" w:color="auto" w:fill="FFFFFF" w:themeFill="background1"/>
          </w:tcPr>
          <w:p w14:paraId="2563EA5E" w14:textId="57BB2579" w:rsidR="00BB5751" w:rsidRPr="00B267CE" w:rsidRDefault="00B94F57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98,671</w:t>
            </w:r>
          </w:p>
        </w:tc>
        <w:tc>
          <w:tcPr>
            <w:tcW w:w="270" w:type="dxa"/>
            <w:shd w:val="clear" w:color="auto" w:fill="FFFFFF" w:themeFill="background1"/>
          </w:tcPr>
          <w:p w14:paraId="01E57896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5B4FBBB4" w14:textId="021F3958" w:rsidR="00BB5751" w:rsidRPr="007D601F" w:rsidRDefault="00B94F57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98,671</w:t>
            </w:r>
          </w:p>
        </w:tc>
      </w:tr>
      <w:tr w:rsidR="000D38EA" w:rsidRPr="00B267CE" w14:paraId="468EF3B5" w14:textId="77777777" w:rsidTr="00F27C0D">
        <w:trPr>
          <w:trHeight w:val="21"/>
        </w:trPr>
        <w:tc>
          <w:tcPr>
            <w:tcW w:w="4680" w:type="dxa"/>
          </w:tcPr>
          <w:p w14:paraId="48E176B3" w14:textId="196AE4CD" w:rsidR="000D38EA" w:rsidRPr="00B94F57" w:rsidRDefault="000D38EA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</w:pPr>
            <w:r w:rsidRPr="000D38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="000550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550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ตัดรายการ</w:t>
            </w:r>
          </w:p>
        </w:tc>
        <w:tc>
          <w:tcPr>
            <w:tcW w:w="2070" w:type="dxa"/>
            <w:shd w:val="clear" w:color="auto" w:fill="FFFFFF" w:themeFill="background1"/>
          </w:tcPr>
          <w:p w14:paraId="0C9379C9" w14:textId="34FF63B0" w:rsidR="000D38EA" w:rsidRDefault="00B94F57" w:rsidP="00F51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(38,247)</w:t>
            </w:r>
          </w:p>
        </w:tc>
        <w:tc>
          <w:tcPr>
            <w:tcW w:w="270" w:type="dxa"/>
            <w:shd w:val="clear" w:color="auto" w:fill="FFFFFF" w:themeFill="background1"/>
          </w:tcPr>
          <w:p w14:paraId="10B3D5CF" w14:textId="77777777" w:rsidR="000D38EA" w:rsidRPr="00B267CE" w:rsidRDefault="000D38EA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5E1E2C1B" w14:textId="6D3F3543" w:rsidR="000D38EA" w:rsidRDefault="00B94F57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(38,247)</w:t>
            </w:r>
          </w:p>
        </w:tc>
      </w:tr>
      <w:tr w:rsidR="00BB5751" w:rsidRPr="00B267CE" w14:paraId="1B1C13D6" w14:textId="77777777" w:rsidTr="00F27C0D">
        <w:trPr>
          <w:trHeight w:val="21"/>
        </w:trPr>
        <w:tc>
          <w:tcPr>
            <w:tcW w:w="4680" w:type="dxa"/>
          </w:tcPr>
          <w:p w14:paraId="74F88092" w14:textId="77777777" w:rsidR="00BB5751" w:rsidRPr="00B267CE" w:rsidRDefault="00BB5751" w:rsidP="00684BD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6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267C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F87B7B" w14:textId="2A7D95AD" w:rsidR="00BB5751" w:rsidRPr="00B267CE" w:rsidRDefault="007432D3" w:rsidP="0018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7E1172">
              <w:rPr>
                <w:rFonts w:asciiTheme="majorBidi" w:hAnsiTheme="majorBidi" w:cstheme="majorBidi"/>
                <w:sz w:val="30"/>
                <w:szCs w:val="30"/>
              </w:rPr>
              <w:t>7,598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6D1BC295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04C590" w14:textId="02E271FA" w:rsidR="00BB5751" w:rsidRPr="00B267CE" w:rsidRDefault="007349A7" w:rsidP="00187992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</w:t>
            </w:r>
            <w:r w:rsidR="009D53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6,241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B5751" w:rsidRPr="00B267CE" w14:paraId="29B4A77F" w14:textId="77777777" w:rsidTr="00F27C0D">
        <w:trPr>
          <w:trHeight w:val="21"/>
        </w:trPr>
        <w:tc>
          <w:tcPr>
            <w:tcW w:w="4680" w:type="dxa"/>
            <w:vAlign w:val="bottom"/>
          </w:tcPr>
          <w:p w14:paraId="1F31A926" w14:textId="6F77CF32" w:rsidR="00BB5751" w:rsidRPr="00B267CE" w:rsidRDefault="00BB5751" w:rsidP="00684BD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6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93B9F" w:rsidRPr="00B26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93B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A93B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A054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A08061" w14:textId="29BF3F02" w:rsidR="00BB5751" w:rsidRPr="00B267CE" w:rsidRDefault="007349A7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266,291</w:t>
            </w:r>
          </w:p>
        </w:tc>
        <w:tc>
          <w:tcPr>
            <w:tcW w:w="270" w:type="dxa"/>
            <w:shd w:val="clear" w:color="auto" w:fill="FFFFFF" w:themeFill="background1"/>
          </w:tcPr>
          <w:p w14:paraId="173972A2" w14:textId="77777777" w:rsidR="00BB5751" w:rsidRPr="00B267CE" w:rsidRDefault="00BB5751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EF7052" w14:textId="4F1AE949" w:rsidR="00BB5751" w:rsidRPr="00B267CE" w:rsidRDefault="007349A7" w:rsidP="00F51AC3">
            <w:pPr>
              <w:pStyle w:val="acctfourfigures"/>
              <w:tabs>
                <w:tab w:val="clear" w:pos="765"/>
                <w:tab w:val="decimal" w:pos="162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263,454</w:t>
            </w:r>
          </w:p>
        </w:tc>
      </w:tr>
    </w:tbl>
    <w:p w14:paraId="79A59D8C" w14:textId="45F48827" w:rsidR="00792C02" w:rsidRPr="00C14CFF" w:rsidRDefault="0079023D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2" w:name="_Hlk23765408"/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</w:t>
      </w:r>
      <w:r w:rsidR="00792C0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งานดำเนินงาน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</w:t>
      </w:r>
      <w:r w:rsidR="00960F80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การจำแนก</w:t>
      </w:r>
      <w:r w:rsidR="00AA3F82"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รายได้</w:t>
      </w:r>
      <w:bookmarkEnd w:id="2"/>
    </w:p>
    <w:p w14:paraId="180D78A4" w14:textId="77777777" w:rsidR="000105D6" w:rsidRPr="00050B88" w:rsidRDefault="000105D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6"/>
          <w:szCs w:val="26"/>
        </w:rPr>
      </w:pPr>
    </w:p>
    <w:p w14:paraId="6CA90AD6" w14:textId="206D316A" w:rsidR="004F39B6" w:rsidRPr="00C14CFF" w:rsidRDefault="004F39B6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ผู้บริหารเห็นว่ากลุ่มบริษัทดำเนินกิจการในส่วนงานเดียวคือ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</w:t>
      </w:r>
      <w:r w:rsidR="00A65058" w:rsidRPr="00C14C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161F" w:rsidRPr="00C14CFF">
        <w:rPr>
          <w:rFonts w:asciiTheme="majorBidi" w:hAnsiTheme="majorBidi" w:cstheme="majorBidi"/>
          <w:sz w:val="30"/>
          <w:szCs w:val="30"/>
          <w:cs/>
        </w:rPr>
        <w:t>มือถือ</w:t>
      </w:r>
      <w:r w:rsidRPr="00C14CFF">
        <w:rPr>
          <w:rFonts w:asciiTheme="majorBidi" w:hAnsiTheme="majorBidi" w:cstheme="majorBidi"/>
          <w:sz w:val="30"/>
          <w:szCs w:val="30"/>
          <w:cs/>
        </w:rPr>
        <w:t>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5EE127A" w14:textId="1C46912B" w:rsidR="00F00DE2" w:rsidRPr="00050B88" w:rsidRDefault="00F00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</w:p>
    <w:p w14:paraId="3B096114" w14:textId="2A69BFC1" w:rsidR="0079023D" w:rsidRPr="00C14CFF" w:rsidRDefault="00960F80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การจำแนก</w:t>
      </w:r>
      <w:r w:rsidR="00792C02" w:rsidRPr="00C14C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71DE0458" w14:textId="77777777" w:rsidR="00BF6C64" w:rsidRPr="00050B88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  <w:lang w:eastAsia="x-none"/>
        </w:rPr>
      </w:pPr>
    </w:p>
    <w:p w14:paraId="6D599A21" w14:textId="49A55865" w:rsidR="00BF6C64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รายได้หลักของกลุ่มบริษัทและบริษัทได้มาจากการขายสินค้า</w:t>
      </w:r>
      <w:r w:rsidR="00480EFB" w:rsidRPr="00C14CFF">
        <w:rPr>
          <w:rFonts w:asciiTheme="majorBidi" w:hAnsiTheme="majorBidi" w:cstheme="majorBidi"/>
          <w:sz w:val="30"/>
          <w:szCs w:val="30"/>
          <w:cs/>
        </w:rPr>
        <w:t>และการให้บริการ</w:t>
      </w:r>
    </w:p>
    <w:p w14:paraId="5D2680CA" w14:textId="707DB521" w:rsidR="00684BD7" w:rsidRPr="00050B88" w:rsidRDefault="00684BD7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6"/>
          <w:szCs w:val="26"/>
        </w:rPr>
      </w:pPr>
    </w:p>
    <w:p w14:paraId="47FAB4B4" w14:textId="01094EF3" w:rsidR="00A1213F" w:rsidRPr="00C14CFF" w:rsidRDefault="00BF6C64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14CFF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732124" w:rsidRPr="00C14CFF">
        <w:rPr>
          <w:rFonts w:asciiTheme="majorBidi" w:hAnsiTheme="majorBidi" w:cstheme="majorBidi"/>
          <w:sz w:val="30"/>
          <w:szCs w:val="30"/>
          <w:cs/>
        </w:rPr>
        <w:t>ส่วนงานภูมิศาสตร์หลัก</w:t>
      </w:r>
      <w:r w:rsidR="008F58E6" w:rsidRPr="00C14CFF">
        <w:rPr>
          <w:rFonts w:asciiTheme="majorBidi" w:hAnsiTheme="majorBidi" w:cstheme="majorBidi"/>
          <w:sz w:val="30"/>
          <w:szCs w:val="30"/>
        </w:rPr>
        <w:t xml:space="preserve"> </w:t>
      </w:r>
      <w:r w:rsidRPr="00C14CFF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30701003" w14:textId="5B3E94F9" w:rsidR="00B775EE" w:rsidRPr="00050B88" w:rsidRDefault="00B775EE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25"/>
        <w:gridCol w:w="270"/>
        <w:gridCol w:w="1205"/>
        <w:gridCol w:w="236"/>
        <w:gridCol w:w="1165"/>
        <w:gridCol w:w="240"/>
        <w:gridCol w:w="1149"/>
      </w:tblGrid>
      <w:tr w:rsidR="00B267CE" w:rsidRPr="00C14CFF" w14:paraId="42A1C8C3" w14:textId="77777777" w:rsidTr="00296634">
        <w:tc>
          <w:tcPr>
            <w:tcW w:w="3690" w:type="dxa"/>
            <w:vAlign w:val="bottom"/>
          </w:tcPr>
          <w:p w14:paraId="72B53FD6" w14:textId="77777777" w:rsidR="00B267CE" w:rsidRPr="00C14CFF" w:rsidRDefault="00B267CE" w:rsidP="00C14CF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0" w:type="dxa"/>
            <w:gridSpan w:val="3"/>
          </w:tcPr>
          <w:p w14:paraId="2E5EF8D8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0C7D32F0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3A17EB11" w14:textId="77777777" w:rsidR="00B267CE" w:rsidRPr="00C14CFF" w:rsidRDefault="00B267CE" w:rsidP="00C14C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A93B9F" w:rsidRPr="00C14CFF" w14:paraId="6A7F5B07" w14:textId="77777777" w:rsidTr="00296634">
        <w:tc>
          <w:tcPr>
            <w:tcW w:w="3690" w:type="dxa"/>
            <w:vAlign w:val="bottom"/>
          </w:tcPr>
          <w:p w14:paraId="539FB5A8" w14:textId="77777777" w:rsidR="00A93B9F" w:rsidRPr="00C14CFF" w:rsidRDefault="00A93B9F" w:rsidP="00A93B9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3108DF8D" w14:textId="1CF199B1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เก้า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3C74DED1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A94D369" w14:textId="78AB396D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เก้า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A93B9F" w:rsidRPr="00C14CFF" w14:paraId="3D6747C9" w14:textId="77777777" w:rsidTr="00296634">
        <w:tc>
          <w:tcPr>
            <w:tcW w:w="3690" w:type="dxa"/>
            <w:vAlign w:val="bottom"/>
          </w:tcPr>
          <w:p w14:paraId="32D40D5C" w14:textId="77777777" w:rsidR="00A93B9F" w:rsidRPr="00C14CFF" w:rsidRDefault="00A93B9F" w:rsidP="00A93B9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0" w:type="dxa"/>
            <w:gridSpan w:val="3"/>
          </w:tcPr>
          <w:p w14:paraId="0C1158E5" w14:textId="0D520E42" w:rsidR="00A93B9F" w:rsidRPr="002E2F09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C14CFF">
              <w:rPr>
                <w:rFonts w:ascii="Angsana New" w:hAnsi="Angsana New"/>
                <w:sz w:val="30"/>
                <w:szCs w:val="30"/>
              </w:rPr>
              <w:t>3</w:t>
            </w:r>
            <w:r w:rsidRPr="00C14CF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108BEDD6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554" w:type="dxa"/>
            <w:gridSpan w:val="3"/>
          </w:tcPr>
          <w:p w14:paraId="632FD766" w14:textId="7E5DA78F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C14CFF">
              <w:rPr>
                <w:rFonts w:ascii="Angsana New" w:hAnsi="Angsana New"/>
                <w:sz w:val="30"/>
                <w:szCs w:val="30"/>
              </w:rPr>
              <w:t>3</w:t>
            </w:r>
            <w:r w:rsidRPr="00C14CF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14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A93B9F" w:rsidRPr="00C14CFF" w14:paraId="0533F440" w14:textId="77777777" w:rsidTr="00296634">
        <w:tc>
          <w:tcPr>
            <w:tcW w:w="3690" w:type="dxa"/>
            <w:vAlign w:val="bottom"/>
          </w:tcPr>
          <w:p w14:paraId="3E39BACB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7BFD03E" w14:textId="6AD81E98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70" w:type="dxa"/>
          </w:tcPr>
          <w:p w14:paraId="24A4B3D7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</w:tcPr>
          <w:p w14:paraId="5D94065C" w14:textId="1217648B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36" w:type="dxa"/>
          </w:tcPr>
          <w:p w14:paraId="12C4EDA9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7DE3800" w14:textId="19F1E031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40" w:type="dxa"/>
          </w:tcPr>
          <w:p w14:paraId="1317160B" w14:textId="77777777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</w:tcPr>
          <w:p w14:paraId="77B566C1" w14:textId="7147E73B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2566</w:t>
            </w:r>
          </w:p>
        </w:tc>
      </w:tr>
      <w:tr w:rsidR="00A93B9F" w:rsidRPr="00C14CFF" w14:paraId="79EADA89" w14:textId="77777777" w:rsidTr="00296634">
        <w:tc>
          <w:tcPr>
            <w:tcW w:w="3690" w:type="dxa"/>
            <w:vAlign w:val="bottom"/>
          </w:tcPr>
          <w:p w14:paraId="352DF1B9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490" w:type="dxa"/>
            <w:gridSpan w:val="7"/>
          </w:tcPr>
          <w:p w14:paraId="3E9F2212" w14:textId="1203196D" w:rsidR="00A93B9F" w:rsidRPr="00C14CFF" w:rsidRDefault="00A93B9F" w:rsidP="00A93B9F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C14CF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</w:t>
            </w:r>
            <w:r w:rsidRPr="00C14CF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A93B9F" w:rsidRPr="00C14CFF" w14:paraId="54E2F6AA" w14:textId="77777777" w:rsidTr="00296634">
        <w:tc>
          <w:tcPr>
            <w:tcW w:w="3690" w:type="dxa"/>
            <w:hideMark/>
          </w:tcPr>
          <w:p w14:paraId="41CEBD58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3342B14F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099037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</w:tcPr>
          <w:p w14:paraId="29267E97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4D32D9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7488BF5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3D204883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</w:tcPr>
          <w:p w14:paraId="1A8AAB8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A93B9F" w:rsidRPr="00C14CFF" w14:paraId="0D9B499F" w14:textId="77777777" w:rsidTr="00074754">
        <w:tc>
          <w:tcPr>
            <w:tcW w:w="3690" w:type="dxa"/>
            <w:shd w:val="clear" w:color="auto" w:fill="auto"/>
            <w:hideMark/>
          </w:tcPr>
          <w:p w14:paraId="221DC06F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A6C32A5" w14:textId="72FC8032" w:rsidR="00A93B9F" w:rsidRPr="00C14CFF" w:rsidRDefault="0004211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6,257,0</w:t>
            </w:r>
            <w:r w:rsidR="00D50971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FD95A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DA243BC" w14:textId="70A21808" w:rsidR="00A93B9F" w:rsidRPr="00C14CFF" w:rsidRDefault="00A93B9F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5,220,065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0D6EAB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5B7B20" w14:textId="66ED5128" w:rsidR="00A93B9F" w:rsidRPr="00C14CFF" w:rsidRDefault="007F345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6,005,71</w:t>
            </w:r>
            <w:r w:rsidR="008B534A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F4EC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BCDB4BC" w14:textId="2415CB9B" w:rsidR="00A93B9F" w:rsidRPr="00C14CFF" w:rsidRDefault="00A93B9F" w:rsidP="00C71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5,018,901</w:t>
            </w:r>
          </w:p>
        </w:tc>
      </w:tr>
      <w:tr w:rsidR="00A93B9F" w:rsidRPr="00C14CFF" w14:paraId="44264970" w14:textId="77777777" w:rsidTr="00074754">
        <w:tc>
          <w:tcPr>
            <w:tcW w:w="3690" w:type="dxa"/>
            <w:shd w:val="clear" w:color="auto" w:fill="auto"/>
            <w:hideMark/>
          </w:tcPr>
          <w:p w14:paraId="19640A84" w14:textId="77777777" w:rsidR="00A93B9F" w:rsidRPr="00C14CFF" w:rsidRDefault="00A93B9F" w:rsidP="00A93B9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434CF" w14:textId="7E126D40" w:rsidR="00A93B9F" w:rsidRPr="00043E1E" w:rsidRDefault="0004211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6,257,0</w:t>
            </w:r>
            <w:r w:rsidR="000D685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0C9AAE49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1CEC21" w14:textId="1580D1F0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5,220,065</w:t>
            </w:r>
          </w:p>
        </w:tc>
        <w:tc>
          <w:tcPr>
            <w:tcW w:w="236" w:type="dxa"/>
            <w:shd w:val="clear" w:color="auto" w:fill="auto"/>
          </w:tcPr>
          <w:p w14:paraId="619B7E03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E12A2" w14:textId="32B4AD35" w:rsidR="00A93B9F" w:rsidRPr="00475CC9" w:rsidRDefault="007F3454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6,005,71</w:t>
            </w:r>
            <w:r w:rsidR="008B53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595D86A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3782D" w14:textId="7330C2F6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5,018,901</w:t>
            </w:r>
          </w:p>
        </w:tc>
      </w:tr>
      <w:tr w:rsidR="00A93B9F" w:rsidRPr="008405C6" w14:paraId="3F14D888" w14:textId="77777777" w:rsidTr="00296634">
        <w:tc>
          <w:tcPr>
            <w:tcW w:w="3690" w:type="dxa"/>
          </w:tcPr>
          <w:p w14:paraId="0BDC2788" w14:textId="77777777" w:rsidR="00A93B9F" w:rsidRPr="008405C6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17E537B8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F9740DF" w14:textId="77777777" w:rsidR="00A93B9F" w:rsidRPr="008405C6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8A0793C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F57E4EA" w14:textId="77777777" w:rsidR="00A93B9F" w:rsidRPr="008405C6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29F5B110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5196744D" w14:textId="77777777" w:rsidR="00A93B9F" w:rsidRPr="008405C6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13F87E60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93B9F" w:rsidRPr="00C14CFF" w14:paraId="471DE348" w14:textId="77777777" w:rsidTr="00296634">
        <w:tc>
          <w:tcPr>
            <w:tcW w:w="3690" w:type="dxa"/>
            <w:hideMark/>
          </w:tcPr>
          <w:p w14:paraId="1DC3A0F7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  <w:shd w:val="clear" w:color="auto" w:fill="auto"/>
          </w:tcPr>
          <w:p w14:paraId="7502E91C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BB5DF05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5B39826E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D97F8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63CBCF0C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CD2E3EA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617E58B4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93B9F" w:rsidRPr="00C14CFF" w14:paraId="3646D0E0" w14:textId="77777777" w:rsidTr="00324497">
        <w:tc>
          <w:tcPr>
            <w:tcW w:w="3690" w:type="dxa"/>
            <w:hideMark/>
          </w:tcPr>
          <w:p w14:paraId="60A51E97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3993741A" w14:textId="0900DF50" w:rsidR="00A93B9F" w:rsidRPr="00C14CFF" w:rsidRDefault="00E16D12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6,175,31</w:t>
            </w:r>
            <w:r w:rsidR="005B55A7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8D9DCD7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08FA0451" w14:textId="0A028E60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5,142,382</w:t>
            </w:r>
          </w:p>
        </w:tc>
        <w:tc>
          <w:tcPr>
            <w:tcW w:w="236" w:type="dxa"/>
            <w:shd w:val="clear" w:color="auto" w:fill="auto"/>
          </w:tcPr>
          <w:p w14:paraId="7A845397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187C297" w14:textId="38B12A1E" w:rsidR="00A93B9F" w:rsidRPr="00707AED" w:rsidRDefault="00760952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5,924,196</w:t>
            </w:r>
          </w:p>
        </w:tc>
        <w:tc>
          <w:tcPr>
            <w:tcW w:w="240" w:type="dxa"/>
            <w:shd w:val="clear" w:color="auto" w:fill="auto"/>
          </w:tcPr>
          <w:p w14:paraId="1040E2B7" w14:textId="77777777" w:rsidR="00A93B9F" w:rsidRPr="00C14CFF" w:rsidRDefault="00A93B9F" w:rsidP="00A93B9F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9" w:type="dxa"/>
            <w:shd w:val="clear" w:color="auto" w:fill="auto"/>
          </w:tcPr>
          <w:p w14:paraId="24464160" w14:textId="30B4466A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4,941,258</w:t>
            </w:r>
          </w:p>
        </w:tc>
      </w:tr>
      <w:tr w:rsidR="00A93B9F" w:rsidRPr="00C14CFF" w14:paraId="2C9490BF" w14:textId="77777777" w:rsidTr="00072320">
        <w:tc>
          <w:tcPr>
            <w:tcW w:w="3690" w:type="dxa"/>
            <w:hideMark/>
          </w:tcPr>
          <w:p w14:paraId="55C7E269" w14:textId="22FC5029" w:rsidR="00A93B9F" w:rsidRPr="00C14CFF" w:rsidRDefault="00A93B9F" w:rsidP="00A93B9F">
            <w:pPr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  <w:shd w:val="clear" w:color="auto" w:fill="auto"/>
          </w:tcPr>
          <w:p w14:paraId="7045C975" w14:textId="37010A7C" w:rsidR="00A93B9F" w:rsidRPr="00C14CFF" w:rsidRDefault="00D52020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81,71</w:t>
            </w:r>
            <w:r w:rsidR="005B55A7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4E7C4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1E0168B6" w14:textId="1F1CB678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77,683</w:t>
            </w:r>
          </w:p>
        </w:tc>
        <w:tc>
          <w:tcPr>
            <w:tcW w:w="236" w:type="dxa"/>
            <w:shd w:val="clear" w:color="auto" w:fill="auto"/>
          </w:tcPr>
          <w:p w14:paraId="371AD034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1AB23CAD" w14:textId="01DB38BE" w:rsidR="00A93B9F" w:rsidRPr="00C14CFF" w:rsidRDefault="001F182C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81,51</w:t>
            </w:r>
            <w:r w:rsidR="00F86A76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42CE6DE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045ADB1D" w14:textId="0EFE0B7B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77,643</w:t>
            </w:r>
          </w:p>
        </w:tc>
      </w:tr>
      <w:tr w:rsidR="00A93B9F" w:rsidRPr="00C14CFF" w14:paraId="25065EF4" w14:textId="77777777" w:rsidTr="00072320">
        <w:tc>
          <w:tcPr>
            <w:tcW w:w="3690" w:type="dxa"/>
            <w:hideMark/>
          </w:tcPr>
          <w:p w14:paraId="5A81C57A" w14:textId="77777777" w:rsidR="00A93B9F" w:rsidRPr="00C14CFF" w:rsidRDefault="00A93B9F" w:rsidP="00A93B9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1CE35" w14:textId="288C3FD5" w:rsidR="00A93B9F" w:rsidRPr="00043E1E" w:rsidRDefault="0004211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6,257,0</w:t>
            </w:r>
            <w:r w:rsidR="000D685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1D0AEE1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D1CF98" w14:textId="2B90D8E9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5,220,065</w:t>
            </w:r>
          </w:p>
        </w:tc>
        <w:tc>
          <w:tcPr>
            <w:tcW w:w="236" w:type="dxa"/>
            <w:shd w:val="clear" w:color="auto" w:fill="auto"/>
          </w:tcPr>
          <w:p w14:paraId="2515DCC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C28632" w14:textId="26809888" w:rsidR="00A93B9F" w:rsidRPr="00803D14" w:rsidRDefault="0004211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6,005,71</w:t>
            </w:r>
            <w:r w:rsidR="007A4AA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0BA2FAD8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DD94F" w14:textId="430B1F49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5,018,901</w:t>
            </w:r>
          </w:p>
        </w:tc>
      </w:tr>
      <w:tr w:rsidR="00A93B9F" w:rsidRPr="008405C6" w14:paraId="062E8E3F" w14:textId="77777777" w:rsidTr="00296634">
        <w:tc>
          <w:tcPr>
            <w:tcW w:w="3690" w:type="dxa"/>
          </w:tcPr>
          <w:p w14:paraId="00757369" w14:textId="77777777" w:rsidR="00A93B9F" w:rsidRPr="008405C6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5" w:type="dxa"/>
            <w:shd w:val="clear" w:color="auto" w:fill="auto"/>
          </w:tcPr>
          <w:p w14:paraId="34D94289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DDA4EE0" w14:textId="77777777" w:rsidR="00A93B9F" w:rsidRPr="008405C6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0B10A2D6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8439119" w14:textId="77777777" w:rsidR="00A93B9F" w:rsidRPr="008405C6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3222164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7F67EF73" w14:textId="77777777" w:rsidR="00A93B9F" w:rsidRPr="008405C6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515A0996" w14:textId="77777777" w:rsidR="00A93B9F" w:rsidRPr="008405C6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93B9F" w:rsidRPr="00C14CFF" w14:paraId="263E74D2" w14:textId="77777777" w:rsidTr="00296634">
        <w:tc>
          <w:tcPr>
            <w:tcW w:w="3690" w:type="dxa"/>
          </w:tcPr>
          <w:p w14:paraId="4313B6B1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  <w:shd w:val="clear" w:color="auto" w:fill="auto"/>
          </w:tcPr>
          <w:p w14:paraId="665479CB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D14440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64342D7B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0C1A68B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601EFAAF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0" w:type="dxa"/>
            <w:shd w:val="clear" w:color="auto" w:fill="auto"/>
          </w:tcPr>
          <w:p w14:paraId="1F8403C3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269110CE" w14:textId="77777777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93B9F" w:rsidRPr="00C14CFF" w14:paraId="43761F2A" w14:textId="77777777" w:rsidTr="00074754">
        <w:tc>
          <w:tcPr>
            <w:tcW w:w="3690" w:type="dxa"/>
            <w:shd w:val="clear" w:color="auto" w:fill="auto"/>
            <w:vAlign w:val="bottom"/>
            <w:hideMark/>
          </w:tcPr>
          <w:p w14:paraId="451468CA" w14:textId="77777777" w:rsidR="00A93B9F" w:rsidRPr="00C14CFF" w:rsidRDefault="00A93B9F" w:rsidP="00A93B9F">
            <w:pPr>
              <w:spacing w:line="240" w:lineRule="auto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B04F8AE" w14:textId="48D73DD8" w:rsidR="00A93B9F" w:rsidRPr="00C14CFF" w:rsidRDefault="0004211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6,257,0</w:t>
            </w:r>
            <w:r w:rsidR="00D50971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093F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008E27" w14:textId="6EDE28C6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5,220,065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A46F6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610836" w14:textId="7409785F" w:rsidR="00A93B9F" w:rsidRPr="00C14CFF" w:rsidRDefault="0004211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6,005,71</w:t>
            </w:r>
            <w:r w:rsidR="007A4AA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84C5FA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DABD0CC" w14:textId="1CBC16CD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5,018,901</w:t>
            </w:r>
          </w:p>
        </w:tc>
      </w:tr>
      <w:tr w:rsidR="00A93B9F" w:rsidRPr="00C14CFF" w14:paraId="7EE9EFB7" w14:textId="77777777" w:rsidTr="00074754">
        <w:tc>
          <w:tcPr>
            <w:tcW w:w="3690" w:type="dxa"/>
            <w:shd w:val="clear" w:color="auto" w:fill="auto"/>
            <w:hideMark/>
          </w:tcPr>
          <w:p w14:paraId="25966E3E" w14:textId="77777777" w:rsidR="00A93B9F" w:rsidRPr="00C14CFF" w:rsidRDefault="00A93B9F" w:rsidP="00A93B9F">
            <w:pPr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C14CF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00E27" w14:textId="75F0FE26" w:rsidR="00A93B9F" w:rsidRPr="00043E1E" w:rsidRDefault="0004211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6,257,0</w:t>
            </w:r>
            <w:r w:rsidR="000D685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5DFBA889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D7CB8" w14:textId="5BCF34BB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5,220,065</w:t>
            </w:r>
          </w:p>
        </w:tc>
        <w:tc>
          <w:tcPr>
            <w:tcW w:w="236" w:type="dxa"/>
            <w:shd w:val="clear" w:color="auto" w:fill="auto"/>
          </w:tcPr>
          <w:p w14:paraId="5B26565D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CC1E7A" w14:textId="1F444A82" w:rsidR="00A93B9F" w:rsidRPr="00475CC9" w:rsidRDefault="0004211B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4211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6,005,71</w:t>
            </w:r>
            <w:r w:rsidR="007A4AA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79BA0F59" w14:textId="77777777" w:rsidR="00A93B9F" w:rsidRPr="00C14CFF" w:rsidRDefault="00A93B9F" w:rsidP="00A93B9F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BD226" w14:textId="76C383CC" w:rsidR="00A93B9F" w:rsidRPr="00C14CFF" w:rsidRDefault="00A93B9F" w:rsidP="00A93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5,018,901</w:t>
            </w:r>
          </w:p>
        </w:tc>
      </w:tr>
    </w:tbl>
    <w:p w14:paraId="10BB4E0A" w14:textId="4D9B6914" w:rsidR="00744A55" w:rsidRDefault="00744A55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เงินปันผ</w:t>
      </w:r>
      <w:r w:rsidR="00F60C6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ล</w:t>
      </w:r>
    </w:p>
    <w:p w14:paraId="5E1B079E" w14:textId="77777777" w:rsidR="00F60C66" w:rsidRPr="00050B88" w:rsidRDefault="00F60C66" w:rsidP="00F60C66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54ED825D" w14:textId="77777777" w:rsidR="00F60C66" w:rsidRDefault="00F60C66" w:rsidP="00F60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 มีดังนี้</w:t>
      </w:r>
    </w:p>
    <w:p w14:paraId="36AF0DD1" w14:textId="77777777" w:rsidR="00F60C66" w:rsidRPr="00050B88" w:rsidRDefault="00F60C66" w:rsidP="00F60C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4"/>
        <w:gridCol w:w="1796"/>
        <w:gridCol w:w="1801"/>
        <w:gridCol w:w="1441"/>
        <w:gridCol w:w="1438"/>
      </w:tblGrid>
      <w:tr w:rsidR="00F60C66" w:rsidRPr="00C14CFF" w14:paraId="47D4AD4C" w14:textId="77777777">
        <w:trPr>
          <w:trHeight w:val="418"/>
        </w:trPr>
        <w:tc>
          <w:tcPr>
            <w:tcW w:w="1473" w:type="pct"/>
          </w:tcPr>
          <w:p w14:paraId="74B1D135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8" w:type="pct"/>
          </w:tcPr>
          <w:p w14:paraId="64B3C6A1" w14:textId="77777777" w:rsidR="00F60C66" w:rsidRPr="00E8254D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วันที่อนุมัติ</w:t>
            </w:r>
          </w:p>
        </w:tc>
        <w:tc>
          <w:tcPr>
            <w:tcW w:w="981" w:type="pct"/>
          </w:tcPr>
          <w:p w14:paraId="5FD7E960" w14:textId="77777777" w:rsidR="00F60C66" w:rsidRPr="00E8254D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กำหนดจ่าย</w:t>
            </w:r>
          </w:p>
        </w:tc>
        <w:tc>
          <w:tcPr>
            <w:tcW w:w="785" w:type="pct"/>
          </w:tcPr>
          <w:p w14:paraId="7920EE60" w14:textId="77777777" w:rsidR="00F60C66" w:rsidRPr="00E8254D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825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อัตราต่อหุ้น</w:t>
            </w:r>
          </w:p>
          <w:p w14:paraId="7F65C54B" w14:textId="58CFD0D5" w:rsidR="00F60C66" w:rsidRPr="00E8254D" w:rsidRDefault="00A05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F60C66" w:rsidRPr="00E825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783" w:type="pct"/>
          </w:tcPr>
          <w:p w14:paraId="7E4EC827" w14:textId="77777777" w:rsidR="00F60C66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  <w:p w14:paraId="2F616E64" w14:textId="787C0990" w:rsidR="00F60C66" w:rsidRPr="002406B0" w:rsidRDefault="00A05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F60C66" w:rsidRPr="002406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60C66" w:rsidRPr="00C14CFF" w14:paraId="567288AE" w14:textId="77777777">
        <w:trPr>
          <w:trHeight w:val="418"/>
        </w:trPr>
        <w:tc>
          <w:tcPr>
            <w:tcW w:w="1473" w:type="pct"/>
          </w:tcPr>
          <w:p w14:paraId="45091493" w14:textId="34C80EA2" w:rsidR="00F60C66" w:rsidRPr="002406B0" w:rsidRDefault="00A05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78" w:type="pct"/>
          </w:tcPr>
          <w:p w14:paraId="08672EB0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81" w:type="pct"/>
          </w:tcPr>
          <w:p w14:paraId="7976BCE6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5" w:type="pct"/>
          </w:tcPr>
          <w:p w14:paraId="5B39AEC7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83" w:type="pct"/>
          </w:tcPr>
          <w:p w14:paraId="4EF2DF6F" w14:textId="77777777" w:rsidR="00F60C66" w:rsidRPr="002406B0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60C66" w:rsidRPr="00C14CFF" w14:paraId="7AE1E365" w14:textId="77777777">
        <w:trPr>
          <w:trHeight w:val="405"/>
        </w:trPr>
        <w:tc>
          <w:tcPr>
            <w:tcW w:w="1473" w:type="pct"/>
          </w:tcPr>
          <w:p w14:paraId="02F24F82" w14:textId="67722013" w:rsidR="00F60C66" w:rsidRPr="002406B0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978" w:type="pct"/>
          </w:tcPr>
          <w:p w14:paraId="24E0EEF7" w14:textId="6EEDCD82" w:rsidR="00F60C66" w:rsidRPr="00C14CFF" w:rsidRDefault="00A054B4" w:rsidP="0063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60C6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81" w:type="pct"/>
          </w:tcPr>
          <w:p w14:paraId="643C512C" w14:textId="629D0454" w:rsidR="00F60C66" w:rsidRPr="00C14CFF" w:rsidRDefault="00A054B4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60C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0C66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F60C66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785" w:type="pct"/>
            <w:shd w:val="clear" w:color="auto" w:fill="auto"/>
          </w:tcPr>
          <w:p w14:paraId="7902F4D9" w14:textId="6B907BEF" w:rsidR="00F60C66" w:rsidRPr="00C14CFF" w:rsidRDefault="00A054B4" w:rsidP="00C7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9" w:right="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783" w:type="pct"/>
            <w:shd w:val="clear" w:color="auto" w:fill="auto"/>
          </w:tcPr>
          <w:p w14:paraId="0178304E" w14:textId="01321E39" w:rsidR="00F60C66" w:rsidRPr="00C14CFF" w:rsidRDefault="004A75DE" w:rsidP="00C7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A1B86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A054B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4A75DE" w:rsidRPr="00C14CFF" w14:paraId="7BDAA4DF" w14:textId="77777777">
        <w:trPr>
          <w:trHeight w:val="405"/>
        </w:trPr>
        <w:tc>
          <w:tcPr>
            <w:tcW w:w="1473" w:type="pct"/>
          </w:tcPr>
          <w:p w14:paraId="70519D23" w14:textId="4172B3C3" w:rsidR="004A75DE" w:rsidRPr="002D0057" w:rsidRDefault="00865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E320D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E320DF" w:rsidRPr="00E320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ระหว่างกาลปี </w:t>
            </w:r>
            <w:r w:rsidR="00E320DF" w:rsidRPr="00E320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978" w:type="pct"/>
          </w:tcPr>
          <w:p w14:paraId="06064A8B" w14:textId="3F2D89CA" w:rsidR="004A75DE" w:rsidRDefault="00865A32" w:rsidP="006330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04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B04C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81" w:type="pct"/>
          </w:tcPr>
          <w:p w14:paraId="3A666FAB" w14:textId="7EE996A5" w:rsidR="004A75DE" w:rsidRDefault="00A01082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65A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00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865A32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785" w:type="pct"/>
            <w:shd w:val="clear" w:color="auto" w:fill="auto"/>
          </w:tcPr>
          <w:p w14:paraId="06D6BD4E" w14:textId="5FCBAAD9" w:rsidR="004A75DE" w:rsidRDefault="00865A32" w:rsidP="00C7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9" w:right="3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118D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83" w:type="pct"/>
            <w:shd w:val="clear" w:color="auto" w:fill="auto"/>
          </w:tcPr>
          <w:p w14:paraId="77290611" w14:textId="2A0E176B" w:rsidR="004A75DE" w:rsidRDefault="002B04C8" w:rsidP="00C71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A1B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65A32" w:rsidRPr="003A1B8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5A3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F60C66" w:rsidRPr="00C14CFF" w14:paraId="70A76682" w14:textId="77777777">
        <w:trPr>
          <w:trHeight w:val="405"/>
        </w:trPr>
        <w:tc>
          <w:tcPr>
            <w:tcW w:w="1473" w:type="pct"/>
          </w:tcPr>
          <w:p w14:paraId="46DD8956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8" w:type="pct"/>
          </w:tcPr>
          <w:p w14:paraId="3BEA7FFC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pct"/>
          </w:tcPr>
          <w:p w14:paraId="2E3CB4EC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5" w:type="pct"/>
          </w:tcPr>
          <w:p w14:paraId="69F59B6C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0E586856" w14:textId="77777777" w:rsidR="00F60C66" w:rsidRPr="00C14CFF" w:rsidRDefault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60C66" w:rsidRPr="00C14CFF" w14:paraId="0C688705" w14:textId="77777777">
        <w:trPr>
          <w:trHeight w:val="405"/>
        </w:trPr>
        <w:tc>
          <w:tcPr>
            <w:tcW w:w="1473" w:type="pct"/>
          </w:tcPr>
          <w:p w14:paraId="61147D10" w14:textId="0B440780" w:rsidR="00F60C66" w:rsidRPr="002406B0" w:rsidRDefault="00A054B4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78" w:type="pct"/>
          </w:tcPr>
          <w:p w14:paraId="6A0EC81F" w14:textId="77777777" w:rsidR="00F60C66" w:rsidRPr="00C14CFF" w:rsidRDefault="00F60C66" w:rsidP="00F6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pct"/>
          </w:tcPr>
          <w:p w14:paraId="54202A06" w14:textId="77777777" w:rsidR="00F60C66" w:rsidRPr="00C14CFF" w:rsidRDefault="00F60C66" w:rsidP="00F6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70F8FD12" w14:textId="77777777" w:rsidR="00F60C66" w:rsidRPr="00C14CFF" w:rsidRDefault="00F60C66" w:rsidP="00F6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1B119407" w14:textId="77777777" w:rsidR="00F60C66" w:rsidRPr="00C14CFF" w:rsidRDefault="00F60C66" w:rsidP="00F6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C66" w:rsidRPr="00C14CFF" w14:paraId="1B2302EA" w14:textId="77777777">
        <w:trPr>
          <w:trHeight w:val="405"/>
        </w:trPr>
        <w:tc>
          <w:tcPr>
            <w:tcW w:w="1473" w:type="pct"/>
          </w:tcPr>
          <w:p w14:paraId="21108051" w14:textId="7C0F20FF" w:rsidR="00F60C66" w:rsidRPr="00C14CFF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A054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978" w:type="pct"/>
          </w:tcPr>
          <w:p w14:paraId="1117716E" w14:textId="202CD3EA" w:rsidR="00F60C66" w:rsidRPr="002406B0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81" w:type="pct"/>
          </w:tcPr>
          <w:p w14:paraId="4B673FCF" w14:textId="5A64E766" w:rsidR="00F60C66" w:rsidRPr="002406B0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785" w:type="pct"/>
            <w:shd w:val="clear" w:color="auto" w:fill="auto"/>
          </w:tcPr>
          <w:p w14:paraId="5307C08A" w14:textId="74710241" w:rsidR="00F60C66" w:rsidRPr="005D3953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783" w:type="pct"/>
            <w:shd w:val="clear" w:color="auto" w:fill="auto"/>
          </w:tcPr>
          <w:p w14:paraId="6B724DE4" w14:textId="2A13714C" w:rsidR="00F60C66" w:rsidRPr="005D3953" w:rsidRDefault="00F60C66" w:rsidP="00F60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756B6D4C" w14:textId="77777777" w:rsidR="00744A55" w:rsidRPr="00050B88" w:rsidRDefault="00744A55" w:rsidP="00744A55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E7E6BEC" w14:textId="04D23EAE" w:rsidR="00F40BF4" w:rsidRPr="00C14CFF" w:rsidRDefault="00F40BF4" w:rsidP="00C14CFF">
      <w:pPr>
        <w:pStyle w:val="Heading1"/>
        <w:keepLines/>
        <w:numPr>
          <w:ilvl w:val="0"/>
          <w:numId w:val="1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14CF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7B97A8B" w14:textId="62FF2AA7" w:rsidR="007C0E22" w:rsidRPr="00050B88" w:rsidRDefault="007C0E22" w:rsidP="00C14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079"/>
        <w:gridCol w:w="270"/>
        <w:gridCol w:w="1170"/>
        <w:gridCol w:w="270"/>
        <w:gridCol w:w="1170"/>
        <w:gridCol w:w="270"/>
        <w:gridCol w:w="1163"/>
      </w:tblGrid>
      <w:tr w:rsidR="00022236" w:rsidRPr="00C14CFF" w14:paraId="45645564" w14:textId="77777777" w:rsidTr="00AE64BF">
        <w:trPr>
          <w:trHeight w:val="418"/>
        </w:trPr>
        <w:tc>
          <w:tcPr>
            <w:tcW w:w="2060" w:type="pct"/>
          </w:tcPr>
          <w:p w14:paraId="6A3309E2" w14:textId="0C7248D4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74" w:type="pct"/>
            <w:gridSpan w:val="3"/>
          </w:tcPr>
          <w:p w14:paraId="3537CB1D" w14:textId="77777777" w:rsidR="00F40BF4" w:rsidRPr="00C14CFF" w:rsidRDefault="00F40BF4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3877F26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8" w:type="pct"/>
            <w:gridSpan w:val="3"/>
          </w:tcPr>
          <w:p w14:paraId="37AEBBB8" w14:textId="7A60AE29" w:rsidR="00F40BF4" w:rsidRPr="00C14CFF" w:rsidRDefault="00F40BF4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66415" w:rsidRPr="00022236" w14:paraId="7ECB1A9A" w14:textId="77777777" w:rsidTr="00AE64BF">
        <w:trPr>
          <w:trHeight w:val="418"/>
        </w:trPr>
        <w:tc>
          <w:tcPr>
            <w:tcW w:w="2060" w:type="pct"/>
          </w:tcPr>
          <w:p w14:paraId="1719D98F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9" w:type="pct"/>
          </w:tcPr>
          <w:p w14:paraId="12441D3F" w14:textId="7A534C44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F7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A93B9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</w:tcPr>
          <w:p w14:paraId="5A22B514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8" w:type="pct"/>
          </w:tcPr>
          <w:p w14:paraId="55BBF30D" w14:textId="3EE08397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02223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26682B17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73E3C19A" w14:textId="5041AE27" w:rsidR="00022236" w:rsidRPr="00022236" w:rsidRDefault="00A93B9F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7" w:type="pct"/>
          </w:tcPr>
          <w:p w14:paraId="03872A42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14:paraId="0549E461" w14:textId="70DBE1A4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02223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866415" w:rsidRPr="00022236" w14:paraId="339DA7DD" w14:textId="77777777" w:rsidTr="00AE64BF">
        <w:trPr>
          <w:trHeight w:val="418"/>
        </w:trPr>
        <w:tc>
          <w:tcPr>
            <w:tcW w:w="2060" w:type="pct"/>
          </w:tcPr>
          <w:p w14:paraId="3B29970A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9" w:type="pct"/>
          </w:tcPr>
          <w:p w14:paraId="7EB3543E" w14:textId="2D09E0AC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40B3C9B5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8" w:type="pct"/>
          </w:tcPr>
          <w:p w14:paraId="45941C0C" w14:textId="49EDD10A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5E04C1CA" w14:textId="77777777" w:rsidR="00022236" w:rsidRPr="00022236" w:rsidRDefault="00022236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1ED4AF2F" w14:textId="77DD6608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0516242" w14:textId="77777777" w:rsidR="00022236" w:rsidRPr="00022236" w:rsidRDefault="00022236" w:rsidP="00297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14:paraId="778B3C85" w14:textId="5EBFBD2D" w:rsidR="00022236" w:rsidRPr="00022236" w:rsidRDefault="00A054B4" w:rsidP="000222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F40BF4" w:rsidRPr="00C14CFF" w14:paraId="48F66CFC" w14:textId="77777777" w:rsidTr="00AE64BF">
        <w:trPr>
          <w:trHeight w:val="434"/>
        </w:trPr>
        <w:tc>
          <w:tcPr>
            <w:tcW w:w="2060" w:type="pct"/>
          </w:tcPr>
          <w:p w14:paraId="352CA51C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40" w:type="pct"/>
            <w:gridSpan w:val="7"/>
          </w:tcPr>
          <w:p w14:paraId="0CC6FD77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22236" w:rsidRPr="00C14CFF" w14:paraId="51DFAE77" w14:textId="77777777" w:rsidTr="00AE64BF">
        <w:trPr>
          <w:trHeight w:val="418"/>
        </w:trPr>
        <w:tc>
          <w:tcPr>
            <w:tcW w:w="2060" w:type="pct"/>
          </w:tcPr>
          <w:p w14:paraId="30BFE693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74" w:type="pct"/>
            <w:gridSpan w:val="3"/>
          </w:tcPr>
          <w:p w14:paraId="4CFD65E0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3A1F5D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8" w:type="pct"/>
            <w:gridSpan w:val="3"/>
          </w:tcPr>
          <w:p w14:paraId="40D1F639" w14:textId="77777777" w:rsidR="00F40BF4" w:rsidRPr="00C14CFF" w:rsidRDefault="00F40BF4" w:rsidP="00C1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AE64BF" w:rsidRPr="00C14CFF" w14:paraId="787BD5AF" w14:textId="77777777" w:rsidTr="00AE64BF">
        <w:trPr>
          <w:trHeight w:val="405"/>
        </w:trPr>
        <w:tc>
          <w:tcPr>
            <w:tcW w:w="2060" w:type="pct"/>
          </w:tcPr>
          <w:p w14:paraId="0D34E932" w14:textId="77777777" w:rsidR="00AE64BF" w:rsidRPr="00C14CFF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และติดตั้ง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D1B328B" w14:textId="3FBC6762" w:rsidR="00AE64BF" w:rsidRPr="008070E3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0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1,539</w:t>
            </w:r>
          </w:p>
        </w:tc>
        <w:tc>
          <w:tcPr>
            <w:tcW w:w="147" w:type="pct"/>
            <w:shd w:val="clear" w:color="auto" w:fill="auto"/>
          </w:tcPr>
          <w:p w14:paraId="676EA7A1" w14:textId="77777777" w:rsidR="00AE64BF" w:rsidRPr="00C14CFF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E2CE19" w14:textId="42544F21" w:rsidR="00AE64BF" w:rsidRPr="00DF244C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2,148</w:t>
            </w:r>
          </w:p>
        </w:tc>
        <w:tc>
          <w:tcPr>
            <w:tcW w:w="147" w:type="pct"/>
            <w:shd w:val="clear" w:color="auto" w:fill="auto"/>
          </w:tcPr>
          <w:p w14:paraId="350971FE" w14:textId="77777777" w:rsidR="00AE64BF" w:rsidRPr="00C14CFF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7EA705E1" w14:textId="306EED3B" w:rsidR="00AE64BF" w:rsidRPr="00C14CFF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70E3"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147" w:type="pct"/>
            <w:shd w:val="clear" w:color="auto" w:fill="auto"/>
          </w:tcPr>
          <w:p w14:paraId="68997DB3" w14:textId="77777777" w:rsidR="00AE64BF" w:rsidRPr="00C14CFF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4667001B" w14:textId="29546ECB" w:rsidR="00AE64BF" w:rsidRPr="00C14CFF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2,148</w:t>
            </w:r>
          </w:p>
        </w:tc>
      </w:tr>
      <w:tr w:rsidR="00AE64BF" w:rsidRPr="00C14CFF" w14:paraId="67C01CD0" w14:textId="77777777" w:rsidTr="00AE64BF">
        <w:trPr>
          <w:trHeight w:val="405"/>
        </w:trPr>
        <w:tc>
          <w:tcPr>
            <w:tcW w:w="2060" w:type="pct"/>
          </w:tcPr>
          <w:p w14:paraId="41C19E86" w14:textId="77777777" w:rsidR="00AE64BF" w:rsidRPr="00C14CFF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3BEB4F93" w14:textId="77777777" w:rsidR="00AE64BF" w:rsidRPr="00C14CFF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4D588C86" w14:textId="77777777" w:rsidR="00AE64BF" w:rsidRPr="00C14CFF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8" w:type="pct"/>
            <w:gridSpan w:val="3"/>
            <w:shd w:val="clear" w:color="auto" w:fill="auto"/>
          </w:tcPr>
          <w:p w14:paraId="5913CD84" w14:textId="77777777" w:rsidR="00AE64BF" w:rsidRPr="00C14CFF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64BF" w:rsidRPr="00C14CFF" w14:paraId="61A4E569" w14:textId="77777777" w:rsidTr="00AE64BF">
        <w:trPr>
          <w:trHeight w:val="405"/>
        </w:trPr>
        <w:tc>
          <w:tcPr>
            <w:tcW w:w="2060" w:type="pct"/>
          </w:tcPr>
          <w:p w14:paraId="501E4BED" w14:textId="77777777" w:rsidR="00AE64BF" w:rsidRPr="00C14CFF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14C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374" w:type="pct"/>
            <w:gridSpan w:val="3"/>
            <w:shd w:val="clear" w:color="auto" w:fill="auto"/>
          </w:tcPr>
          <w:p w14:paraId="3553A04F" w14:textId="77777777" w:rsidR="00AE64BF" w:rsidRPr="00C14CFF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39CF0A" w14:textId="77777777" w:rsidR="00AE64BF" w:rsidRPr="00C14CFF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8" w:type="pct"/>
            <w:gridSpan w:val="3"/>
            <w:shd w:val="clear" w:color="auto" w:fill="auto"/>
          </w:tcPr>
          <w:p w14:paraId="18C89265" w14:textId="77777777" w:rsidR="00AE64BF" w:rsidRPr="00C14CFF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64BF" w:rsidRPr="00C14CFF" w14:paraId="6BD51C01" w14:textId="77777777" w:rsidTr="00AE64BF">
        <w:trPr>
          <w:trHeight w:val="405"/>
        </w:trPr>
        <w:tc>
          <w:tcPr>
            <w:tcW w:w="2060" w:type="pct"/>
          </w:tcPr>
          <w:p w14:paraId="0E01DA3E" w14:textId="77777777" w:rsidR="00AE64BF" w:rsidRPr="00C14CFF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CF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55BAC545" w14:textId="5F9B7F18" w:rsidR="00AE64BF" w:rsidRPr="008F106C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229,350</w:t>
            </w:r>
          </w:p>
        </w:tc>
        <w:tc>
          <w:tcPr>
            <w:tcW w:w="147" w:type="pct"/>
            <w:shd w:val="clear" w:color="auto" w:fill="auto"/>
          </w:tcPr>
          <w:p w14:paraId="792EBBC2" w14:textId="77777777" w:rsidR="00AE64BF" w:rsidRPr="008F106C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781E41FB" w14:textId="3DCB1B7F" w:rsidR="00AE64BF" w:rsidRPr="00DF244C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244,350</w:t>
            </w:r>
          </w:p>
        </w:tc>
        <w:tc>
          <w:tcPr>
            <w:tcW w:w="147" w:type="pct"/>
            <w:shd w:val="clear" w:color="auto" w:fill="auto"/>
          </w:tcPr>
          <w:p w14:paraId="3BD622A2" w14:textId="77777777" w:rsidR="00AE64BF" w:rsidRPr="008F106C" w:rsidRDefault="00AE64BF" w:rsidP="00AE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shd w:val="clear" w:color="auto" w:fill="auto"/>
          </w:tcPr>
          <w:p w14:paraId="4189CDF1" w14:textId="3588944C" w:rsidR="00AE64BF" w:rsidRPr="008F106C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229,350</w:t>
            </w:r>
          </w:p>
        </w:tc>
        <w:tc>
          <w:tcPr>
            <w:tcW w:w="147" w:type="pct"/>
            <w:shd w:val="clear" w:color="auto" w:fill="auto"/>
          </w:tcPr>
          <w:p w14:paraId="5EAE751C" w14:textId="77777777" w:rsidR="00AE64BF" w:rsidRPr="008F106C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</w:tcPr>
          <w:p w14:paraId="20FB82C9" w14:textId="423AF043" w:rsidR="00AE64BF" w:rsidRPr="008F106C" w:rsidRDefault="00AE64BF" w:rsidP="00AE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244,350</w:t>
            </w:r>
          </w:p>
        </w:tc>
      </w:tr>
    </w:tbl>
    <w:p w14:paraId="658EC14F" w14:textId="77777777" w:rsidR="00EF5914" w:rsidRPr="00050B88" w:rsidRDefault="00EF5914" w:rsidP="00382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EF5914" w:rsidRPr="00050B88" w:rsidSect="00841D46">
      <w:headerReference w:type="default" r:id="rId11"/>
      <w:footerReference w:type="default" r:id="rId12"/>
      <w:headerReference w:type="first" r:id="rId13"/>
      <w:footerReference w:type="first" r:id="rId14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F98A7" w14:textId="77777777" w:rsidR="00EB4473" w:rsidRDefault="00EB4473">
      <w:r>
        <w:separator/>
      </w:r>
    </w:p>
  </w:endnote>
  <w:endnote w:type="continuationSeparator" w:id="0">
    <w:p w14:paraId="72E98146" w14:textId="77777777" w:rsidR="00EB4473" w:rsidRDefault="00EB4473">
      <w:r>
        <w:continuationSeparator/>
      </w:r>
    </w:p>
  </w:endnote>
  <w:endnote w:type="continuationNotice" w:id="1">
    <w:p w14:paraId="4BB20BE4" w14:textId="77777777" w:rsidR="00EB4473" w:rsidRDefault="00EB44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355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F7512" w14:textId="665BF75D" w:rsidR="00050B88" w:rsidRPr="00050B88" w:rsidRDefault="00050B8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50B8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50B8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50B8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50B8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50B8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DD6345B" w14:textId="77777777" w:rsidR="00050B88" w:rsidRDefault="00050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358CC" w14:textId="7CC029A2" w:rsidR="005266CA" w:rsidRPr="0059016C" w:rsidRDefault="005266CA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59016C">
      <w:rPr>
        <w:rFonts w:asciiTheme="majorBidi" w:hAnsiTheme="majorBidi" w:cstheme="majorBidi"/>
        <w:sz w:val="30"/>
        <w:szCs w:val="30"/>
      </w:rPr>
      <w:fldChar w:fldCharType="begin"/>
    </w:r>
    <w:r w:rsidRPr="0059016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59016C">
      <w:rPr>
        <w:rFonts w:asciiTheme="majorBidi" w:hAnsiTheme="majorBidi" w:cstheme="majorBidi"/>
        <w:sz w:val="30"/>
        <w:szCs w:val="30"/>
      </w:rPr>
      <w:fldChar w:fldCharType="separate"/>
    </w:r>
    <w:r w:rsidRPr="0059016C">
      <w:rPr>
        <w:rFonts w:asciiTheme="majorBidi" w:hAnsiTheme="majorBidi" w:cstheme="majorBidi"/>
        <w:noProof/>
        <w:sz w:val="30"/>
        <w:szCs w:val="30"/>
      </w:rPr>
      <w:t>2</w:t>
    </w:r>
    <w:r w:rsidRPr="0059016C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9EA7B" w14:textId="77777777" w:rsidR="00EB4473" w:rsidRDefault="00EB4473">
      <w:r>
        <w:separator/>
      </w:r>
    </w:p>
  </w:footnote>
  <w:footnote w:type="continuationSeparator" w:id="0">
    <w:p w14:paraId="49AA798D" w14:textId="77777777" w:rsidR="00EB4473" w:rsidRDefault="00EB4473">
      <w:r>
        <w:continuationSeparator/>
      </w:r>
    </w:p>
  </w:footnote>
  <w:footnote w:type="continuationNotice" w:id="1">
    <w:p w14:paraId="7C6CB53F" w14:textId="77777777" w:rsidR="00EB4473" w:rsidRDefault="00EB44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97EEC" w14:textId="77777777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</w:t>
    </w:r>
    <w:r w:rsidRPr="00050B88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 w:rsidRPr="00050B88">
      <w:rPr>
        <w:rFonts w:ascii="Angsana New" w:hAnsi="Angsana New" w:cs="Angsana New"/>
        <w:b/>
        <w:bCs/>
        <w:sz w:val="32"/>
        <w:szCs w:val="32"/>
      </w:rPr>
      <w:t xml:space="preserve"> (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50B88">
      <w:rPr>
        <w:rFonts w:ascii="Angsana New" w:hAnsi="Angsana New" w:cs="Angsana New"/>
        <w:b/>
        <w:bCs/>
        <w:sz w:val="32"/>
        <w:szCs w:val="32"/>
        <w:cs/>
      </w:rPr>
      <w:t>) และบริษัทย่อย</w:t>
    </w:r>
  </w:p>
  <w:p w14:paraId="1926DE2E" w14:textId="77777777" w:rsidR="00050B88" w:rsidRPr="00050B88" w:rsidRDefault="00050B88" w:rsidP="00050B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50B88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050B8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3265844" w14:textId="77777777" w:rsidR="00050B88" w:rsidRPr="00050B88" w:rsidRDefault="00050B88" w:rsidP="00050B8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30 กันยายน </w:t>
    </w:r>
    <w:r w:rsidRPr="00050B88">
      <w:rPr>
        <w:rFonts w:ascii="Angsana New" w:hAnsi="Angsana New" w:cs="Angsana New"/>
        <w:bCs/>
        <w:sz w:val="32"/>
        <w:szCs w:val="32"/>
        <w:lang w:bidi="th-TH"/>
      </w:rPr>
      <w:t>2567</w:t>
    </w:r>
    <w:r w:rsidRPr="00050B88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p w14:paraId="68ED18E4" w14:textId="77777777" w:rsidR="00050B88" w:rsidRPr="00050B88" w:rsidRDefault="00050B8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C9AF" w14:textId="26B7F111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D50A39">
      <w:rPr>
        <w:rFonts w:ascii="Angsana New" w:hAnsi="Angsana New" w:cs="Angsana New"/>
        <w:b/>
        <w:bCs/>
        <w:sz w:val="32"/>
        <w:szCs w:val="32"/>
        <w:cs/>
      </w:rPr>
      <w:t>ไวร์ด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A054B4">
      <w:rPr>
        <w:rFonts w:ascii="Angsana New" w:hAnsi="Angsana New" w:cs="Angsana New"/>
        <w:b/>
        <w:bCs/>
        <w:sz w:val="32"/>
        <w:szCs w:val="32"/>
      </w:rPr>
      <w:t>(</w:t>
    </w:r>
    <w:r w:rsidRPr="00E3756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E3756E">
      <w:rPr>
        <w:rFonts w:ascii="Angsana New" w:hAnsi="Angsana New" w:cs="Angsana New"/>
        <w:b/>
        <w:bCs/>
        <w:sz w:val="32"/>
        <w:szCs w:val="32"/>
        <w:cs/>
      </w:rPr>
      <w:t>)</w:t>
    </w:r>
    <w:r w:rsidRPr="00D50A39">
      <w:rPr>
        <w:rFonts w:ascii="Angsana New" w:hAnsi="Angsana New" w:cs="Angsana New"/>
        <w:b/>
        <w:bCs/>
        <w:sz w:val="32"/>
        <w:szCs w:val="32"/>
        <w:cs/>
      </w:rPr>
      <w:t xml:space="preserve"> และบริษัทย่อย</w:t>
    </w:r>
  </w:p>
  <w:p w14:paraId="19E417BE" w14:textId="77777777" w:rsidR="005266CA" w:rsidRPr="00D50A39" w:rsidRDefault="005266CA" w:rsidP="006A09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50A3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7CD155F" w14:textId="77777777" w:rsidR="00491409" w:rsidRDefault="00491409" w:rsidP="0049140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30 กันยายน </w:t>
    </w:r>
    <w:r>
      <w:rPr>
        <w:rFonts w:ascii="Angsana New" w:hAnsi="Angsana New" w:cs="Angsana New"/>
        <w:bCs/>
        <w:sz w:val="32"/>
        <w:szCs w:val="32"/>
        <w:lang w:bidi="th-TH"/>
      </w:rPr>
      <w:t>2567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(ไม่ได้ตรวจสอบ)</w:t>
    </w:r>
  </w:p>
  <w:p w14:paraId="788E4115" w14:textId="77777777" w:rsidR="005266CA" w:rsidRPr="001F7AA2" w:rsidRDefault="005266CA" w:rsidP="00EF71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619">
    <w:abstractNumId w:val="10"/>
  </w:num>
  <w:num w:numId="2" w16cid:durableId="531117654">
    <w:abstractNumId w:val="20"/>
  </w:num>
  <w:num w:numId="3" w16cid:durableId="889533489">
    <w:abstractNumId w:val="0"/>
  </w:num>
  <w:num w:numId="4" w16cid:durableId="1047950257">
    <w:abstractNumId w:val="15"/>
  </w:num>
  <w:num w:numId="5" w16cid:durableId="798035997">
    <w:abstractNumId w:val="8"/>
  </w:num>
  <w:num w:numId="6" w16cid:durableId="1220826067">
    <w:abstractNumId w:val="1"/>
  </w:num>
  <w:num w:numId="7" w16cid:durableId="1597518016">
    <w:abstractNumId w:val="16"/>
  </w:num>
  <w:num w:numId="8" w16cid:durableId="348408432">
    <w:abstractNumId w:val="3"/>
  </w:num>
  <w:num w:numId="9" w16cid:durableId="853958911">
    <w:abstractNumId w:val="2"/>
  </w:num>
  <w:num w:numId="10" w16cid:durableId="1913008882">
    <w:abstractNumId w:val="21"/>
  </w:num>
  <w:num w:numId="11" w16cid:durableId="767459239">
    <w:abstractNumId w:val="19"/>
  </w:num>
  <w:num w:numId="12" w16cid:durableId="1665476739">
    <w:abstractNumId w:val="13"/>
  </w:num>
  <w:num w:numId="13" w16cid:durableId="1496922158">
    <w:abstractNumId w:val="4"/>
  </w:num>
  <w:num w:numId="14" w16cid:durableId="1647780597">
    <w:abstractNumId w:val="14"/>
  </w:num>
  <w:num w:numId="15" w16cid:durableId="907500588">
    <w:abstractNumId w:val="17"/>
  </w:num>
  <w:num w:numId="16" w16cid:durableId="1237010275">
    <w:abstractNumId w:val="12"/>
  </w:num>
  <w:num w:numId="17" w16cid:durableId="792402417">
    <w:abstractNumId w:val="11"/>
  </w:num>
  <w:num w:numId="18" w16cid:durableId="618026002">
    <w:abstractNumId w:val="5"/>
  </w:num>
  <w:num w:numId="19" w16cid:durableId="1619680823">
    <w:abstractNumId w:val="7"/>
  </w:num>
  <w:num w:numId="20" w16cid:durableId="1839415902">
    <w:abstractNumId w:val="6"/>
  </w:num>
  <w:num w:numId="21" w16cid:durableId="1613321632">
    <w:abstractNumId w:val="9"/>
  </w:num>
  <w:num w:numId="22" w16cid:durableId="1612861186">
    <w:abstractNumId w:val="5"/>
  </w:num>
  <w:num w:numId="23" w16cid:durableId="82250231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38E"/>
    <w:rsid w:val="0000257E"/>
    <w:rsid w:val="00002D6B"/>
    <w:rsid w:val="00003757"/>
    <w:rsid w:val="000039AE"/>
    <w:rsid w:val="0000435C"/>
    <w:rsid w:val="0000464A"/>
    <w:rsid w:val="0000499E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3DD6"/>
    <w:rsid w:val="00013EC4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118"/>
    <w:rsid w:val="00022236"/>
    <w:rsid w:val="00022B88"/>
    <w:rsid w:val="00023CBC"/>
    <w:rsid w:val="00023CE6"/>
    <w:rsid w:val="000241C7"/>
    <w:rsid w:val="000243A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769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0E4"/>
    <w:rsid w:val="000351D6"/>
    <w:rsid w:val="00035A15"/>
    <w:rsid w:val="000364A0"/>
    <w:rsid w:val="00036553"/>
    <w:rsid w:val="000366ED"/>
    <w:rsid w:val="00036C0F"/>
    <w:rsid w:val="00036C24"/>
    <w:rsid w:val="00036D16"/>
    <w:rsid w:val="00036E95"/>
    <w:rsid w:val="00036EAF"/>
    <w:rsid w:val="00037302"/>
    <w:rsid w:val="000375FA"/>
    <w:rsid w:val="00037651"/>
    <w:rsid w:val="00037979"/>
    <w:rsid w:val="00037BA5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11B"/>
    <w:rsid w:val="00042213"/>
    <w:rsid w:val="00042F74"/>
    <w:rsid w:val="000432FE"/>
    <w:rsid w:val="00043355"/>
    <w:rsid w:val="000434F1"/>
    <w:rsid w:val="00043904"/>
    <w:rsid w:val="00043A01"/>
    <w:rsid w:val="00043C72"/>
    <w:rsid w:val="00043DDD"/>
    <w:rsid w:val="00043E1E"/>
    <w:rsid w:val="00043EF5"/>
    <w:rsid w:val="00044253"/>
    <w:rsid w:val="0004445C"/>
    <w:rsid w:val="000444A8"/>
    <w:rsid w:val="00044542"/>
    <w:rsid w:val="00044B94"/>
    <w:rsid w:val="000451CF"/>
    <w:rsid w:val="00045613"/>
    <w:rsid w:val="00045E6A"/>
    <w:rsid w:val="000463AC"/>
    <w:rsid w:val="00046620"/>
    <w:rsid w:val="00046723"/>
    <w:rsid w:val="00046A73"/>
    <w:rsid w:val="00046A90"/>
    <w:rsid w:val="00046B12"/>
    <w:rsid w:val="00046E17"/>
    <w:rsid w:val="00046EA2"/>
    <w:rsid w:val="00047022"/>
    <w:rsid w:val="000471C2"/>
    <w:rsid w:val="000504F2"/>
    <w:rsid w:val="000506CE"/>
    <w:rsid w:val="00050935"/>
    <w:rsid w:val="0005097C"/>
    <w:rsid w:val="00050B88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2C19"/>
    <w:rsid w:val="0005331B"/>
    <w:rsid w:val="00053A3A"/>
    <w:rsid w:val="00053DDA"/>
    <w:rsid w:val="0005401D"/>
    <w:rsid w:val="00054433"/>
    <w:rsid w:val="000544EB"/>
    <w:rsid w:val="00054A54"/>
    <w:rsid w:val="00055047"/>
    <w:rsid w:val="000551F8"/>
    <w:rsid w:val="0005542F"/>
    <w:rsid w:val="000558C4"/>
    <w:rsid w:val="00055B09"/>
    <w:rsid w:val="00055B77"/>
    <w:rsid w:val="00056074"/>
    <w:rsid w:val="0005637A"/>
    <w:rsid w:val="00057AFD"/>
    <w:rsid w:val="0006008E"/>
    <w:rsid w:val="0006054C"/>
    <w:rsid w:val="00060829"/>
    <w:rsid w:val="00060993"/>
    <w:rsid w:val="00060C7C"/>
    <w:rsid w:val="00060F47"/>
    <w:rsid w:val="00061250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2B7"/>
    <w:rsid w:val="0006537A"/>
    <w:rsid w:val="0006543E"/>
    <w:rsid w:val="00065604"/>
    <w:rsid w:val="0006571F"/>
    <w:rsid w:val="00065AA6"/>
    <w:rsid w:val="00065C76"/>
    <w:rsid w:val="0006607C"/>
    <w:rsid w:val="00066597"/>
    <w:rsid w:val="00066CF3"/>
    <w:rsid w:val="000672F9"/>
    <w:rsid w:val="000675C1"/>
    <w:rsid w:val="000677BE"/>
    <w:rsid w:val="00067DEA"/>
    <w:rsid w:val="00070602"/>
    <w:rsid w:val="000707CE"/>
    <w:rsid w:val="00070CBA"/>
    <w:rsid w:val="00070D40"/>
    <w:rsid w:val="000710E3"/>
    <w:rsid w:val="000713A1"/>
    <w:rsid w:val="0007170E"/>
    <w:rsid w:val="00071E82"/>
    <w:rsid w:val="00072320"/>
    <w:rsid w:val="000724F0"/>
    <w:rsid w:val="00072552"/>
    <w:rsid w:val="00072C45"/>
    <w:rsid w:val="00072C5E"/>
    <w:rsid w:val="00072F3C"/>
    <w:rsid w:val="00073367"/>
    <w:rsid w:val="00073B75"/>
    <w:rsid w:val="00074754"/>
    <w:rsid w:val="00074891"/>
    <w:rsid w:val="00074C76"/>
    <w:rsid w:val="00074F14"/>
    <w:rsid w:val="000752E3"/>
    <w:rsid w:val="000754F4"/>
    <w:rsid w:val="00075907"/>
    <w:rsid w:val="00075927"/>
    <w:rsid w:val="000759DB"/>
    <w:rsid w:val="00075B9F"/>
    <w:rsid w:val="00075FFE"/>
    <w:rsid w:val="000771ED"/>
    <w:rsid w:val="00077245"/>
    <w:rsid w:val="00077773"/>
    <w:rsid w:val="00077AEF"/>
    <w:rsid w:val="00077E11"/>
    <w:rsid w:val="0008036A"/>
    <w:rsid w:val="000803DF"/>
    <w:rsid w:val="00080867"/>
    <w:rsid w:val="00080BB0"/>
    <w:rsid w:val="00080E9F"/>
    <w:rsid w:val="0008193E"/>
    <w:rsid w:val="00081B90"/>
    <w:rsid w:val="000822F7"/>
    <w:rsid w:val="000823FA"/>
    <w:rsid w:val="00082881"/>
    <w:rsid w:val="0008353E"/>
    <w:rsid w:val="00083E92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44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28E"/>
    <w:rsid w:val="00092734"/>
    <w:rsid w:val="00092A0F"/>
    <w:rsid w:val="00092B09"/>
    <w:rsid w:val="00092B29"/>
    <w:rsid w:val="00092D90"/>
    <w:rsid w:val="0009353D"/>
    <w:rsid w:val="000936BB"/>
    <w:rsid w:val="00093931"/>
    <w:rsid w:val="00093B30"/>
    <w:rsid w:val="00093CF2"/>
    <w:rsid w:val="0009417F"/>
    <w:rsid w:val="0009470A"/>
    <w:rsid w:val="00094765"/>
    <w:rsid w:val="00094BAF"/>
    <w:rsid w:val="00094C9A"/>
    <w:rsid w:val="00094D1B"/>
    <w:rsid w:val="00094FB4"/>
    <w:rsid w:val="00095088"/>
    <w:rsid w:val="00095319"/>
    <w:rsid w:val="00095A5F"/>
    <w:rsid w:val="00095E09"/>
    <w:rsid w:val="0009622E"/>
    <w:rsid w:val="000962A9"/>
    <w:rsid w:val="000965E3"/>
    <w:rsid w:val="000967D6"/>
    <w:rsid w:val="00096F57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86B"/>
    <w:rsid w:val="000A1E4E"/>
    <w:rsid w:val="000A1F36"/>
    <w:rsid w:val="000A2D75"/>
    <w:rsid w:val="000A2ED9"/>
    <w:rsid w:val="000A2F44"/>
    <w:rsid w:val="000A312C"/>
    <w:rsid w:val="000A3416"/>
    <w:rsid w:val="000A4117"/>
    <w:rsid w:val="000A48BA"/>
    <w:rsid w:val="000A49A3"/>
    <w:rsid w:val="000A4D19"/>
    <w:rsid w:val="000A5169"/>
    <w:rsid w:val="000A518C"/>
    <w:rsid w:val="000A5B56"/>
    <w:rsid w:val="000A5C96"/>
    <w:rsid w:val="000A6B33"/>
    <w:rsid w:val="000A6D5A"/>
    <w:rsid w:val="000A74A7"/>
    <w:rsid w:val="000A74FD"/>
    <w:rsid w:val="000A7701"/>
    <w:rsid w:val="000A78E1"/>
    <w:rsid w:val="000A7BAD"/>
    <w:rsid w:val="000A7E2C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34A1"/>
    <w:rsid w:val="000B3641"/>
    <w:rsid w:val="000B429F"/>
    <w:rsid w:val="000B444E"/>
    <w:rsid w:val="000B471A"/>
    <w:rsid w:val="000B4D59"/>
    <w:rsid w:val="000B5543"/>
    <w:rsid w:val="000B57F9"/>
    <w:rsid w:val="000B5A36"/>
    <w:rsid w:val="000B632C"/>
    <w:rsid w:val="000B6CDD"/>
    <w:rsid w:val="000B6D3D"/>
    <w:rsid w:val="000B70DF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2"/>
    <w:rsid w:val="000C37D4"/>
    <w:rsid w:val="000C3858"/>
    <w:rsid w:val="000C4292"/>
    <w:rsid w:val="000C4BEF"/>
    <w:rsid w:val="000C4DF0"/>
    <w:rsid w:val="000C4EBA"/>
    <w:rsid w:val="000C539F"/>
    <w:rsid w:val="000C582A"/>
    <w:rsid w:val="000C5849"/>
    <w:rsid w:val="000C58E3"/>
    <w:rsid w:val="000C5F10"/>
    <w:rsid w:val="000C5F69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29B4"/>
    <w:rsid w:val="000D3265"/>
    <w:rsid w:val="000D33AC"/>
    <w:rsid w:val="000D3629"/>
    <w:rsid w:val="000D38EA"/>
    <w:rsid w:val="000D3EDE"/>
    <w:rsid w:val="000D3F3E"/>
    <w:rsid w:val="000D406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176"/>
    <w:rsid w:val="000D52D5"/>
    <w:rsid w:val="000D59C5"/>
    <w:rsid w:val="000D5A9D"/>
    <w:rsid w:val="000D60C6"/>
    <w:rsid w:val="000D6696"/>
    <w:rsid w:val="000D6859"/>
    <w:rsid w:val="000D6971"/>
    <w:rsid w:val="000D72B5"/>
    <w:rsid w:val="000D7311"/>
    <w:rsid w:val="000E03EF"/>
    <w:rsid w:val="000E0429"/>
    <w:rsid w:val="000E069E"/>
    <w:rsid w:val="000E09BB"/>
    <w:rsid w:val="000E0AE5"/>
    <w:rsid w:val="000E14C0"/>
    <w:rsid w:val="000E16D7"/>
    <w:rsid w:val="000E192D"/>
    <w:rsid w:val="000E199A"/>
    <w:rsid w:val="000E19AA"/>
    <w:rsid w:val="000E20CD"/>
    <w:rsid w:val="000E21B3"/>
    <w:rsid w:val="000E27F1"/>
    <w:rsid w:val="000E2F85"/>
    <w:rsid w:val="000E31D8"/>
    <w:rsid w:val="000E3767"/>
    <w:rsid w:val="000E3890"/>
    <w:rsid w:val="000E392E"/>
    <w:rsid w:val="000E39E5"/>
    <w:rsid w:val="000E3A2C"/>
    <w:rsid w:val="000E3C11"/>
    <w:rsid w:val="000E42B7"/>
    <w:rsid w:val="000E4796"/>
    <w:rsid w:val="000E48C0"/>
    <w:rsid w:val="000E4BD7"/>
    <w:rsid w:val="000E52F6"/>
    <w:rsid w:val="000E56AF"/>
    <w:rsid w:val="000E5B65"/>
    <w:rsid w:val="000E5F52"/>
    <w:rsid w:val="000E622B"/>
    <w:rsid w:val="000E6788"/>
    <w:rsid w:val="000E6C2F"/>
    <w:rsid w:val="000E6F74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3F3"/>
    <w:rsid w:val="000F24CC"/>
    <w:rsid w:val="000F2772"/>
    <w:rsid w:val="000F2AC5"/>
    <w:rsid w:val="000F2C64"/>
    <w:rsid w:val="000F2E40"/>
    <w:rsid w:val="000F3AF2"/>
    <w:rsid w:val="000F3B52"/>
    <w:rsid w:val="000F3B53"/>
    <w:rsid w:val="000F3E74"/>
    <w:rsid w:val="000F4B5E"/>
    <w:rsid w:val="000F4C1D"/>
    <w:rsid w:val="000F5F42"/>
    <w:rsid w:val="000F6808"/>
    <w:rsid w:val="000F6D31"/>
    <w:rsid w:val="000F6DE7"/>
    <w:rsid w:val="000F6F02"/>
    <w:rsid w:val="000F70F5"/>
    <w:rsid w:val="00100142"/>
    <w:rsid w:val="00100649"/>
    <w:rsid w:val="00100743"/>
    <w:rsid w:val="00100A6A"/>
    <w:rsid w:val="0010182B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558B"/>
    <w:rsid w:val="00106290"/>
    <w:rsid w:val="00107BAC"/>
    <w:rsid w:val="00107E7D"/>
    <w:rsid w:val="0011021A"/>
    <w:rsid w:val="00110C30"/>
    <w:rsid w:val="00110F68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9A"/>
    <w:rsid w:val="001210C0"/>
    <w:rsid w:val="001215CC"/>
    <w:rsid w:val="00121944"/>
    <w:rsid w:val="00121B94"/>
    <w:rsid w:val="00121C06"/>
    <w:rsid w:val="0012246B"/>
    <w:rsid w:val="00122503"/>
    <w:rsid w:val="00122E8F"/>
    <w:rsid w:val="00123587"/>
    <w:rsid w:val="001238A0"/>
    <w:rsid w:val="001239BC"/>
    <w:rsid w:val="001243EB"/>
    <w:rsid w:val="00124AB3"/>
    <w:rsid w:val="00124E23"/>
    <w:rsid w:val="001250E7"/>
    <w:rsid w:val="001253D7"/>
    <w:rsid w:val="0012558E"/>
    <w:rsid w:val="00125754"/>
    <w:rsid w:val="00125897"/>
    <w:rsid w:val="00126006"/>
    <w:rsid w:val="00126617"/>
    <w:rsid w:val="00126CAC"/>
    <w:rsid w:val="001271E0"/>
    <w:rsid w:val="00127668"/>
    <w:rsid w:val="00127C4B"/>
    <w:rsid w:val="00130C96"/>
    <w:rsid w:val="00130D47"/>
    <w:rsid w:val="00130D89"/>
    <w:rsid w:val="001311D3"/>
    <w:rsid w:val="001313AD"/>
    <w:rsid w:val="00131892"/>
    <w:rsid w:val="00131B88"/>
    <w:rsid w:val="00131C54"/>
    <w:rsid w:val="00131D82"/>
    <w:rsid w:val="00131EB2"/>
    <w:rsid w:val="00132222"/>
    <w:rsid w:val="001323F6"/>
    <w:rsid w:val="001324DC"/>
    <w:rsid w:val="0013267D"/>
    <w:rsid w:val="00132715"/>
    <w:rsid w:val="0013272D"/>
    <w:rsid w:val="0013274C"/>
    <w:rsid w:val="00132980"/>
    <w:rsid w:val="00132A01"/>
    <w:rsid w:val="00132BA5"/>
    <w:rsid w:val="00132F57"/>
    <w:rsid w:val="00134349"/>
    <w:rsid w:val="00134355"/>
    <w:rsid w:val="0013447B"/>
    <w:rsid w:val="0013450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1F3"/>
    <w:rsid w:val="0013796D"/>
    <w:rsid w:val="00137DF0"/>
    <w:rsid w:val="001400CC"/>
    <w:rsid w:val="001401E0"/>
    <w:rsid w:val="00140292"/>
    <w:rsid w:val="0014045F"/>
    <w:rsid w:val="00140632"/>
    <w:rsid w:val="00140DBF"/>
    <w:rsid w:val="001412D2"/>
    <w:rsid w:val="0014184E"/>
    <w:rsid w:val="0014187D"/>
    <w:rsid w:val="00141A20"/>
    <w:rsid w:val="00141D2E"/>
    <w:rsid w:val="00141D86"/>
    <w:rsid w:val="0014220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430B"/>
    <w:rsid w:val="00144C30"/>
    <w:rsid w:val="0014517B"/>
    <w:rsid w:val="001451D1"/>
    <w:rsid w:val="0014520F"/>
    <w:rsid w:val="0014562F"/>
    <w:rsid w:val="00146706"/>
    <w:rsid w:val="00147230"/>
    <w:rsid w:val="0014738E"/>
    <w:rsid w:val="001476E8"/>
    <w:rsid w:val="001476EA"/>
    <w:rsid w:val="00147E9B"/>
    <w:rsid w:val="00147F14"/>
    <w:rsid w:val="00147FF3"/>
    <w:rsid w:val="00150190"/>
    <w:rsid w:val="00150273"/>
    <w:rsid w:val="001504E8"/>
    <w:rsid w:val="00150681"/>
    <w:rsid w:val="001506BB"/>
    <w:rsid w:val="00150A11"/>
    <w:rsid w:val="00150DDF"/>
    <w:rsid w:val="00151AC4"/>
    <w:rsid w:val="00151C7F"/>
    <w:rsid w:val="00151CA8"/>
    <w:rsid w:val="00151D2B"/>
    <w:rsid w:val="00152D0A"/>
    <w:rsid w:val="00152E00"/>
    <w:rsid w:val="00152FF7"/>
    <w:rsid w:val="00153848"/>
    <w:rsid w:val="00153E26"/>
    <w:rsid w:val="001544E3"/>
    <w:rsid w:val="0015451C"/>
    <w:rsid w:val="00154776"/>
    <w:rsid w:val="00154BBB"/>
    <w:rsid w:val="001550B0"/>
    <w:rsid w:val="0015512B"/>
    <w:rsid w:val="00155479"/>
    <w:rsid w:val="0015657D"/>
    <w:rsid w:val="00156F42"/>
    <w:rsid w:val="001573FD"/>
    <w:rsid w:val="00157C97"/>
    <w:rsid w:val="00157CDB"/>
    <w:rsid w:val="00157D83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74"/>
    <w:rsid w:val="00164FA7"/>
    <w:rsid w:val="001655A3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67EE5"/>
    <w:rsid w:val="00167FC9"/>
    <w:rsid w:val="0017004C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563"/>
    <w:rsid w:val="00174ACD"/>
    <w:rsid w:val="00174B2E"/>
    <w:rsid w:val="00174D47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7E"/>
    <w:rsid w:val="001765EE"/>
    <w:rsid w:val="001766ED"/>
    <w:rsid w:val="00176801"/>
    <w:rsid w:val="00176D33"/>
    <w:rsid w:val="0017704E"/>
    <w:rsid w:val="001771DA"/>
    <w:rsid w:val="00177335"/>
    <w:rsid w:val="0017765D"/>
    <w:rsid w:val="001776FB"/>
    <w:rsid w:val="00177841"/>
    <w:rsid w:val="00177CEF"/>
    <w:rsid w:val="0018021B"/>
    <w:rsid w:val="00180479"/>
    <w:rsid w:val="0018075B"/>
    <w:rsid w:val="00181C68"/>
    <w:rsid w:val="00181DD8"/>
    <w:rsid w:val="00181DE0"/>
    <w:rsid w:val="001821AA"/>
    <w:rsid w:val="00182829"/>
    <w:rsid w:val="00182AD8"/>
    <w:rsid w:val="00182D71"/>
    <w:rsid w:val="00183254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628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13B"/>
    <w:rsid w:val="001972FF"/>
    <w:rsid w:val="0019739F"/>
    <w:rsid w:val="00197519"/>
    <w:rsid w:val="00197591"/>
    <w:rsid w:val="001978A8"/>
    <w:rsid w:val="00197EE5"/>
    <w:rsid w:val="001A00D6"/>
    <w:rsid w:val="001A09D5"/>
    <w:rsid w:val="001A11F9"/>
    <w:rsid w:val="001A1837"/>
    <w:rsid w:val="001A1BA6"/>
    <w:rsid w:val="001A2217"/>
    <w:rsid w:val="001A23EA"/>
    <w:rsid w:val="001A262D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AE5"/>
    <w:rsid w:val="001A5D60"/>
    <w:rsid w:val="001A5E35"/>
    <w:rsid w:val="001A626F"/>
    <w:rsid w:val="001A636B"/>
    <w:rsid w:val="001A6BB5"/>
    <w:rsid w:val="001A7198"/>
    <w:rsid w:val="001A754E"/>
    <w:rsid w:val="001A7857"/>
    <w:rsid w:val="001A7B99"/>
    <w:rsid w:val="001A7C47"/>
    <w:rsid w:val="001A7CB1"/>
    <w:rsid w:val="001B087C"/>
    <w:rsid w:val="001B0E0A"/>
    <w:rsid w:val="001B0E5A"/>
    <w:rsid w:val="001B1480"/>
    <w:rsid w:val="001B15BE"/>
    <w:rsid w:val="001B1AF3"/>
    <w:rsid w:val="001B1BE6"/>
    <w:rsid w:val="001B1EFC"/>
    <w:rsid w:val="001B1F4C"/>
    <w:rsid w:val="001B245E"/>
    <w:rsid w:val="001B24DE"/>
    <w:rsid w:val="001B2627"/>
    <w:rsid w:val="001B2937"/>
    <w:rsid w:val="001B2CCE"/>
    <w:rsid w:val="001B38ED"/>
    <w:rsid w:val="001B3A57"/>
    <w:rsid w:val="001B4246"/>
    <w:rsid w:val="001B4367"/>
    <w:rsid w:val="001B49E6"/>
    <w:rsid w:val="001B4DCA"/>
    <w:rsid w:val="001B4EA1"/>
    <w:rsid w:val="001B4F5D"/>
    <w:rsid w:val="001B5418"/>
    <w:rsid w:val="001B5D1B"/>
    <w:rsid w:val="001B5F95"/>
    <w:rsid w:val="001B60DC"/>
    <w:rsid w:val="001B662B"/>
    <w:rsid w:val="001B6DC0"/>
    <w:rsid w:val="001B742F"/>
    <w:rsid w:val="001B764A"/>
    <w:rsid w:val="001B76DF"/>
    <w:rsid w:val="001B7900"/>
    <w:rsid w:val="001B7928"/>
    <w:rsid w:val="001B7A52"/>
    <w:rsid w:val="001B7E1F"/>
    <w:rsid w:val="001B7ECC"/>
    <w:rsid w:val="001C069E"/>
    <w:rsid w:val="001C0A85"/>
    <w:rsid w:val="001C0CE9"/>
    <w:rsid w:val="001C1415"/>
    <w:rsid w:val="001C1946"/>
    <w:rsid w:val="001C246C"/>
    <w:rsid w:val="001C2576"/>
    <w:rsid w:val="001C27D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57F7"/>
    <w:rsid w:val="001C66A8"/>
    <w:rsid w:val="001C6B2D"/>
    <w:rsid w:val="001C6CAA"/>
    <w:rsid w:val="001C7109"/>
    <w:rsid w:val="001C711C"/>
    <w:rsid w:val="001C74C6"/>
    <w:rsid w:val="001C76F1"/>
    <w:rsid w:val="001C7BC3"/>
    <w:rsid w:val="001C7DB7"/>
    <w:rsid w:val="001C7DE7"/>
    <w:rsid w:val="001D0CC8"/>
    <w:rsid w:val="001D0EFA"/>
    <w:rsid w:val="001D1011"/>
    <w:rsid w:val="001D13A9"/>
    <w:rsid w:val="001D16F9"/>
    <w:rsid w:val="001D1889"/>
    <w:rsid w:val="001D1B27"/>
    <w:rsid w:val="001D1FD7"/>
    <w:rsid w:val="001D25E0"/>
    <w:rsid w:val="001D2725"/>
    <w:rsid w:val="001D36DE"/>
    <w:rsid w:val="001D4B96"/>
    <w:rsid w:val="001D522E"/>
    <w:rsid w:val="001D5890"/>
    <w:rsid w:val="001D5D99"/>
    <w:rsid w:val="001D6389"/>
    <w:rsid w:val="001D6ABB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15"/>
    <w:rsid w:val="001E152F"/>
    <w:rsid w:val="001E1705"/>
    <w:rsid w:val="001E1C32"/>
    <w:rsid w:val="001E2637"/>
    <w:rsid w:val="001E34C8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427"/>
    <w:rsid w:val="001E7747"/>
    <w:rsid w:val="001E78FD"/>
    <w:rsid w:val="001E7A88"/>
    <w:rsid w:val="001E7EF8"/>
    <w:rsid w:val="001F0671"/>
    <w:rsid w:val="001F0845"/>
    <w:rsid w:val="001F0856"/>
    <w:rsid w:val="001F09C3"/>
    <w:rsid w:val="001F0AB1"/>
    <w:rsid w:val="001F0B07"/>
    <w:rsid w:val="001F0EB6"/>
    <w:rsid w:val="001F0FCA"/>
    <w:rsid w:val="001F134A"/>
    <w:rsid w:val="001F1557"/>
    <w:rsid w:val="001F160F"/>
    <w:rsid w:val="001F182C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30F"/>
    <w:rsid w:val="001F568E"/>
    <w:rsid w:val="001F594D"/>
    <w:rsid w:val="001F5A86"/>
    <w:rsid w:val="001F5C19"/>
    <w:rsid w:val="001F5C3D"/>
    <w:rsid w:val="001F624B"/>
    <w:rsid w:val="001F6556"/>
    <w:rsid w:val="001F680F"/>
    <w:rsid w:val="001F6863"/>
    <w:rsid w:val="001F6DAD"/>
    <w:rsid w:val="001F71DC"/>
    <w:rsid w:val="001F7AA2"/>
    <w:rsid w:val="001F7CA1"/>
    <w:rsid w:val="001F7F80"/>
    <w:rsid w:val="00200861"/>
    <w:rsid w:val="00200B79"/>
    <w:rsid w:val="00200CD1"/>
    <w:rsid w:val="002011EF"/>
    <w:rsid w:val="00201484"/>
    <w:rsid w:val="002014D4"/>
    <w:rsid w:val="00202E9D"/>
    <w:rsid w:val="00203872"/>
    <w:rsid w:val="00203B9F"/>
    <w:rsid w:val="002046EA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07D06"/>
    <w:rsid w:val="00207DD8"/>
    <w:rsid w:val="0021019E"/>
    <w:rsid w:val="00210EC5"/>
    <w:rsid w:val="00211CAB"/>
    <w:rsid w:val="00211DED"/>
    <w:rsid w:val="00212504"/>
    <w:rsid w:val="0021287D"/>
    <w:rsid w:val="00212EE1"/>
    <w:rsid w:val="0021327E"/>
    <w:rsid w:val="00213291"/>
    <w:rsid w:val="0021349C"/>
    <w:rsid w:val="002134EA"/>
    <w:rsid w:val="002138B9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6A6"/>
    <w:rsid w:val="00216859"/>
    <w:rsid w:val="00216B87"/>
    <w:rsid w:val="00216ED9"/>
    <w:rsid w:val="00217424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67E"/>
    <w:rsid w:val="002217C2"/>
    <w:rsid w:val="00221EB8"/>
    <w:rsid w:val="00221F0A"/>
    <w:rsid w:val="00222080"/>
    <w:rsid w:val="0022230B"/>
    <w:rsid w:val="00222360"/>
    <w:rsid w:val="00222558"/>
    <w:rsid w:val="00222634"/>
    <w:rsid w:val="0022333A"/>
    <w:rsid w:val="0022359D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61A"/>
    <w:rsid w:val="00226884"/>
    <w:rsid w:val="00226899"/>
    <w:rsid w:val="00226C7D"/>
    <w:rsid w:val="0022736F"/>
    <w:rsid w:val="00227398"/>
    <w:rsid w:val="002275DF"/>
    <w:rsid w:val="00227969"/>
    <w:rsid w:val="00227E99"/>
    <w:rsid w:val="00230246"/>
    <w:rsid w:val="00230751"/>
    <w:rsid w:val="0023079E"/>
    <w:rsid w:val="00230B50"/>
    <w:rsid w:val="00230FE6"/>
    <w:rsid w:val="00231648"/>
    <w:rsid w:val="00231765"/>
    <w:rsid w:val="00231C4B"/>
    <w:rsid w:val="0023200A"/>
    <w:rsid w:val="00232028"/>
    <w:rsid w:val="002325B3"/>
    <w:rsid w:val="002325BE"/>
    <w:rsid w:val="0023288E"/>
    <w:rsid w:val="00232A65"/>
    <w:rsid w:val="002338AE"/>
    <w:rsid w:val="0023412E"/>
    <w:rsid w:val="00234148"/>
    <w:rsid w:val="002349D5"/>
    <w:rsid w:val="00234B12"/>
    <w:rsid w:val="0023525C"/>
    <w:rsid w:val="002354DA"/>
    <w:rsid w:val="00236096"/>
    <w:rsid w:val="00236EFF"/>
    <w:rsid w:val="00237C8B"/>
    <w:rsid w:val="00237D5A"/>
    <w:rsid w:val="00237DA6"/>
    <w:rsid w:val="00237EF0"/>
    <w:rsid w:val="00240336"/>
    <w:rsid w:val="002403EE"/>
    <w:rsid w:val="00240583"/>
    <w:rsid w:val="002406B0"/>
    <w:rsid w:val="00240B99"/>
    <w:rsid w:val="00240D9B"/>
    <w:rsid w:val="00240F04"/>
    <w:rsid w:val="00241415"/>
    <w:rsid w:val="00241A1A"/>
    <w:rsid w:val="00241DE9"/>
    <w:rsid w:val="0024228A"/>
    <w:rsid w:val="00242AF0"/>
    <w:rsid w:val="00242F29"/>
    <w:rsid w:val="002430EB"/>
    <w:rsid w:val="002431DA"/>
    <w:rsid w:val="0024351C"/>
    <w:rsid w:val="00243581"/>
    <w:rsid w:val="00243648"/>
    <w:rsid w:val="00243C74"/>
    <w:rsid w:val="00243DB9"/>
    <w:rsid w:val="00244D95"/>
    <w:rsid w:val="002454A5"/>
    <w:rsid w:val="0024580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3F8D"/>
    <w:rsid w:val="00254201"/>
    <w:rsid w:val="002548AF"/>
    <w:rsid w:val="00254BE5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574C0"/>
    <w:rsid w:val="00260241"/>
    <w:rsid w:val="002602AD"/>
    <w:rsid w:val="002603B1"/>
    <w:rsid w:val="0026092F"/>
    <w:rsid w:val="00260AB5"/>
    <w:rsid w:val="00260F18"/>
    <w:rsid w:val="002618F8"/>
    <w:rsid w:val="00262B89"/>
    <w:rsid w:val="00262BC6"/>
    <w:rsid w:val="00262F94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187"/>
    <w:rsid w:val="00267877"/>
    <w:rsid w:val="0026796B"/>
    <w:rsid w:val="00267D5B"/>
    <w:rsid w:val="002702F0"/>
    <w:rsid w:val="00270CC8"/>
    <w:rsid w:val="00270F60"/>
    <w:rsid w:val="00271098"/>
    <w:rsid w:val="00271216"/>
    <w:rsid w:val="0027140C"/>
    <w:rsid w:val="00271969"/>
    <w:rsid w:val="00272D23"/>
    <w:rsid w:val="00272DAF"/>
    <w:rsid w:val="00272E4B"/>
    <w:rsid w:val="00273145"/>
    <w:rsid w:val="002734AC"/>
    <w:rsid w:val="00273588"/>
    <w:rsid w:val="0027358C"/>
    <w:rsid w:val="0027389A"/>
    <w:rsid w:val="002740F1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CCA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466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6AD3"/>
    <w:rsid w:val="002873E5"/>
    <w:rsid w:val="00287940"/>
    <w:rsid w:val="0028799B"/>
    <w:rsid w:val="00287BD2"/>
    <w:rsid w:val="00290015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74E"/>
    <w:rsid w:val="00293B13"/>
    <w:rsid w:val="00293D74"/>
    <w:rsid w:val="0029489D"/>
    <w:rsid w:val="0029490E"/>
    <w:rsid w:val="00294959"/>
    <w:rsid w:val="002949AA"/>
    <w:rsid w:val="00294C8E"/>
    <w:rsid w:val="00294D7F"/>
    <w:rsid w:val="00294FCB"/>
    <w:rsid w:val="00295127"/>
    <w:rsid w:val="0029526C"/>
    <w:rsid w:val="002954CA"/>
    <w:rsid w:val="002965B8"/>
    <w:rsid w:val="00296634"/>
    <w:rsid w:val="0029672F"/>
    <w:rsid w:val="002968DE"/>
    <w:rsid w:val="00296A92"/>
    <w:rsid w:val="0029719B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39F3"/>
    <w:rsid w:val="002A407D"/>
    <w:rsid w:val="002A41AA"/>
    <w:rsid w:val="002A443C"/>
    <w:rsid w:val="002A447F"/>
    <w:rsid w:val="002A4578"/>
    <w:rsid w:val="002A4609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04C8"/>
    <w:rsid w:val="002B163E"/>
    <w:rsid w:val="002B1B2F"/>
    <w:rsid w:val="002B21D2"/>
    <w:rsid w:val="002B2285"/>
    <w:rsid w:val="002B2C4D"/>
    <w:rsid w:val="002B2CA7"/>
    <w:rsid w:val="002B2DD6"/>
    <w:rsid w:val="002B3072"/>
    <w:rsid w:val="002B3523"/>
    <w:rsid w:val="002B35E0"/>
    <w:rsid w:val="002B3750"/>
    <w:rsid w:val="002B3CF6"/>
    <w:rsid w:val="002B3D80"/>
    <w:rsid w:val="002B3EC7"/>
    <w:rsid w:val="002B41AE"/>
    <w:rsid w:val="002B49D1"/>
    <w:rsid w:val="002B5679"/>
    <w:rsid w:val="002B5721"/>
    <w:rsid w:val="002B5B13"/>
    <w:rsid w:val="002B5DCF"/>
    <w:rsid w:val="002B5EC1"/>
    <w:rsid w:val="002B64A4"/>
    <w:rsid w:val="002B68C0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AE3"/>
    <w:rsid w:val="002C2BCB"/>
    <w:rsid w:val="002C2E66"/>
    <w:rsid w:val="002C30FE"/>
    <w:rsid w:val="002C33D5"/>
    <w:rsid w:val="002C368E"/>
    <w:rsid w:val="002C39A9"/>
    <w:rsid w:val="002C3C13"/>
    <w:rsid w:val="002C3FD2"/>
    <w:rsid w:val="002C3FE5"/>
    <w:rsid w:val="002C48B8"/>
    <w:rsid w:val="002C577C"/>
    <w:rsid w:val="002C5D65"/>
    <w:rsid w:val="002C6394"/>
    <w:rsid w:val="002C653B"/>
    <w:rsid w:val="002C737B"/>
    <w:rsid w:val="002C753D"/>
    <w:rsid w:val="002C755C"/>
    <w:rsid w:val="002D0057"/>
    <w:rsid w:val="002D02C7"/>
    <w:rsid w:val="002D07E9"/>
    <w:rsid w:val="002D084E"/>
    <w:rsid w:val="002D0861"/>
    <w:rsid w:val="002D0E8D"/>
    <w:rsid w:val="002D14C5"/>
    <w:rsid w:val="002D2248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26B"/>
    <w:rsid w:val="002D55E7"/>
    <w:rsid w:val="002D5B85"/>
    <w:rsid w:val="002D5BE0"/>
    <w:rsid w:val="002D5DB7"/>
    <w:rsid w:val="002D60EF"/>
    <w:rsid w:val="002D671F"/>
    <w:rsid w:val="002D68ED"/>
    <w:rsid w:val="002D6D42"/>
    <w:rsid w:val="002D7384"/>
    <w:rsid w:val="002D7A0A"/>
    <w:rsid w:val="002D7CD8"/>
    <w:rsid w:val="002D7FA1"/>
    <w:rsid w:val="002E00A6"/>
    <w:rsid w:val="002E05B7"/>
    <w:rsid w:val="002E071A"/>
    <w:rsid w:val="002E07B3"/>
    <w:rsid w:val="002E0BE4"/>
    <w:rsid w:val="002E10A1"/>
    <w:rsid w:val="002E1446"/>
    <w:rsid w:val="002E15C5"/>
    <w:rsid w:val="002E15D5"/>
    <w:rsid w:val="002E17FD"/>
    <w:rsid w:val="002E1A8E"/>
    <w:rsid w:val="002E1BBC"/>
    <w:rsid w:val="002E2783"/>
    <w:rsid w:val="002E2AD3"/>
    <w:rsid w:val="002E2F09"/>
    <w:rsid w:val="002E34D3"/>
    <w:rsid w:val="002E3751"/>
    <w:rsid w:val="002E3FC1"/>
    <w:rsid w:val="002E4149"/>
    <w:rsid w:val="002E4347"/>
    <w:rsid w:val="002E4968"/>
    <w:rsid w:val="002E4C88"/>
    <w:rsid w:val="002E4D02"/>
    <w:rsid w:val="002E4EAE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864"/>
    <w:rsid w:val="002F1907"/>
    <w:rsid w:val="002F1A0B"/>
    <w:rsid w:val="002F1CCE"/>
    <w:rsid w:val="002F22BB"/>
    <w:rsid w:val="002F2734"/>
    <w:rsid w:val="002F2811"/>
    <w:rsid w:val="002F2F19"/>
    <w:rsid w:val="002F2F73"/>
    <w:rsid w:val="002F3269"/>
    <w:rsid w:val="002F3282"/>
    <w:rsid w:val="002F33BD"/>
    <w:rsid w:val="002F3848"/>
    <w:rsid w:val="002F3855"/>
    <w:rsid w:val="002F3893"/>
    <w:rsid w:val="002F4BAD"/>
    <w:rsid w:val="002F54C4"/>
    <w:rsid w:val="002F57D1"/>
    <w:rsid w:val="002F5A0C"/>
    <w:rsid w:val="002F5D87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139"/>
    <w:rsid w:val="003034E8"/>
    <w:rsid w:val="0030378E"/>
    <w:rsid w:val="003038F3"/>
    <w:rsid w:val="00303BF7"/>
    <w:rsid w:val="00303C49"/>
    <w:rsid w:val="003043A5"/>
    <w:rsid w:val="0030490B"/>
    <w:rsid w:val="00304D20"/>
    <w:rsid w:val="00304D2A"/>
    <w:rsid w:val="00305B63"/>
    <w:rsid w:val="00306A89"/>
    <w:rsid w:val="00306D66"/>
    <w:rsid w:val="003100A2"/>
    <w:rsid w:val="003102D7"/>
    <w:rsid w:val="003102DA"/>
    <w:rsid w:val="00310BAA"/>
    <w:rsid w:val="00310DBE"/>
    <w:rsid w:val="0031133F"/>
    <w:rsid w:val="00311503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691"/>
    <w:rsid w:val="00320893"/>
    <w:rsid w:val="00320AC9"/>
    <w:rsid w:val="00320FCA"/>
    <w:rsid w:val="0032185C"/>
    <w:rsid w:val="00321924"/>
    <w:rsid w:val="00322044"/>
    <w:rsid w:val="00324055"/>
    <w:rsid w:val="00324497"/>
    <w:rsid w:val="003248A0"/>
    <w:rsid w:val="00324B27"/>
    <w:rsid w:val="00324F7F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2E43"/>
    <w:rsid w:val="0033332E"/>
    <w:rsid w:val="00333CDA"/>
    <w:rsid w:val="00333CEF"/>
    <w:rsid w:val="00333E34"/>
    <w:rsid w:val="0033455F"/>
    <w:rsid w:val="00334BDB"/>
    <w:rsid w:val="00334FEB"/>
    <w:rsid w:val="0033508A"/>
    <w:rsid w:val="003352AA"/>
    <w:rsid w:val="00335477"/>
    <w:rsid w:val="003355A9"/>
    <w:rsid w:val="0033590D"/>
    <w:rsid w:val="00335B0F"/>
    <w:rsid w:val="00335B65"/>
    <w:rsid w:val="00335ED4"/>
    <w:rsid w:val="00336320"/>
    <w:rsid w:val="003365F3"/>
    <w:rsid w:val="00336681"/>
    <w:rsid w:val="0033674A"/>
    <w:rsid w:val="00336B92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900"/>
    <w:rsid w:val="00343BAE"/>
    <w:rsid w:val="00343D43"/>
    <w:rsid w:val="00343FFC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989"/>
    <w:rsid w:val="00350AF4"/>
    <w:rsid w:val="00350C01"/>
    <w:rsid w:val="00350D3C"/>
    <w:rsid w:val="00351441"/>
    <w:rsid w:val="0035173D"/>
    <w:rsid w:val="00351862"/>
    <w:rsid w:val="0035281F"/>
    <w:rsid w:val="00352B60"/>
    <w:rsid w:val="003540C5"/>
    <w:rsid w:val="00354205"/>
    <w:rsid w:val="00354368"/>
    <w:rsid w:val="003548E4"/>
    <w:rsid w:val="003549F5"/>
    <w:rsid w:val="00354A28"/>
    <w:rsid w:val="00354A33"/>
    <w:rsid w:val="00354FA6"/>
    <w:rsid w:val="003551D0"/>
    <w:rsid w:val="003555EA"/>
    <w:rsid w:val="0035585D"/>
    <w:rsid w:val="00355CA1"/>
    <w:rsid w:val="00355F3C"/>
    <w:rsid w:val="00356569"/>
    <w:rsid w:val="0035667D"/>
    <w:rsid w:val="00356AF6"/>
    <w:rsid w:val="003576C7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1D6"/>
    <w:rsid w:val="003633FA"/>
    <w:rsid w:val="003635BE"/>
    <w:rsid w:val="00363C35"/>
    <w:rsid w:val="00363E3B"/>
    <w:rsid w:val="00363F3D"/>
    <w:rsid w:val="003642E0"/>
    <w:rsid w:val="0036437C"/>
    <w:rsid w:val="003650C6"/>
    <w:rsid w:val="003651FC"/>
    <w:rsid w:val="00365305"/>
    <w:rsid w:val="0036575D"/>
    <w:rsid w:val="003657EC"/>
    <w:rsid w:val="003658E3"/>
    <w:rsid w:val="00365C86"/>
    <w:rsid w:val="00365F41"/>
    <w:rsid w:val="003679C8"/>
    <w:rsid w:val="00367DDB"/>
    <w:rsid w:val="00367E33"/>
    <w:rsid w:val="00367E9C"/>
    <w:rsid w:val="003702BE"/>
    <w:rsid w:val="003705CF"/>
    <w:rsid w:val="00370611"/>
    <w:rsid w:val="003708B1"/>
    <w:rsid w:val="0037131C"/>
    <w:rsid w:val="0037137D"/>
    <w:rsid w:val="00371BBF"/>
    <w:rsid w:val="0037248A"/>
    <w:rsid w:val="00372A4F"/>
    <w:rsid w:val="00372AAC"/>
    <w:rsid w:val="00372DDE"/>
    <w:rsid w:val="00372FB3"/>
    <w:rsid w:val="003730B0"/>
    <w:rsid w:val="0037352F"/>
    <w:rsid w:val="00373E5F"/>
    <w:rsid w:val="00374343"/>
    <w:rsid w:val="003743F7"/>
    <w:rsid w:val="003744FD"/>
    <w:rsid w:val="00374517"/>
    <w:rsid w:val="0037492A"/>
    <w:rsid w:val="00374998"/>
    <w:rsid w:val="00374A81"/>
    <w:rsid w:val="00374D8C"/>
    <w:rsid w:val="00375105"/>
    <w:rsid w:val="00375348"/>
    <w:rsid w:val="0037556C"/>
    <w:rsid w:val="0037559B"/>
    <w:rsid w:val="003757CE"/>
    <w:rsid w:val="003759BE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5FC"/>
    <w:rsid w:val="003807EB"/>
    <w:rsid w:val="00381A7E"/>
    <w:rsid w:val="00381B8F"/>
    <w:rsid w:val="00381CD2"/>
    <w:rsid w:val="00381E34"/>
    <w:rsid w:val="003820D0"/>
    <w:rsid w:val="00382906"/>
    <w:rsid w:val="003830F0"/>
    <w:rsid w:val="0038322A"/>
    <w:rsid w:val="00383858"/>
    <w:rsid w:val="00383A98"/>
    <w:rsid w:val="00384653"/>
    <w:rsid w:val="00384667"/>
    <w:rsid w:val="003847A9"/>
    <w:rsid w:val="00384EA0"/>
    <w:rsid w:val="00385487"/>
    <w:rsid w:val="00385CFC"/>
    <w:rsid w:val="00385E3F"/>
    <w:rsid w:val="00385E60"/>
    <w:rsid w:val="00385EC6"/>
    <w:rsid w:val="003877C8"/>
    <w:rsid w:val="0039024C"/>
    <w:rsid w:val="003902B9"/>
    <w:rsid w:val="00390628"/>
    <w:rsid w:val="003908B6"/>
    <w:rsid w:val="00390943"/>
    <w:rsid w:val="00391515"/>
    <w:rsid w:val="003916EC"/>
    <w:rsid w:val="003920EB"/>
    <w:rsid w:val="003924DC"/>
    <w:rsid w:val="00392525"/>
    <w:rsid w:val="00392A7D"/>
    <w:rsid w:val="0039388E"/>
    <w:rsid w:val="00393A82"/>
    <w:rsid w:val="00393A9B"/>
    <w:rsid w:val="00393B38"/>
    <w:rsid w:val="00393D16"/>
    <w:rsid w:val="00393E88"/>
    <w:rsid w:val="00394017"/>
    <w:rsid w:val="00394415"/>
    <w:rsid w:val="00394980"/>
    <w:rsid w:val="0039519B"/>
    <w:rsid w:val="003955B1"/>
    <w:rsid w:val="0039592E"/>
    <w:rsid w:val="00395D09"/>
    <w:rsid w:val="00395FC9"/>
    <w:rsid w:val="0039688F"/>
    <w:rsid w:val="00396930"/>
    <w:rsid w:val="003969E7"/>
    <w:rsid w:val="00396AEA"/>
    <w:rsid w:val="00396DDB"/>
    <w:rsid w:val="00397F53"/>
    <w:rsid w:val="003A00DB"/>
    <w:rsid w:val="003A0174"/>
    <w:rsid w:val="003A02A1"/>
    <w:rsid w:val="003A05D5"/>
    <w:rsid w:val="003A0E2D"/>
    <w:rsid w:val="003A0EF4"/>
    <w:rsid w:val="003A1095"/>
    <w:rsid w:val="003A152A"/>
    <w:rsid w:val="003A1B86"/>
    <w:rsid w:val="003A1E89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5A9"/>
    <w:rsid w:val="003A4876"/>
    <w:rsid w:val="003A52E8"/>
    <w:rsid w:val="003A5BD1"/>
    <w:rsid w:val="003A6143"/>
    <w:rsid w:val="003A627A"/>
    <w:rsid w:val="003A6475"/>
    <w:rsid w:val="003A6773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0E45"/>
    <w:rsid w:val="003B1665"/>
    <w:rsid w:val="003B1682"/>
    <w:rsid w:val="003B1F86"/>
    <w:rsid w:val="003B2962"/>
    <w:rsid w:val="003B3390"/>
    <w:rsid w:val="003B34D0"/>
    <w:rsid w:val="003B3518"/>
    <w:rsid w:val="003B392D"/>
    <w:rsid w:val="003B39AC"/>
    <w:rsid w:val="003B43B5"/>
    <w:rsid w:val="003B4550"/>
    <w:rsid w:val="003B4752"/>
    <w:rsid w:val="003B4A3B"/>
    <w:rsid w:val="003B50D2"/>
    <w:rsid w:val="003B53F2"/>
    <w:rsid w:val="003B57AC"/>
    <w:rsid w:val="003B595F"/>
    <w:rsid w:val="003B5BC3"/>
    <w:rsid w:val="003B68CF"/>
    <w:rsid w:val="003B6E9B"/>
    <w:rsid w:val="003B749E"/>
    <w:rsid w:val="003B77D4"/>
    <w:rsid w:val="003B78FE"/>
    <w:rsid w:val="003B7D16"/>
    <w:rsid w:val="003B7E09"/>
    <w:rsid w:val="003C005A"/>
    <w:rsid w:val="003C05E9"/>
    <w:rsid w:val="003C094B"/>
    <w:rsid w:val="003C0AF6"/>
    <w:rsid w:val="003C0D7F"/>
    <w:rsid w:val="003C0DF1"/>
    <w:rsid w:val="003C16EB"/>
    <w:rsid w:val="003C2133"/>
    <w:rsid w:val="003C2274"/>
    <w:rsid w:val="003C284E"/>
    <w:rsid w:val="003C30A8"/>
    <w:rsid w:val="003C30FC"/>
    <w:rsid w:val="003C3236"/>
    <w:rsid w:val="003C37B1"/>
    <w:rsid w:val="003C40AB"/>
    <w:rsid w:val="003C4350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8E7"/>
    <w:rsid w:val="003D0AC3"/>
    <w:rsid w:val="003D0CFC"/>
    <w:rsid w:val="003D0DD8"/>
    <w:rsid w:val="003D0F42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3FB7"/>
    <w:rsid w:val="003D4AFF"/>
    <w:rsid w:val="003D4BB4"/>
    <w:rsid w:val="003D5AFD"/>
    <w:rsid w:val="003D66B1"/>
    <w:rsid w:val="003D6A85"/>
    <w:rsid w:val="003D6BA4"/>
    <w:rsid w:val="003D70DD"/>
    <w:rsid w:val="003D79F8"/>
    <w:rsid w:val="003D7B34"/>
    <w:rsid w:val="003D7B43"/>
    <w:rsid w:val="003E0154"/>
    <w:rsid w:val="003E0FB3"/>
    <w:rsid w:val="003E1346"/>
    <w:rsid w:val="003E1C03"/>
    <w:rsid w:val="003E202C"/>
    <w:rsid w:val="003E2159"/>
    <w:rsid w:val="003E24C3"/>
    <w:rsid w:val="003E265E"/>
    <w:rsid w:val="003E2695"/>
    <w:rsid w:val="003E2EDC"/>
    <w:rsid w:val="003E2F27"/>
    <w:rsid w:val="003E3824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0899"/>
    <w:rsid w:val="003F148A"/>
    <w:rsid w:val="003F1C9A"/>
    <w:rsid w:val="003F1E10"/>
    <w:rsid w:val="003F1F0F"/>
    <w:rsid w:val="003F226E"/>
    <w:rsid w:val="003F2371"/>
    <w:rsid w:val="003F2D39"/>
    <w:rsid w:val="003F2DC4"/>
    <w:rsid w:val="003F2E6D"/>
    <w:rsid w:val="003F2E99"/>
    <w:rsid w:val="003F31F5"/>
    <w:rsid w:val="003F337F"/>
    <w:rsid w:val="003F357A"/>
    <w:rsid w:val="003F36EB"/>
    <w:rsid w:val="003F3D32"/>
    <w:rsid w:val="003F3E80"/>
    <w:rsid w:val="003F491D"/>
    <w:rsid w:val="003F4CA6"/>
    <w:rsid w:val="003F5100"/>
    <w:rsid w:val="003F51A4"/>
    <w:rsid w:val="003F549D"/>
    <w:rsid w:val="003F5568"/>
    <w:rsid w:val="003F6E8E"/>
    <w:rsid w:val="003F728F"/>
    <w:rsid w:val="003F759B"/>
    <w:rsid w:val="003F7674"/>
    <w:rsid w:val="003F7692"/>
    <w:rsid w:val="003F7EBF"/>
    <w:rsid w:val="0040009E"/>
    <w:rsid w:val="004003D7"/>
    <w:rsid w:val="00400A0A"/>
    <w:rsid w:val="00400B11"/>
    <w:rsid w:val="00400DE0"/>
    <w:rsid w:val="00400E41"/>
    <w:rsid w:val="004011B4"/>
    <w:rsid w:val="00401222"/>
    <w:rsid w:val="00401310"/>
    <w:rsid w:val="00401335"/>
    <w:rsid w:val="004016A4"/>
    <w:rsid w:val="00401973"/>
    <w:rsid w:val="0040209C"/>
    <w:rsid w:val="004023EF"/>
    <w:rsid w:val="0040266A"/>
    <w:rsid w:val="0040297E"/>
    <w:rsid w:val="00402B06"/>
    <w:rsid w:val="0040306B"/>
    <w:rsid w:val="00403344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18"/>
    <w:rsid w:val="004065C3"/>
    <w:rsid w:val="00406E82"/>
    <w:rsid w:val="0040745C"/>
    <w:rsid w:val="00407769"/>
    <w:rsid w:val="00407D55"/>
    <w:rsid w:val="00407EED"/>
    <w:rsid w:val="00410032"/>
    <w:rsid w:val="004104F9"/>
    <w:rsid w:val="00410770"/>
    <w:rsid w:val="00410D5D"/>
    <w:rsid w:val="00410DE7"/>
    <w:rsid w:val="00410E02"/>
    <w:rsid w:val="00410E5B"/>
    <w:rsid w:val="0041106F"/>
    <w:rsid w:val="00411246"/>
    <w:rsid w:val="004119BC"/>
    <w:rsid w:val="00411DD6"/>
    <w:rsid w:val="00411FFE"/>
    <w:rsid w:val="004123F4"/>
    <w:rsid w:val="00412508"/>
    <w:rsid w:val="00412C32"/>
    <w:rsid w:val="00412D33"/>
    <w:rsid w:val="00412F79"/>
    <w:rsid w:val="00413666"/>
    <w:rsid w:val="00413B38"/>
    <w:rsid w:val="00413D5B"/>
    <w:rsid w:val="00414666"/>
    <w:rsid w:val="004146E0"/>
    <w:rsid w:val="00414843"/>
    <w:rsid w:val="0041487D"/>
    <w:rsid w:val="00414A88"/>
    <w:rsid w:val="00414DCE"/>
    <w:rsid w:val="00415345"/>
    <w:rsid w:val="0041541C"/>
    <w:rsid w:val="00415652"/>
    <w:rsid w:val="00415A0F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5AFF"/>
    <w:rsid w:val="00425BC5"/>
    <w:rsid w:val="0042644B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2F5"/>
    <w:rsid w:val="004313F8"/>
    <w:rsid w:val="00431917"/>
    <w:rsid w:val="004319EC"/>
    <w:rsid w:val="00431E86"/>
    <w:rsid w:val="00432B27"/>
    <w:rsid w:val="0043315F"/>
    <w:rsid w:val="004331EC"/>
    <w:rsid w:val="004332E8"/>
    <w:rsid w:val="004336F9"/>
    <w:rsid w:val="00433C08"/>
    <w:rsid w:val="0043421F"/>
    <w:rsid w:val="004342D5"/>
    <w:rsid w:val="00434652"/>
    <w:rsid w:val="00434A99"/>
    <w:rsid w:val="00434CC9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0805"/>
    <w:rsid w:val="00440CC5"/>
    <w:rsid w:val="00441371"/>
    <w:rsid w:val="004414A1"/>
    <w:rsid w:val="00441AF9"/>
    <w:rsid w:val="00441B6A"/>
    <w:rsid w:val="00441E8F"/>
    <w:rsid w:val="0044245F"/>
    <w:rsid w:val="004424A7"/>
    <w:rsid w:val="00442E6C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6C1"/>
    <w:rsid w:val="00446880"/>
    <w:rsid w:val="00446B86"/>
    <w:rsid w:val="00446C96"/>
    <w:rsid w:val="00446CE8"/>
    <w:rsid w:val="00447101"/>
    <w:rsid w:val="00447BB8"/>
    <w:rsid w:val="00447DD2"/>
    <w:rsid w:val="00450081"/>
    <w:rsid w:val="0045017E"/>
    <w:rsid w:val="004505A3"/>
    <w:rsid w:val="004509EE"/>
    <w:rsid w:val="00450A25"/>
    <w:rsid w:val="00450BAC"/>
    <w:rsid w:val="00450C5D"/>
    <w:rsid w:val="00451064"/>
    <w:rsid w:val="004511FA"/>
    <w:rsid w:val="0045127E"/>
    <w:rsid w:val="0045141E"/>
    <w:rsid w:val="0045193E"/>
    <w:rsid w:val="00452029"/>
    <w:rsid w:val="00452351"/>
    <w:rsid w:val="00453514"/>
    <w:rsid w:val="00453F18"/>
    <w:rsid w:val="00454289"/>
    <w:rsid w:val="00454DCF"/>
    <w:rsid w:val="004550BD"/>
    <w:rsid w:val="00455248"/>
    <w:rsid w:val="0045600B"/>
    <w:rsid w:val="004561B5"/>
    <w:rsid w:val="00456251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433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5F93"/>
    <w:rsid w:val="004661CA"/>
    <w:rsid w:val="00466223"/>
    <w:rsid w:val="0046642E"/>
    <w:rsid w:val="004664D3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5D6"/>
    <w:rsid w:val="00470AC8"/>
    <w:rsid w:val="00470E45"/>
    <w:rsid w:val="00471087"/>
    <w:rsid w:val="004712A2"/>
    <w:rsid w:val="0047156B"/>
    <w:rsid w:val="00471A00"/>
    <w:rsid w:val="00471C79"/>
    <w:rsid w:val="00471DC9"/>
    <w:rsid w:val="00471EA6"/>
    <w:rsid w:val="00471F5D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4B64"/>
    <w:rsid w:val="004759A1"/>
    <w:rsid w:val="00475CC9"/>
    <w:rsid w:val="00475DCD"/>
    <w:rsid w:val="00475DED"/>
    <w:rsid w:val="004760B1"/>
    <w:rsid w:val="00476D97"/>
    <w:rsid w:val="00477138"/>
    <w:rsid w:val="0047798B"/>
    <w:rsid w:val="00477A1A"/>
    <w:rsid w:val="00477C7D"/>
    <w:rsid w:val="00480284"/>
    <w:rsid w:val="0048031E"/>
    <w:rsid w:val="00480494"/>
    <w:rsid w:val="004806FA"/>
    <w:rsid w:val="00480709"/>
    <w:rsid w:val="00480DE6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46F9"/>
    <w:rsid w:val="004850EE"/>
    <w:rsid w:val="004855EA"/>
    <w:rsid w:val="00485AA2"/>
    <w:rsid w:val="00485AD6"/>
    <w:rsid w:val="00485CF1"/>
    <w:rsid w:val="00485ED4"/>
    <w:rsid w:val="00485F7F"/>
    <w:rsid w:val="0048612A"/>
    <w:rsid w:val="0048666C"/>
    <w:rsid w:val="00486725"/>
    <w:rsid w:val="00486E3E"/>
    <w:rsid w:val="00487521"/>
    <w:rsid w:val="00487951"/>
    <w:rsid w:val="00487F3F"/>
    <w:rsid w:val="00490351"/>
    <w:rsid w:val="00490624"/>
    <w:rsid w:val="004906E4"/>
    <w:rsid w:val="00490BF1"/>
    <w:rsid w:val="004910CA"/>
    <w:rsid w:val="00491409"/>
    <w:rsid w:val="00491E6B"/>
    <w:rsid w:val="00492496"/>
    <w:rsid w:val="00493061"/>
    <w:rsid w:val="00493BA8"/>
    <w:rsid w:val="00493EEC"/>
    <w:rsid w:val="00493FE9"/>
    <w:rsid w:val="00494348"/>
    <w:rsid w:val="00495BAF"/>
    <w:rsid w:val="00495D51"/>
    <w:rsid w:val="004960E1"/>
    <w:rsid w:val="0049688E"/>
    <w:rsid w:val="00497162"/>
    <w:rsid w:val="004973AE"/>
    <w:rsid w:val="00497E7B"/>
    <w:rsid w:val="004A03B5"/>
    <w:rsid w:val="004A0898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29E"/>
    <w:rsid w:val="004A2683"/>
    <w:rsid w:val="004A276A"/>
    <w:rsid w:val="004A2982"/>
    <w:rsid w:val="004A2A45"/>
    <w:rsid w:val="004A2E96"/>
    <w:rsid w:val="004A339F"/>
    <w:rsid w:val="004A36A7"/>
    <w:rsid w:val="004A38AE"/>
    <w:rsid w:val="004A3FBE"/>
    <w:rsid w:val="004A4A7A"/>
    <w:rsid w:val="004A5300"/>
    <w:rsid w:val="004A5676"/>
    <w:rsid w:val="004A57EE"/>
    <w:rsid w:val="004A5F17"/>
    <w:rsid w:val="004A5F59"/>
    <w:rsid w:val="004A64E4"/>
    <w:rsid w:val="004A6A6B"/>
    <w:rsid w:val="004A6A7D"/>
    <w:rsid w:val="004A72BB"/>
    <w:rsid w:val="004A75DE"/>
    <w:rsid w:val="004A79A3"/>
    <w:rsid w:val="004A7B47"/>
    <w:rsid w:val="004A7B84"/>
    <w:rsid w:val="004B0297"/>
    <w:rsid w:val="004B0810"/>
    <w:rsid w:val="004B0C03"/>
    <w:rsid w:val="004B1E0F"/>
    <w:rsid w:val="004B2086"/>
    <w:rsid w:val="004B226C"/>
    <w:rsid w:val="004B2BE8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B70B4"/>
    <w:rsid w:val="004B7ACF"/>
    <w:rsid w:val="004C02ED"/>
    <w:rsid w:val="004C067E"/>
    <w:rsid w:val="004C0883"/>
    <w:rsid w:val="004C08CA"/>
    <w:rsid w:val="004C0937"/>
    <w:rsid w:val="004C10B7"/>
    <w:rsid w:val="004C11EE"/>
    <w:rsid w:val="004C19CD"/>
    <w:rsid w:val="004C218D"/>
    <w:rsid w:val="004C2855"/>
    <w:rsid w:val="004C2963"/>
    <w:rsid w:val="004C29E3"/>
    <w:rsid w:val="004C2BB0"/>
    <w:rsid w:val="004C2FAC"/>
    <w:rsid w:val="004C30EA"/>
    <w:rsid w:val="004C331E"/>
    <w:rsid w:val="004C343F"/>
    <w:rsid w:val="004C3E0C"/>
    <w:rsid w:val="004C3F86"/>
    <w:rsid w:val="004C44DC"/>
    <w:rsid w:val="004C455E"/>
    <w:rsid w:val="004C45B6"/>
    <w:rsid w:val="004C466D"/>
    <w:rsid w:val="004C4931"/>
    <w:rsid w:val="004C5026"/>
    <w:rsid w:val="004C521B"/>
    <w:rsid w:val="004C56AA"/>
    <w:rsid w:val="004C6184"/>
    <w:rsid w:val="004C61E4"/>
    <w:rsid w:val="004C6642"/>
    <w:rsid w:val="004C6871"/>
    <w:rsid w:val="004C73CA"/>
    <w:rsid w:val="004C7873"/>
    <w:rsid w:val="004C7B6E"/>
    <w:rsid w:val="004D01C2"/>
    <w:rsid w:val="004D051D"/>
    <w:rsid w:val="004D05C9"/>
    <w:rsid w:val="004D05E1"/>
    <w:rsid w:val="004D0D96"/>
    <w:rsid w:val="004D116E"/>
    <w:rsid w:val="004D12D9"/>
    <w:rsid w:val="004D142F"/>
    <w:rsid w:val="004D158E"/>
    <w:rsid w:val="004D18FB"/>
    <w:rsid w:val="004D196D"/>
    <w:rsid w:val="004D1A83"/>
    <w:rsid w:val="004D1B22"/>
    <w:rsid w:val="004D1E33"/>
    <w:rsid w:val="004D1F6E"/>
    <w:rsid w:val="004D2474"/>
    <w:rsid w:val="004D28AB"/>
    <w:rsid w:val="004D2F54"/>
    <w:rsid w:val="004D3702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A0"/>
    <w:rsid w:val="004D74E8"/>
    <w:rsid w:val="004D765F"/>
    <w:rsid w:val="004D7A58"/>
    <w:rsid w:val="004D7F6C"/>
    <w:rsid w:val="004E0114"/>
    <w:rsid w:val="004E0299"/>
    <w:rsid w:val="004E030B"/>
    <w:rsid w:val="004E0503"/>
    <w:rsid w:val="004E0536"/>
    <w:rsid w:val="004E0CBC"/>
    <w:rsid w:val="004E2444"/>
    <w:rsid w:val="004E2859"/>
    <w:rsid w:val="004E2B41"/>
    <w:rsid w:val="004E2FA7"/>
    <w:rsid w:val="004E30CC"/>
    <w:rsid w:val="004E31B3"/>
    <w:rsid w:val="004E33C8"/>
    <w:rsid w:val="004E390B"/>
    <w:rsid w:val="004E3A1B"/>
    <w:rsid w:val="004E424E"/>
    <w:rsid w:val="004E45DE"/>
    <w:rsid w:val="004E49B3"/>
    <w:rsid w:val="004E4A39"/>
    <w:rsid w:val="004E5A32"/>
    <w:rsid w:val="004E5D5D"/>
    <w:rsid w:val="004E662D"/>
    <w:rsid w:val="004E69A0"/>
    <w:rsid w:val="004E69B8"/>
    <w:rsid w:val="004E6CBE"/>
    <w:rsid w:val="004E70DA"/>
    <w:rsid w:val="004E7651"/>
    <w:rsid w:val="004E7C71"/>
    <w:rsid w:val="004F04EA"/>
    <w:rsid w:val="004F04F0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CEB"/>
    <w:rsid w:val="004F3DDA"/>
    <w:rsid w:val="004F3FA9"/>
    <w:rsid w:val="004F48FA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B5B"/>
    <w:rsid w:val="00500C77"/>
    <w:rsid w:val="00500D5C"/>
    <w:rsid w:val="00501373"/>
    <w:rsid w:val="00501565"/>
    <w:rsid w:val="005015EB"/>
    <w:rsid w:val="00502565"/>
    <w:rsid w:val="00502CEB"/>
    <w:rsid w:val="00502E9A"/>
    <w:rsid w:val="005033C8"/>
    <w:rsid w:val="005034CC"/>
    <w:rsid w:val="005035B5"/>
    <w:rsid w:val="00503A39"/>
    <w:rsid w:val="00503C23"/>
    <w:rsid w:val="00503F43"/>
    <w:rsid w:val="005049A9"/>
    <w:rsid w:val="005049D1"/>
    <w:rsid w:val="00504DC5"/>
    <w:rsid w:val="00505025"/>
    <w:rsid w:val="0050526C"/>
    <w:rsid w:val="005053F1"/>
    <w:rsid w:val="0050617B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968"/>
    <w:rsid w:val="00510CCA"/>
    <w:rsid w:val="005112D8"/>
    <w:rsid w:val="005118D4"/>
    <w:rsid w:val="00511A04"/>
    <w:rsid w:val="00511BC5"/>
    <w:rsid w:val="00512282"/>
    <w:rsid w:val="0051239F"/>
    <w:rsid w:val="00512DDB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17FB2"/>
    <w:rsid w:val="005200AE"/>
    <w:rsid w:val="00520135"/>
    <w:rsid w:val="0052030B"/>
    <w:rsid w:val="00520AAB"/>
    <w:rsid w:val="00520D60"/>
    <w:rsid w:val="00520DFC"/>
    <w:rsid w:val="00520E3D"/>
    <w:rsid w:val="0052138F"/>
    <w:rsid w:val="005215C3"/>
    <w:rsid w:val="0052176E"/>
    <w:rsid w:val="00521905"/>
    <w:rsid w:val="00521933"/>
    <w:rsid w:val="00521E1E"/>
    <w:rsid w:val="005227A5"/>
    <w:rsid w:val="00522BB3"/>
    <w:rsid w:val="00522D22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5AF"/>
    <w:rsid w:val="00527A8F"/>
    <w:rsid w:val="00527EC0"/>
    <w:rsid w:val="005303EA"/>
    <w:rsid w:val="0053084D"/>
    <w:rsid w:val="00530B9F"/>
    <w:rsid w:val="00530CE8"/>
    <w:rsid w:val="00530E18"/>
    <w:rsid w:val="00531196"/>
    <w:rsid w:val="00531793"/>
    <w:rsid w:val="005319C4"/>
    <w:rsid w:val="00531F33"/>
    <w:rsid w:val="00532007"/>
    <w:rsid w:val="00532032"/>
    <w:rsid w:val="005321B6"/>
    <w:rsid w:val="005323BC"/>
    <w:rsid w:val="00532C28"/>
    <w:rsid w:val="00533049"/>
    <w:rsid w:val="0053391A"/>
    <w:rsid w:val="00533A4C"/>
    <w:rsid w:val="00533D9A"/>
    <w:rsid w:val="00534921"/>
    <w:rsid w:val="0053496D"/>
    <w:rsid w:val="00534C7D"/>
    <w:rsid w:val="00535BD7"/>
    <w:rsid w:val="005365BA"/>
    <w:rsid w:val="00536919"/>
    <w:rsid w:val="0053712C"/>
    <w:rsid w:val="00537AF8"/>
    <w:rsid w:val="00540438"/>
    <w:rsid w:val="0054080D"/>
    <w:rsid w:val="00540AF3"/>
    <w:rsid w:val="00540B0B"/>
    <w:rsid w:val="00541A47"/>
    <w:rsid w:val="00541A72"/>
    <w:rsid w:val="0054218D"/>
    <w:rsid w:val="005427A5"/>
    <w:rsid w:val="005432DF"/>
    <w:rsid w:val="005432F0"/>
    <w:rsid w:val="005432F4"/>
    <w:rsid w:val="005434C7"/>
    <w:rsid w:val="00544316"/>
    <w:rsid w:val="00544B13"/>
    <w:rsid w:val="00544E77"/>
    <w:rsid w:val="005457AC"/>
    <w:rsid w:val="00545951"/>
    <w:rsid w:val="00545D68"/>
    <w:rsid w:val="00545EE9"/>
    <w:rsid w:val="0054651A"/>
    <w:rsid w:val="0054667F"/>
    <w:rsid w:val="00546F3E"/>
    <w:rsid w:val="00546FB9"/>
    <w:rsid w:val="0054706F"/>
    <w:rsid w:val="00547258"/>
    <w:rsid w:val="005472AF"/>
    <w:rsid w:val="005473D4"/>
    <w:rsid w:val="005474CF"/>
    <w:rsid w:val="0054788C"/>
    <w:rsid w:val="00547CB2"/>
    <w:rsid w:val="00550108"/>
    <w:rsid w:val="005507C0"/>
    <w:rsid w:val="0055090F"/>
    <w:rsid w:val="00550F34"/>
    <w:rsid w:val="00551171"/>
    <w:rsid w:val="00551B37"/>
    <w:rsid w:val="0055212D"/>
    <w:rsid w:val="005528DF"/>
    <w:rsid w:val="00552C6E"/>
    <w:rsid w:val="00552E94"/>
    <w:rsid w:val="0055332F"/>
    <w:rsid w:val="0055376B"/>
    <w:rsid w:val="00553CBB"/>
    <w:rsid w:val="00553D3B"/>
    <w:rsid w:val="00554469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C8B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0DE"/>
    <w:rsid w:val="005654C0"/>
    <w:rsid w:val="00565C0A"/>
    <w:rsid w:val="0056643C"/>
    <w:rsid w:val="005664D4"/>
    <w:rsid w:val="00566D21"/>
    <w:rsid w:val="00567E72"/>
    <w:rsid w:val="00570159"/>
    <w:rsid w:val="005707AF"/>
    <w:rsid w:val="00570ECB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237"/>
    <w:rsid w:val="00576E93"/>
    <w:rsid w:val="00577291"/>
    <w:rsid w:val="00577525"/>
    <w:rsid w:val="00577753"/>
    <w:rsid w:val="00577ACA"/>
    <w:rsid w:val="00577B93"/>
    <w:rsid w:val="0058029F"/>
    <w:rsid w:val="0058078C"/>
    <w:rsid w:val="00580DF7"/>
    <w:rsid w:val="0058116B"/>
    <w:rsid w:val="00581969"/>
    <w:rsid w:val="00581A14"/>
    <w:rsid w:val="00581AAF"/>
    <w:rsid w:val="00581D27"/>
    <w:rsid w:val="00581FE4"/>
    <w:rsid w:val="00582328"/>
    <w:rsid w:val="005829D1"/>
    <w:rsid w:val="00582CB6"/>
    <w:rsid w:val="00582DEB"/>
    <w:rsid w:val="00583736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319"/>
    <w:rsid w:val="0058753F"/>
    <w:rsid w:val="00587B8D"/>
    <w:rsid w:val="00587C97"/>
    <w:rsid w:val="0059012C"/>
    <w:rsid w:val="0059016C"/>
    <w:rsid w:val="00590188"/>
    <w:rsid w:val="0059063A"/>
    <w:rsid w:val="0059084B"/>
    <w:rsid w:val="00590891"/>
    <w:rsid w:val="00590C55"/>
    <w:rsid w:val="005910AB"/>
    <w:rsid w:val="0059192C"/>
    <w:rsid w:val="00591A8D"/>
    <w:rsid w:val="005921B5"/>
    <w:rsid w:val="005929F0"/>
    <w:rsid w:val="00592D70"/>
    <w:rsid w:val="005930FF"/>
    <w:rsid w:val="005932D8"/>
    <w:rsid w:val="0059334C"/>
    <w:rsid w:val="005935CE"/>
    <w:rsid w:val="005937ED"/>
    <w:rsid w:val="00593B7B"/>
    <w:rsid w:val="00594360"/>
    <w:rsid w:val="0059444F"/>
    <w:rsid w:val="00595340"/>
    <w:rsid w:val="00595AC6"/>
    <w:rsid w:val="00596437"/>
    <w:rsid w:val="00596686"/>
    <w:rsid w:val="005967C0"/>
    <w:rsid w:val="005968FE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97F95"/>
    <w:rsid w:val="005A0990"/>
    <w:rsid w:val="005A1437"/>
    <w:rsid w:val="005A1511"/>
    <w:rsid w:val="005A162D"/>
    <w:rsid w:val="005A2674"/>
    <w:rsid w:val="005A27A4"/>
    <w:rsid w:val="005A31A0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4CAF"/>
    <w:rsid w:val="005A513B"/>
    <w:rsid w:val="005A58B4"/>
    <w:rsid w:val="005A5AFC"/>
    <w:rsid w:val="005A6C13"/>
    <w:rsid w:val="005A6CAA"/>
    <w:rsid w:val="005A7402"/>
    <w:rsid w:val="005B0722"/>
    <w:rsid w:val="005B0784"/>
    <w:rsid w:val="005B0D2C"/>
    <w:rsid w:val="005B0F57"/>
    <w:rsid w:val="005B10E7"/>
    <w:rsid w:val="005B125A"/>
    <w:rsid w:val="005B1578"/>
    <w:rsid w:val="005B16DD"/>
    <w:rsid w:val="005B17A9"/>
    <w:rsid w:val="005B194B"/>
    <w:rsid w:val="005B1B1E"/>
    <w:rsid w:val="005B2504"/>
    <w:rsid w:val="005B294D"/>
    <w:rsid w:val="005B3130"/>
    <w:rsid w:val="005B33F5"/>
    <w:rsid w:val="005B35AB"/>
    <w:rsid w:val="005B360D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5A7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8A4"/>
    <w:rsid w:val="005B7989"/>
    <w:rsid w:val="005B7A4A"/>
    <w:rsid w:val="005B7D30"/>
    <w:rsid w:val="005B7D56"/>
    <w:rsid w:val="005C0AA0"/>
    <w:rsid w:val="005C0AF7"/>
    <w:rsid w:val="005C0E8F"/>
    <w:rsid w:val="005C0F4F"/>
    <w:rsid w:val="005C1723"/>
    <w:rsid w:val="005C174C"/>
    <w:rsid w:val="005C1997"/>
    <w:rsid w:val="005C19B9"/>
    <w:rsid w:val="005C201C"/>
    <w:rsid w:val="005C2545"/>
    <w:rsid w:val="005C2688"/>
    <w:rsid w:val="005C2AAD"/>
    <w:rsid w:val="005C2B83"/>
    <w:rsid w:val="005C2BB6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750"/>
    <w:rsid w:val="005D28A4"/>
    <w:rsid w:val="005D2931"/>
    <w:rsid w:val="005D29A2"/>
    <w:rsid w:val="005D2AA2"/>
    <w:rsid w:val="005D2C18"/>
    <w:rsid w:val="005D2E2B"/>
    <w:rsid w:val="005D34D6"/>
    <w:rsid w:val="005D3953"/>
    <w:rsid w:val="005D3D8E"/>
    <w:rsid w:val="005D438D"/>
    <w:rsid w:val="005D4486"/>
    <w:rsid w:val="005D4595"/>
    <w:rsid w:val="005D4981"/>
    <w:rsid w:val="005D4ED9"/>
    <w:rsid w:val="005D5C8B"/>
    <w:rsid w:val="005D5FD6"/>
    <w:rsid w:val="005D6CDE"/>
    <w:rsid w:val="005D706E"/>
    <w:rsid w:val="005D70B9"/>
    <w:rsid w:val="005D72AC"/>
    <w:rsid w:val="005D7DE5"/>
    <w:rsid w:val="005E00C2"/>
    <w:rsid w:val="005E03A0"/>
    <w:rsid w:val="005E0727"/>
    <w:rsid w:val="005E0793"/>
    <w:rsid w:val="005E0A1E"/>
    <w:rsid w:val="005E16AA"/>
    <w:rsid w:val="005E1B45"/>
    <w:rsid w:val="005E1DE1"/>
    <w:rsid w:val="005E23D9"/>
    <w:rsid w:val="005E23EA"/>
    <w:rsid w:val="005E250F"/>
    <w:rsid w:val="005E2BC0"/>
    <w:rsid w:val="005E43BC"/>
    <w:rsid w:val="005E4547"/>
    <w:rsid w:val="005E4642"/>
    <w:rsid w:val="005E464B"/>
    <w:rsid w:val="005E4C17"/>
    <w:rsid w:val="005E4C2A"/>
    <w:rsid w:val="005E510E"/>
    <w:rsid w:val="005E54E3"/>
    <w:rsid w:val="005E5773"/>
    <w:rsid w:val="005E5862"/>
    <w:rsid w:val="005E58A7"/>
    <w:rsid w:val="005E64EF"/>
    <w:rsid w:val="005E693D"/>
    <w:rsid w:val="005E6B2A"/>
    <w:rsid w:val="005E703A"/>
    <w:rsid w:val="005E7266"/>
    <w:rsid w:val="005E7274"/>
    <w:rsid w:val="005E7466"/>
    <w:rsid w:val="005E7519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7FC"/>
    <w:rsid w:val="005F285E"/>
    <w:rsid w:val="005F2DED"/>
    <w:rsid w:val="005F2E48"/>
    <w:rsid w:val="005F3158"/>
    <w:rsid w:val="005F3717"/>
    <w:rsid w:val="005F382B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5E00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0E3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902"/>
    <w:rsid w:val="00603A3E"/>
    <w:rsid w:val="00603A65"/>
    <w:rsid w:val="00603F19"/>
    <w:rsid w:val="006040AC"/>
    <w:rsid w:val="00604146"/>
    <w:rsid w:val="006048DC"/>
    <w:rsid w:val="00604A5E"/>
    <w:rsid w:val="00605452"/>
    <w:rsid w:val="00605A61"/>
    <w:rsid w:val="00606275"/>
    <w:rsid w:val="00606428"/>
    <w:rsid w:val="00606493"/>
    <w:rsid w:val="00606AD0"/>
    <w:rsid w:val="00606BA7"/>
    <w:rsid w:val="006072AA"/>
    <w:rsid w:val="00607560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DD"/>
    <w:rsid w:val="006155F6"/>
    <w:rsid w:val="006156CC"/>
    <w:rsid w:val="00615C6B"/>
    <w:rsid w:val="00615D73"/>
    <w:rsid w:val="00615F52"/>
    <w:rsid w:val="00617417"/>
    <w:rsid w:val="00617985"/>
    <w:rsid w:val="006179C5"/>
    <w:rsid w:val="00617A33"/>
    <w:rsid w:val="00617F1B"/>
    <w:rsid w:val="00620341"/>
    <w:rsid w:val="0062085C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A42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1FEF"/>
    <w:rsid w:val="00632261"/>
    <w:rsid w:val="0063301F"/>
    <w:rsid w:val="006331C7"/>
    <w:rsid w:val="00633939"/>
    <w:rsid w:val="00633DDC"/>
    <w:rsid w:val="00634010"/>
    <w:rsid w:val="00634B90"/>
    <w:rsid w:val="00634C6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E7C"/>
    <w:rsid w:val="00643F0D"/>
    <w:rsid w:val="006440B2"/>
    <w:rsid w:val="00644380"/>
    <w:rsid w:val="00645069"/>
    <w:rsid w:val="00645189"/>
    <w:rsid w:val="0064598E"/>
    <w:rsid w:val="00645DCC"/>
    <w:rsid w:val="00646066"/>
    <w:rsid w:val="006474F4"/>
    <w:rsid w:val="006506EA"/>
    <w:rsid w:val="00650BD7"/>
    <w:rsid w:val="00650BF6"/>
    <w:rsid w:val="006510B8"/>
    <w:rsid w:val="00651289"/>
    <w:rsid w:val="00651313"/>
    <w:rsid w:val="00651367"/>
    <w:rsid w:val="0065137C"/>
    <w:rsid w:val="006513C5"/>
    <w:rsid w:val="0065165E"/>
    <w:rsid w:val="00651E4F"/>
    <w:rsid w:val="006521CF"/>
    <w:rsid w:val="0065301E"/>
    <w:rsid w:val="00653284"/>
    <w:rsid w:val="006532BF"/>
    <w:rsid w:val="006536D3"/>
    <w:rsid w:val="00653744"/>
    <w:rsid w:val="00653873"/>
    <w:rsid w:val="00653A2C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5C7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10D"/>
    <w:rsid w:val="006642C8"/>
    <w:rsid w:val="00664481"/>
    <w:rsid w:val="00665BD5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39B"/>
    <w:rsid w:val="006715D8"/>
    <w:rsid w:val="0067170B"/>
    <w:rsid w:val="006718EF"/>
    <w:rsid w:val="00671F09"/>
    <w:rsid w:val="00672330"/>
    <w:rsid w:val="00672643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0EE0"/>
    <w:rsid w:val="006815CF"/>
    <w:rsid w:val="00682544"/>
    <w:rsid w:val="0068294E"/>
    <w:rsid w:val="00682A24"/>
    <w:rsid w:val="00682A48"/>
    <w:rsid w:val="00682B0F"/>
    <w:rsid w:val="00682EE0"/>
    <w:rsid w:val="006836CC"/>
    <w:rsid w:val="006836E2"/>
    <w:rsid w:val="00683869"/>
    <w:rsid w:val="00683CDE"/>
    <w:rsid w:val="00683FEA"/>
    <w:rsid w:val="0068426B"/>
    <w:rsid w:val="00684291"/>
    <w:rsid w:val="00684642"/>
    <w:rsid w:val="00684BD7"/>
    <w:rsid w:val="00685002"/>
    <w:rsid w:val="006852FE"/>
    <w:rsid w:val="00685444"/>
    <w:rsid w:val="00685725"/>
    <w:rsid w:val="00685B00"/>
    <w:rsid w:val="00685B8F"/>
    <w:rsid w:val="00685C82"/>
    <w:rsid w:val="00685EB5"/>
    <w:rsid w:val="0068628F"/>
    <w:rsid w:val="0068633C"/>
    <w:rsid w:val="006865F0"/>
    <w:rsid w:val="0068669B"/>
    <w:rsid w:val="0068793D"/>
    <w:rsid w:val="00687A27"/>
    <w:rsid w:val="00687AB4"/>
    <w:rsid w:val="00687E1C"/>
    <w:rsid w:val="00687F1A"/>
    <w:rsid w:val="00690435"/>
    <w:rsid w:val="006905A4"/>
    <w:rsid w:val="00691761"/>
    <w:rsid w:val="006921D8"/>
    <w:rsid w:val="00693E35"/>
    <w:rsid w:val="006941D4"/>
    <w:rsid w:val="006943E6"/>
    <w:rsid w:val="006947AF"/>
    <w:rsid w:val="00694B77"/>
    <w:rsid w:val="0069555C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83F"/>
    <w:rsid w:val="006A1945"/>
    <w:rsid w:val="006A1B0E"/>
    <w:rsid w:val="006A1B37"/>
    <w:rsid w:val="006A2695"/>
    <w:rsid w:val="006A270E"/>
    <w:rsid w:val="006A2A2F"/>
    <w:rsid w:val="006A2C0B"/>
    <w:rsid w:val="006A2F21"/>
    <w:rsid w:val="006A2F74"/>
    <w:rsid w:val="006A3427"/>
    <w:rsid w:val="006A3ED8"/>
    <w:rsid w:val="006A4AD9"/>
    <w:rsid w:val="006A556E"/>
    <w:rsid w:val="006A61DB"/>
    <w:rsid w:val="006A68A1"/>
    <w:rsid w:val="006A708F"/>
    <w:rsid w:val="006B0307"/>
    <w:rsid w:val="006B0EEF"/>
    <w:rsid w:val="006B105C"/>
    <w:rsid w:val="006B1C94"/>
    <w:rsid w:val="006B1F70"/>
    <w:rsid w:val="006B2232"/>
    <w:rsid w:val="006B2356"/>
    <w:rsid w:val="006B240B"/>
    <w:rsid w:val="006B27DE"/>
    <w:rsid w:val="006B29EC"/>
    <w:rsid w:val="006B2F26"/>
    <w:rsid w:val="006B31FD"/>
    <w:rsid w:val="006B34D7"/>
    <w:rsid w:val="006B3754"/>
    <w:rsid w:val="006B377C"/>
    <w:rsid w:val="006B3AE2"/>
    <w:rsid w:val="006B3B4D"/>
    <w:rsid w:val="006B3E7C"/>
    <w:rsid w:val="006B3E81"/>
    <w:rsid w:val="006B496E"/>
    <w:rsid w:val="006B4A55"/>
    <w:rsid w:val="006B4B5F"/>
    <w:rsid w:val="006B4C71"/>
    <w:rsid w:val="006B4F57"/>
    <w:rsid w:val="006B5383"/>
    <w:rsid w:val="006B6306"/>
    <w:rsid w:val="006B640E"/>
    <w:rsid w:val="006B6ACF"/>
    <w:rsid w:val="006B6C26"/>
    <w:rsid w:val="006B6F47"/>
    <w:rsid w:val="006B70AE"/>
    <w:rsid w:val="006B7166"/>
    <w:rsid w:val="006B7560"/>
    <w:rsid w:val="006B7898"/>
    <w:rsid w:val="006B7967"/>
    <w:rsid w:val="006C0113"/>
    <w:rsid w:val="006C01F9"/>
    <w:rsid w:val="006C0369"/>
    <w:rsid w:val="006C0B2E"/>
    <w:rsid w:val="006C0B66"/>
    <w:rsid w:val="006C0EDD"/>
    <w:rsid w:val="006C19BE"/>
    <w:rsid w:val="006C1C84"/>
    <w:rsid w:val="006C1F19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17"/>
    <w:rsid w:val="006C3F9D"/>
    <w:rsid w:val="006C4F56"/>
    <w:rsid w:val="006C5741"/>
    <w:rsid w:val="006C5958"/>
    <w:rsid w:val="006C5AB6"/>
    <w:rsid w:val="006C5CB9"/>
    <w:rsid w:val="006C76C0"/>
    <w:rsid w:val="006C772C"/>
    <w:rsid w:val="006C7827"/>
    <w:rsid w:val="006C7877"/>
    <w:rsid w:val="006D01AF"/>
    <w:rsid w:val="006D030B"/>
    <w:rsid w:val="006D03D2"/>
    <w:rsid w:val="006D0518"/>
    <w:rsid w:val="006D061B"/>
    <w:rsid w:val="006D0C4B"/>
    <w:rsid w:val="006D1067"/>
    <w:rsid w:val="006D1512"/>
    <w:rsid w:val="006D17AE"/>
    <w:rsid w:val="006D1FA4"/>
    <w:rsid w:val="006D25B9"/>
    <w:rsid w:val="006D25CE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3ED1"/>
    <w:rsid w:val="006D4582"/>
    <w:rsid w:val="006D48FB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612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089F"/>
    <w:rsid w:val="006E1138"/>
    <w:rsid w:val="006E1C60"/>
    <w:rsid w:val="006E2023"/>
    <w:rsid w:val="006E21E7"/>
    <w:rsid w:val="006E2478"/>
    <w:rsid w:val="006E264A"/>
    <w:rsid w:val="006E288C"/>
    <w:rsid w:val="006E2A0D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95B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158"/>
    <w:rsid w:val="006F3442"/>
    <w:rsid w:val="006F347C"/>
    <w:rsid w:val="006F36AC"/>
    <w:rsid w:val="006F3878"/>
    <w:rsid w:val="006F3E3E"/>
    <w:rsid w:val="006F3F05"/>
    <w:rsid w:val="006F43DA"/>
    <w:rsid w:val="006F46DF"/>
    <w:rsid w:val="006F4846"/>
    <w:rsid w:val="006F4973"/>
    <w:rsid w:val="006F4C57"/>
    <w:rsid w:val="006F5506"/>
    <w:rsid w:val="006F5CAB"/>
    <w:rsid w:val="006F5D5C"/>
    <w:rsid w:val="006F5D80"/>
    <w:rsid w:val="006F5E33"/>
    <w:rsid w:val="006F6445"/>
    <w:rsid w:val="006F6529"/>
    <w:rsid w:val="006F66B2"/>
    <w:rsid w:val="006F6773"/>
    <w:rsid w:val="006F6D0F"/>
    <w:rsid w:val="006F6EEE"/>
    <w:rsid w:val="006F7074"/>
    <w:rsid w:val="006F707F"/>
    <w:rsid w:val="006F7397"/>
    <w:rsid w:val="006F7456"/>
    <w:rsid w:val="006F74C7"/>
    <w:rsid w:val="006F7A9C"/>
    <w:rsid w:val="007007B6"/>
    <w:rsid w:val="00700829"/>
    <w:rsid w:val="00701C8E"/>
    <w:rsid w:val="00701D6F"/>
    <w:rsid w:val="00701F4D"/>
    <w:rsid w:val="007029D8"/>
    <w:rsid w:val="00702A9F"/>
    <w:rsid w:val="00702EE4"/>
    <w:rsid w:val="00703280"/>
    <w:rsid w:val="00703582"/>
    <w:rsid w:val="0070380A"/>
    <w:rsid w:val="00703952"/>
    <w:rsid w:val="00703B96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62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07AED"/>
    <w:rsid w:val="00710772"/>
    <w:rsid w:val="007108B1"/>
    <w:rsid w:val="00710AA6"/>
    <w:rsid w:val="00710CE7"/>
    <w:rsid w:val="0071101F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6E4"/>
    <w:rsid w:val="007139BC"/>
    <w:rsid w:val="00713AF9"/>
    <w:rsid w:val="00713BF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6CD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4FE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619"/>
    <w:rsid w:val="00723937"/>
    <w:rsid w:val="0072440E"/>
    <w:rsid w:val="00724ADC"/>
    <w:rsid w:val="00724D28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8F3"/>
    <w:rsid w:val="00727C3E"/>
    <w:rsid w:val="00727E1A"/>
    <w:rsid w:val="00727E20"/>
    <w:rsid w:val="007307C2"/>
    <w:rsid w:val="00730B4D"/>
    <w:rsid w:val="00730C99"/>
    <w:rsid w:val="00731227"/>
    <w:rsid w:val="00731A3B"/>
    <w:rsid w:val="00731DBF"/>
    <w:rsid w:val="00732124"/>
    <w:rsid w:val="007321CF"/>
    <w:rsid w:val="00732243"/>
    <w:rsid w:val="00732268"/>
    <w:rsid w:val="007324D4"/>
    <w:rsid w:val="0073260A"/>
    <w:rsid w:val="0073350B"/>
    <w:rsid w:val="00733BE9"/>
    <w:rsid w:val="00733C2E"/>
    <w:rsid w:val="0073453D"/>
    <w:rsid w:val="007345DF"/>
    <w:rsid w:val="00734803"/>
    <w:rsid w:val="007349A7"/>
    <w:rsid w:val="00734B3C"/>
    <w:rsid w:val="00734DB0"/>
    <w:rsid w:val="0073540A"/>
    <w:rsid w:val="0073586A"/>
    <w:rsid w:val="00735AD5"/>
    <w:rsid w:val="00735FA2"/>
    <w:rsid w:val="00736188"/>
    <w:rsid w:val="00736215"/>
    <w:rsid w:val="007362B4"/>
    <w:rsid w:val="00736F65"/>
    <w:rsid w:val="007371C5"/>
    <w:rsid w:val="007371F5"/>
    <w:rsid w:val="00737B51"/>
    <w:rsid w:val="00737BAD"/>
    <w:rsid w:val="0074001C"/>
    <w:rsid w:val="0074035E"/>
    <w:rsid w:val="007408BD"/>
    <w:rsid w:val="0074091C"/>
    <w:rsid w:val="00740BB7"/>
    <w:rsid w:val="00741318"/>
    <w:rsid w:val="0074136C"/>
    <w:rsid w:val="00741486"/>
    <w:rsid w:val="0074161F"/>
    <w:rsid w:val="0074262E"/>
    <w:rsid w:val="00742C89"/>
    <w:rsid w:val="00743106"/>
    <w:rsid w:val="007432D3"/>
    <w:rsid w:val="007432E4"/>
    <w:rsid w:val="007436C9"/>
    <w:rsid w:val="00743970"/>
    <w:rsid w:val="00743992"/>
    <w:rsid w:val="00743F35"/>
    <w:rsid w:val="0074414F"/>
    <w:rsid w:val="007444F0"/>
    <w:rsid w:val="00744503"/>
    <w:rsid w:val="00744A55"/>
    <w:rsid w:val="00744F2E"/>
    <w:rsid w:val="00745F93"/>
    <w:rsid w:val="00746202"/>
    <w:rsid w:val="00746218"/>
    <w:rsid w:val="007464D0"/>
    <w:rsid w:val="007467FD"/>
    <w:rsid w:val="00746D72"/>
    <w:rsid w:val="00747354"/>
    <w:rsid w:val="0074764C"/>
    <w:rsid w:val="007477AC"/>
    <w:rsid w:val="0074786B"/>
    <w:rsid w:val="00747D1F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4D6"/>
    <w:rsid w:val="00752892"/>
    <w:rsid w:val="00752A14"/>
    <w:rsid w:val="00752DCA"/>
    <w:rsid w:val="00752E29"/>
    <w:rsid w:val="00753237"/>
    <w:rsid w:val="00753594"/>
    <w:rsid w:val="00753A10"/>
    <w:rsid w:val="00753E69"/>
    <w:rsid w:val="00753FE1"/>
    <w:rsid w:val="00754709"/>
    <w:rsid w:val="0075492F"/>
    <w:rsid w:val="00754E32"/>
    <w:rsid w:val="00755055"/>
    <w:rsid w:val="00755579"/>
    <w:rsid w:val="00755A6A"/>
    <w:rsid w:val="00755DB4"/>
    <w:rsid w:val="007564C5"/>
    <w:rsid w:val="0075652F"/>
    <w:rsid w:val="007565F7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0952"/>
    <w:rsid w:val="0076118A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5FD6"/>
    <w:rsid w:val="007660E5"/>
    <w:rsid w:val="00766351"/>
    <w:rsid w:val="00766F59"/>
    <w:rsid w:val="00767AED"/>
    <w:rsid w:val="007704E8"/>
    <w:rsid w:val="00770DEC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3FE0"/>
    <w:rsid w:val="00774191"/>
    <w:rsid w:val="00774752"/>
    <w:rsid w:val="0077647D"/>
    <w:rsid w:val="00776941"/>
    <w:rsid w:val="00776DA2"/>
    <w:rsid w:val="00776DA7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14B"/>
    <w:rsid w:val="007814B0"/>
    <w:rsid w:val="0078164B"/>
    <w:rsid w:val="00782510"/>
    <w:rsid w:val="00782B7B"/>
    <w:rsid w:val="00782D66"/>
    <w:rsid w:val="00782D91"/>
    <w:rsid w:val="00782EDE"/>
    <w:rsid w:val="00782F39"/>
    <w:rsid w:val="00782FAC"/>
    <w:rsid w:val="007831B1"/>
    <w:rsid w:val="00783DEE"/>
    <w:rsid w:val="00784321"/>
    <w:rsid w:val="007859F5"/>
    <w:rsid w:val="00785E02"/>
    <w:rsid w:val="0078614E"/>
    <w:rsid w:val="007863D2"/>
    <w:rsid w:val="0078648C"/>
    <w:rsid w:val="00786729"/>
    <w:rsid w:val="007867ED"/>
    <w:rsid w:val="00786B40"/>
    <w:rsid w:val="00787819"/>
    <w:rsid w:val="00787A5F"/>
    <w:rsid w:val="00787C6A"/>
    <w:rsid w:val="0079023D"/>
    <w:rsid w:val="00790711"/>
    <w:rsid w:val="00790740"/>
    <w:rsid w:val="0079086F"/>
    <w:rsid w:val="00790B12"/>
    <w:rsid w:val="0079139E"/>
    <w:rsid w:val="007916B1"/>
    <w:rsid w:val="007921B2"/>
    <w:rsid w:val="00792B42"/>
    <w:rsid w:val="00792C02"/>
    <w:rsid w:val="00793293"/>
    <w:rsid w:val="0079348E"/>
    <w:rsid w:val="007934C4"/>
    <w:rsid w:val="007935D8"/>
    <w:rsid w:val="00793B72"/>
    <w:rsid w:val="00793ED5"/>
    <w:rsid w:val="0079406C"/>
    <w:rsid w:val="0079509F"/>
    <w:rsid w:val="007952A2"/>
    <w:rsid w:val="00795843"/>
    <w:rsid w:val="007967A0"/>
    <w:rsid w:val="00796B1D"/>
    <w:rsid w:val="00797353"/>
    <w:rsid w:val="00797463"/>
    <w:rsid w:val="00797588"/>
    <w:rsid w:val="0079769B"/>
    <w:rsid w:val="007977FF"/>
    <w:rsid w:val="00797EFD"/>
    <w:rsid w:val="00797FA0"/>
    <w:rsid w:val="007A0174"/>
    <w:rsid w:val="007A03BA"/>
    <w:rsid w:val="007A03FF"/>
    <w:rsid w:val="007A046F"/>
    <w:rsid w:val="007A08C1"/>
    <w:rsid w:val="007A1023"/>
    <w:rsid w:val="007A1785"/>
    <w:rsid w:val="007A1DA3"/>
    <w:rsid w:val="007A1DDE"/>
    <w:rsid w:val="007A1F1B"/>
    <w:rsid w:val="007A20E7"/>
    <w:rsid w:val="007A2521"/>
    <w:rsid w:val="007A25E3"/>
    <w:rsid w:val="007A275A"/>
    <w:rsid w:val="007A2BED"/>
    <w:rsid w:val="007A327F"/>
    <w:rsid w:val="007A3BA2"/>
    <w:rsid w:val="007A3CD6"/>
    <w:rsid w:val="007A3DD1"/>
    <w:rsid w:val="007A4273"/>
    <w:rsid w:val="007A4366"/>
    <w:rsid w:val="007A4670"/>
    <w:rsid w:val="007A4883"/>
    <w:rsid w:val="007A4AA0"/>
    <w:rsid w:val="007A4C22"/>
    <w:rsid w:val="007A53E3"/>
    <w:rsid w:val="007A592A"/>
    <w:rsid w:val="007A60F5"/>
    <w:rsid w:val="007A6A6E"/>
    <w:rsid w:val="007A6A9E"/>
    <w:rsid w:val="007A6AC7"/>
    <w:rsid w:val="007A6DB2"/>
    <w:rsid w:val="007A770C"/>
    <w:rsid w:val="007A7A90"/>
    <w:rsid w:val="007A7E12"/>
    <w:rsid w:val="007A7EFD"/>
    <w:rsid w:val="007B080F"/>
    <w:rsid w:val="007B0B43"/>
    <w:rsid w:val="007B0D41"/>
    <w:rsid w:val="007B0DFC"/>
    <w:rsid w:val="007B1177"/>
    <w:rsid w:val="007B1627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3EDE"/>
    <w:rsid w:val="007B4809"/>
    <w:rsid w:val="007B52BE"/>
    <w:rsid w:val="007B5544"/>
    <w:rsid w:val="007B5B9D"/>
    <w:rsid w:val="007B5F61"/>
    <w:rsid w:val="007B609E"/>
    <w:rsid w:val="007B6323"/>
    <w:rsid w:val="007B64D4"/>
    <w:rsid w:val="007B68A4"/>
    <w:rsid w:val="007B691A"/>
    <w:rsid w:val="007B6BFD"/>
    <w:rsid w:val="007B6DDF"/>
    <w:rsid w:val="007B6E99"/>
    <w:rsid w:val="007B6FFE"/>
    <w:rsid w:val="007B7B2B"/>
    <w:rsid w:val="007C0141"/>
    <w:rsid w:val="007C022C"/>
    <w:rsid w:val="007C023C"/>
    <w:rsid w:val="007C0276"/>
    <w:rsid w:val="007C031C"/>
    <w:rsid w:val="007C053B"/>
    <w:rsid w:val="007C0671"/>
    <w:rsid w:val="007C0E22"/>
    <w:rsid w:val="007C2014"/>
    <w:rsid w:val="007C25C5"/>
    <w:rsid w:val="007C2630"/>
    <w:rsid w:val="007C2777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5CA"/>
    <w:rsid w:val="007C5CE5"/>
    <w:rsid w:val="007C681E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01F"/>
    <w:rsid w:val="007D6519"/>
    <w:rsid w:val="007D67E5"/>
    <w:rsid w:val="007D6B05"/>
    <w:rsid w:val="007D6E2C"/>
    <w:rsid w:val="007D7242"/>
    <w:rsid w:val="007D781E"/>
    <w:rsid w:val="007D7B5D"/>
    <w:rsid w:val="007E0298"/>
    <w:rsid w:val="007E0455"/>
    <w:rsid w:val="007E0C28"/>
    <w:rsid w:val="007E0F8E"/>
    <w:rsid w:val="007E1172"/>
    <w:rsid w:val="007E122A"/>
    <w:rsid w:val="007E1331"/>
    <w:rsid w:val="007E1B50"/>
    <w:rsid w:val="007E1CA3"/>
    <w:rsid w:val="007E1F44"/>
    <w:rsid w:val="007E1FE9"/>
    <w:rsid w:val="007E21C9"/>
    <w:rsid w:val="007E2AFF"/>
    <w:rsid w:val="007E32E8"/>
    <w:rsid w:val="007E3A3B"/>
    <w:rsid w:val="007E40C0"/>
    <w:rsid w:val="007E411D"/>
    <w:rsid w:val="007E44E0"/>
    <w:rsid w:val="007E4D27"/>
    <w:rsid w:val="007E4F02"/>
    <w:rsid w:val="007E5029"/>
    <w:rsid w:val="007E58F3"/>
    <w:rsid w:val="007E5962"/>
    <w:rsid w:val="007E5CFD"/>
    <w:rsid w:val="007E63AD"/>
    <w:rsid w:val="007E6F26"/>
    <w:rsid w:val="007E6FA2"/>
    <w:rsid w:val="007E72B9"/>
    <w:rsid w:val="007E7559"/>
    <w:rsid w:val="007E7E60"/>
    <w:rsid w:val="007F0282"/>
    <w:rsid w:val="007F068D"/>
    <w:rsid w:val="007F173C"/>
    <w:rsid w:val="007F17A5"/>
    <w:rsid w:val="007F1855"/>
    <w:rsid w:val="007F1A7F"/>
    <w:rsid w:val="007F1D87"/>
    <w:rsid w:val="007F228D"/>
    <w:rsid w:val="007F2778"/>
    <w:rsid w:val="007F2939"/>
    <w:rsid w:val="007F2F5B"/>
    <w:rsid w:val="007F33C8"/>
    <w:rsid w:val="007F3454"/>
    <w:rsid w:val="007F374D"/>
    <w:rsid w:val="007F3B40"/>
    <w:rsid w:val="007F3CA1"/>
    <w:rsid w:val="007F400E"/>
    <w:rsid w:val="007F4ACF"/>
    <w:rsid w:val="007F5AB8"/>
    <w:rsid w:val="007F5C56"/>
    <w:rsid w:val="007F60DF"/>
    <w:rsid w:val="007F6171"/>
    <w:rsid w:val="007F71DC"/>
    <w:rsid w:val="007F741B"/>
    <w:rsid w:val="007F74F0"/>
    <w:rsid w:val="007F786A"/>
    <w:rsid w:val="007F79DC"/>
    <w:rsid w:val="007F7B9D"/>
    <w:rsid w:val="00800048"/>
    <w:rsid w:val="008012C0"/>
    <w:rsid w:val="00801583"/>
    <w:rsid w:val="00801663"/>
    <w:rsid w:val="008019DD"/>
    <w:rsid w:val="00801DC1"/>
    <w:rsid w:val="0080231E"/>
    <w:rsid w:val="00802466"/>
    <w:rsid w:val="008024CF"/>
    <w:rsid w:val="00802732"/>
    <w:rsid w:val="00802C27"/>
    <w:rsid w:val="008034BB"/>
    <w:rsid w:val="00803800"/>
    <w:rsid w:val="00803A47"/>
    <w:rsid w:val="00803B0B"/>
    <w:rsid w:val="00803D14"/>
    <w:rsid w:val="00804175"/>
    <w:rsid w:val="00804216"/>
    <w:rsid w:val="00804561"/>
    <w:rsid w:val="00804C7F"/>
    <w:rsid w:val="00805110"/>
    <w:rsid w:val="008058F7"/>
    <w:rsid w:val="00805930"/>
    <w:rsid w:val="00805D1D"/>
    <w:rsid w:val="00806129"/>
    <w:rsid w:val="008064AF"/>
    <w:rsid w:val="00806D6D"/>
    <w:rsid w:val="008070E3"/>
    <w:rsid w:val="008071AD"/>
    <w:rsid w:val="008078BD"/>
    <w:rsid w:val="00807B5A"/>
    <w:rsid w:val="00810A27"/>
    <w:rsid w:val="00810C02"/>
    <w:rsid w:val="00810F7C"/>
    <w:rsid w:val="00811848"/>
    <w:rsid w:val="00811A7B"/>
    <w:rsid w:val="008121E7"/>
    <w:rsid w:val="00812218"/>
    <w:rsid w:val="00813ED1"/>
    <w:rsid w:val="00813FA6"/>
    <w:rsid w:val="00814209"/>
    <w:rsid w:val="00814756"/>
    <w:rsid w:val="00814806"/>
    <w:rsid w:val="00814F19"/>
    <w:rsid w:val="00815005"/>
    <w:rsid w:val="00815B9E"/>
    <w:rsid w:val="00815BCB"/>
    <w:rsid w:val="00815BE1"/>
    <w:rsid w:val="008163D9"/>
    <w:rsid w:val="00816428"/>
    <w:rsid w:val="00816692"/>
    <w:rsid w:val="00817028"/>
    <w:rsid w:val="00817049"/>
    <w:rsid w:val="008172A1"/>
    <w:rsid w:val="008173D6"/>
    <w:rsid w:val="008174D9"/>
    <w:rsid w:val="008176AF"/>
    <w:rsid w:val="00817BD8"/>
    <w:rsid w:val="00817C10"/>
    <w:rsid w:val="00817EAA"/>
    <w:rsid w:val="00820435"/>
    <w:rsid w:val="00820553"/>
    <w:rsid w:val="0082143C"/>
    <w:rsid w:val="0082169C"/>
    <w:rsid w:val="00821981"/>
    <w:rsid w:val="00821A79"/>
    <w:rsid w:val="008222F5"/>
    <w:rsid w:val="00822988"/>
    <w:rsid w:val="00823687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6AA9"/>
    <w:rsid w:val="00826D28"/>
    <w:rsid w:val="00827023"/>
    <w:rsid w:val="008273A6"/>
    <w:rsid w:val="00827F45"/>
    <w:rsid w:val="0083041D"/>
    <w:rsid w:val="00830657"/>
    <w:rsid w:val="00830EE8"/>
    <w:rsid w:val="0083113D"/>
    <w:rsid w:val="008316E8"/>
    <w:rsid w:val="008316FF"/>
    <w:rsid w:val="00831915"/>
    <w:rsid w:val="00831B32"/>
    <w:rsid w:val="00831F23"/>
    <w:rsid w:val="0083218C"/>
    <w:rsid w:val="0083243E"/>
    <w:rsid w:val="00832969"/>
    <w:rsid w:val="00833797"/>
    <w:rsid w:val="00833B3A"/>
    <w:rsid w:val="00833DB5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5E3"/>
    <w:rsid w:val="00835E66"/>
    <w:rsid w:val="00835FD9"/>
    <w:rsid w:val="00836AF3"/>
    <w:rsid w:val="00836C77"/>
    <w:rsid w:val="00836D75"/>
    <w:rsid w:val="00837731"/>
    <w:rsid w:val="008377FC"/>
    <w:rsid w:val="00837CE9"/>
    <w:rsid w:val="00840270"/>
    <w:rsid w:val="00840361"/>
    <w:rsid w:val="00840532"/>
    <w:rsid w:val="008405C6"/>
    <w:rsid w:val="008407D1"/>
    <w:rsid w:val="008409E1"/>
    <w:rsid w:val="00840C8B"/>
    <w:rsid w:val="008410C6"/>
    <w:rsid w:val="00841264"/>
    <w:rsid w:val="0084130B"/>
    <w:rsid w:val="008415F4"/>
    <w:rsid w:val="00841636"/>
    <w:rsid w:val="00841D46"/>
    <w:rsid w:val="00843043"/>
    <w:rsid w:val="008431DB"/>
    <w:rsid w:val="008433BF"/>
    <w:rsid w:val="00843BC6"/>
    <w:rsid w:val="00844579"/>
    <w:rsid w:val="008445D5"/>
    <w:rsid w:val="00844B83"/>
    <w:rsid w:val="00844BB4"/>
    <w:rsid w:val="00844F03"/>
    <w:rsid w:val="008456F6"/>
    <w:rsid w:val="00845998"/>
    <w:rsid w:val="008459D5"/>
    <w:rsid w:val="00846021"/>
    <w:rsid w:val="00846506"/>
    <w:rsid w:val="00846D2D"/>
    <w:rsid w:val="00847186"/>
    <w:rsid w:val="00847265"/>
    <w:rsid w:val="008474DF"/>
    <w:rsid w:val="008477F7"/>
    <w:rsid w:val="00847836"/>
    <w:rsid w:val="00847A39"/>
    <w:rsid w:val="00847CAE"/>
    <w:rsid w:val="00847EA7"/>
    <w:rsid w:val="008501C9"/>
    <w:rsid w:val="00850932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3AF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93"/>
    <w:rsid w:val="008559AE"/>
    <w:rsid w:val="008562B4"/>
    <w:rsid w:val="0085643B"/>
    <w:rsid w:val="0085663D"/>
    <w:rsid w:val="00856CF6"/>
    <w:rsid w:val="00856D89"/>
    <w:rsid w:val="00857080"/>
    <w:rsid w:val="00857228"/>
    <w:rsid w:val="0085730E"/>
    <w:rsid w:val="00857318"/>
    <w:rsid w:val="0085758E"/>
    <w:rsid w:val="008579C6"/>
    <w:rsid w:val="0086050C"/>
    <w:rsid w:val="00860B0A"/>
    <w:rsid w:val="00860BE0"/>
    <w:rsid w:val="00860C12"/>
    <w:rsid w:val="00860C89"/>
    <w:rsid w:val="00860DF7"/>
    <w:rsid w:val="00861A00"/>
    <w:rsid w:val="00861A6E"/>
    <w:rsid w:val="00861F1F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A32"/>
    <w:rsid w:val="00865BB3"/>
    <w:rsid w:val="00865DA5"/>
    <w:rsid w:val="008660AA"/>
    <w:rsid w:val="008660B0"/>
    <w:rsid w:val="00866415"/>
    <w:rsid w:val="00866D07"/>
    <w:rsid w:val="00866DAA"/>
    <w:rsid w:val="00867953"/>
    <w:rsid w:val="008708F6"/>
    <w:rsid w:val="0087099E"/>
    <w:rsid w:val="00870DA6"/>
    <w:rsid w:val="008710A1"/>
    <w:rsid w:val="0087113A"/>
    <w:rsid w:val="00871184"/>
    <w:rsid w:val="008714D3"/>
    <w:rsid w:val="008716B8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3AC4"/>
    <w:rsid w:val="008742CE"/>
    <w:rsid w:val="00874729"/>
    <w:rsid w:val="00874CB4"/>
    <w:rsid w:val="0087534A"/>
    <w:rsid w:val="008753BF"/>
    <w:rsid w:val="00875DDC"/>
    <w:rsid w:val="0087682A"/>
    <w:rsid w:val="008809BC"/>
    <w:rsid w:val="00880B5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191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5C"/>
    <w:rsid w:val="00886B7F"/>
    <w:rsid w:val="008879A5"/>
    <w:rsid w:val="00887A9B"/>
    <w:rsid w:val="00890104"/>
    <w:rsid w:val="008902C8"/>
    <w:rsid w:val="0089060E"/>
    <w:rsid w:val="00890861"/>
    <w:rsid w:val="00890D38"/>
    <w:rsid w:val="00890E50"/>
    <w:rsid w:val="00890F40"/>
    <w:rsid w:val="00891242"/>
    <w:rsid w:val="008913DC"/>
    <w:rsid w:val="0089156F"/>
    <w:rsid w:val="0089164E"/>
    <w:rsid w:val="00891FC4"/>
    <w:rsid w:val="008921A6"/>
    <w:rsid w:val="0089241B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4F4"/>
    <w:rsid w:val="008948C4"/>
    <w:rsid w:val="00894951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49A"/>
    <w:rsid w:val="008974E0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2FF0"/>
    <w:rsid w:val="008A352D"/>
    <w:rsid w:val="008A3BFB"/>
    <w:rsid w:val="008A3C03"/>
    <w:rsid w:val="008A3F84"/>
    <w:rsid w:val="008A3F96"/>
    <w:rsid w:val="008A410E"/>
    <w:rsid w:val="008A4604"/>
    <w:rsid w:val="008A4A90"/>
    <w:rsid w:val="008A4EA8"/>
    <w:rsid w:val="008A4FAD"/>
    <w:rsid w:val="008A515B"/>
    <w:rsid w:val="008A5256"/>
    <w:rsid w:val="008A5398"/>
    <w:rsid w:val="008A5941"/>
    <w:rsid w:val="008A5A0A"/>
    <w:rsid w:val="008A663B"/>
    <w:rsid w:val="008A66B6"/>
    <w:rsid w:val="008A6FFE"/>
    <w:rsid w:val="008A7AFD"/>
    <w:rsid w:val="008A7D7A"/>
    <w:rsid w:val="008B00F7"/>
    <w:rsid w:val="008B0430"/>
    <w:rsid w:val="008B04FB"/>
    <w:rsid w:val="008B07F3"/>
    <w:rsid w:val="008B09A3"/>
    <w:rsid w:val="008B10F1"/>
    <w:rsid w:val="008B15A8"/>
    <w:rsid w:val="008B17EE"/>
    <w:rsid w:val="008B1DF8"/>
    <w:rsid w:val="008B1E9B"/>
    <w:rsid w:val="008B22A9"/>
    <w:rsid w:val="008B2471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34A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A79"/>
    <w:rsid w:val="008C0F10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47F"/>
    <w:rsid w:val="008C5930"/>
    <w:rsid w:val="008C59C3"/>
    <w:rsid w:val="008C5E39"/>
    <w:rsid w:val="008C5F9A"/>
    <w:rsid w:val="008C5FA8"/>
    <w:rsid w:val="008C60D3"/>
    <w:rsid w:val="008C613D"/>
    <w:rsid w:val="008C63B6"/>
    <w:rsid w:val="008C66C0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2F69"/>
    <w:rsid w:val="008D31DB"/>
    <w:rsid w:val="008D3706"/>
    <w:rsid w:val="008D41DA"/>
    <w:rsid w:val="008D4684"/>
    <w:rsid w:val="008D4910"/>
    <w:rsid w:val="008D4E0F"/>
    <w:rsid w:val="008D4E8F"/>
    <w:rsid w:val="008D523E"/>
    <w:rsid w:val="008D5B73"/>
    <w:rsid w:val="008D5D13"/>
    <w:rsid w:val="008D6387"/>
    <w:rsid w:val="008D6398"/>
    <w:rsid w:val="008D647E"/>
    <w:rsid w:val="008D653E"/>
    <w:rsid w:val="008D75A9"/>
    <w:rsid w:val="008D7989"/>
    <w:rsid w:val="008D7BB1"/>
    <w:rsid w:val="008D7FD8"/>
    <w:rsid w:val="008E00CF"/>
    <w:rsid w:val="008E01CD"/>
    <w:rsid w:val="008E027F"/>
    <w:rsid w:val="008E0433"/>
    <w:rsid w:val="008E0440"/>
    <w:rsid w:val="008E0CFB"/>
    <w:rsid w:val="008E0D4B"/>
    <w:rsid w:val="008E0ED3"/>
    <w:rsid w:val="008E17BA"/>
    <w:rsid w:val="008E1E2D"/>
    <w:rsid w:val="008E2689"/>
    <w:rsid w:val="008E2DDC"/>
    <w:rsid w:val="008E3003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21A"/>
    <w:rsid w:val="008E7813"/>
    <w:rsid w:val="008E795E"/>
    <w:rsid w:val="008F0968"/>
    <w:rsid w:val="008F0B59"/>
    <w:rsid w:val="008F0DC5"/>
    <w:rsid w:val="008F0ED8"/>
    <w:rsid w:val="008F1006"/>
    <w:rsid w:val="008F1011"/>
    <w:rsid w:val="008F106C"/>
    <w:rsid w:val="008F1A22"/>
    <w:rsid w:val="008F1B3E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9DE"/>
    <w:rsid w:val="008F3D94"/>
    <w:rsid w:val="008F3F48"/>
    <w:rsid w:val="008F4222"/>
    <w:rsid w:val="008F436C"/>
    <w:rsid w:val="008F49A1"/>
    <w:rsid w:val="008F4ECF"/>
    <w:rsid w:val="008F550E"/>
    <w:rsid w:val="008F58E6"/>
    <w:rsid w:val="008F5A0C"/>
    <w:rsid w:val="008F5A23"/>
    <w:rsid w:val="008F5D71"/>
    <w:rsid w:val="008F5D75"/>
    <w:rsid w:val="008F5F2E"/>
    <w:rsid w:val="008F6123"/>
    <w:rsid w:val="008F656C"/>
    <w:rsid w:val="008F6F36"/>
    <w:rsid w:val="008F7144"/>
    <w:rsid w:val="008F751B"/>
    <w:rsid w:val="008F7B76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195A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B74"/>
    <w:rsid w:val="00904E4C"/>
    <w:rsid w:val="009053AE"/>
    <w:rsid w:val="0090541A"/>
    <w:rsid w:val="00905954"/>
    <w:rsid w:val="00905F9B"/>
    <w:rsid w:val="00906245"/>
    <w:rsid w:val="00906466"/>
    <w:rsid w:val="0090685E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ED3"/>
    <w:rsid w:val="00912FFE"/>
    <w:rsid w:val="009130EB"/>
    <w:rsid w:val="00913498"/>
    <w:rsid w:val="009139DD"/>
    <w:rsid w:val="00914177"/>
    <w:rsid w:val="009147A6"/>
    <w:rsid w:val="00914F63"/>
    <w:rsid w:val="00915626"/>
    <w:rsid w:val="00915ACC"/>
    <w:rsid w:val="009162ED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521"/>
    <w:rsid w:val="00920B27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65F"/>
    <w:rsid w:val="00923732"/>
    <w:rsid w:val="00923BEB"/>
    <w:rsid w:val="00924041"/>
    <w:rsid w:val="00924265"/>
    <w:rsid w:val="00924365"/>
    <w:rsid w:val="00924499"/>
    <w:rsid w:val="00924536"/>
    <w:rsid w:val="009249AA"/>
    <w:rsid w:val="0092526C"/>
    <w:rsid w:val="00925694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053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6B3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5B9"/>
    <w:rsid w:val="00940666"/>
    <w:rsid w:val="00940877"/>
    <w:rsid w:val="009415A2"/>
    <w:rsid w:val="0094165C"/>
    <w:rsid w:val="00941A6B"/>
    <w:rsid w:val="00942531"/>
    <w:rsid w:val="00942716"/>
    <w:rsid w:val="00942B3B"/>
    <w:rsid w:val="00943921"/>
    <w:rsid w:val="00943CCF"/>
    <w:rsid w:val="009442EC"/>
    <w:rsid w:val="00944477"/>
    <w:rsid w:val="00944483"/>
    <w:rsid w:val="009444BA"/>
    <w:rsid w:val="00944A9F"/>
    <w:rsid w:val="00944E1C"/>
    <w:rsid w:val="00945103"/>
    <w:rsid w:val="0094511A"/>
    <w:rsid w:val="00945272"/>
    <w:rsid w:val="0094534A"/>
    <w:rsid w:val="00945441"/>
    <w:rsid w:val="0094552A"/>
    <w:rsid w:val="009455CB"/>
    <w:rsid w:val="009460CD"/>
    <w:rsid w:val="009460F4"/>
    <w:rsid w:val="009462E5"/>
    <w:rsid w:val="00946544"/>
    <w:rsid w:val="0094713F"/>
    <w:rsid w:val="00947437"/>
    <w:rsid w:val="009479CA"/>
    <w:rsid w:val="009501F4"/>
    <w:rsid w:val="00950262"/>
    <w:rsid w:val="00951236"/>
    <w:rsid w:val="009512BD"/>
    <w:rsid w:val="009517BC"/>
    <w:rsid w:val="00951D51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7E8"/>
    <w:rsid w:val="00957D00"/>
    <w:rsid w:val="00957F81"/>
    <w:rsid w:val="009602FA"/>
    <w:rsid w:val="0096060C"/>
    <w:rsid w:val="00960645"/>
    <w:rsid w:val="0096081B"/>
    <w:rsid w:val="00960AE1"/>
    <w:rsid w:val="00960F80"/>
    <w:rsid w:val="0096189C"/>
    <w:rsid w:val="00961B5B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3AFA"/>
    <w:rsid w:val="00964418"/>
    <w:rsid w:val="00965008"/>
    <w:rsid w:val="009654B8"/>
    <w:rsid w:val="009655DE"/>
    <w:rsid w:val="00965EE7"/>
    <w:rsid w:val="0096606A"/>
    <w:rsid w:val="0096652B"/>
    <w:rsid w:val="00966678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0E3A"/>
    <w:rsid w:val="009717B0"/>
    <w:rsid w:val="00971A94"/>
    <w:rsid w:val="0097253B"/>
    <w:rsid w:val="0097260E"/>
    <w:rsid w:val="0097287F"/>
    <w:rsid w:val="00972B5A"/>
    <w:rsid w:val="00972EF5"/>
    <w:rsid w:val="009731D6"/>
    <w:rsid w:val="0097329E"/>
    <w:rsid w:val="00973A74"/>
    <w:rsid w:val="00974514"/>
    <w:rsid w:val="00974550"/>
    <w:rsid w:val="00974872"/>
    <w:rsid w:val="00974B5C"/>
    <w:rsid w:val="00975694"/>
    <w:rsid w:val="00975CE6"/>
    <w:rsid w:val="009762D7"/>
    <w:rsid w:val="00976316"/>
    <w:rsid w:val="00976523"/>
    <w:rsid w:val="0097682B"/>
    <w:rsid w:val="0097689D"/>
    <w:rsid w:val="00977F07"/>
    <w:rsid w:val="009801AA"/>
    <w:rsid w:val="00980246"/>
    <w:rsid w:val="009807B5"/>
    <w:rsid w:val="00980875"/>
    <w:rsid w:val="00980C46"/>
    <w:rsid w:val="00980C70"/>
    <w:rsid w:val="0098137F"/>
    <w:rsid w:val="00981477"/>
    <w:rsid w:val="009815B1"/>
    <w:rsid w:val="0098192E"/>
    <w:rsid w:val="00981B1A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418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6AE"/>
    <w:rsid w:val="00990DC0"/>
    <w:rsid w:val="00990F85"/>
    <w:rsid w:val="0099121F"/>
    <w:rsid w:val="009914AF"/>
    <w:rsid w:val="0099166A"/>
    <w:rsid w:val="009918B9"/>
    <w:rsid w:val="00991995"/>
    <w:rsid w:val="00991E7B"/>
    <w:rsid w:val="00992246"/>
    <w:rsid w:val="00992F46"/>
    <w:rsid w:val="0099306C"/>
    <w:rsid w:val="009934CB"/>
    <w:rsid w:val="0099360C"/>
    <w:rsid w:val="009936F4"/>
    <w:rsid w:val="009937D0"/>
    <w:rsid w:val="00993A1B"/>
    <w:rsid w:val="0099511E"/>
    <w:rsid w:val="009951D2"/>
    <w:rsid w:val="00995510"/>
    <w:rsid w:val="009956B4"/>
    <w:rsid w:val="009959DE"/>
    <w:rsid w:val="00995C97"/>
    <w:rsid w:val="00995CEA"/>
    <w:rsid w:val="00995DE1"/>
    <w:rsid w:val="00996307"/>
    <w:rsid w:val="0099702D"/>
    <w:rsid w:val="009A011B"/>
    <w:rsid w:val="009A015B"/>
    <w:rsid w:val="009A0945"/>
    <w:rsid w:val="009A0E1E"/>
    <w:rsid w:val="009A0F49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BD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61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A7EF9"/>
    <w:rsid w:val="009B0351"/>
    <w:rsid w:val="009B1623"/>
    <w:rsid w:val="009B196F"/>
    <w:rsid w:val="009B1D8C"/>
    <w:rsid w:val="009B1FCD"/>
    <w:rsid w:val="009B2566"/>
    <w:rsid w:val="009B2673"/>
    <w:rsid w:val="009B2ABC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9EA"/>
    <w:rsid w:val="009B6DB6"/>
    <w:rsid w:val="009B70B2"/>
    <w:rsid w:val="009B7489"/>
    <w:rsid w:val="009B7681"/>
    <w:rsid w:val="009B7C22"/>
    <w:rsid w:val="009C03BA"/>
    <w:rsid w:val="009C0CB0"/>
    <w:rsid w:val="009C0E8F"/>
    <w:rsid w:val="009C0FB2"/>
    <w:rsid w:val="009C1764"/>
    <w:rsid w:val="009C1BB5"/>
    <w:rsid w:val="009C1C22"/>
    <w:rsid w:val="009C2350"/>
    <w:rsid w:val="009C2C50"/>
    <w:rsid w:val="009C2D5B"/>
    <w:rsid w:val="009C3479"/>
    <w:rsid w:val="009C384C"/>
    <w:rsid w:val="009C3859"/>
    <w:rsid w:val="009C3F06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C781A"/>
    <w:rsid w:val="009C7B6B"/>
    <w:rsid w:val="009C7F72"/>
    <w:rsid w:val="009D01B6"/>
    <w:rsid w:val="009D06C2"/>
    <w:rsid w:val="009D06E0"/>
    <w:rsid w:val="009D07F9"/>
    <w:rsid w:val="009D08A8"/>
    <w:rsid w:val="009D0B59"/>
    <w:rsid w:val="009D0C23"/>
    <w:rsid w:val="009D0F8D"/>
    <w:rsid w:val="009D0FB6"/>
    <w:rsid w:val="009D109F"/>
    <w:rsid w:val="009D16A3"/>
    <w:rsid w:val="009D170B"/>
    <w:rsid w:val="009D1760"/>
    <w:rsid w:val="009D182E"/>
    <w:rsid w:val="009D1902"/>
    <w:rsid w:val="009D1C63"/>
    <w:rsid w:val="009D2335"/>
    <w:rsid w:val="009D242C"/>
    <w:rsid w:val="009D2912"/>
    <w:rsid w:val="009D2A49"/>
    <w:rsid w:val="009D2F94"/>
    <w:rsid w:val="009D32E8"/>
    <w:rsid w:val="009D3602"/>
    <w:rsid w:val="009D3949"/>
    <w:rsid w:val="009D5377"/>
    <w:rsid w:val="009D53B2"/>
    <w:rsid w:val="009D5979"/>
    <w:rsid w:val="009D5D26"/>
    <w:rsid w:val="009D5DD0"/>
    <w:rsid w:val="009D60E5"/>
    <w:rsid w:val="009D6853"/>
    <w:rsid w:val="009D68C8"/>
    <w:rsid w:val="009D6F27"/>
    <w:rsid w:val="009D7190"/>
    <w:rsid w:val="009D72D0"/>
    <w:rsid w:val="009D7ABA"/>
    <w:rsid w:val="009E07C8"/>
    <w:rsid w:val="009E0CB6"/>
    <w:rsid w:val="009E0D5A"/>
    <w:rsid w:val="009E1553"/>
    <w:rsid w:val="009E1593"/>
    <w:rsid w:val="009E17EB"/>
    <w:rsid w:val="009E1880"/>
    <w:rsid w:val="009E1ABA"/>
    <w:rsid w:val="009E1BFF"/>
    <w:rsid w:val="009E1E50"/>
    <w:rsid w:val="009E2B14"/>
    <w:rsid w:val="009E2CC1"/>
    <w:rsid w:val="009E2DEC"/>
    <w:rsid w:val="009E2FB1"/>
    <w:rsid w:val="009E3146"/>
    <w:rsid w:val="009E3702"/>
    <w:rsid w:val="009E3910"/>
    <w:rsid w:val="009E3C7D"/>
    <w:rsid w:val="009E404B"/>
    <w:rsid w:val="009E42CC"/>
    <w:rsid w:val="009E4442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6EC"/>
    <w:rsid w:val="009E7988"/>
    <w:rsid w:val="009E7B18"/>
    <w:rsid w:val="009E7CA3"/>
    <w:rsid w:val="009E7D1A"/>
    <w:rsid w:val="009F0516"/>
    <w:rsid w:val="009F05DC"/>
    <w:rsid w:val="009F080F"/>
    <w:rsid w:val="009F0958"/>
    <w:rsid w:val="009F0A2A"/>
    <w:rsid w:val="009F184D"/>
    <w:rsid w:val="009F1971"/>
    <w:rsid w:val="009F1DB5"/>
    <w:rsid w:val="009F1DFC"/>
    <w:rsid w:val="009F2932"/>
    <w:rsid w:val="009F2978"/>
    <w:rsid w:val="009F2D8D"/>
    <w:rsid w:val="009F3727"/>
    <w:rsid w:val="009F39A8"/>
    <w:rsid w:val="009F3A05"/>
    <w:rsid w:val="009F3B0B"/>
    <w:rsid w:val="009F3E48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980"/>
    <w:rsid w:val="009F6A28"/>
    <w:rsid w:val="009F6AC3"/>
    <w:rsid w:val="009F6FF6"/>
    <w:rsid w:val="009F7B63"/>
    <w:rsid w:val="009F7BDC"/>
    <w:rsid w:val="009F7FC6"/>
    <w:rsid w:val="00A00922"/>
    <w:rsid w:val="00A00ACF"/>
    <w:rsid w:val="00A00BF2"/>
    <w:rsid w:val="00A01082"/>
    <w:rsid w:val="00A0121C"/>
    <w:rsid w:val="00A012CB"/>
    <w:rsid w:val="00A0141D"/>
    <w:rsid w:val="00A014D0"/>
    <w:rsid w:val="00A01A84"/>
    <w:rsid w:val="00A022E6"/>
    <w:rsid w:val="00A02707"/>
    <w:rsid w:val="00A02B75"/>
    <w:rsid w:val="00A02D74"/>
    <w:rsid w:val="00A031CD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4B4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193"/>
    <w:rsid w:val="00A10231"/>
    <w:rsid w:val="00A10701"/>
    <w:rsid w:val="00A10C88"/>
    <w:rsid w:val="00A10EDE"/>
    <w:rsid w:val="00A116DA"/>
    <w:rsid w:val="00A11712"/>
    <w:rsid w:val="00A1187B"/>
    <w:rsid w:val="00A11A51"/>
    <w:rsid w:val="00A11F54"/>
    <w:rsid w:val="00A1213F"/>
    <w:rsid w:val="00A121B9"/>
    <w:rsid w:val="00A1249D"/>
    <w:rsid w:val="00A12B5B"/>
    <w:rsid w:val="00A12B60"/>
    <w:rsid w:val="00A132B5"/>
    <w:rsid w:val="00A135C1"/>
    <w:rsid w:val="00A1378D"/>
    <w:rsid w:val="00A1391A"/>
    <w:rsid w:val="00A13BCA"/>
    <w:rsid w:val="00A141CE"/>
    <w:rsid w:val="00A14231"/>
    <w:rsid w:val="00A14996"/>
    <w:rsid w:val="00A152FB"/>
    <w:rsid w:val="00A153CF"/>
    <w:rsid w:val="00A1544E"/>
    <w:rsid w:val="00A15691"/>
    <w:rsid w:val="00A15A80"/>
    <w:rsid w:val="00A15CAB"/>
    <w:rsid w:val="00A15D78"/>
    <w:rsid w:val="00A15DDC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0AB4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2B8B"/>
    <w:rsid w:val="00A23351"/>
    <w:rsid w:val="00A234F3"/>
    <w:rsid w:val="00A23800"/>
    <w:rsid w:val="00A23E26"/>
    <w:rsid w:val="00A24602"/>
    <w:rsid w:val="00A24C4E"/>
    <w:rsid w:val="00A256BB"/>
    <w:rsid w:val="00A25F88"/>
    <w:rsid w:val="00A26764"/>
    <w:rsid w:val="00A2728B"/>
    <w:rsid w:val="00A276AC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34A"/>
    <w:rsid w:val="00A31591"/>
    <w:rsid w:val="00A31842"/>
    <w:rsid w:val="00A318AB"/>
    <w:rsid w:val="00A31F27"/>
    <w:rsid w:val="00A322D4"/>
    <w:rsid w:val="00A326B0"/>
    <w:rsid w:val="00A32A92"/>
    <w:rsid w:val="00A32AFD"/>
    <w:rsid w:val="00A32DE0"/>
    <w:rsid w:val="00A32E7B"/>
    <w:rsid w:val="00A33271"/>
    <w:rsid w:val="00A3358C"/>
    <w:rsid w:val="00A337DA"/>
    <w:rsid w:val="00A33E4D"/>
    <w:rsid w:val="00A345FB"/>
    <w:rsid w:val="00A34775"/>
    <w:rsid w:val="00A34E33"/>
    <w:rsid w:val="00A34ED6"/>
    <w:rsid w:val="00A3520A"/>
    <w:rsid w:val="00A35740"/>
    <w:rsid w:val="00A36A4E"/>
    <w:rsid w:val="00A37361"/>
    <w:rsid w:val="00A3742D"/>
    <w:rsid w:val="00A37552"/>
    <w:rsid w:val="00A3764D"/>
    <w:rsid w:val="00A376F3"/>
    <w:rsid w:val="00A37BC5"/>
    <w:rsid w:val="00A37FB5"/>
    <w:rsid w:val="00A401CC"/>
    <w:rsid w:val="00A406DB"/>
    <w:rsid w:val="00A408D6"/>
    <w:rsid w:val="00A40ED4"/>
    <w:rsid w:val="00A41074"/>
    <w:rsid w:val="00A41BFD"/>
    <w:rsid w:val="00A41D8A"/>
    <w:rsid w:val="00A41DB9"/>
    <w:rsid w:val="00A41E84"/>
    <w:rsid w:val="00A4230F"/>
    <w:rsid w:val="00A42EBE"/>
    <w:rsid w:val="00A4318A"/>
    <w:rsid w:val="00A438F2"/>
    <w:rsid w:val="00A43ADA"/>
    <w:rsid w:val="00A43F7E"/>
    <w:rsid w:val="00A43FA0"/>
    <w:rsid w:val="00A4429C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D5F"/>
    <w:rsid w:val="00A46F91"/>
    <w:rsid w:val="00A471F1"/>
    <w:rsid w:val="00A474D9"/>
    <w:rsid w:val="00A47C49"/>
    <w:rsid w:val="00A47D8E"/>
    <w:rsid w:val="00A47EF1"/>
    <w:rsid w:val="00A47EF8"/>
    <w:rsid w:val="00A50766"/>
    <w:rsid w:val="00A507A2"/>
    <w:rsid w:val="00A5138B"/>
    <w:rsid w:val="00A5155C"/>
    <w:rsid w:val="00A52172"/>
    <w:rsid w:val="00A52238"/>
    <w:rsid w:val="00A5267C"/>
    <w:rsid w:val="00A5267E"/>
    <w:rsid w:val="00A52863"/>
    <w:rsid w:val="00A528C8"/>
    <w:rsid w:val="00A52AB3"/>
    <w:rsid w:val="00A53176"/>
    <w:rsid w:val="00A5411E"/>
    <w:rsid w:val="00A545FC"/>
    <w:rsid w:val="00A547CE"/>
    <w:rsid w:val="00A54C56"/>
    <w:rsid w:val="00A5536E"/>
    <w:rsid w:val="00A55A05"/>
    <w:rsid w:val="00A55CEA"/>
    <w:rsid w:val="00A55FA3"/>
    <w:rsid w:val="00A5650E"/>
    <w:rsid w:val="00A56931"/>
    <w:rsid w:val="00A575B9"/>
    <w:rsid w:val="00A57764"/>
    <w:rsid w:val="00A57ACF"/>
    <w:rsid w:val="00A606DE"/>
    <w:rsid w:val="00A60880"/>
    <w:rsid w:val="00A60D06"/>
    <w:rsid w:val="00A61497"/>
    <w:rsid w:val="00A619CC"/>
    <w:rsid w:val="00A61DEF"/>
    <w:rsid w:val="00A61E2B"/>
    <w:rsid w:val="00A62153"/>
    <w:rsid w:val="00A62649"/>
    <w:rsid w:val="00A629EA"/>
    <w:rsid w:val="00A62A6B"/>
    <w:rsid w:val="00A62BAC"/>
    <w:rsid w:val="00A631AE"/>
    <w:rsid w:val="00A63504"/>
    <w:rsid w:val="00A638A3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677E"/>
    <w:rsid w:val="00A67180"/>
    <w:rsid w:val="00A67833"/>
    <w:rsid w:val="00A67A0F"/>
    <w:rsid w:val="00A67DC9"/>
    <w:rsid w:val="00A67E3F"/>
    <w:rsid w:val="00A7013A"/>
    <w:rsid w:val="00A70295"/>
    <w:rsid w:val="00A703E3"/>
    <w:rsid w:val="00A70581"/>
    <w:rsid w:val="00A705CB"/>
    <w:rsid w:val="00A70A73"/>
    <w:rsid w:val="00A70A7D"/>
    <w:rsid w:val="00A71478"/>
    <w:rsid w:val="00A719F3"/>
    <w:rsid w:val="00A71B5D"/>
    <w:rsid w:val="00A71BBB"/>
    <w:rsid w:val="00A71C40"/>
    <w:rsid w:val="00A720C2"/>
    <w:rsid w:val="00A722BE"/>
    <w:rsid w:val="00A7252A"/>
    <w:rsid w:val="00A72795"/>
    <w:rsid w:val="00A72C93"/>
    <w:rsid w:val="00A72CA4"/>
    <w:rsid w:val="00A72D19"/>
    <w:rsid w:val="00A73617"/>
    <w:rsid w:val="00A73DA4"/>
    <w:rsid w:val="00A74414"/>
    <w:rsid w:val="00A7445B"/>
    <w:rsid w:val="00A74461"/>
    <w:rsid w:val="00A7475D"/>
    <w:rsid w:val="00A74C07"/>
    <w:rsid w:val="00A75558"/>
    <w:rsid w:val="00A75847"/>
    <w:rsid w:val="00A75C38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88F"/>
    <w:rsid w:val="00A81926"/>
    <w:rsid w:val="00A81952"/>
    <w:rsid w:val="00A81995"/>
    <w:rsid w:val="00A81C89"/>
    <w:rsid w:val="00A82D17"/>
    <w:rsid w:val="00A82D2C"/>
    <w:rsid w:val="00A82DAC"/>
    <w:rsid w:val="00A83320"/>
    <w:rsid w:val="00A834E3"/>
    <w:rsid w:val="00A836C8"/>
    <w:rsid w:val="00A8451C"/>
    <w:rsid w:val="00A8494E"/>
    <w:rsid w:val="00A84FC4"/>
    <w:rsid w:val="00A858D9"/>
    <w:rsid w:val="00A863B7"/>
    <w:rsid w:val="00A86AB1"/>
    <w:rsid w:val="00A86C1B"/>
    <w:rsid w:val="00A86D37"/>
    <w:rsid w:val="00A86E27"/>
    <w:rsid w:val="00A86FBA"/>
    <w:rsid w:val="00A87B41"/>
    <w:rsid w:val="00A87D50"/>
    <w:rsid w:val="00A9031D"/>
    <w:rsid w:val="00A90438"/>
    <w:rsid w:val="00A90552"/>
    <w:rsid w:val="00A9055D"/>
    <w:rsid w:val="00A9082F"/>
    <w:rsid w:val="00A90BB1"/>
    <w:rsid w:val="00A90FA3"/>
    <w:rsid w:val="00A9157F"/>
    <w:rsid w:val="00A9159A"/>
    <w:rsid w:val="00A916D5"/>
    <w:rsid w:val="00A91C84"/>
    <w:rsid w:val="00A91F41"/>
    <w:rsid w:val="00A92AB6"/>
    <w:rsid w:val="00A92B2C"/>
    <w:rsid w:val="00A92BCA"/>
    <w:rsid w:val="00A92EA7"/>
    <w:rsid w:val="00A933BC"/>
    <w:rsid w:val="00A93858"/>
    <w:rsid w:val="00A93B63"/>
    <w:rsid w:val="00A93B9F"/>
    <w:rsid w:val="00A94210"/>
    <w:rsid w:val="00A9493D"/>
    <w:rsid w:val="00A9509F"/>
    <w:rsid w:val="00A954BA"/>
    <w:rsid w:val="00A95CE3"/>
    <w:rsid w:val="00A95D24"/>
    <w:rsid w:val="00A95DF0"/>
    <w:rsid w:val="00A960AE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2B8E"/>
    <w:rsid w:val="00AA3062"/>
    <w:rsid w:val="00AA3087"/>
    <w:rsid w:val="00AA38FD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D99"/>
    <w:rsid w:val="00AB0E78"/>
    <w:rsid w:val="00AB0F6C"/>
    <w:rsid w:val="00AB1EFF"/>
    <w:rsid w:val="00AB2147"/>
    <w:rsid w:val="00AB27C2"/>
    <w:rsid w:val="00AB348F"/>
    <w:rsid w:val="00AB3722"/>
    <w:rsid w:val="00AB39FB"/>
    <w:rsid w:val="00AB3C9D"/>
    <w:rsid w:val="00AB3D17"/>
    <w:rsid w:val="00AB3FD1"/>
    <w:rsid w:val="00AB40DD"/>
    <w:rsid w:val="00AB4279"/>
    <w:rsid w:val="00AB436B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688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1E32"/>
    <w:rsid w:val="00AD2289"/>
    <w:rsid w:val="00AD23B9"/>
    <w:rsid w:val="00AD29B3"/>
    <w:rsid w:val="00AD2CF6"/>
    <w:rsid w:val="00AD3000"/>
    <w:rsid w:val="00AD3001"/>
    <w:rsid w:val="00AD307C"/>
    <w:rsid w:val="00AD31F9"/>
    <w:rsid w:val="00AD3283"/>
    <w:rsid w:val="00AD32A7"/>
    <w:rsid w:val="00AD339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9A8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5DF7"/>
    <w:rsid w:val="00AE64BF"/>
    <w:rsid w:val="00AE64E0"/>
    <w:rsid w:val="00AE6608"/>
    <w:rsid w:val="00AE6850"/>
    <w:rsid w:val="00AE6ECD"/>
    <w:rsid w:val="00AE6FFF"/>
    <w:rsid w:val="00AE7900"/>
    <w:rsid w:val="00AE7A80"/>
    <w:rsid w:val="00AE7DA4"/>
    <w:rsid w:val="00AF002D"/>
    <w:rsid w:val="00AF0260"/>
    <w:rsid w:val="00AF02C8"/>
    <w:rsid w:val="00AF0647"/>
    <w:rsid w:val="00AF0DAF"/>
    <w:rsid w:val="00AF0DE4"/>
    <w:rsid w:val="00AF0F79"/>
    <w:rsid w:val="00AF0FAA"/>
    <w:rsid w:val="00AF1429"/>
    <w:rsid w:val="00AF188E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1C5"/>
    <w:rsid w:val="00AF424D"/>
    <w:rsid w:val="00AF4489"/>
    <w:rsid w:val="00AF4E28"/>
    <w:rsid w:val="00AF4FDE"/>
    <w:rsid w:val="00AF51DC"/>
    <w:rsid w:val="00AF5233"/>
    <w:rsid w:val="00AF5298"/>
    <w:rsid w:val="00AF5916"/>
    <w:rsid w:val="00AF5AFB"/>
    <w:rsid w:val="00AF5ED3"/>
    <w:rsid w:val="00AF5FDE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5CE"/>
    <w:rsid w:val="00B016FF"/>
    <w:rsid w:val="00B01949"/>
    <w:rsid w:val="00B01C7C"/>
    <w:rsid w:val="00B022D1"/>
    <w:rsid w:val="00B02437"/>
    <w:rsid w:val="00B0243C"/>
    <w:rsid w:val="00B02A39"/>
    <w:rsid w:val="00B036A2"/>
    <w:rsid w:val="00B0373A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747"/>
    <w:rsid w:val="00B0698A"/>
    <w:rsid w:val="00B06C0D"/>
    <w:rsid w:val="00B06C23"/>
    <w:rsid w:val="00B06DE6"/>
    <w:rsid w:val="00B06ECC"/>
    <w:rsid w:val="00B06FAA"/>
    <w:rsid w:val="00B07B90"/>
    <w:rsid w:val="00B07D8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98A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DA0"/>
    <w:rsid w:val="00B15F66"/>
    <w:rsid w:val="00B1656E"/>
    <w:rsid w:val="00B166E7"/>
    <w:rsid w:val="00B167AA"/>
    <w:rsid w:val="00B16898"/>
    <w:rsid w:val="00B16970"/>
    <w:rsid w:val="00B16CCA"/>
    <w:rsid w:val="00B16D1C"/>
    <w:rsid w:val="00B16E03"/>
    <w:rsid w:val="00B17252"/>
    <w:rsid w:val="00B172E7"/>
    <w:rsid w:val="00B178A4"/>
    <w:rsid w:val="00B179F9"/>
    <w:rsid w:val="00B17D53"/>
    <w:rsid w:val="00B17D54"/>
    <w:rsid w:val="00B20D3B"/>
    <w:rsid w:val="00B20D54"/>
    <w:rsid w:val="00B20DA9"/>
    <w:rsid w:val="00B213E6"/>
    <w:rsid w:val="00B21FD4"/>
    <w:rsid w:val="00B22555"/>
    <w:rsid w:val="00B22833"/>
    <w:rsid w:val="00B229B5"/>
    <w:rsid w:val="00B22C53"/>
    <w:rsid w:val="00B22C81"/>
    <w:rsid w:val="00B22E96"/>
    <w:rsid w:val="00B230D3"/>
    <w:rsid w:val="00B2323E"/>
    <w:rsid w:val="00B234ED"/>
    <w:rsid w:val="00B23661"/>
    <w:rsid w:val="00B243CF"/>
    <w:rsid w:val="00B246DE"/>
    <w:rsid w:val="00B24A55"/>
    <w:rsid w:val="00B24D16"/>
    <w:rsid w:val="00B2557D"/>
    <w:rsid w:val="00B259A4"/>
    <w:rsid w:val="00B2607A"/>
    <w:rsid w:val="00B267CE"/>
    <w:rsid w:val="00B26A21"/>
    <w:rsid w:val="00B27934"/>
    <w:rsid w:val="00B27978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567"/>
    <w:rsid w:val="00B325D7"/>
    <w:rsid w:val="00B32E74"/>
    <w:rsid w:val="00B336A9"/>
    <w:rsid w:val="00B33AFF"/>
    <w:rsid w:val="00B34654"/>
    <w:rsid w:val="00B348C3"/>
    <w:rsid w:val="00B34DA3"/>
    <w:rsid w:val="00B34E0C"/>
    <w:rsid w:val="00B351EE"/>
    <w:rsid w:val="00B35DA9"/>
    <w:rsid w:val="00B35DFC"/>
    <w:rsid w:val="00B36387"/>
    <w:rsid w:val="00B36414"/>
    <w:rsid w:val="00B3687F"/>
    <w:rsid w:val="00B36AD2"/>
    <w:rsid w:val="00B400EA"/>
    <w:rsid w:val="00B40ACF"/>
    <w:rsid w:val="00B40C2F"/>
    <w:rsid w:val="00B40D99"/>
    <w:rsid w:val="00B4125D"/>
    <w:rsid w:val="00B414B4"/>
    <w:rsid w:val="00B41BBF"/>
    <w:rsid w:val="00B422F9"/>
    <w:rsid w:val="00B42755"/>
    <w:rsid w:val="00B428C2"/>
    <w:rsid w:val="00B431B6"/>
    <w:rsid w:val="00B435EA"/>
    <w:rsid w:val="00B43688"/>
    <w:rsid w:val="00B4399A"/>
    <w:rsid w:val="00B43A07"/>
    <w:rsid w:val="00B43B69"/>
    <w:rsid w:val="00B43DAA"/>
    <w:rsid w:val="00B43E90"/>
    <w:rsid w:val="00B43FB9"/>
    <w:rsid w:val="00B448B1"/>
    <w:rsid w:val="00B44BE3"/>
    <w:rsid w:val="00B44FBF"/>
    <w:rsid w:val="00B45295"/>
    <w:rsid w:val="00B45421"/>
    <w:rsid w:val="00B45D84"/>
    <w:rsid w:val="00B464BC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1AF2"/>
    <w:rsid w:val="00B51E77"/>
    <w:rsid w:val="00B52003"/>
    <w:rsid w:val="00B5223B"/>
    <w:rsid w:val="00B52371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489B"/>
    <w:rsid w:val="00B55038"/>
    <w:rsid w:val="00B5505A"/>
    <w:rsid w:val="00B55152"/>
    <w:rsid w:val="00B55280"/>
    <w:rsid w:val="00B5556B"/>
    <w:rsid w:val="00B55936"/>
    <w:rsid w:val="00B55A7A"/>
    <w:rsid w:val="00B55D74"/>
    <w:rsid w:val="00B56712"/>
    <w:rsid w:val="00B56745"/>
    <w:rsid w:val="00B56D68"/>
    <w:rsid w:val="00B56DD4"/>
    <w:rsid w:val="00B56DFF"/>
    <w:rsid w:val="00B57477"/>
    <w:rsid w:val="00B574CE"/>
    <w:rsid w:val="00B601CD"/>
    <w:rsid w:val="00B6022E"/>
    <w:rsid w:val="00B60BC1"/>
    <w:rsid w:val="00B611D8"/>
    <w:rsid w:val="00B6126D"/>
    <w:rsid w:val="00B612DB"/>
    <w:rsid w:val="00B61559"/>
    <w:rsid w:val="00B61D84"/>
    <w:rsid w:val="00B62770"/>
    <w:rsid w:val="00B634AD"/>
    <w:rsid w:val="00B63675"/>
    <w:rsid w:val="00B63D0A"/>
    <w:rsid w:val="00B64902"/>
    <w:rsid w:val="00B651F5"/>
    <w:rsid w:val="00B6664B"/>
    <w:rsid w:val="00B6667E"/>
    <w:rsid w:val="00B67BC4"/>
    <w:rsid w:val="00B67CD2"/>
    <w:rsid w:val="00B70329"/>
    <w:rsid w:val="00B7049E"/>
    <w:rsid w:val="00B70816"/>
    <w:rsid w:val="00B71283"/>
    <w:rsid w:val="00B71411"/>
    <w:rsid w:val="00B71AD7"/>
    <w:rsid w:val="00B72695"/>
    <w:rsid w:val="00B728C3"/>
    <w:rsid w:val="00B72C17"/>
    <w:rsid w:val="00B731CF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148"/>
    <w:rsid w:val="00B759C8"/>
    <w:rsid w:val="00B75DC1"/>
    <w:rsid w:val="00B75DF7"/>
    <w:rsid w:val="00B76662"/>
    <w:rsid w:val="00B767DF"/>
    <w:rsid w:val="00B76BDF"/>
    <w:rsid w:val="00B76C91"/>
    <w:rsid w:val="00B76CD9"/>
    <w:rsid w:val="00B76E76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61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892"/>
    <w:rsid w:val="00B8597E"/>
    <w:rsid w:val="00B85C9C"/>
    <w:rsid w:val="00B85F17"/>
    <w:rsid w:val="00B861A7"/>
    <w:rsid w:val="00B86323"/>
    <w:rsid w:val="00B86366"/>
    <w:rsid w:val="00B8655C"/>
    <w:rsid w:val="00B86D3D"/>
    <w:rsid w:val="00B872C3"/>
    <w:rsid w:val="00B87792"/>
    <w:rsid w:val="00B87973"/>
    <w:rsid w:val="00B87DC3"/>
    <w:rsid w:val="00B87E2B"/>
    <w:rsid w:val="00B9001A"/>
    <w:rsid w:val="00B901C0"/>
    <w:rsid w:val="00B90348"/>
    <w:rsid w:val="00B9035C"/>
    <w:rsid w:val="00B903CF"/>
    <w:rsid w:val="00B91136"/>
    <w:rsid w:val="00B91353"/>
    <w:rsid w:val="00B9173F"/>
    <w:rsid w:val="00B91BDC"/>
    <w:rsid w:val="00B91E08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0C"/>
    <w:rsid w:val="00B9417F"/>
    <w:rsid w:val="00B945E2"/>
    <w:rsid w:val="00B94D9C"/>
    <w:rsid w:val="00B94EC2"/>
    <w:rsid w:val="00B94F57"/>
    <w:rsid w:val="00B95020"/>
    <w:rsid w:val="00B95295"/>
    <w:rsid w:val="00B9578D"/>
    <w:rsid w:val="00B95D4B"/>
    <w:rsid w:val="00B96304"/>
    <w:rsid w:val="00B96C7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740"/>
    <w:rsid w:val="00BA0DFB"/>
    <w:rsid w:val="00BA1341"/>
    <w:rsid w:val="00BA1C6E"/>
    <w:rsid w:val="00BA2298"/>
    <w:rsid w:val="00BA22D3"/>
    <w:rsid w:val="00BA26CF"/>
    <w:rsid w:val="00BA2768"/>
    <w:rsid w:val="00BA28C6"/>
    <w:rsid w:val="00BA378A"/>
    <w:rsid w:val="00BA38A7"/>
    <w:rsid w:val="00BA418B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942"/>
    <w:rsid w:val="00BA7FDF"/>
    <w:rsid w:val="00BB0576"/>
    <w:rsid w:val="00BB0AEE"/>
    <w:rsid w:val="00BB146A"/>
    <w:rsid w:val="00BB168E"/>
    <w:rsid w:val="00BB16DC"/>
    <w:rsid w:val="00BB1D68"/>
    <w:rsid w:val="00BB1E99"/>
    <w:rsid w:val="00BB2186"/>
    <w:rsid w:val="00BB21B2"/>
    <w:rsid w:val="00BB293C"/>
    <w:rsid w:val="00BB29D0"/>
    <w:rsid w:val="00BB2BB3"/>
    <w:rsid w:val="00BB2BDD"/>
    <w:rsid w:val="00BB2DA5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02D"/>
    <w:rsid w:val="00BB5751"/>
    <w:rsid w:val="00BB5B86"/>
    <w:rsid w:val="00BB61EB"/>
    <w:rsid w:val="00BB6286"/>
    <w:rsid w:val="00BB662D"/>
    <w:rsid w:val="00BB66B1"/>
    <w:rsid w:val="00BB694F"/>
    <w:rsid w:val="00BB6B58"/>
    <w:rsid w:val="00BB70F1"/>
    <w:rsid w:val="00BB734A"/>
    <w:rsid w:val="00BB7BF9"/>
    <w:rsid w:val="00BC00D3"/>
    <w:rsid w:val="00BC019B"/>
    <w:rsid w:val="00BC076D"/>
    <w:rsid w:val="00BC0A41"/>
    <w:rsid w:val="00BC0AD9"/>
    <w:rsid w:val="00BC0D6E"/>
    <w:rsid w:val="00BC11AF"/>
    <w:rsid w:val="00BC1241"/>
    <w:rsid w:val="00BC1453"/>
    <w:rsid w:val="00BC1C43"/>
    <w:rsid w:val="00BC1D67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91"/>
    <w:rsid w:val="00BC69A6"/>
    <w:rsid w:val="00BC6ADB"/>
    <w:rsid w:val="00BC6E64"/>
    <w:rsid w:val="00BC6F42"/>
    <w:rsid w:val="00BC7A3F"/>
    <w:rsid w:val="00BC7B8B"/>
    <w:rsid w:val="00BC7C1D"/>
    <w:rsid w:val="00BD0766"/>
    <w:rsid w:val="00BD0ACA"/>
    <w:rsid w:val="00BD1405"/>
    <w:rsid w:val="00BD15E9"/>
    <w:rsid w:val="00BD16C9"/>
    <w:rsid w:val="00BD19AA"/>
    <w:rsid w:val="00BD2180"/>
    <w:rsid w:val="00BD2622"/>
    <w:rsid w:val="00BD3166"/>
    <w:rsid w:val="00BD31A4"/>
    <w:rsid w:val="00BD3376"/>
    <w:rsid w:val="00BD3456"/>
    <w:rsid w:val="00BD3741"/>
    <w:rsid w:val="00BD3E78"/>
    <w:rsid w:val="00BD4467"/>
    <w:rsid w:val="00BD4A82"/>
    <w:rsid w:val="00BD5A89"/>
    <w:rsid w:val="00BD5B37"/>
    <w:rsid w:val="00BD5B4D"/>
    <w:rsid w:val="00BD5D64"/>
    <w:rsid w:val="00BD63A7"/>
    <w:rsid w:val="00BD6518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65E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2C6"/>
    <w:rsid w:val="00BE333D"/>
    <w:rsid w:val="00BE3714"/>
    <w:rsid w:val="00BE44EF"/>
    <w:rsid w:val="00BE48F9"/>
    <w:rsid w:val="00BE499A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06"/>
    <w:rsid w:val="00BF2E5D"/>
    <w:rsid w:val="00BF300E"/>
    <w:rsid w:val="00BF35BC"/>
    <w:rsid w:val="00BF36C3"/>
    <w:rsid w:val="00BF36EC"/>
    <w:rsid w:val="00BF3E16"/>
    <w:rsid w:val="00BF402A"/>
    <w:rsid w:val="00BF41DE"/>
    <w:rsid w:val="00BF431C"/>
    <w:rsid w:val="00BF44F3"/>
    <w:rsid w:val="00BF48C3"/>
    <w:rsid w:val="00BF4D1A"/>
    <w:rsid w:val="00BF4FA8"/>
    <w:rsid w:val="00BF505F"/>
    <w:rsid w:val="00BF5111"/>
    <w:rsid w:val="00BF5734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02B"/>
    <w:rsid w:val="00C04223"/>
    <w:rsid w:val="00C04DE0"/>
    <w:rsid w:val="00C04F7F"/>
    <w:rsid w:val="00C05553"/>
    <w:rsid w:val="00C0602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83"/>
    <w:rsid w:val="00C112BE"/>
    <w:rsid w:val="00C11933"/>
    <w:rsid w:val="00C1219E"/>
    <w:rsid w:val="00C126F8"/>
    <w:rsid w:val="00C12810"/>
    <w:rsid w:val="00C12821"/>
    <w:rsid w:val="00C12BC7"/>
    <w:rsid w:val="00C12FA7"/>
    <w:rsid w:val="00C130F0"/>
    <w:rsid w:val="00C133DD"/>
    <w:rsid w:val="00C1372B"/>
    <w:rsid w:val="00C13996"/>
    <w:rsid w:val="00C13A20"/>
    <w:rsid w:val="00C14165"/>
    <w:rsid w:val="00C142AE"/>
    <w:rsid w:val="00C1453F"/>
    <w:rsid w:val="00C14BA7"/>
    <w:rsid w:val="00C14C2B"/>
    <w:rsid w:val="00C14CFF"/>
    <w:rsid w:val="00C1570A"/>
    <w:rsid w:val="00C16B4D"/>
    <w:rsid w:val="00C16FF5"/>
    <w:rsid w:val="00C170A5"/>
    <w:rsid w:val="00C17189"/>
    <w:rsid w:val="00C1751B"/>
    <w:rsid w:val="00C1794A"/>
    <w:rsid w:val="00C17E16"/>
    <w:rsid w:val="00C203CE"/>
    <w:rsid w:val="00C20CED"/>
    <w:rsid w:val="00C21314"/>
    <w:rsid w:val="00C21752"/>
    <w:rsid w:val="00C218DC"/>
    <w:rsid w:val="00C21E7C"/>
    <w:rsid w:val="00C221FF"/>
    <w:rsid w:val="00C222A5"/>
    <w:rsid w:val="00C23145"/>
    <w:rsid w:val="00C231AA"/>
    <w:rsid w:val="00C235C8"/>
    <w:rsid w:val="00C237B9"/>
    <w:rsid w:val="00C23869"/>
    <w:rsid w:val="00C23C09"/>
    <w:rsid w:val="00C23CFA"/>
    <w:rsid w:val="00C23EEB"/>
    <w:rsid w:val="00C24143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273A2"/>
    <w:rsid w:val="00C30E14"/>
    <w:rsid w:val="00C31326"/>
    <w:rsid w:val="00C31641"/>
    <w:rsid w:val="00C31828"/>
    <w:rsid w:val="00C3189B"/>
    <w:rsid w:val="00C31BAD"/>
    <w:rsid w:val="00C325D2"/>
    <w:rsid w:val="00C3260E"/>
    <w:rsid w:val="00C326AA"/>
    <w:rsid w:val="00C330A9"/>
    <w:rsid w:val="00C331FD"/>
    <w:rsid w:val="00C33227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9AF"/>
    <w:rsid w:val="00C36FEB"/>
    <w:rsid w:val="00C37236"/>
    <w:rsid w:val="00C37475"/>
    <w:rsid w:val="00C37A93"/>
    <w:rsid w:val="00C37B8F"/>
    <w:rsid w:val="00C37F8D"/>
    <w:rsid w:val="00C40165"/>
    <w:rsid w:val="00C40440"/>
    <w:rsid w:val="00C40F39"/>
    <w:rsid w:val="00C41057"/>
    <w:rsid w:val="00C41427"/>
    <w:rsid w:val="00C41920"/>
    <w:rsid w:val="00C42649"/>
    <w:rsid w:val="00C42777"/>
    <w:rsid w:val="00C42A03"/>
    <w:rsid w:val="00C432E7"/>
    <w:rsid w:val="00C437CC"/>
    <w:rsid w:val="00C4391F"/>
    <w:rsid w:val="00C44140"/>
    <w:rsid w:val="00C443CB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65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2A56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99"/>
    <w:rsid w:val="00C551C8"/>
    <w:rsid w:val="00C55328"/>
    <w:rsid w:val="00C55504"/>
    <w:rsid w:val="00C55E43"/>
    <w:rsid w:val="00C563F8"/>
    <w:rsid w:val="00C564FE"/>
    <w:rsid w:val="00C565FB"/>
    <w:rsid w:val="00C570F6"/>
    <w:rsid w:val="00C5765D"/>
    <w:rsid w:val="00C576CF"/>
    <w:rsid w:val="00C6034F"/>
    <w:rsid w:val="00C60544"/>
    <w:rsid w:val="00C60AD9"/>
    <w:rsid w:val="00C60B19"/>
    <w:rsid w:val="00C60ECD"/>
    <w:rsid w:val="00C610D6"/>
    <w:rsid w:val="00C615A4"/>
    <w:rsid w:val="00C61646"/>
    <w:rsid w:val="00C61BE2"/>
    <w:rsid w:val="00C61D1D"/>
    <w:rsid w:val="00C61DFE"/>
    <w:rsid w:val="00C61F91"/>
    <w:rsid w:val="00C621E7"/>
    <w:rsid w:val="00C6232A"/>
    <w:rsid w:val="00C625A4"/>
    <w:rsid w:val="00C6278E"/>
    <w:rsid w:val="00C64487"/>
    <w:rsid w:val="00C644E7"/>
    <w:rsid w:val="00C64B07"/>
    <w:rsid w:val="00C64F45"/>
    <w:rsid w:val="00C65111"/>
    <w:rsid w:val="00C65115"/>
    <w:rsid w:val="00C65AF7"/>
    <w:rsid w:val="00C65CA4"/>
    <w:rsid w:val="00C65F90"/>
    <w:rsid w:val="00C6601C"/>
    <w:rsid w:val="00C661E1"/>
    <w:rsid w:val="00C665C5"/>
    <w:rsid w:val="00C66922"/>
    <w:rsid w:val="00C66C1A"/>
    <w:rsid w:val="00C67773"/>
    <w:rsid w:val="00C67D57"/>
    <w:rsid w:val="00C67FE9"/>
    <w:rsid w:val="00C70036"/>
    <w:rsid w:val="00C703BE"/>
    <w:rsid w:val="00C711CA"/>
    <w:rsid w:val="00C7144A"/>
    <w:rsid w:val="00C716A9"/>
    <w:rsid w:val="00C71950"/>
    <w:rsid w:val="00C71E6A"/>
    <w:rsid w:val="00C71EEF"/>
    <w:rsid w:val="00C71FAF"/>
    <w:rsid w:val="00C72135"/>
    <w:rsid w:val="00C72827"/>
    <w:rsid w:val="00C734BD"/>
    <w:rsid w:val="00C73E54"/>
    <w:rsid w:val="00C7498A"/>
    <w:rsid w:val="00C753E8"/>
    <w:rsid w:val="00C765FC"/>
    <w:rsid w:val="00C77218"/>
    <w:rsid w:val="00C774EB"/>
    <w:rsid w:val="00C778F9"/>
    <w:rsid w:val="00C77D6C"/>
    <w:rsid w:val="00C77E42"/>
    <w:rsid w:val="00C77F74"/>
    <w:rsid w:val="00C802D3"/>
    <w:rsid w:val="00C80570"/>
    <w:rsid w:val="00C805D4"/>
    <w:rsid w:val="00C80601"/>
    <w:rsid w:val="00C80FAC"/>
    <w:rsid w:val="00C81200"/>
    <w:rsid w:val="00C814F9"/>
    <w:rsid w:val="00C815AB"/>
    <w:rsid w:val="00C81828"/>
    <w:rsid w:val="00C81E76"/>
    <w:rsid w:val="00C82018"/>
    <w:rsid w:val="00C82226"/>
    <w:rsid w:val="00C824F7"/>
    <w:rsid w:val="00C827F6"/>
    <w:rsid w:val="00C8304B"/>
    <w:rsid w:val="00C83F81"/>
    <w:rsid w:val="00C84767"/>
    <w:rsid w:val="00C85186"/>
    <w:rsid w:val="00C85339"/>
    <w:rsid w:val="00C85403"/>
    <w:rsid w:val="00C858FB"/>
    <w:rsid w:val="00C85A09"/>
    <w:rsid w:val="00C85A84"/>
    <w:rsid w:val="00C85BA0"/>
    <w:rsid w:val="00C860FC"/>
    <w:rsid w:val="00C86145"/>
    <w:rsid w:val="00C86A3E"/>
    <w:rsid w:val="00C87305"/>
    <w:rsid w:val="00C877F6"/>
    <w:rsid w:val="00C87861"/>
    <w:rsid w:val="00C878B2"/>
    <w:rsid w:val="00C879AA"/>
    <w:rsid w:val="00C87A58"/>
    <w:rsid w:val="00C87F86"/>
    <w:rsid w:val="00C90D36"/>
    <w:rsid w:val="00C90E6D"/>
    <w:rsid w:val="00C911E4"/>
    <w:rsid w:val="00C9183D"/>
    <w:rsid w:val="00C91A08"/>
    <w:rsid w:val="00C91E5E"/>
    <w:rsid w:val="00C9238F"/>
    <w:rsid w:val="00C92D9C"/>
    <w:rsid w:val="00C932AB"/>
    <w:rsid w:val="00C934D5"/>
    <w:rsid w:val="00C9390B"/>
    <w:rsid w:val="00C93BB1"/>
    <w:rsid w:val="00C93CC2"/>
    <w:rsid w:val="00C93D52"/>
    <w:rsid w:val="00C93ECE"/>
    <w:rsid w:val="00C9474C"/>
    <w:rsid w:val="00C954C7"/>
    <w:rsid w:val="00C958A0"/>
    <w:rsid w:val="00C95AD9"/>
    <w:rsid w:val="00C95BF7"/>
    <w:rsid w:val="00C95C12"/>
    <w:rsid w:val="00C961BC"/>
    <w:rsid w:val="00C964B3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7BC"/>
    <w:rsid w:val="00CA19C8"/>
    <w:rsid w:val="00CA19D6"/>
    <w:rsid w:val="00CA1A7A"/>
    <w:rsid w:val="00CA1CC3"/>
    <w:rsid w:val="00CA1E5B"/>
    <w:rsid w:val="00CA1E6E"/>
    <w:rsid w:val="00CA2370"/>
    <w:rsid w:val="00CA2DB8"/>
    <w:rsid w:val="00CA2F9C"/>
    <w:rsid w:val="00CA333D"/>
    <w:rsid w:val="00CA344D"/>
    <w:rsid w:val="00CA3708"/>
    <w:rsid w:val="00CA402C"/>
    <w:rsid w:val="00CA46CA"/>
    <w:rsid w:val="00CA4721"/>
    <w:rsid w:val="00CA4974"/>
    <w:rsid w:val="00CA4F56"/>
    <w:rsid w:val="00CA4F7F"/>
    <w:rsid w:val="00CA55BC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D0F"/>
    <w:rsid w:val="00CB0E64"/>
    <w:rsid w:val="00CB0F41"/>
    <w:rsid w:val="00CB113B"/>
    <w:rsid w:val="00CB15C7"/>
    <w:rsid w:val="00CB167A"/>
    <w:rsid w:val="00CB17C6"/>
    <w:rsid w:val="00CB1910"/>
    <w:rsid w:val="00CB1ACC"/>
    <w:rsid w:val="00CB2420"/>
    <w:rsid w:val="00CB246B"/>
    <w:rsid w:val="00CB35A6"/>
    <w:rsid w:val="00CB47DF"/>
    <w:rsid w:val="00CB47E4"/>
    <w:rsid w:val="00CB4C89"/>
    <w:rsid w:val="00CB504E"/>
    <w:rsid w:val="00CB55EC"/>
    <w:rsid w:val="00CB5943"/>
    <w:rsid w:val="00CB5A24"/>
    <w:rsid w:val="00CB5BB6"/>
    <w:rsid w:val="00CB5C9E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3EB"/>
    <w:rsid w:val="00CC26D4"/>
    <w:rsid w:val="00CC277C"/>
    <w:rsid w:val="00CC2AA4"/>
    <w:rsid w:val="00CC2DBA"/>
    <w:rsid w:val="00CC3312"/>
    <w:rsid w:val="00CC464E"/>
    <w:rsid w:val="00CC5921"/>
    <w:rsid w:val="00CC5D98"/>
    <w:rsid w:val="00CC5E8A"/>
    <w:rsid w:val="00CC6029"/>
    <w:rsid w:val="00CC6092"/>
    <w:rsid w:val="00CC6109"/>
    <w:rsid w:val="00CC651A"/>
    <w:rsid w:val="00CC6888"/>
    <w:rsid w:val="00CC6A59"/>
    <w:rsid w:val="00CC6D0B"/>
    <w:rsid w:val="00CC6D1F"/>
    <w:rsid w:val="00CC6EDA"/>
    <w:rsid w:val="00CC72AD"/>
    <w:rsid w:val="00CC72EE"/>
    <w:rsid w:val="00CC7C03"/>
    <w:rsid w:val="00CD0423"/>
    <w:rsid w:val="00CD0B9D"/>
    <w:rsid w:val="00CD0D95"/>
    <w:rsid w:val="00CD0EA8"/>
    <w:rsid w:val="00CD11F8"/>
    <w:rsid w:val="00CD129C"/>
    <w:rsid w:val="00CD1E43"/>
    <w:rsid w:val="00CD2310"/>
    <w:rsid w:val="00CD2ABD"/>
    <w:rsid w:val="00CD2FA6"/>
    <w:rsid w:val="00CD36F3"/>
    <w:rsid w:val="00CD3E20"/>
    <w:rsid w:val="00CD3E55"/>
    <w:rsid w:val="00CD3F51"/>
    <w:rsid w:val="00CD4270"/>
    <w:rsid w:val="00CD46DB"/>
    <w:rsid w:val="00CD4928"/>
    <w:rsid w:val="00CD4CC0"/>
    <w:rsid w:val="00CD4D01"/>
    <w:rsid w:val="00CD4FFC"/>
    <w:rsid w:val="00CD54F6"/>
    <w:rsid w:val="00CD6E59"/>
    <w:rsid w:val="00CD6FEE"/>
    <w:rsid w:val="00CD77FF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2E2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E7BEC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6CBF"/>
    <w:rsid w:val="00CF7019"/>
    <w:rsid w:val="00CF7221"/>
    <w:rsid w:val="00CF72C5"/>
    <w:rsid w:val="00CF765C"/>
    <w:rsid w:val="00CF77EC"/>
    <w:rsid w:val="00CF798E"/>
    <w:rsid w:val="00CF7BEF"/>
    <w:rsid w:val="00CF7EBB"/>
    <w:rsid w:val="00CF7EDF"/>
    <w:rsid w:val="00D00040"/>
    <w:rsid w:val="00D0023D"/>
    <w:rsid w:val="00D00B0B"/>
    <w:rsid w:val="00D00BE5"/>
    <w:rsid w:val="00D00EB6"/>
    <w:rsid w:val="00D01225"/>
    <w:rsid w:val="00D01312"/>
    <w:rsid w:val="00D01367"/>
    <w:rsid w:val="00D014CB"/>
    <w:rsid w:val="00D01665"/>
    <w:rsid w:val="00D01C9C"/>
    <w:rsid w:val="00D020E3"/>
    <w:rsid w:val="00D026E6"/>
    <w:rsid w:val="00D026EE"/>
    <w:rsid w:val="00D03126"/>
    <w:rsid w:val="00D03AA9"/>
    <w:rsid w:val="00D0406D"/>
    <w:rsid w:val="00D0438F"/>
    <w:rsid w:val="00D04593"/>
    <w:rsid w:val="00D04699"/>
    <w:rsid w:val="00D04A01"/>
    <w:rsid w:val="00D04F83"/>
    <w:rsid w:val="00D05163"/>
    <w:rsid w:val="00D0568E"/>
    <w:rsid w:val="00D05A71"/>
    <w:rsid w:val="00D05AAC"/>
    <w:rsid w:val="00D05C49"/>
    <w:rsid w:val="00D066E4"/>
    <w:rsid w:val="00D06AF5"/>
    <w:rsid w:val="00D06E02"/>
    <w:rsid w:val="00D07205"/>
    <w:rsid w:val="00D07639"/>
    <w:rsid w:val="00D0775A"/>
    <w:rsid w:val="00D07A98"/>
    <w:rsid w:val="00D07D5D"/>
    <w:rsid w:val="00D07E34"/>
    <w:rsid w:val="00D10495"/>
    <w:rsid w:val="00D104D0"/>
    <w:rsid w:val="00D10725"/>
    <w:rsid w:val="00D107AF"/>
    <w:rsid w:val="00D1125B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5D9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17FAC"/>
    <w:rsid w:val="00D2000B"/>
    <w:rsid w:val="00D200CC"/>
    <w:rsid w:val="00D2027B"/>
    <w:rsid w:val="00D205F1"/>
    <w:rsid w:val="00D206AE"/>
    <w:rsid w:val="00D20EE7"/>
    <w:rsid w:val="00D213AC"/>
    <w:rsid w:val="00D215B8"/>
    <w:rsid w:val="00D2163D"/>
    <w:rsid w:val="00D218A4"/>
    <w:rsid w:val="00D2213E"/>
    <w:rsid w:val="00D22C5C"/>
    <w:rsid w:val="00D22D59"/>
    <w:rsid w:val="00D23D14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6FC3"/>
    <w:rsid w:val="00D272E6"/>
    <w:rsid w:val="00D27710"/>
    <w:rsid w:val="00D27799"/>
    <w:rsid w:val="00D30050"/>
    <w:rsid w:val="00D3053D"/>
    <w:rsid w:val="00D30AA1"/>
    <w:rsid w:val="00D30EAB"/>
    <w:rsid w:val="00D31286"/>
    <w:rsid w:val="00D31317"/>
    <w:rsid w:val="00D3175A"/>
    <w:rsid w:val="00D31877"/>
    <w:rsid w:val="00D31B52"/>
    <w:rsid w:val="00D323C3"/>
    <w:rsid w:val="00D32885"/>
    <w:rsid w:val="00D32E5E"/>
    <w:rsid w:val="00D33068"/>
    <w:rsid w:val="00D331CA"/>
    <w:rsid w:val="00D33741"/>
    <w:rsid w:val="00D33805"/>
    <w:rsid w:val="00D33A13"/>
    <w:rsid w:val="00D33E5F"/>
    <w:rsid w:val="00D340C9"/>
    <w:rsid w:val="00D34202"/>
    <w:rsid w:val="00D3456C"/>
    <w:rsid w:val="00D346EF"/>
    <w:rsid w:val="00D34742"/>
    <w:rsid w:val="00D34833"/>
    <w:rsid w:val="00D34AD9"/>
    <w:rsid w:val="00D34AED"/>
    <w:rsid w:val="00D34B7C"/>
    <w:rsid w:val="00D34EF7"/>
    <w:rsid w:val="00D35774"/>
    <w:rsid w:val="00D36396"/>
    <w:rsid w:val="00D3639B"/>
    <w:rsid w:val="00D36C23"/>
    <w:rsid w:val="00D371E6"/>
    <w:rsid w:val="00D37520"/>
    <w:rsid w:val="00D37961"/>
    <w:rsid w:val="00D4005C"/>
    <w:rsid w:val="00D40228"/>
    <w:rsid w:val="00D40381"/>
    <w:rsid w:val="00D403AD"/>
    <w:rsid w:val="00D405FB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12"/>
    <w:rsid w:val="00D43DE3"/>
    <w:rsid w:val="00D441AF"/>
    <w:rsid w:val="00D445A4"/>
    <w:rsid w:val="00D4465F"/>
    <w:rsid w:val="00D44B17"/>
    <w:rsid w:val="00D44F6B"/>
    <w:rsid w:val="00D45286"/>
    <w:rsid w:val="00D45577"/>
    <w:rsid w:val="00D45635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91"/>
    <w:rsid w:val="00D471F9"/>
    <w:rsid w:val="00D4781F"/>
    <w:rsid w:val="00D50321"/>
    <w:rsid w:val="00D50971"/>
    <w:rsid w:val="00D50A39"/>
    <w:rsid w:val="00D50BFC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20"/>
    <w:rsid w:val="00D520EE"/>
    <w:rsid w:val="00D5265F"/>
    <w:rsid w:val="00D5289A"/>
    <w:rsid w:val="00D53756"/>
    <w:rsid w:val="00D539CA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57987"/>
    <w:rsid w:val="00D604D3"/>
    <w:rsid w:val="00D60D5D"/>
    <w:rsid w:val="00D615E5"/>
    <w:rsid w:val="00D61673"/>
    <w:rsid w:val="00D61C09"/>
    <w:rsid w:val="00D61CC2"/>
    <w:rsid w:val="00D621AB"/>
    <w:rsid w:val="00D62DD4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4A76"/>
    <w:rsid w:val="00D65397"/>
    <w:rsid w:val="00D65C2B"/>
    <w:rsid w:val="00D65F3A"/>
    <w:rsid w:val="00D6616F"/>
    <w:rsid w:val="00D664E3"/>
    <w:rsid w:val="00D66CEC"/>
    <w:rsid w:val="00D6742A"/>
    <w:rsid w:val="00D70494"/>
    <w:rsid w:val="00D705D0"/>
    <w:rsid w:val="00D70A3C"/>
    <w:rsid w:val="00D70FF4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88"/>
    <w:rsid w:val="00D744A5"/>
    <w:rsid w:val="00D7478A"/>
    <w:rsid w:val="00D754C9"/>
    <w:rsid w:val="00D758FE"/>
    <w:rsid w:val="00D75910"/>
    <w:rsid w:val="00D75D2C"/>
    <w:rsid w:val="00D75D6E"/>
    <w:rsid w:val="00D761F7"/>
    <w:rsid w:val="00D763CC"/>
    <w:rsid w:val="00D766C2"/>
    <w:rsid w:val="00D76863"/>
    <w:rsid w:val="00D7688F"/>
    <w:rsid w:val="00D7694B"/>
    <w:rsid w:val="00D7755E"/>
    <w:rsid w:val="00D775F8"/>
    <w:rsid w:val="00D7792E"/>
    <w:rsid w:val="00D7799A"/>
    <w:rsid w:val="00D77B7B"/>
    <w:rsid w:val="00D77D8D"/>
    <w:rsid w:val="00D77F12"/>
    <w:rsid w:val="00D8099E"/>
    <w:rsid w:val="00D80AD4"/>
    <w:rsid w:val="00D80C31"/>
    <w:rsid w:val="00D8199C"/>
    <w:rsid w:val="00D81D72"/>
    <w:rsid w:val="00D827F2"/>
    <w:rsid w:val="00D82C85"/>
    <w:rsid w:val="00D83398"/>
    <w:rsid w:val="00D835B0"/>
    <w:rsid w:val="00D8394C"/>
    <w:rsid w:val="00D84287"/>
    <w:rsid w:val="00D84419"/>
    <w:rsid w:val="00D84465"/>
    <w:rsid w:val="00D84D13"/>
    <w:rsid w:val="00D85060"/>
    <w:rsid w:val="00D8588D"/>
    <w:rsid w:val="00D85C7F"/>
    <w:rsid w:val="00D85E52"/>
    <w:rsid w:val="00D86177"/>
    <w:rsid w:val="00D86624"/>
    <w:rsid w:val="00D8679C"/>
    <w:rsid w:val="00D86CAB"/>
    <w:rsid w:val="00D86CE0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89A"/>
    <w:rsid w:val="00D91B77"/>
    <w:rsid w:val="00D91BF6"/>
    <w:rsid w:val="00D91E32"/>
    <w:rsid w:val="00D9238C"/>
    <w:rsid w:val="00D92EF3"/>
    <w:rsid w:val="00D92F01"/>
    <w:rsid w:val="00D944FC"/>
    <w:rsid w:val="00D945DA"/>
    <w:rsid w:val="00D946AF"/>
    <w:rsid w:val="00D94FED"/>
    <w:rsid w:val="00D95440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778"/>
    <w:rsid w:val="00DA0843"/>
    <w:rsid w:val="00DA11D5"/>
    <w:rsid w:val="00DA1355"/>
    <w:rsid w:val="00DA1B47"/>
    <w:rsid w:val="00DA23AE"/>
    <w:rsid w:val="00DA3204"/>
    <w:rsid w:val="00DA39A3"/>
    <w:rsid w:val="00DA3FD1"/>
    <w:rsid w:val="00DA430B"/>
    <w:rsid w:val="00DA4A2B"/>
    <w:rsid w:val="00DA4CC0"/>
    <w:rsid w:val="00DA4FDF"/>
    <w:rsid w:val="00DA5120"/>
    <w:rsid w:val="00DA53DD"/>
    <w:rsid w:val="00DA59C7"/>
    <w:rsid w:val="00DA6157"/>
    <w:rsid w:val="00DA6228"/>
    <w:rsid w:val="00DA6554"/>
    <w:rsid w:val="00DA6603"/>
    <w:rsid w:val="00DA7CF9"/>
    <w:rsid w:val="00DA7E75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3574"/>
    <w:rsid w:val="00DB3D77"/>
    <w:rsid w:val="00DB41F3"/>
    <w:rsid w:val="00DB4213"/>
    <w:rsid w:val="00DB474C"/>
    <w:rsid w:val="00DB4A89"/>
    <w:rsid w:val="00DB4F1C"/>
    <w:rsid w:val="00DB591A"/>
    <w:rsid w:val="00DB59F6"/>
    <w:rsid w:val="00DB6234"/>
    <w:rsid w:val="00DB624B"/>
    <w:rsid w:val="00DB66CE"/>
    <w:rsid w:val="00DB678D"/>
    <w:rsid w:val="00DB6B97"/>
    <w:rsid w:val="00DB6D8A"/>
    <w:rsid w:val="00DB7004"/>
    <w:rsid w:val="00DB74F7"/>
    <w:rsid w:val="00DB7DD3"/>
    <w:rsid w:val="00DC0724"/>
    <w:rsid w:val="00DC09FD"/>
    <w:rsid w:val="00DC0AB4"/>
    <w:rsid w:val="00DC11FD"/>
    <w:rsid w:val="00DC1297"/>
    <w:rsid w:val="00DC13A9"/>
    <w:rsid w:val="00DC18FE"/>
    <w:rsid w:val="00DC23B3"/>
    <w:rsid w:val="00DC24EF"/>
    <w:rsid w:val="00DC2893"/>
    <w:rsid w:val="00DC2A2D"/>
    <w:rsid w:val="00DC2DF0"/>
    <w:rsid w:val="00DC303D"/>
    <w:rsid w:val="00DC306E"/>
    <w:rsid w:val="00DC4089"/>
    <w:rsid w:val="00DC439A"/>
    <w:rsid w:val="00DC46FF"/>
    <w:rsid w:val="00DC4866"/>
    <w:rsid w:val="00DC4A02"/>
    <w:rsid w:val="00DC5639"/>
    <w:rsid w:val="00DC5651"/>
    <w:rsid w:val="00DC5F43"/>
    <w:rsid w:val="00DC682B"/>
    <w:rsid w:val="00DC6927"/>
    <w:rsid w:val="00DC6BFC"/>
    <w:rsid w:val="00DC6C8C"/>
    <w:rsid w:val="00DC6E02"/>
    <w:rsid w:val="00DC70E8"/>
    <w:rsid w:val="00DC7539"/>
    <w:rsid w:val="00DC77E9"/>
    <w:rsid w:val="00DD0572"/>
    <w:rsid w:val="00DD08D1"/>
    <w:rsid w:val="00DD0B12"/>
    <w:rsid w:val="00DD0DC0"/>
    <w:rsid w:val="00DD0E18"/>
    <w:rsid w:val="00DD12B9"/>
    <w:rsid w:val="00DD22A2"/>
    <w:rsid w:val="00DD22F9"/>
    <w:rsid w:val="00DD2489"/>
    <w:rsid w:val="00DD24C7"/>
    <w:rsid w:val="00DD2969"/>
    <w:rsid w:val="00DD2993"/>
    <w:rsid w:val="00DD2D6E"/>
    <w:rsid w:val="00DD32FE"/>
    <w:rsid w:val="00DD33DC"/>
    <w:rsid w:val="00DD34A6"/>
    <w:rsid w:val="00DD36EF"/>
    <w:rsid w:val="00DD38B0"/>
    <w:rsid w:val="00DD3EAC"/>
    <w:rsid w:val="00DD3F91"/>
    <w:rsid w:val="00DD3FD0"/>
    <w:rsid w:val="00DD4B89"/>
    <w:rsid w:val="00DD50E2"/>
    <w:rsid w:val="00DD5272"/>
    <w:rsid w:val="00DD52A2"/>
    <w:rsid w:val="00DD5455"/>
    <w:rsid w:val="00DD54F8"/>
    <w:rsid w:val="00DD5564"/>
    <w:rsid w:val="00DD5F3B"/>
    <w:rsid w:val="00DD638F"/>
    <w:rsid w:val="00DD664E"/>
    <w:rsid w:val="00DD6E94"/>
    <w:rsid w:val="00DD6E96"/>
    <w:rsid w:val="00DD7023"/>
    <w:rsid w:val="00DD7353"/>
    <w:rsid w:val="00DD73C0"/>
    <w:rsid w:val="00DD7670"/>
    <w:rsid w:val="00DD7AA9"/>
    <w:rsid w:val="00DD7D1F"/>
    <w:rsid w:val="00DE0299"/>
    <w:rsid w:val="00DE0324"/>
    <w:rsid w:val="00DE0C67"/>
    <w:rsid w:val="00DE1192"/>
    <w:rsid w:val="00DE1614"/>
    <w:rsid w:val="00DE1975"/>
    <w:rsid w:val="00DE1C4D"/>
    <w:rsid w:val="00DE28A6"/>
    <w:rsid w:val="00DE2C37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E0C"/>
    <w:rsid w:val="00DE490B"/>
    <w:rsid w:val="00DE4D22"/>
    <w:rsid w:val="00DE58CB"/>
    <w:rsid w:val="00DE592D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37F"/>
    <w:rsid w:val="00DF16A3"/>
    <w:rsid w:val="00DF2153"/>
    <w:rsid w:val="00DF21BC"/>
    <w:rsid w:val="00DF21E2"/>
    <w:rsid w:val="00DF244C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8AA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A89"/>
    <w:rsid w:val="00E00BA5"/>
    <w:rsid w:val="00E00F89"/>
    <w:rsid w:val="00E01267"/>
    <w:rsid w:val="00E01414"/>
    <w:rsid w:val="00E015D3"/>
    <w:rsid w:val="00E01AF5"/>
    <w:rsid w:val="00E01E6D"/>
    <w:rsid w:val="00E02084"/>
    <w:rsid w:val="00E0240D"/>
    <w:rsid w:val="00E02432"/>
    <w:rsid w:val="00E02748"/>
    <w:rsid w:val="00E02E52"/>
    <w:rsid w:val="00E0315A"/>
    <w:rsid w:val="00E032C6"/>
    <w:rsid w:val="00E03578"/>
    <w:rsid w:val="00E040DA"/>
    <w:rsid w:val="00E0429F"/>
    <w:rsid w:val="00E042D0"/>
    <w:rsid w:val="00E042D3"/>
    <w:rsid w:val="00E045EF"/>
    <w:rsid w:val="00E048C2"/>
    <w:rsid w:val="00E049A1"/>
    <w:rsid w:val="00E04B21"/>
    <w:rsid w:val="00E04BC4"/>
    <w:rsid w:val="00E0521A"/>
    <w:rsid w:val="00E052B3"/>
    <w:rsid w:val="00E0548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6BA3"/>
    <w:rsid w:val="00E06C88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64"/>
    <w:rsid w:val="00E10ECA"/>
    <w:rsid w:val="00E10F42"/>
    <w:rsid w:val="00E112F3"/>
    <w:rsid w:val="00E118F2"/>
    <w:rsid w:val="00E127CE"/>
    <w:rsid w:val="00E128D7"/>
    <w:rsid w:val="00E1368C"/>
    <w:rsid w:val="00E13722"/>
    <w:rsid w:val="00E150B6"/>
    <w:rsid w:val="00E1563C"/>
    <w:rsid w:val="00E15647"/>
    <w:rsid w:val="00E15D18"/>
    <w:rsid w:val="00E1612D"/>
    <w:rsid w:val="00E1614C"/>
    <w:rsid w:val="00E163C5"/>
    <w:rsid w:val="00E16686"/>
    <w:rsid w:val="00E167AF"/>
    <w:rsid w:val="00E16966"/>
    <w:rsid w:val="00E1697B"/>
    <w:rsid w:val="00E16D12"/>
    <w:rsid w:val="00E1774A"/>
    <w:rsid w:val="00E17A74"/>
    <w:rsid w:val="00E207DE"/>
    <w:rsid w:val="00E2093A"/>
    <w:rsid w:val="00E20F4E"/>
    <w:rsid w:val="00E21308"/>
    <w:rsid w:val="00E214D9"/>
    <w:rsid w:val="00E21EA6"/>
    <w:rsid w:val="00E22007"/>
    <w:rsid w:val="00E22878"/>
    <w:rsid w:val="00E2321D"/>
    <w:rsid w:val="00E237BD"/>
    <w:rsid w:val="00E23850"/>
    <w:rsid w:val="00E2395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994"/>
    <w:rsid w:val="00E27C9D"/>
    <w:rsid w:val="00E27D38"/>
    <w:rsid w:val="00E304B2"/>
    <w:rsid w:val="00E3055E"/>
    <w:rsid w:val="00E30DF2"/>
    <w:rsid w:val="00E310C2"/>
    <w:rsid w:val="00E31436"/>
    <w:rsid w:val="00E31957"/>
    <w:rsid w:val="00E31A1E"/>
    <w:rsid w:val="00E320DF"/>
    <w:rsid w:val="00E33153"/>
    <w:rsid w:val="00E33634"/>
    <w:rsid w:val="00E33ABD"/>
    <w:rsid w:val="00E33C12"/>
    <w:rsid w:val="00E343FA"/>
    <w:rsid w:val="00E34800"/>
    <w:rsid w:val="00E3499E"/>
    <w:rsid w:val="00E34E01"/>
    <w:rsid w:val="00E35648"/>
    <w:rsid w:val="00E3581E"/>
    <w:rsid w:val="00E35F98"/>
    <w:rsid w:val="00E36005"/>
    <w:rsid w:val="00E36BD1"/>
    <w:rsid w:val="00E37373"/>
    <w:rsid w:val="00E3746E"/>
    <w:rsid w:val="00E3756E"/>
    <w:rsid w:val="00E37E08"/>
    <w:rsid w:val="00E401CC"/>
    <w:rsid w:val="00E40653"/>
    <w:rsid w:val="00E409C0"/>
    <w:rsid w:val="00E40CEE"/>
    <w:rsid w:val="00E41305"/>
    <w:rsid w:val="00E418AE"/>
    <w:rsid w:val="00E41C2A"/>
    <w:rsid w:val="00E41E92"/>
    <w:rsid w:val="00E41EE9"/>
    <w:rsid w:val="00E41F34"/>
    <w:rsid w:val="00E42114"/>
    <w:rsid w:val="00E4236B"/>
    <w:rsid w:val="00E426E8"/>
    <w:rsid w:val="00E4303E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3E8"/>
    <w:rsid w:val="00E45725"/>
    <w:rsid w:val="00E45796"/>
    <w:rsid w:val="00E45BD5"/>
    <w:rsid w:val="00E45FAE"/>
    <w:rsid w:val="00E46A17"/>
    <w:rsid w:val="00E46F53"/>
    <w:rsid w:val="00E47B93"/>
    <w:rsid w:val="00E51372"/>
    <w:rsid w:val="00E513CD"/>
    <w:rsid w:val="00E5184E"/>
    <w:rsid w:val="00E519FF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3D83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423"/>
    <w:rsid w:val="00E575B6"/>
    <w:rsid w:val="00E5760B"/>
    <w:rsid w:val="00E60065"/>
    <w:rsid w:val="00E601B2"/>
    <w:rsid w:val="00E60248"/>
    <w:rsid w:val="00E60A70"/>
    <w:rsid w:val="00E60D30"/>
    <w:rsid w:val="00E614B9"/>
    <w:rsid w:val="00E61754"/>
    <w:rsid w:val="00E61FE5"/>
    <w:rsid w:val="00E62163"/>
    <w:rsid w:val="00E6236C"/>
    <w:rsid w:val="00E626A1"/>
    <w:rsid w:val="00E62DAA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41B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296"/>
    <w:rsid w:val="00E76769"/>
    <w:rsid w:val="00E76B72"/>
    <w:rsid w:val="00E77372"/>
    <w:rsid w:val="00E778DC"/>
    <w:rsid w:val="00E77B69"/>
    <w:rsid w:val="00E77C07"/>
    <w:rsid w:val="00E77C21"/>
    <w:rsid w:val="00E77C5B"/>
    <w:rsid w:val="00E8039D"/>
    <w:rsid w:val="00E804D5"/>
    <w:rsid w:val="00E8099D"/>
    <w:rsid w:val="00E80AEF"/>
    <w:rsid w:val="00E80C3B"/>
    <w:rsid w:val="00E80D37"/>
    <w:rsid w:val="00E81317"/>
    <w:rsid w:val="00E81353"/>
    <w:rsid w:val="00E819CC"/>
    <w:rsid w:val="00E819D0"/>
    <w:rsid w:val="00E81C0C"/>
    <w:rsid w:val="00E81C58"/>
    <w:rsid w:val="00E81ED0"/>
    <w:rsid w:val="00E8208A"/>
    <w:rsid w:val="00E8254D"/>
    <w:rsid w:val="00E828D7"/>
    <w:rsid w:val="00E836E3"/>
    <w:rsid w:val="00E83C0D"/>
    <w:rsid w:val="00E842A1"/>
    <w:rsid w:val="00E84461"/>
    <w:rsid w:val="00E84A6F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87FDC"/>
    <w:rsid w:val="00E909EB"/>
    <w:rsid w:val="00E91DB6"/>
    <w:rsid w:val="00E91FF9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82F"/>
    <w:rsid w:val="00E94934"/>
    <w:rsid w:val="00E949BE"/>
    <w:rsid w:val="00E94DEB"/>
    <w:rsid w:val="00E952EC"/>
    <w:rsid w:val="00E95E6D"/>
    <w:rsid w:val="00E9602C"/>
    <w:rsid w:val="00E9619B"/>
    <w:rsid w:val="00E9669E"/>
    <w:rsid w:val="00E969F7"/>
    <w:rsid w:val="00E96BA0"/>
    <w:rsid w:val="00E96CB5"/>
    <w:rsid w:val="00E9717B"/>
    <w:rsid w:val="00E97CDB"/>
    <w:rsid w:val="00EA0A6B"/>
    <w:rsid w:val="00EA0C4C"/>
    <w:rsid w:val="00EA0D86"/>
    <w:rsid w:val="00EA1649"/>
    <w:rsid w:val="00EA1D1F"/>
    <w:rsid w:val="00EA1DFB"/>
    <w:rsid w:val="00EA2550"/>
    <w:rsid w:val="00EA297B"/>
    <w:rsid w:val="00EA2EB5"/>
    <w:rsid w:val="00EA32BD"/>
    <w:rsid w:val="00EA3676"/>
    <w:rsid w:val="00EA3E8C"/>
    <w:rsid w:val="00EA409D"/>
    <w:rsid w:val="00EA42F2"/>
    <w:rsid w:val="00EA4303"/>
    <w:rsid w:val="00EA4668"/>
    <w:rsid w:val="00EA4A90"/>
    <w:rsid w:val="00EA4BB7"/>
    <w:rsid w:val="00EA4C58"/>
    <w:rsid w:val="00EA53D3"/>
    <w:rsid w:val="00EA677D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69A"/>
    <w:rsid w:val="00EB1BDA"/>
    <w:rsid w:val="00EB1C45"/>
    <w:rsid w:val="00EB2AB1"/>
    <w:rsid w:val="00EB2D2A"/>
    <w:rsid w:val="00EB30F6"/>
    <w:rsid w:val="00EB372E"/>
    <w:rsid w:val="00EB3C1D"/>
    <w:rsid w:val="00EB4473"/>
    <w:rsid w:val="00EB49AD"/>
    <w:rsid w:val="00EB49E6"/>
    <w:rsid w:val="00EB4FD8"/>
    <w:rsid w:val="00EB54F0"/>
    <w:rsid w:val="00EB63D2"/>
    <w:rsid w:val="00EB6D0C"/>
    <w:rsid w:val="00EB7701"/>
    <w:rsid w:val="00EC0071"/>
    <w:rsid w:val="00EC038B"/>
    <w:rsid w:val="00EC06C6"/>
    <w:rsid w:val="00EC0AA8"/>
    <w:rsid w:val="00EC0AEF"/>
    <w:rsid w:val="00EC0F4F"/>
    <w:rsid w:val="00EC12FB"/>
    <w:rsid w:val="00EC14AD"/>
    <w:rsid w:val="00EC1C78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4B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0FFE"/>
    <w:rsid w:val="00ED1776"/>
    <w:rsid w:val="00ED2034"/>
    <w:rsid w:val="00ED20B8"/>
    <w:rsid w:val="00ED24D1"/>
    <w:rsid w:val="00ED346D"/>
    <w:rsid w:val="00ED38FA"/>
    <w:rsid w:val="00ED39C8"/>
    <w:rsid w:val="00ED3DF4"/>
    <w:rsid w:val="00ED42B5"/>
    <w:rsid w:val="00ED43B1"/>
    <w:rsid w:val="00ED4F07"/>
    <w:rsid w:val="00ED564F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072"/>
    <w:rsid w:val="00ED7479"/>
    <w:rsid w:val="00ED7493"/>
    <w:rsid w:val="00ED757A"/>
    <w:rsid w:val="00ED7947"/>
    <w:rsid w:val="00ED797A"/>
    <w:rsid w:val="00EE03E7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930"/>
    <w:rsid w:val="00EE5A75"/>
    <w:rsid w:val="00EE652E"/>
    <w:rsid w:val="00EE6DBE"/>
    <w:rsid w:val="00EE71EB"/>
    <w:rsid w:val="00EE73CB"/>
    <w:rsid w:val="00EE742B"/>
    <w:rsid w:val="00EE7510"/>
    <w:rsid w:val="00EE7600"/>
    <w:rsid w:val="00EE77C2"/>
    <w:rsid w:val="00EE7A69"/>
    <w:rsid w:val="00EE7C0C"/>
    <w:rsid w:val="00EF01A2"/>
    <w:rsid w:val="00EF038D"/>
    <w:rsid w:val="00EF0B84"/>
    <w:rsid w:val="00EF0B94"/>
    <w:rsid w:val="00EF0C6D"/>
    <w:rsid w:val="00EF1439"/>
    <w:rsid w:val="00EF1A23"/>
    <w:rsid w:val="00EF245F"/>
    <w:rsid w:val="00EF2A39"/>
    <w:rsid w:val="00EF3109"/>
    <w:rsid w:val="00EF322D"/>
    <w:rsid w:val="00EF3741"/>
    <w:rsid w:val="00EF397C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455"/>
    <w:rsid w:val="00F0073C"/>
    <w:rsid w:val="00F00BC0"/>
    <w:rsid w:val="00F00DE2"/>
    <w:rsid w:val="00F01E45"/>
    <w:rsid w:val="00F0233B"/>
    <w:rsid w:val="00F0245D"/>
    <w:rsid w:val="00F0253C"/>
    <w:rsid w:val="00F0284D"/>
    <w:rsid w:val="00F03162"/>
    <w:rsid w:val="00F03698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CCF"/>
    <w:rsid w:val="00F10E89"/>
    <w:rsid w:val="00F10EC2"/>
    <w:rsid w:val="00F10EE8"/>
    <w:rsid w:val="00F10FC0"/>
    <w:rsid w:val="00F11927"/>
    <w:rsid w:val="00F11E70"/>
    <w:rsid w:val="00F1201E"/>
    <w:rsid w:val="00F12314"/>
    <w:rsid w:val="00F124D0"/>
    <w:rsid w:val="00F1273D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4682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49C"/>
    <w:rsid w:val="00F22727"/>
    <w:rsid w:val="00F227F0"/>
    <w:rsid w:val="00F22BEB"/>
    <w:rsid w:val="00F22E0F"/>
    <w:rsid w:val="00F2327A"/>
    <w:rsid w:val="00F232E4"/>
    <w:rsid w:val="00F237EC"/>
    <w:rsid w:val="00F239CD"/>
    <w:rsid w:val="00F23B36"/>
    <w:rsid w:val="00F24239"/>
    <w:rsid w:val="00F24532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A6"/>
    <w:rsid w:val="00F26BE1"/>
    <w:rsid w:val="00F271A8"/>
    <w:rsid w:val="00F2769A"/>
    <w:rsid w:val="00F2798C"/>
    <w:rsid w:val="00F27C0D"/>
    <w:rsid w:val="00F27C95"/>
    <w:rsid w:val="00F301D4"/>
    <w:rsid w:val="00F31B12"/>
    <w:rsid w:val="00F3202B"/>
    <w:rsid w:val="00F32038"/>
    <w:rsid w:val="00F32106"/>
    <w:rsid w:val="00F32632"/>
    <w:rsid w:val="00F32866"/>
    <w:rsid w:val="00F3320E"/>
    <w:rsid w:val="00F33371"/>
    <w:rsid w:val="00F34438"/>
    <w:rsid w:val="00F34D18"/>
    <w:rsid w:val="00F356E7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14"/>
    <w:rsid w:val="00F40BF4"/>
    <w:rsid w:val="00F40CCE"/>
    <w:rsid w:val="00F40EF0"/>
    <w:rsid w:val="00F413F7"/>
    <w:rsid w:val="00F41962"/>
    <w:rsid w:val="00F41B50"/>
    <w:rsid w:val="00F41C4D"/>
    <w:rsid w:val="00F424B8"/>
    <w:rsid w:val="00F427CB"/>
    <w:rsid w:val="00F428CC"/>
    <w:rsid w:val="00F42978"/>
    <w:rsid w:val="00F429F6"/>
    <w:rsid w:val="00F43043"/>
    <w:rsid w:val="00F430EB"/>
    <w:rsid w:val="00F4323B"/>
    <w:rsid w:val="00F4325F"/>
    <w:rsid w:val="00F43669"/>
    <w:rsid w:val="00F43D28"/>
    <w:rsid w:val="00F43EB3"/>
    <w:rsid w:val="00F43EF6"/>
    <w:rsid w:val="00F44081"/>
    <w:rsid w:val="00F4413E"/>
    <w:rsid w:val="00F44639"/>
    <w:rsid w:val="00F44BE1"/>
    <w:rsid w:val="00F44DF0"/>
    <w:rsid w:val="00F4515C"/>
    <w:rsid w:val="00F45B53"/>
    <w:rsid w:val="00F45E3D"/>
    <w:rsid w:val="00F46297"/>
    <w:rsid w:val="00F462F7"/>
    <w:rsid w:val="00F467F7"/>
    <w:rsid w:val="00F46896"/>
    <w:rsid w:val="00F47AA4"/>
    <w:rsid w:val="00F47B0A"/>
    <w:rsid w:val="00F508F1"/>
    <w:rsid w:val="00F511DE"/>
    <w:rsid w:val="00F512FD"/>
    <w:rsid w:val="00F5178C"/>
    <w:rsid w:val="00F518A5"/>
    <w:rsid w:val="00F51AC3"/>
    <w:rsid w:val="00F51AD7"/>
    <w:rsid w:val="00F5220D"/>
    <w:rsid w:val="00F52D5B"/>
    <w:rsid w:val="00F52FAB"/>
    <w:rsid w:val="00F5316C"/>
    <w:rsid w:val="00F53623"/>
    <w:rsid w:val="00F53C02"/>
    <w:rsid w:val="00F53D6A"/>
    <w:rsid w:val="00F541DD"/>
    <w:rsid w:val="00F54B85"/>
    <w:rsid w:val="00F55640"/>
    <w:rsid w:val="00F556E0"/>
    <w:rsid w:val="00F5574E"/>
    <w:rsid w:val="00F55992"/>
    <w:rsid w:val="00F56709"/>
    <w:rsid w:val="00F57111"/>
    <w:rsid w:val="00F5744C"/>
    <w:rsid w:val="00F57C04"/>
    <w:rsid w:val="00F57D6F"/>
    <w:rsid w:val="00F60316"/>
    <w:rsid w:val="00F60634"/>
    <w:rsid w:val="00F6077A"/>
    <w:rsid w:val="00F609DA"/>
    <w:rsid w:val="00F60A95"/>
    <w:rsid w:val="00F60C66"/>
    <w:rsid w:val="00F611FA"/>
    <w:rsid w:val="00F61C32"/>
    <w:rsid w:val="00F61F4B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38E"/>
    <w:rsid w:val="00F653E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6C2"/>
    <w:rsid w:val="00F67E38"/>
    <w:rsid w:val="00F67E48"/>
    <w:rsid w:val="00F702DB"/>
    <w:rsid w:val="00F708C2"/>
    <w:rsid w:val="00F70AC2"/>
    <w:rsid w:val="00F70D9F"/>
    <w:rsid w:val="00F713A1"/>
    <w:rsid w:val="00F719C7"/>
    <w:rsid w:val="00F722F6"/>
    <w:rsid w:val="00F72803"/>
    <w:rsid w:val="00F72B65"/>
    <w:rsid w:val="00F72C96"/>
    <w:rsid w:val="00F73154"/>
    <w:rsid w:val="00F73184"/>
    <w:rsid w:val="00F73509"/>
    <w:rsid w:val="00F7350F"/>
    <w:rsid w:val="00F739DB"/>
    <w:rsid w:val="00F73B99"/>
    <w:rsid w:val="00F74276"/>
    <w:rsid w:val="00F742EF"/>
    <w:rsid w:val="00F745CA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788"/>
    <w:rsid w:val="00F768CD"/>
    <w:rsid w:val="00F80D8F"/>
    <w:rsid w:val="00F81185"/>
    <w:rsid w:val="00F81225"/>
    <w:rsid w:val="00F8132E"/>
    <w:rsid w:val="00F8145B"/>
    <w:rsid w:val="00F81954"/>
    <w:rsid w:val="00F8225D"/>
    <w:rsid w:val="00F82327"/>
    <w:rsid w:val="00F825CD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4FB8"/>
    <w:rsid w:val="00F853AE"/>
    <w:rsid w:val="00F858A9"/>
    <w:rsid w:val="00F85AA2"/>
    <w:rsid w:val="00F85E16"/>
    <w:rsid w:val="00F85E65"/>
    <w:rsid w:val="00F86556"/>
    <w:rsid w:val="00F8669C"/>
    <w:rsid w:val="00F866DB"/>
    <w:rsid w:val="00F86A76"/>
    <w:rsid w:val="00F86C65"/>
    <w:rsid w:val="00F87005"/>
    <w:rsid w:val="00F872C2"/>
    <w:rsid w:val="00F874A8"/>
    <w:rsid w:val="00F87580"/>
    <w:rsid w:val="00F8760E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A73"/>
    <w:rsid w:val="00F92D76"/>
    <w:rsid w:val="00F9322E"/>
    <w:rsid w:val="00F93383"/>
    <w:rsid w:val="00F934F7"/>
    <w:rsid w:val="00F9379F"/>
    <w:rsid w:val="00F93BF8"/>
    <w:rsid w:val="00F93EA0"/>
    <w:rsid w:val="00F94605"/>
    <w:rsid w:val="00F946E7"/>
    <w:rsid w:val="00F94D09"/>
    <w:rsid w:val="00F95223"/>
    <w:rsid w:val="00F95343"/>
    <w:rsid w:val="00F957E8"/>
    <w:rsid w:val="00F95A9C"/>
    <w:rsid w:val="00F96631"/>
    <w:rsid w:val="00F968CD"/>
    <w:rsid w:val="00F968FB"/>
    <w:rsid w:val="00F96ADC"/>
    <w:rsid w:val="00F96BC0"/>
    <w:rsid w:val="00F96C75"/>
    <w:rsid w:val="00F96E32"/>
    <w:rsid w:val="00F97031"/>
    <w:rsid w:val="00F9704A"/>
    <w:rsid w:val="00F97DD8"/>
    <w:rsid w:val="00FA06F8"/>
    <w:rsid w:val="00FA11C1"/>
    <w:rsid w:val="00FA16CB"/>
    <w:rsid w:val="00FA1EBD"/>
    <w:rsid w:val="00FA21CF"/>
    <w:rsid w:val="00FA2377"/>
    <w:rsid w:val="00FA25DB"/>
    <w:rsid w:val="00FA2616"/>
    <w:rsid w:val="00FA2E7D"/>
    <w:rsid w:val="00FA35C3"/>
    <w:rsid w:val="00FA3B23"/>
    <w:rsid w:val="00FA415A"/>
    <w:rsid w:val="00FA416A"/>
    <w:rsid w:val="00FA41F0"/>
    <w:rsid w:val="00FA4439"/>
    <w:rsid w:val="00FA45B1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25B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9D4"/>
    <w:rsid w:val="00FB2D40"/>
    <w:rsid w:val="00FB33FC"/>
    <w:rsid w:val="00FB3496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11A"/>
    <w:rsid w:val="00FC166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59FA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C7F82"/>
    <w:rsid w:val="00FD0109"/>
    <w:rsid w:val="00FD0300"/>
    <w:rsid w:val="00FD0363"/>
    <w:rsid w:val="00FD128F"/>
    <w:rsid w:val="00FD2344"/>
    <w:rsid w:val="00FD269F"/>
    <w:rsid w:val="00FD26B8"/>
    <w:rsid w:val="00FD28F7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23C8"/>
    <w:rsid w:val="00FE2A41"/>
    <w:rsid w:val="00FE332B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5EC1"/>
    <w:rsid w:val="00FE6819"/>
    <w:rsid w:val="00FE68A9"/>
    <w:rsid w:val="00FE6AF3"/>
    <w:rsid w:val="00FE6D3E"/>
    <w:rsid w:val="00FE7009"/>
    <w:rsid w:val="00FE7047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7E0"/>
    <w:rsid w:val="00FF3897"/>
    <w:rsid w:val="00FF3AE1"/>
    <w:rsid w:val="00FF3F4A"/>
    <w:rsid w:val="00FF482C"/>
    <w:rsid w:val="00FF531F"/>
    <w:rsid w:val="00FF54CC"/>
    <w:rsid w:val="00FF5573"/>
    <w:rsid w:val="00FF6411"/>
    <w:rsid w:val="00FF6560"/>
    <w:rsid w:val="00FF6AB2"/>
    <w:rsid w:val="00FF6BD9"/>
    <w:rsid w:val="00FF757A"/>
    <w:rsid w:val="00FF7999"/>
    <w:rsid w:val="3EFB9200"/>
    <w:rsid w:val="7A0EC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E7375F91-C57C-40C7-95FC-281F79F51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8974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82544"/>
  </w:style>
  <w:style w:type="character" w:customStyle="1" w:styleId="eop">
    <w:name w:val="eop"/>
    <w:basedOn w:val="DefaultParagraphFont"/>
    <w:rsid w:val="00682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BCDA4DA-FFA5-462F-BD62-36CD59D8B0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ED4DE7-1C53-457D-804B-C43A8A186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B3BCE1-C671-4BCA-BA39-54B33EF15CA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64</TotalTime>
  <Pages>8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Panita, Kanyarattana</cp:lastModifiedBy>
  <cp:revision>42</cp:revision>
  <cp:lastPrinted>2024-05-01T13:55:00Z</cp:lastPrinted>
  <dcterms:created xsi:type="dcterms:W3CDTF">2024-10-29T12:51:00Z</dcterms:created>
  <dcterms:modified xsi:type="dcterms:W3CDTF">2024-11-01T06:53:00Z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