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86262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1F195D" w:rsidRDefault="009030AC" w:rsidP="001F195D">
      <w:pPr>
        <w:rPr>
          <w:cs/>
        </w:rPr>
      </w:pPr>
    </w:p>
    <w:p w14:paraId="59BF6B77" w14:textId="67AD016F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731CE825" w14:textId="334BBDB4" w:rsidR="00DB5F6A" w:rsidRDefault="00DB5F6A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การซื้อบริษัทย่อย</w:t>
      </w:r>
    </w:p>
    <w:p w14:paraId="55A3C43D" w14:textId="51664844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EF42E0" w14:textId="1DCDED22" w:rsidR="005421CE" w:rsidRDefault="005421CE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</w:rPr>
        <w:t>เงินลงทุนในการร่วมค้า</w:t>
      </w:r>
    </w:p>
    <w:p w14:paraId="5454E7D0" w14:textId="77777777" w:rsidR="009030AC" w:rsidRPr="003A4D4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3A4D4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E1B0FE0" w14:textId="3AB983A4" w:rsidR="00337A4B" w:rsidRPr="005B380D" w:rsidRDefault="00337A4B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11E69B1" w14:textId="32071039" w:rsidR="009030AC" w:rsidRPr="008A4348" w:rsidRDefault="009030AC" w:rsidP="008A434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r w:rsidRPr="008A4348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107F7652" w:rsidR="009030AC" w:rsidRPr="005B380D" w:rsidRDefault="009030AC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54C5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2166E3" w:rsidRPr="4E4133F0">
        <w:rPr>
          <w:rFonts w:asciiTheme="majorBidi" w:hAnsiTheme="majorBidi" w:cstheme="majorBidi"/>
          <w:sz w:val="28"/>
          <w:szCs w:val="28"/>
        </w:rPr>
        <w:t>1</w:t>
      </w:r>
      <w:r w:rsidR="00E9605A">
        <w:rPr>
          <w:rFonts w:asciiTheme="majorBidi" w:hAnsiTheme="majorBidi" w:cstheme="majorBidi"/>
          <w:sz w:val="28"/>
          <w:szCs w:val="28"/>
        </w:rPr>
        <w:t>3</w:t>
      </w:r>
      <w:r w:rsidR="00C12643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E9605A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0E7E5C" w:rsidRPr="4E4133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7E5C" w:rsidRPr="4E4133F0">
        <w:rPr>
          <w:rFonts w:asciiTheme="majorBidi" w:hAnsiTheme="majorBidi" w:cstheme="majorBidi"/>
          <w:sz w:val="28"/>
          <w:szCs w:val="28"/>
        </w:rPr>
        <w:t>256</w:t>
      </w:r>
      <w:r w:rsidR="45D06FDE" w:rsidRPr="4E4133F0">
        <w:rPr>
          <w:rFonts w:asciiTheme="majorBidi" w:hAnsiTheme="majorBidi" w:cstheme="majorBidi"/>
          <w:sz w:val="28"/>
          <w:szCs w:val="28"/>
        </w:rPr>
        <w:t>7</w:t>
      </w:r>
    </w:p>
    <w:p w14:paraId="535CD408" w14:textId="77777777" w:rsidR="009030AC" w:rsidRPr="00C12643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7498B488" w:rsidR="009030AC" w:rsidRPr="005B380D" w:rsidRDefault="009030AC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4E4133F0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Pr="4E4133F0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4E4133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4E4133F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4E4133F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4E4133F0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</w:r>
      <w:r w:rsidR="005B380D" w:rsidRPr="4E4133F0">
        <w:rPr>
          <w:rFonts w:asciiTheme="majorBidi" w:hAnsiTheme="majorBidi" w:cstheme="majorBidi"/>
          <w:sz w:val="28"/>
          <w:szCs w:val="28"/>
        </w:rPr>
        <w:t>31</w:t>
      </w:r>
      <w:r w:rsidR="0021001C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4E4133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4E4133F0">
        <w:rPr>
          <w:rFonts w:asciiTheme="majorBidi" w:hAnsiTheme="majorBidi" w:cstheme="majorBidi"/>
          <w:sz w:val="28"/>
          <w:szCs w:val="28"/>
        </w:rPr>
        <w:t>256</w:t>
      </w:r>
      <w:r w:rsidR="0EC80095" w:rsidRPr="4E4133F0">
        <w:rPr>
          <w:rFonts w:asciiTheme="majorBidi" w:hAnsiTheme="majorBidi" w:cstheme="majorBidi"/>
          <w:sz w:val="28"/>
          <w:szCs w:val="28"/>
        </w:rPr>
        <w:t>6</w:t>
      </w:r>
    </w:p>
    <w:p w14:paraId="4D63BB0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17F974E6" w:rsidR="00D01652" w:rsidRPr="00375B19" w:rsidRDefault="00D01652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4E4133F0">
        <w:rPr>
          <w:rFonts w:asciiTheme="majorBidi" w:hAnsiTheme="majorBidi" w:cstheme="majorBidi"/>
          <w:sz w:val="28"/>
          <w:szCs w:val="28"/>
        </w:rPr>
        <w:t>31</w:t>
      </w:r>
      <w:r w:rsidRPr="4E4133F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4E4133F0">
        <w:rPr>
          <w:rFonts w:asciiTheme="majorBidi" w:hAnsiTheme="majorBidi" w:cstheme="majorBidi"/>
          <w:sz w:val="28"/>
          <w:szCs w:val="28"/>
        </w:rPr>
        <w:t>256</w:t>
      </w:r>
      <w:r w:rsidR="00375B19">
        <w:rPr>
          <w:rFonts w:asciiTheme="majorBidi" w:hAnsiTheme="majorBidi" w:cstheme="majorBidi"/>
          <w:sz w:val="28"/>
          <w:szCs w:val="28"/>
        </w:rPr>
        <w:t>6</w:t>
      </w:r>
    </w:p>
    <w:p w14:paraId="5E085423" w14:textId="0090AB78" w:rsidR="005421CE" w:rsidRDefault="005421CE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BE041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กลุ่มบริษัทดำเนินธุรกิจในประเทศเวียดนามและอิตาลีซึ่งได้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hint="cs"/>
          <w:sz w:val="28"/>
          <w:szCs w:val="28"/>
          <w:cs/>
        </w:rPr>
        <w:t xml:space="preserve">เป็นต้นไป จากการพิจารณาพบว่าการบังคับใช้กฎหมายดังกล่าวไม่มีผลกระทบต่องบการเงินของกลุ่มบริษัทเนื่องจากอัตราภาษีเงินได้ที่แท้จริงของบริษัทดังกล่าวสูงกว่าร้อยละ </w:t>
      </w:r>
      <w:r>
        <w:rPr>
          <w:rFonts w:asciiTheme="majorBidi" w:hAnsiTheme="majorBidi" w:cstheme="majorBidi"/>
          <w:sz w:val="28"/>
          <w:szCs w:val="28"/>
        </w:rPr>
        <w:t>15</w:t>
      </w:r>
    </w:p>
    <w:p w14:paraId="490ECB86" w14:textId="487CB9E7" w:rsidR="005421CE" w:rsidRDefault="005421CE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C04C7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การเปลี่ยนแปลงนโยบายการบัญชี  </w:t>
      </w:r>
    </w:p>
    <w:p w14:paraId="7A60284C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55F6DBED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12</w:t>
      </w:r>
      <w:r>
        <w:rPr>
          <w:rFonts w:asciiTheme="majorBidi" w:hAnsiTheme="majorBidi" w:hint="cs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hint="cs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7A5FF7B9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4B273" w14:textId="4EAF723C" w:rsidR="005421CE" w:rsidRPr="005B380D" w:rsidRDefault="005421CE" w:rsidP="0054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>
        <w:rPr>
          <w:rFonts w:asciiTheme="majorBidi" w:hAnsiTheme="majorBidi"/>
          <w:sz w:val="28"/>
          <w:szCs w:val="28"/>
          <w:cs/>
        </w:rPr>
        <w:br/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 xml:space="preserve">12 </w:t>
      </w:r>
      <w:r>
        <w:rPr>
          <w:rFonts w:asciiTheme="majorBidi" w:hAnsiTheme="majorBidi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/>
          <w:sz w:val="28"/>
          <w:szCs w:val="28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028A20BB" w14:textId="02DD3818" w:rsidR="009030AC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71121CA9" w14:textId="779E4919" w:rsidR="00DB5F6A" w:rsidRDefault="00DB5F6A" w:rsidP="00DB5F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28"/>
          <w:szCs w:val="28"/>
          <w:u w:val="none"/>
          <w:lang w:val="th-TH"/>
        </w:rPr>
      </w:pPr>
      <w:r>
        <w:rPr>
          <w:rFonts w:asciiTheme="majorBidi" w:hAnsiTheme="majorBidi" w:hint="cs"/>
          <w:sz w:val="28"/>
          <w:szCs w:val="28"/>
          <w:u w:val="none"/>
          <w:cs/>
          <w:lang w:val="th-TH"/>
        </w:rPr>
        <w:t>การซื้อบริษัทย่อย</w:t>
      </w:r>
    </w:p>
    <w:p w14:paraId="5EE26B97" w14:textId="77777777" w:rsidR="00DB5F6A" w:rsidRDefault="00DB5F6A" w:rsidP="00DB5F6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F4664C9" w14:textId="3A9621B7" w:rsidR="00DB5F6A" w:rsidRPr="00D014BA" w:rsidRDefault="00DB5F6A" w:rsidP="00DB5F6A">
      <w:pPr>
        <w:tabs>
          <w:tab w:val="clear" w:pos="227"/>
          <w:tab w:val="clear" w:pos="454"/>
          <w:tab w:val="left" w:pos="540"/>
        </w:tabs>
        <w:spacing w:line="240" w:lineRule="auto"/>
        <w:ind w:left="540" w:right="-45" w:hanging="540"/>
        <w:jc w:val="thaiDistribute"/>
        <w:rPr>
          <w:sz w:val="28"/>
          <w:szCs w:val="28"/>
          <w:cs/>
        </w:rPr>
      </w:pPr>
      <w:r>
        <w:rPr>
          <w:rFonts w:hint="cs"/>
          <w:i/>
          <w:iCs/>
          <w:sz w:val="28"/>
          <w:szCs w:val="28"/>
          <w:cs/>
        </w:rPr>
        <w:tab/>
      </w:r>
      <w:r w:rsidRPr="00D014BA">
        <w:rPr>
          <w:rFonts w:hint="cs"/>
          <w:i/>
          <w:iCs/>
          <w:sz w:val="28"/>
          <w:szCs w:val="28"/>
          <w:cs/>
        </w:rPr>
        <w:t xml:space="preserve">การซื้อบริษัท </w:t>
      </w:r>
      <w:r w:rsidR="00D014BA" w:rsidRPr="00D014BA">
        <w:rPr>
          <w:rFonts w:hint="cs"/>
          <w:i/>
          <w:iCs/>
          <w:sz w:val="28"/>
          <w:szCs w:val="28"/>
          <w:cs/>
        </w:rPr>
        <w:t>เรฟ อีดิชั่น</w:t>
      </w:r>
      <w:r w:rsidRPr="00D014BA">
        <w:rPr>
          <w:rFonts w:hint="cs"/>
          <w:i/>
          <w:iCs/>
          <w:sz w:val="28"/>
          <w:szCs w:val="28"/>
          <w:cs/>
        </w:rPr>
        <w:t xml:space="preserve"> จำกัด</w:t>
      </w:r>
      <w:r w:rsidR="00D014BA" w:rsidRPr="00D014BA">
        <w:rPr>
          <w:rFonts w:hint="cs"/>
          <w:i/>
          <w:iCs/>
          <w:sz w:val="28"/>
          <w:szCs w:val="28"/>
          <w:cs/>
        </w:rPr>
        <w:t>และบริษัทย่อย</w:t>
      </w:r>
    </w:p>
    <w:p w14:paraId="3A954032" w14:textId="77777777" w:rsidR="00DB5F6A" w:rsidRPr="00DB5F6A" w:rsidRDefault="00DB5F6A" w:rsidP="00DB5F6A">
      <w:pPr>
        <w:tabs>
          <w:tab w:val="clear" w:pos="227"/>
          <w:tab w:val="clear" w:pos="454"/>
          <w:tab w:val="left" w:pos="540"/>
        </w:tabs>
        <w:spacing w:line="240" w:lineRule="auto"/>
        <w:ind w:left="540" w:right="-45" w:hanging="540"/>
        <w:jc w:val="thaiDistribute"/>
        <w:rPr>
          <w:sz w:val="20"/>
          <w:szCs w:val="20"/>
          <w:highlight w:val="yellow"/>
        </w:rPr>
      </w:pPr>
    </w:p>
    <w:p w14:paraId="0ACC9B74" w14:textId="1894FE1A" w:rsidR="00DB5F6A" w:rsidRPr="00DB5F6A" w:rsidRDefault="00DB5F6A" w:rsidP="00DB5F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highlight w:val="yellow"/>
          <w:cs/>
        </w:rPr>
      </w:pPr>
      <w:r w:rsidRPr="00D014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014BA">
        <w:rPr>
          <w:rFonts w:ascii="Angsana New" w:hAnsi="Angsana New"/>
          <w:sz w:val="28"/>
          <w:szCs w:val="28"/>
        </w:rPr>
        <w:t>2</w:t>
      </w:r>
      <w:r w:rsidR="00D014BA" w:rsidRPr="00D014BA">
        <w:rPr>
          <w:rFonts w:ascii="Angsana New" w:hAnsi="Angsana New"/>
          <w:sz w:val="28"/>
          <w:szCs w:val="28"/>
        </w:rPr>
        <w:t>3</w:t>
      </w:r>
      <w:r w:rsidRPr="00D014BA">
        <w:rPr>
          <w:rFonts w:ascii="Angsana New" w:hAnsi="Angsana New"/>
          <w:sz w:val="28"/>
          <w:szCs w:val="28"/>
        </w:rPr>
        <w:t xml:space="preserve"> </w:t>
      </w:r>
      <w:r w:rsidR="00D014BA" w:rsidRPr="00D014BA">
        <w:rPr>
          <w:rFonts w:ascii="Angsana New" w:hAnsi="Angsana New" w:hint="cs"/>
          <w:sz w:val="28"/>
          <w:szCs w:val="28"/>
          <w:cs/>
        </w:rPr>
        <w:t>สิงหาคม</w:t>
      </w:r>
      <w:r w:rsidRPr="00D014BA">
        <w:rPr>
          <w:rFonts w:ascii="Angsana New" w:hAnsi="Angsana New"/>
          <w:sz w:val="28"/>
          <w:szCs w:val="28"/>
        </w:rPr>
        <w:t xml:space="preserve"> 256</w:t>
      </w:r>
      <w:r w:rsidR="00D014BA" w:rsidRPr="00D014BA">
        <w:rPr>
          <w:rFonts w:ascii="Angsana New" w:hAnsi="Angsana New"/>
          <w:sz w:val="28"/>
          <w:szCs w:val="28"/>
        </w:rPr>
        <w:t>7</w:t>
      </w:r>
      <w:r w:rsidRPr="00D014BA">
        <w:rPr>
          <w:rFonts w:ascii="Angsana New" w:hAnsi="Angsana New"/>
          <w:sz w:val="28"/>
          <w:szCs w:val="28"/>
        </w:rPr>
        <w:t xml:space="preserve"> </w:t>
      </w:r>
      <w:r w:rsidRPr="00D014B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D014BA">
        <w:rPr>
          <w:sz w:val="28"/>
          <w:szCs w:val="28"/>
          <w:cs/>
        </w:rPr>
        <w:t>ได้มาซึ่งอำนาจ</w:t>
      </w:r>
      <w:r w:rsidRPr="00D014BA">
        <w:rPr>
          <w:rFonts w:ascii="Angsana New" w:hAnsi="Angsana New"/>
          <w:sz w:val="28"/>
          <w:szCs w:val="28"/>
          <w:cs/>
        </w:rPr>
        <w:t xml:space="preserve">ควบคุมในบริษัท </w:t>
      </w:r>
      <w:r w:rsidR="00D014BA" w:rsidRPr="00D014BA">
        <w:rPr>
          <w:rFonts w:hint="cs"/>
          <w:sz w:val="28"/>
          <w:szCs w:val="28"/>
          <w:cs/>
        </w:rPr>
        <w:t>เรฟ อีดิชั่น</w:t>
      </w:r>
      <w:r w:rsidRPr="00D014BA">
        <w:rPr>
          <w:rFonts w:ascii="Angsana New" w:hAnsi="Angsana New"/>
          <w:sz w:val="28"/>
          <w:szCs w:val="28"/>
          <w:cs/>
        </w:rPr>
        <w:t xml:space="preserve"> จำกัด</w:t>
      </w:r>
      <w:r w:rsidR="00D014BA" w:rsidRPr="00D014BA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014BA">
        <w:rPr>
          <w:rFonts w:ascii="Angsana New" w:hAnsi="Angsana New"/>
          <w:sz w:val="28"/>
          <w:szCs w:val="28"/>
          <w:cs/>
        </w:rPr>
        <w:t xml:space="preserve"> </w:t>
      </w:r>
      <w:r w:rsidRPr="00D014BA">
        <w:rPr>
          <w:sz w:val="28"/>
          <w:szCs w:val="28"/>
          <w:cs/>
        </w:rPr>
        <w:t>ซึ่งเป็น</w:t>
      </w:r>
      <w:r w:rsidRPr="00D014BA">
        <w:rPr>
          <w:rFonts w:ascii="Angsana New" w:hAnsi="Angsana New"/>
          <w:sz w:val="28"/>
          <w:szCs w:val="28"/>
          <w:cs/>
        </w:rPr>
        <w:t>ผู้จำหน่าย</w:t>
      </w:r>
      <w:r w:rsidR="00D014BA" w:rsidRPr="00D014BA">
        <w:rPr>
          <w:rFonts w:ascii="Angsana New" w:hAnsi="Angsana New" w:hint="cs"/>
          <w:sz w:val="28"/>
          <w:szCs w:val="28"/>
          <w:cs/>
        </w:rPr>
        <w:t>ส่งรองเท้าและอุปกรณ์กีฬา</w:t>
      </w:r>
      <w:r w:rsidRPr="00D014BA">
        <w:rPr>
          <w:rFonts w:ascii="Angsana New" w:hAnsi="Angsana New"/>
          <w:sz w:val="28"/>
          <w:szCs w:val="28"/>
          <w:cs/>
        </w:rPr>
        <w:t xml:space="preserve"> โดยการซื้อหุ้นทุนและสิทธิออกเสียงในบริษัทร้อยละ </w:t>
      </w:r>
      <w:r w:rsidR="00D014BA" w:rsidRPr="00D014BA">
        <w:rPr>
          <w:rFonts w:ascii="Angsana New" w:hAnsi="Angsana New"/>
          <w:sz w:val="28"/>
          <w:szCs w:val="28"/>
        </w:rPr>
        <w:t>74</w:t>
      </w:r>
      <w:r w:rsidRPr="00D014BA">
        <w:rPr>
          <w:rFonts w:ascii="Angsana New" w:hAnsi="Angsana New"/>
          <w:sz w:val="28"/>
          <w:szCs w:val="28"/>
        </w:rPr>
        <w:t>.</w:t>
      </w:r>
      <w:r w:rsidR="00D014BA" w:rsidRPr="00D014BA">
        <w:rPr>
          <w:rFonts w:asciiTheme="majorBidi" w:hAnsiTheme="majorBidi" w:cstheme="majorBidi"/>
          <w:sz w:val="28"/>
          <w:szCs w:val="28"/>
        </w:rPr>
        <w:t>52</w:t>
      </w:r>
      <w:r w:rsidRPr="00D014BA">
        <w:rPr>
          <w:rFonts w:asciiTheme="majorBidi" w:hAnsiTheme="majorBidi" w:cstheme="majorBidi"/>
          <w:sz w:val="28"/>
          <w:szCs w:val="28"/>
          <w:cs/>
        </w:rPr>
        <w:t xml:space="preserve"> สิ่งตอบแทนที่จ่ายเป็นเงินสดจำนวน </w:t>
      </w:r>
      <w:r w:rsidR="00D014BA" w:rsidRPr="00D014BA">
        <w:rPr>
          <w:rFonts w:ascii="Angsana New" w:hAnsi="Angsana New"/>
          <w:sz w:val="28"/>
          <w:szCs w:val="28"/>
        </w:rPr>
        <w:t>468</w:t>
      </w:r>
      <w:r w:rsidRPr="00D014BA">
        <w:rPr>
          <w:rFonts w:asciiTheme="majorBidi" w:hAnsiTheme="majorBidi" w:cstheme="majorBidi"/>
          <w:sz w:val="28"/>
          <w:szCs w:val="28"/>
        </w:rPr>
        <w:t xml:space="preserve"> </w:t>
      </w:r>
      <w:r w:rsidRPr="00D014B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9B30A3" w:rsidRPr="009B30A3">
        <w:rPr>
          <w:rFonts w:ascii="Angsana New" w:hAnsi="Angsana New"/>
          <w:sz w:val="28"/>
          <w:szCs w:val="28"/>
          <w:cs/>
        </w:rPr>
        <w:t xml:space="preserve">และสิ่งตอบแทนที่คาดว่าจะต้องจ่ายเป็นเงินสด </w:t>
      </w:r>
      <w:r w:rsidR="009B30A3" w:rsidRPr="009B30A3">
        <w:rPr>
          <w:rFonts w:ascii="Angsana New" w:hAnsi="Angsana New"/>
          <w:sz w:val="28"/>
          <w:szCs w:val="28"/>
        </w:rPr>
        <w:t>88</w:t>
      </w:r>
      <w:r w:rsidR="009B30A3" w:rsidRPr="009B30A3">
        <w:rPr>
          <w:rFonts w:ascii="Angsana New" w:hAnsi="Angsana New"/>
          <w:sz w:val="28"/>
          <w:szCs w:val="28"/>
          <w:cs/>
        </w:rPr>
        <w:t xml:space="preserve"> ล้านบาท</w:t>
      </w:r>
      <w:r w:rsidR="009B30A3">
        <w:rPr>
          <w:sz w:val="28"/>
          <w:szCs w:val="28"/>
          <w:cs/>
        </w:rPr>
        <w:t xml:space="preserve"> </w:t>
      </w:r>
      <w:r w:rsidRPr="00D014BA">
        <w:rPr>
          <w:rFonts w:asciiTheme="majorBidi" w:hAnsiTheme="majorBidi" w:cstheme="majorBidi" w:hint="cs"/>
          <w:sz w:val="28"/>
          <w:szCs w:val="28"/>
          <w:cs/>
        </w:rPr>
        <w:t>ทั้งนี้ กลุ่มบริษัทมีต้นทุนที่เกี่ยวข้องกับการซื้อ</w:t>
      </w:r>
      <w:r w:rsidRPr="00B00254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A83C0A" w:rsidRPr="00B00254">
        <w:rPr>
          <w:rFonts w:ascii="Angsana New" w:hAnsi="Angsana New"/>
          <w:sz w:val="28"/>
          <w:szCs w:val="28"/>
        </w:rPr>
        <w:t>10</w:t>
      </w:r>
      <w:r w:rsidRPr="00B00254">
        <w:rPr>
          <w:rFonts w:ascii="Angsana New" w:hAnsi="Angsana New" w:hint="cs"/>
          <w:sz w:val="28"/>
          <w:szCs w:val="28"/>
          <w:cs/>
        </w:rPr>
        <w:t xml:space="preserve"> </w:t>
      </w:r>
      <w:r w:rsidRPr="00B00254">
        <w:rPr>
          <w:rFonts w:asciiTheme="majorBidi" w:hAnsiTheme="majorBidi" w:cstheme="majorBidi"/>
          <w:sz w:val="28"/>
          <w:szCs w:val="28"/>
          <w:cs/>
        </w:rPr>
        <w:t>ล้านบาทซึ่งรวม</w:t>
      </w:r>
      <w:r w:rsidRPr="00D014BA">
        <w:rPr>
          <w:rFonts w:asciiTheme="majorBidi" w:hAnsiTheme="majorBidi" w:cstheme="majorBidi"/>
          <w:sz w:val="28"/>
          <w:szCs w:val="28"/>
          <w:cs/>
        </w:rPr>
        <w:t>อยู่ในค่าใช้จ่ายในการบริหาร</w:t>
      </w:r>
    </w:p>
    <w:p w14:paraId="66746A16" w14:textId="77777777" w:rsidR="00DB5F6A" w:rsidRPr="00DB5F6A" w:rsidRDefault="00DB5F6A" w:rsidP="00DB5F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1B16A9A2" w14:textId="07719B94" w:rsidR="00DB5F6A" w:rsidRPr="00D014BA" w:rsidRDefault="00DB5F6A" w:rsidP="00DB5F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014BA">
        <w:rPr>
          <w:rFonts w:asciiTheme="majorBidi" w:hAnsiTheme="majorBidi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</w:p>
    <w:p w14:paraId="4F7664F2" w14:textId="77777777" w:rsidR="00DB5F6A" w:rsidRPr="00DB5F6A" w:rsidRDefault="00DB5F6A" w:rsidP="00DB5F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color w:val="000000"/>
          <w:sz w:val="20"/>
          <w:szCs w:val="20"/>
          <w:highlight w:val="yellow"/>
        </w:rPr>
      </w:pPr>
    </w:p>
    <w:p w14:paraId="0C0B817E" w14:textId="5174C87F" w:rsidR="00DB5F6A" w:rsidRPr="00D014BA" w:rsidRDefault="00DB5F6A" w:rsidP="00DB5F6A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D014BA">
        <w:rPr>
          <w:rFonts w:ascii="Angsana New" w:hAnsi="Angsana New"/>
          <w:sz w:val="28"/>
          <w:szCs w:val="28"/>
          <w:cs/>
        </w:rPr>
        <w:t>ในระหว่างงวดนับตั้งแต่วันที่ซื้อ</w:t>
      </w:r>
      <w:r w:rsidR="009F40A1">
        <w:rPr>
          <w:rFonts w:ascii="Angsana New" w:hAnsi="Angsana New" w:hint="cs"/>
          <w:sz w:val="28"/>
          <w:szCs w:val="28"/>
          <w:cs/>
        </w:rPr>
        <w:t>ธุรกิจ</w:t>
      </w:r>
      <w:r w:rsidRPr="00D014BA">
        <w:rPr>
          <w:rFonts w:ascii="Angsana New" w:hAnsi="Angsana New"/>
          <w:sz w:val="28"/>
          <w:szCs w:val="28"/>
          <w:cs/>
        </w:rPr>
        <w:t xml:space="preserve">จนถึงวันที่ </w:t>
      </w:r>
      <w:r w:rsidRPr="00D014BA">
        <w:rPr>
          <w:rFonts w:ascii="Angsana New" w:hAnsi="Angsana New"/>
          <w:sz w:val="28"/>
          <w:szCs w:val="28"/>
        </w:rPr>
        <w:t xml:space="preserve">30 </w:t>
      </w:r>
      <w:r w:rsidRPr="00D014BA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D014BA">
        <w:rPr>
          <w:rFonts w:ascii="Angsana New" w:hAnsi="Angsana New"/>
          <w:sz w:val="28"/>
          <w:szCs w:val="28"/>
        </w:rPr>
        <w:t>256</w:t>
      </w:r>
      <w:r w:rsidR="00D014BA" w:rsidRPr="00D014BA">
        <w:rPr>
          <w:rFonts w:ascii="Angsana New" w:hAnsi="Angsana New"/>
          <w:sz w:val="28"/>
          <w:szCs w:val="28"/>
        </w:rPr>
        <w:t>7</w:t>
      </w:r>
      <w:r w:rsidRPr="00D014BA">
        <w:rPr>
          <w:rFonts w:ascii="Angsana New" w:hAnsi="Angsana New"/>
          <w:sz w:val="28"/>
          <w:szCs w:val="28"/>
        </w:rPr>
        <w:t xml:space="preserve"> </w:t>
      </w:r>
      <w:r w:rsidRPr="00D014B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D014BA" w:rsidRPr="00D014BA">
        <w:rPr>
          <w:rFonts w:hint="cs"/>
          <w:sz w:val="28"/>
          <w:szCs w:val="28"/>
          <w:cs/>
        </w:rPr>
        <w:t>เรฟ อีดิชั่น</w:t>
      </w:r>
      <w:r w:rsidR="00D014BA" w:rsidRPr="00D014BA">
        <w:rPr>
          <w:rFonts w:ascii="Angsana New" w:hAnsi="Angsana New"/>
          <w:sz w:val="28"/>
          <w:szCs w:val="28"/>
          <w:cs/>
        </w:rPr>
        <w:t xml:space="preserve"> จำกัด</w:t>
      </w:r>
      <w:r w:rsidR="00D014BA" w:rsidRPr="00D014BA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014BA">
        <w:rPr>
          <w:rFonts w:ascii="Angsana New" w:hAnsi="Angsana New"/>
          <w:sz w:val="28"/>
          <w:szCs w:val="28"/>
          <w:cs/>
        </w:rPr>
        <w:t xml:space="preserve"> มีรายได้เป็น</w:t>
      </w:r>
      <w:r w:rsidRPr="006248DA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6248DA" w:rsidRPr="006248DA">
        <w:rPr>
          <w:rFonts w:ascii="Angsana New" w:hAnsi="Angsana New"/>
          <w:sz w:val="28"/>
          <w:szCs w:val="28"/>
        </w:rPr>
        <w:t>10</w:t>
      </w:r>
      <w:r w:rsidRPr="006248DA">
        <w:rPr>
          <w:rFonts w:ascii="Angsana New" w:hAnsi="Angsana New"/>
          <w:sz w:val="28"/>
          <w:szCs w:val="28"/>
        </w:rPr>
        <w:t>2</w:t>
      </w:r>
      <w:r w:rsidRPr="006248DA">
        <w:rPr>
          <w:rFonts w:ascii="Angsana New" w:hAnsi="Angsana New" w:hint="cs"/>
          <w:sz w:val="28"/>
          <w:szCs w:val="28"/>
          <w:cs/>
        </w:rPr>
        <w:t xml:space="preserve"> ล้านบาท และกำไรจำนวนเงิน </w:t>
      </w:r>
      <w:r w:rsidR="006248DA" w:rsidRPr="006248DA">
        <w:rPr>
          <w:rFonts w:ascii="Angsana New" w:hAnsi="Angsana New"/>
          <w:sz w:val="28"/>
          <w:szCs w:val="28"/>
        </w:rPr>
        <w:t>0.</w:t>
      </w:r>
      <w:r w:rsidR="00860FCD">
        <w:rPr>
          <w:rFonts w:ascii="Angsana New" w:hAnsi="Angsana New"/>
          <w:sz w:val="28"/>
          <w:szCs w:val="28"/>
        </w:rPr>
        <w:t>7</w:t>
      </w:r>
      <w:r w:rsidRPr="006248DA">
        <w:rPr>
          <w:rFonts w:ascii="Angsana New" w:hAnsi="Angsana New" w:hint="cs"/>
          <w:sz w:val="28"/>
          <w:szCs w:val="28"/>
          <w:cs/>
        </w:rPr>
        <w:t xml:space="preserve"> ล้านบาท ซึ่งรวม</w:t>
      </w:r>
      <w:r w:rsidRPr="00D014BA">
        <w:rPr>
          <w:rFonts w:ascii="Angsana New" w:hAnsi="Angsana New" w:hint="cs"/>
          <w:sz w:val="28"/>
          <w:szCs w:val="28"/>
          <w:cs/>
        </w:rPr>
        <w:t xml:space="preserve">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014BA">
        <w:rPr>
          <w:rFonts w:ascii="Angsana New" w:hAnsi="Angsana New"/>
          <w:sz w:val="28"/>
          <w:szCs w:val="28"/>
        </w:rPr>
        <w:t xml:space="preserve">1 </w:t>
      </w:r>
      <w:r w:rsidRPr="00D014BA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014BA">
        <w:rPr>
          <w:rFonts w:ascii="Angsana New" w:hAnsi="Angsana New"/>
          <w:sz w:val="28"/>
          <w:szCs w:val="28"/>
        </w:rPr>
        <w:t>256</w:t>
      </w:r>
      <w:r w:rsidR="00D014BA">
        <w:rPr>
          <w:rFonts w:ascii="Angsana New" w:hAnsi="Angsana New"/>
          <w:sz w:val="28"/>
          <w:szCs w:val="28"/>
        </w:rPr>
        <w:t>7</w:t>
      </w:r>
      <w:r w:rsidRPr="00D014BA">
        <w:rPr>
          <w:rFonts w:ascii="Angsana New" w:hAnsi="Angsana New" w:hint="cs"/>
          <w:sz w:val="28"/>
          <w:szCs w:val="28"/>
          <w:cs/>
        </w:rPr>
        <w:t xml:space="preserve"> </w:t>
      </w:r>
      <w:r w:rsidRPr="00860FCD">
        <w:rPr>
          <w:rFonts w:ascii="Angsana New" w:hAnsi="Angsana New" w:hint="cs"/>
          <w:sz w:val="28"/>
          <w:szCs w:val="28"/>
          <w:cs/>
        </w:rPr>
        <w:t xml:space="preserve">จะมีรายได้รวมเพิ่มขึ้นจำนวนเงิน </w:t>
      </w:r>
      <w:r w:rsidR="00860FCD" w:rsidRPr="00860FCD">
        <w:rPr>
          <w:rFonts w:ascii="Angsana New" w:hAnsi="Angsana New"/>
          <w:sz w:val="28"/>
          <w:szCs w:val="28"/>
        </w:rPr>
        <w:t>924</w:t>
      </w:r>
      <w:r w:rsidRPr="00860FCD">
        <w:rPr>
          <w:rFonts w:ascii="Angsana New" w:hAnsi="Angsana New" w:hint="cs"/>
          <w:sz w:val="28"/>
          <w:szCs w:val="28"/>
          <w:cs/>
        </w:rPr>
        <w:t xml:space="preserve"> ล้านบาท และ</w:t>
      </w:r>
      <w:r w:rsidR="006A1C8E">
        <w:rPr>
          <w:rFonts w:ascii="Angsana New" w:hAnsi="Angsana New" w:hint="cs"/>
          <w:sz w:val="28"/>
          <w:szCs w:val="28"/>
          <w:cs/>
        </w:rPr>
        <w:t>กำไร</w:t>
      </w:r>
      <w:r w:rsidRPr="00860FCD">
        <w:rPr>
          <w:rFonts w:ascii="Angsana New" w:hAnsi="Angsana New" w:hint="cs"/>
          <w:sz w:val="28"/>
          <w:szCs w:val="28"/>
          <w:cs/>
        </w:rPr>
        <w:t xml:space="preserve">รวมสำหรับงวดเก้าเดือนสิ้นสุดวันที่ </w:t>
      </w:r>
      <w:r w:rsidRPr="00860FCD">
        <w:rPr>
          <w:rFonts w:ascii="Angsana New" w:hAnsi="Angsana New"/>
          <w:sz w:val="28"/>
          <w:szCs w:val="28"/>
        </w:rPr>
        <w:t xml:space="preserve">30 </w:t>
      </w:r>
      <w:r w:rsidRPr="00860FCD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60FCD">
        <w:rPr>
          <w:rFonts w:ascii="Angsana New" w:hAnsi="Angsana New"/>
          <w:sz w:val="28"/>
          <w:szCs w:val="28"/>
        </w:rPr>
        <w:t>256</w:t>
      </w:r>
      <w:r w:rsidR="00D014BA" w:rsidRPr="00860FCD">
        <w:rPr>
          <w:rFonts w:ascii="Angsana New" w:hAnsi="Angsana New"/>
          <w:sz w:val="28"/>
          <w:szCs w:val="28"/>
        </w:rPr>
        <w:t>7</w:t>
      </w:r>
      <w:r w:rsidRPr="00860FCD">
        <w:rPr>
          <w:rFonts w:ascii="Angsana New" w:hAnsi="Angsana New"/>
          <w:sz w:val="28"/>
          <w:szCs w:val="28"/>
        </w:rPr>
        <w:t xml:space="preserve"> </w:t>
      </w:r>
      <w:r w:rsidR="006A1C8E">
        <w:rPr>
          <w:rFonts w:ascii="Angsana New" w:hAnsi="Angsana New" w:hint="cs"/>
          <w:sz w:val="28"/>
          <w:szCs w:val="28"/>
          <w:cs/>
        </w:rPr>
        <w:t>ลดลง</w:t>
      </w:r>
      <w:r w:rsidRPr="00860FCD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860FCD" w:rsidRPr="00860FCD">
        <w:rPr>
          <w:rFonts w:ascii="Angsana New" w:hAnsi="Angsana New"/>
          <w:sz w:val="28"/>
          <w:szCs w:val="28"/>
        </w:rPr>
        <w:t>96</w:t>
      </w:r>
      <w:r w:rsidRPr="00860FCD">
        <w:rPr>
          <w:rFonts w:ascii="Angsana New" w:hAnsi="Angsana New"/>
          <w:sz w:val="28"/>
          <w:szCs w:val="28"/>
        </w:rPr>
        <w:t xml:space="preserve"> </w:t>
      </w:r>
      <w:r w:rsidRPr="00860FCD">
        <w:rPr>
          <w:rFonts w:ascii="Angsana New" w:hAnsi="Angsana New" w:hint="cs"/>
          <w:sz w:val="28"/>
          <w:szCs w:val="28"/>
          <w:cs/>
        </w:rPr>
        <w:t>ล้านบาท ใน</w:t>
      </w:r>
      <w:r w:rsidRPr="00D014BA">
        <w:rPr>
          <w:rFonts w:ascii="Angsana New" w:hAnsi="Angsana New" w:hint="cs"/>
          <w:sz w:val="28"/>
          <w:szCs w:val="28"/>
          <w:cs/>
        </w:rPr>
        <w:t xml:space="preserve">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D014BA">
        <w:rPr>
          <w:rFonts w:ascii="Angsana New" w:hAnsi="Angsana New"/>
          <w:sz w:val="28"/>
          <w:szCs w:val="28"/>
        </w:rPr>
        <w:t xml:space="preserve">1 </w:t>
      </w:r>
      <w:r w:rsidRPr="00D014BA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014BA">
        <w:rPr>
          <w:rFonts w:ascii="Angsana New" w:hAnsi="Angsana New"/>
          <w:sz w:val="28"/>
          <w:szCs w:val="28"/>
        </w:rPr>
        <w:t>256</w:t>
      </w:r>
      <w:r w:rsidR="00D014BA">
        <w:rPr>
          <w:rFonts w:ascii="Angsana New" w:hAnsi="Angsana New"/>
          <w:sz w:val="28"/>
          <w:szCs w:val="28"/>
        </w:rPr>
        <w:t>7</w:t>
      </w:r>
    </w:p>
    <w:p w14:paraId="30736FA1" w14:textId="77777777" w:rsidR="00DB5F6A" w:rsidRDefault="00DB5F6A" w:rsidP="00DB5F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color w:val="000000"/>
          <w:sz w:val="20"/>
          <w:szCs w:val="20"/>
          <w:highlight w:val="magenta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DB5F6A" w:rsidRPr="00DB5F6A" w14:paraId="3B56EB17" w14:textId="77777777" w:rsidTr="00DB5F6A">
        <w:trPr>
          <w:tblHeader/>
        </w:trPr>
        <w:tc>
          <w:tcPr>
            <w:tcW w:w="6300" w:type="dxa"/>
            <w:hideMark/>
          </w:tcPr>
          <w:p w14:paraId="578E3772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FC3B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05F206F4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1017FC1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18EE309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1A89489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B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B5F6A" w:rsidRPr="00DB5F6A" w14:paraId="17C2F375" w14:textId="77777777" w:rsidTr="00DB5F6A">
        <w:trPr>
          <w:tblHeader/>
        </w:trPr>
        <w:tc>
          <w:tcPr>
            <w:tcW w:w="6300" w:type="dxa"/>
          </w:tcPr>
          <w:p w14:paraId="1085A85A" w14:textId="77777777" w:rsidR="00DB5F6A" w:rsidRPr="00FC3B30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983F36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5BDF580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73800524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11522786" w14:textId="77777777" w:rsidR="00DB5F6A" w:rsidRPr="00FC3B30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B3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C3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FC3B3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B5F6A" w:rsidRPr="00DB5F6A" w14:paraId="038B27A5" w14:textId="77777777" w:rsidTr="00DB5F6A">
        <w:trPr>
          <w:trHeight w:val="80"/>
        </w:trPr>
        <w:tc>
          <w:tcPr>
            <w:tcW w:w="6300" w:type="dxa"/>
            <w:hideMark/>
          </w:tcPr>
          <w:p w14:paraId="2D0296B0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575BA6D7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21C7C31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9D547D4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16317CBD" w14:textId="7E04B1F9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592BC5" w:rsidRPr="00DB5F6A" w14:paraId="6B29074A" w14:textId="77777777" w:rsidTr="00DB5F6A">
        <w:trPr>
          <w:trHeight w:val="80"/>
        </w:trPr>
        <w:tc>
          <w:tcPr>
            <w:tcW w:w="6300" w:type="dxa"/>
          </w:tcPr>
          <w:p w14:paraId="1C46D5D0" w14:textId="2CB8BADE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64854EF2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9329791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4ED86F7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75FA426" w14:textId="77C67C5B" w:rsidR="00592BC5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92BC5" w:rsidRPr="00DB5F6A" w14:paraId="05E42B61" w14:textId="77777777" w:rsidTr="00DB5F6A">
        <w:trPr>
          <w:trHeight w:val="80"/>
        </w:trPr>
        <w:tc>
          <w:tcPr>
            <w:tcW w:w="6300" w:type="dxa"/>
          </w:tcPr>
          <w:p w14:paraId="3E8F14AE" w14:textId="0067E48A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2192B95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A9BAD5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717711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F17A0D" w14:textId="149DB568" w:rsidR="00592BC5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F6A" w:rsidRPr="00DB5F6A" w14:paraId="4F96A9FE" w14:textId="77777777" w:rsidTr="00DB5F6A">
        <w:tc>
          <w:tcPr>
            <w:tcW w:w="6300" w:type="dxa"/>
            <w:hideMark/>
          </w:tcPr>
          <w:p w14:paraId="0C7C9546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27757FA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776D87A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55BA52D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7DC758F" w14:textId="1BB07BF2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DB5F6A" w:rsidRPr="00DB5F6A" w14:paraId="2352447E" w14:textId="77777777" w:rsidTr="00DB5F6A">
        <w:tc>
          <w:tcPr>
            <w:tcW w:w="6300" w:type="dxa"/>
            <w:hideMark/>
          </w:tcPr>
          <w:p w14:paraId="62045435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5B1F5469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BF63435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F3DBCF5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4E86C577" w14:textId="49C481CC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5F6A" w:rsidRPr="00DB5F6A" w14:paraId="720C331D" w14:textId="77777777" w:rsidTr="00DB5F6A">
        <w:tc>
          <w:tcPr>
            <w:tcW w:w="6300" w:type="dxa"/>
            <w:hideMark/>
          </w:tcPr>
          <w:p w14:paraId="261A5C95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C5E8C8E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324307EB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2B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54" w:type="dxa"/>
          </w:tcPr>
          <w:p w14:paraId="50937E2A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455BE926" w14:textId="25EED989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592BC5" w:rsidRPr="00DB5F6A" w14:paraId="127314BD" w14:textId="77777777" w:rsidTr="00DB5F6A">
        <w:tc>
          <w:tcPr>
            <w:tcW w:w="6300" w:type="dxa"/>
          </w:tcPr>
          <w:p w14:paraId="4F276D29" w14:textId="05422E4C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55" w:type="dxa"/>
          </w:tcPr>
          <w:p w14:paraId="3693A200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8BAA740" w14:textId="3C2E0A31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0BAF2682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64FE0D" w14:textId="3C9506AE" w:rsid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B5F6A" w:rsidRPr="00DB5F6A" w14:paraId="5C9074D3" w14:textId="77777777" w:rsidTr="00DB5F6A">
        <w:tc>
          <w:tcPr>
            <w:tcW w:w="6300" w:type="dxa"/>
            <w:hideMark/>
          </w:tcPr>
          <w:p w14:paraId="5911D758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1C7F35E5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7434D62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BFC9579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33FF19E0" w14:textId="7DDDBE16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DB5F6A" w:rsidRPr="00DB5F6A" w14:paraId="7A5D2623" w14:textId="77777777" w:rsidTr="00DB5F6A">
        <w:tc>
          <w:tcPr>
            <w:tcW w:w="6300" w:type="dxa"/>
            <w:hideMark/>
          </w:tcPr>
          <w:p w14:paraId="2CDEA350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42BF3AC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53015DA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0C33C84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4CF55225" w14:textId="3EBBC717" w:rsidR="00DB5F6A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92BC5" w:rsidRPr="00DB5F6A" w14:paraId="20A7774A" w14:textId="77777777" w:rsidTr="00DB5F6A">
        <w:tc>
          <w:tcPr>
            <w:tcW w:w="6300" w:type="dxa"/>
          </w:tcPr>
          <w:p w14:paraId="797C6AF6" w14:textId="773534FF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35205D2C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5A339ED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1F203E0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C8B8CDA" w14:textId="5A982A13" w:rsid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(402)</w:t>
            </w:r>
          </w:p>
        </w:tc>
      </w:tr>
      <w:tr w:rsidR="00592BC5" w:rsidRPr="00DB5F6A" w14:paraId="3E50715A" w14:textId="77777777" w:rsidTr="00DB5F6A">
        <w:tc>
          <w:tcPr>
            <w:tcW w:w="6300" w:type="dxa"/>
          </w:tcPr>
          <w:p w14:paraId="23B34F74" w14:textId="3B12F59A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30FBD31C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47DE94F7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1059F9F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FC97314" w14:textId="10224B04" w:rsid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</w:tr>
      <w:tr w:rsidR="00DB5F6A" w:rsidRPr="00DB5F6A" w14:paraId="1DDB936F" w14:textId="77777777" w:rsidTr="00DB5F6A">
        <w:tc>
          <w:tcPr>
            <w:tcW w:w="6300" w:type="dxa"/>
            <w:hideMark/>
          </w:tcPr>
          <w:p w14:paraId="628CFE9B" w14:textId="77777777" w:rsidR="00DB5F6A" w:rsidRPr="00592BC5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56105DBE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4CE92F45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8C73D77" w14:textId="77777777" w:rsidR="00DB5F6A" w:rsidRPr="00592BC5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7E8DB812" w14:textId="0EA49F44" w:rsidR="00DB5F6A" w:rsidRPr="00592BC5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BC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592BC5" w:rsidRPr="00DB5F6A" w14:paraId="52E3649B" w14:textId="77777777" w:rsidTr="00DB5F6A">
        <w:tc>
          <w:tcPr>
            <w:tcW w:w="6300" w:type="dxa"/>
          </w:tcPr>
          <w:p w14:paraId="0DB56DFE" w14:textId="54B8F93C" w:rsidR="00592BC5" w:rsidRPr="00592BC5" w:rsidRDefault="00592B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BC5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04496A64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F832BE3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63767BA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931042" w14:textId="1C48DB0B" w:rsidR="00592BC5" w:rsidRPr="00592BC5" w:rsidRDefault="00592BC5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592BC5" w:rsidRPr="00DB5F6A" w14:paraId="79C2AC40" w14:textId="77777777" w:rsidTr="00DB5F6A">
        <w:tc>
          <w:tcPr>
            <w:tcW w:w="6300" w:type="dxa"/>
          </w:tcPr>
          <w:p w14:paraId="04E316CD" w14:textId="72E905F2" w:rsidR="00592BC5" w:rsidRPr="00592BC5" w:rsidRDefault="00076594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55" w:type="dxa"/>
          </w:tcPr>
          <w:p w14:paraId="16EE7903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5A526F4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BD447B1" w14:textId="77777777" w:rsidR="00592BC5" w:rsidRPr="00592BC5" w:rsidRDefault="0059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CF1E1A" w14:textId="2FF3EBB7" w:rsidR="00592BC5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076594" w:rsidRPr="00DB5F6A" w14:paraId="018651FF" w14:textId="77777777" w:rsidTr="00DB5F6A">
        <w:tc>
          <w:tcPr>
            <w:tcW w:w="6300" w:type="dxa"/>
          </w:tcPr>
          <w:p w14:paraId="23025EC2" w14:textId="286ACEB2" w:rsidR="00076594" w:rsidRPr="00076594" w:rsidRDefault="000765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594">
              <w:rPr>
                <w:rFonts w:asciiTheme="majorBidi" w:hAnsiTheme="maj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CF9F10D" w14:textId="77777777" w:rsidR="00076594" w:rsidRPr="00592BC5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BA13886" w14:textId="77777777" w:rsidR="00076594" w:rsidRPr="00592BC5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3021404" w14:textId="77777777" w:rsidR="00076594" w:rsidRPr="00592BC5" w:rsidRDefault="000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C6C527" w14:textId="6C18BEB4" w:rsidR="00076594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DB5F6A" w:rsidRPr="00DB5F6A" w14:paraId="018149A1" w14:textId="77777777" w:rsidTr="00DB5F6A">
        <w:tc>
          <w:tcPr>
            <w:tcW w:w="6300" w:type="dxa"/>
            <w:hideMark/>
          </w:tcPr>
          <w:p w14:paraId="0BB3DDC6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0E4F9D3F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F5022BA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050ECD2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1B9A176C" w14:textId="73E215AB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6594" w:rsidRPr="0007659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076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6594" w:rsidRPr="00DB5F6A" w14:paraId="19EAA1F4" w14:textId="77777777" w:rsidTr="00DB5F6A">
        <w:tc>
          <w:tcPr>
            <w:tcW w:w="6300" w:type="dxa"/>
          </w:tcPr>
          <w:p w14:paraId="24D7F75E" w14:textId="0778216A" w:rsidR="00076594" w:rsidRPr="00076594" w:rsidRDefault="000765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59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C39A73F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AD1C40D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5AE7FB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829067" w14:textId="7BEEF77A" w:rsidR="00076594" w:rsidRPr="00076594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076594" w:rsidRPr="00DB5F6A" w14:paraId="0DEB873B" w14:textId="77777777" w:rsidTr="00DB5F6A">
        <w:tc>
          <w:tcPr>
            <w:tcW w:w="6300" w:type="dxa"/>
          </w:tcPr>
          <w:p w14:paraId="11C48EC3" w14:textId="7935D170" w:rsidR="00076594" w:rsidRPr="00076594" w:rsidRDefault="00076594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76594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55" w:type="dxa"/>
          </w:tcPr>
          <w:p w14:paraId="3CA57898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037E1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03C8024" w14:textId="77777777" w:rsidR="00076594" w:rsidRPr="00076594" w:rsidRDefault="000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0CB0E7" w14:textId="3711022E" w:rsidR="00076594" w:rsidRPr="00076594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</w:tr>
      <w:tr w:rsidR="00DB5F6A" w:rsidRPr="00DB5F6A" w14:paraId="55A3369A" w14:textId="77777777" w:rsidTr="00DB5F6A">
        <w:tc>
          <w:tcPr>
            <w:tcW w:w="6300" w:type="dxa"/>
            <w:hideMark/>
          </w:tcPr>
          <w:p w14:paraId="57F24C3A" w14:textId="76C2D714" w:rsidR="00DB5F6A" w:rsidRPr="00076594" w:rsidRDefault="000765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05632365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7517BDC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C097A2B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32A095E5" w14:textId="33D112C7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6594" w:rsidRPr="0007659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5F6A" w:rsidRPr="00DB5F6A" w14:paraId="18D758CD" w14:textId="77777777" w:rsidTr="00DB5F6A">
        <w:tc>
          <w:tcPr>
            <w:tcW w:w="6300" w:type="dxa"/>
            <w:hideMark/>
          </w:tcPr>
          <w:p w14:paraId="71728590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517ADA6D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11A5DD6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EDD92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D6E335" w14:textId="277C4AD9" w:rsidR="00DB5F6A" w:rsidRPr="00076594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</w:t>
            </w:r>
          </w:p>
        </w:tc>
      </w:tr>
      <w:tr w:rsidR="00DB5F6A" w:rsidRPr="00DB5F6A" w14:paraId="22992B35" w14:textId="77777777" w:rsidTr="00DB5F6A">
        <w:tc>
          <w:tcPr>
            <w:tcW w:w="6300" w:type="dxa"/>
            <w:hideMark/>
          </w:tcPr>
          <w:p w14:paraId="18765D35" w14:textId="604291EC" w:rsidR="00DB5F6A" w:rsidRPr="00DB5F6A" w:rsidRDefault="00DB5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0765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ส่วนได้เสียที่ไม่มี</w:t>
            </w:r>
            <w:r w:rsidRPr="00937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255" w:type="dxa"/>
          </w:tcPr>
          <w:p w14:paraId="0FE27E97" w14:textId="77777777" w:rsidR="00DB5F6A" w:rsidRPr="00DB5F6A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3" w:type="dxa"/>
          </w:tcPr>
          <w:p w14:paraId="7F1F3381" w14:textId="77777777" w:rsidR="00DB5F6A" w:rsidRPr="00DB5F6A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B07D518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686F607" w14:textId="697BC903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6594" w:rsidRPr="00076594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076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5F6A" w:rsidRPr="00DB5F6A" w14:paraId="280821EC" w14:textId="77777777" w:rsidTr="00DB5F6A">
        <w:tc>
          <w:tcPr>
            <w:tcW w:w="6300" w:type="dxa"/>
            <w:hideMark/>
          </w:tcPr>
          <w:p w14:paraId="691B60BA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5A5A9C8E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134DD62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41DE4B9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DC6B2B" w14:textId="3CCBFFFD" w:rsidR="00DB5F6A" w:rsidRPr="00076594" w:rsidRDefault="009E782D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</w:tr>
      <w:tr w:rsidR="00DB5F6A" w:rsidRPr="00DB5F6A" w14:paraId="7F2F7C28" w14:textId="77777777" w:rsidTr="00DB5F6A">
        <w:tc>
          <w:tcPr>
            <w:tcW w:w="6300" w:type="dxa"/>
            <w:hideMark/>
          </w:tcPr>
          <w:p w14:paraId="5B0A1148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2C45D9FD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EC888CB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E348AF8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420EB" w14:textId="30155FEA" w:rsidR="00DB5F6A" w:rsidRPr="00076594" w:rsidRDefault="009B30A3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DB5F6A" w:rsidRPr="00DB5F6A" w14:paraId="07E357FE" w14:textId="77777777" w:rsidTr="00DB5F6A">
        <w:tc>
          <w:tcPr>
            <w:tcW w:w="6300" w:type="dxa"/>
            <w:hideMark/>
          </w:tcPr>
          <w:p w14:paraId="5BBB11DA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32A8BF39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EBCBE2F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9D8C7B2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C71E177" w14:textId="069E2DA7" w:rsidR="00DB5F6A" w:rsidRPr="00076594" w:rsidRDefault="009B30A3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076594" w:rsidRPr="00076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DB5F6A" w:rsidRPr="00DB5F6A" w14:paraId="5C780C9C" w14:textId="77777777" w:rsidTr="00DB5F6A">
        <w:tc>
          <w:tcPr>
            <w:tcW w:w="6300" w:type="dxa"/>
          </w:tcPr>
          <w:p w14:paraId="37B362DF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77E4D64E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0FE719D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C595080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722EBE" w14:textId="77777777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F6A" w:rsidRPr="00DB5F6A" w14:paraId="7B9DFD8C" w14:textId="77777777" w:rsidTr="00DB5F6A">
        <w:tc>
          <w:tcPr>
            <w:tcW w:w="6300" w:type="dxa"/>
            <w:hideMark/>
          </w:tcPr>
          <w:p w14:paraId="0488917F" w14:textId="77777777" w:rsidR="00DB5F6A" w:rsidRPr="00076594" w:rsidRDefault="00DB5F6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064259EE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A80BA0E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76E8692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62D86EC" w14:textId="14F3BF98" w:rsidR="00DB5F6A" w:rsidRPr="00076594" w:rsidRDefault="00076594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DB5F6A" w:rsidRPr="00DB5F6A" w14:paraId="4AE97E02" w14:textId="77777777" w:rsidTr="00DB5F6A">
        <w:tc>
          <w:tcPr>
            <w:tcW w:w="6300" w:type="dxa"/>
            <w:hideMark/>
          </w:tcPr>
          <w:p w14:paraId="7714E0B0" w14:textId="77777777" w:rsidR="00DB5F6A" w:rsidRPr="00076594" w:rsidRDefault="00DB5F6A">
            <w:pPr>
              <w:tabs>
                <w:tab w:val="decimal" w:pos="51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076594"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6FCB173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730902C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D17CA83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14C0FE53" w14:textId="6280BEF1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75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7659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75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5F6A" w:rsidRPr="00DB5F6A" w14:paraId="186EA330" w14:textId="77777777" w:rsidTr="00DB5F6A">
        <w:tc>
          <w:tcPr>
            <w:tcW w:w="6300" w:type="dxa"/>
            <w:hideMark/>
          </w:tcPr>
          <w:p w14:paraId="7A93F3FB" w14:textId="77777777" w:rsidR="00DB5F6A" w:rsidRPr="00076594" w:rsidRDefault="00DB5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5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903DB8C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40A4AF9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9EB0660" w14:textId="77777777" w:rsidR="00DB5F6A" w:rsidRPr="00076594" w:rsidRDefault="00DB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607B80" w14:textId="66A86E76" w:rsidR="00DB5F6A" w:rsidRPr="00076594" w:rsidRDefault="00DB5F6A" w:rsidP="0082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76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575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76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076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7771910" w14:textId="77777777" w:rsidR="00DB5F6A" w:rsidRPr="00DB5F6A" w:rsidRDefault="00DB5F6A" w:rsidP="00DB5F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z w:val="20"/>
          <w:szCs w:val="20"/>
          <w:highlight w:val="yellow"/>
          <w:cs/>
        </w:rPr>
      </w:pPr>
    </w:p>
    <w:p w14:paraId="5F097698" w14:textId="77777777" w:rsidR="00DB5F6A" w:rsidRPr="004B38A2" w:rsidRDefault="00DB5F6A" w:rsidP="00DB5F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4B38A2">
        <w:rPr>
          <w:rFonts w:hint="cs"/>
          <w:sz w:val="28"/>
          <w:szCs w:val="28"/>
          <w:cs/>
        </w:rPr>
        <w:t>กลุ่มบริษัทยังอยู่ระหว่างการทบทวนอย่างต่อเนื่องในระหว่างช่วงเวลาที่วัดมูลค่า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091781C2" w14:textId="77777777" w:rsidR="00DB5F6A" w:rsidRPr="00DB5F6A" w:rsidRDefault="00DB5F6A" w:rsidP="00DB5F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color w:val="000000"/>
          <w:sz w:val="20"/>
          <w:szCs w:val="20"/>
          <w:highlight w:val="yellow"/>
          <w:cs/>
        </w:rPr>
      </w:pPr>
    </w:p>
    <w:p w14:paraId="7BBDAFA8" w14:textId="65D9AF77" w:rsidR="00DB5F6A" w:rsidRDefault="00DB5F6A" w:rsidP="00DB5F6A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4B38A2">
        <w:rPr>
          <w:sz w:val="28"/>
          <w:szCs w:val="28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</w:t>
      </w:r>
      <w:r w:rsidRPr="004B38A2">
        <w:rPr>
          <w:spacing w:val="-2"/>
          <w:sz w:val="28"/>
          <w:szCs w:val="28"/>
          <w:cs/>
        </w:rPr>
        <w:t>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วันที่งบการเงินนี้ได้รับการอนุมัติ</w:t>
      </w:r>
    </w:p>
    <w:p w14:paraId="6356C267" w14:textId="5CC3F6E9" w:rsidR="00DB5F6A" w:rsidRDefault="00DB5F6A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64E42D92" w14:textId="20B52D95" w:rsidR="005049B9" w:rsidRDefault="005049B9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61A2640D" w14:textId="2DE52608" w:rsidR="005049B9" w:rsidRDefault="005049B9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4AF0DC8B" w14:textId="77777777" w:rsidR="005049B9" w:rsidRPr="005049B9" w:rsidRDefault="005049B9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39487113" w14:textId="172B8D62" w:rsidR="007B541A" w:rsidRPr="007B541A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D231ACD" w14:textId="028F94F3" w:rsidR="009030AC" w:rsidRPr="00505BA4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A2257" w14:textId="1B551EDC" w:rsidR="008819BB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7310E7B" w14:textId="77777777" w:rsidR="00C12643" w:rsidRPr="00403404" w:rsidRDefault="00C12643" w:rsidP="00C12643">
      <w:pPr>
        <w:tabs>
          <w:tab w:val="clear" w:pos="454"/>
          <w:tab w:val="clear" w:pos="680"/>
          <w:tab w:val="left" w:pos="540"/>
        </w:tabs>
        <w:spacing w:line="240" w:lineRule="auto"/>
        <w:ind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74"/>
        <w:gridCol w:w="6"/>
        <w:gridCol w:w="180"/>
        <w:gridCol w:w="1172"/>
      </w:tblGrid>
      <w:tr w:rsidR="00EF095F" w:rsidRPr="00094D4C" w14:paraId="1051BF51" w14:textId="5C169945" w:rsidTr="004D4326">
        <w:trPr>
          <w:cantSplit/>
          <w:tblHeader/>
        </w:trPr>
        <w:tc>
          <w:tcPr>
            <w:tcW w:w="4230" w:type="dxa"/>
          </w:tcPr>
          <w:p w14:paraId="700550E2" w14:textId="77777777" w:rsidR="00EF095F" w:rsidRPr="007533A3" w:rsidRDefault="00EF095F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33A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hideMark/>
          </w:tcPr>
          <w:p w14:paraId="7EBF69FB" w14:textId="4289EC49" w:rsidR="00EF095F" w:rsidRPr="007533A3" w:rsidRDefault="00EF095F" w:rsidP="001816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183C840" w14:textId="66050DD5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4"/>
          </w:tcPr>
          <w:p w14:paraId="6A02D377" w14:textId="623E6992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132B" w:rsidRPr="00094D4C" w14:paraId="537EF2FD" w14:textId="77777777" w:rsidTr="004D4326">
        <w:trPr>
          <w:cantSplit/>
          <w:tblHeader/>
        </w:trPr>
        <w:tc>
          <w:tcPr>
            <w:tcW w:w="4230" w:type="dxa"/>
            <w:hideMark/>
          </w:tcPr>
          <w:p w14:paraId="2B254717" w14:textId="2F6AEDD9" w:rsidR="00C12643" w:rsidRPr="007533A3" w:rsidRDefault="00C12643" w:rsidP="00C126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EE0E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BA78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080" w:type="dxa"/>
          </w:tcPr>
          <w:p w14:paraId="50250DD4" w14:textId="5EC3AC40" w:rsidR="00C12643" w:rsidRPr="001B5B9C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8905B01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FF8CD" w14:textId="7CB1ADF3" w:rsidR="00C12643" w:rsidRPr="001B5B9C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AF8963B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A83364" w14:textId="7861DEEE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6" w:type="dxa"/>
            <w:gridSpan w:val="2"/>
          </w:tcPr>
          <w:p w14:paraId="68C87AFD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2318E5" w14:textId="18FD85BA" w:rsidR="00C12643" w:rsidRPr="007533A3" w:rsidRDefault="00C12643" w:rsidP="00C1264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12643" w:rsidRPr="00094D4C" w14:paraId="571CA5F2" w14:textId="77777777" w:rsidTr="004D4326">
        <w:trPr>
          <w:cantSplit/>
          <w:tblHeader/>
        </w:trPr>
        <w:tc>
          <w:tcPr>
            <w:tcW w:w="4230" w:type="dxa"/>
          </w:tcPr>
          <w:p w14:paraId="483CC008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5D9FD0DD" w14:textId="77777777" w:rsidR="00C12643" w:rsidRPr="007533A3" w:rsidRDefault="00C12643" w:rsidP="00C1264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F132B" w:rsidRPr="00094D4C" w14:paraId="067BF11C" w14:textId="77777777" w:rsidTr="004D4326">
        <w:trPr>
          <w:cantSplit/>
        </w:trPr>
        <w:tc>
          <w:tcPr>
            <w:tcW w:w="4230" w:type="dxa"/>
            <w:hideMark/>
          </w:tcPr>
          <w:p w14:paraId="011711D4" w14:textId="6D14CF8B" w:rsidR="00C12643" w:rsidRPr="007533A3" w:rsidRDefault="000374E7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4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6D13AE7B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1994EE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33139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42B7A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74C402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04EA7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2632E9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2B" w:rsidRPr="00094D4C" w14:paraId="0D9C5C04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BDD7831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A58D268" w14:textId="18B1275B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1C8CBB1F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F357D8" w14:textId="5BFC6AD6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5B7DF387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F457C4" w14:textId="322B61E5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D7A5E2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03CB55" w14:textId="0C24BAF0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0EF9BF1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FAA4C54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3F1BB8" w14:textId="22C0B1CA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47171638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C3AE8" w14:textId="7D9B6EED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5F2CCAF1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7278A2" w14:textId="725ACB3D" w:rsidR="00122D2B" w:rsidRPr="00985116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468ACD12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EA0CCC" w14:textId="22184D58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122D2B" w:rsidRPr="00094D4C" w14:paraId="5EF1A0A3" w14:textId="77777777" w:rsidTr="004D4326">
        <w:trPr>
          <w:cantSplit/>
        </w:trPr>
        <w:tc>
          <w:tcPr>
            <w:tcW w:w="4230" w:type="dxa"/>
            <w:vAlign w:val="bottom"/>
          </w:tcPr>
          <w:p w14:paraId="7DFC5F17" w14:textId="735C4E8F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55D8E3E0" w14:textId="55714A81" w:rsidR="00122D2B" w:rsidRPr="006F791F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AADF37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422ED3" w14:textId="4EFB7C79" w:rsidR="00122D2B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000B3996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ACD64E" w14:textId="43420378" w:rsidR="00122D2B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6A64BA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AFFFB5" w14:textId="77A5AABC" w:rsidR="00122D2B" w:rsidRPr="006F791F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60874A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DE532B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CD65731" w14:textId="2C8977D5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65DBB0B1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6517D" w14:textId="20E309E5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78" w:type="dxa"/>
          </w:tcPr>
          <w:p w14:paraId="4B41046C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537F2D" w14:textId="568BEC82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428FF4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2995CBB" w14:textId="2829592B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0654038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1479E8B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739A04F9" w14:textId="5960E40E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</w:tcPr>
          <w:p w14:paraId="76BDB36C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936E2" w14:textId="40FF6B29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8" w:type="dxa"/>
          </w:tcPr>
          <w:p w14:paraId="1EDB77A9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A5606" w14:textId="50FD0FDE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1316E6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9622C8E" w14:textId="3FAEB73F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6AD29438" w14:textId="77777777" w:rsidTr="004D4326">
        <w:trPr>
          <w:cantSplit/>
        </w:trPr>
        <w:tc>
          <w:tcPr>
            <w:tcW w:w="4230" w:type="dxa"/>
            <w:vAlign w:val="bottom"/>
          </w:tcPr>
          <w:p w14:paraId="60171D04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1C10249" w14:textId="2F36850E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80" w:type="dxa"/>
          </w:tcPr>
          <w:p w14:paraId="14819093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41A2A" w14:textId="21BEDCFD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78" w:type="dxa"/>
          </w:tcPr>
          <w:p w14:paraId="51BC9107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14963B" w14:textId="34D67F15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" w:type="dxa"/>
          </w:tcPr>
          <w:p w14:paraId="12D4235D" w14:textId="77777777" w:rsidR="00122D2B" w:rsidRPr="007533A3" w:rsidRDefault="00122D2B" w:rsidP="00122D2B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5D56A9" w14:textId="443C0822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</w:tr>
      <w:tr w:rsidR="00122D2B" w:rsidRPr="00094D4C" w14:paraId="4C2C88E9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2B8D07E1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C740CFE" w14:textId="10AE653E" w:rsidR="00122D2B" w:rsidRPr="00D80FD2" w:rsidRDefault="000864A0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320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B234656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4E37D2" w14:textId="32308843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78" w:type="dxa"/>
          </w:tcPr>
          <w:p w14:paraId="2AC04064" w14:textId="77777777" w:rsidR="00122D2B" w:rsidRPr="00D80FD2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7312A6" w14:textId="6E68E1F8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559F275F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B642C6" w14:textId="7A389CD2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DE63CD" w:rsidRPr="002A4E98" w14:paraId="7EF28BC1" w14:textId="77777777" w:rsidTr="004D4326">
        <w:trPr>
          <w:cantSplit/>
        </w:trPr>
        <w:tc>
          <w:tcPr>
            <w:tcW w:w="4230" w:type="dxa"/>
            <w:vAlign w:val="bottom"/>
          </w:tcPr>
          <w:p w14:paraId="638D2A75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2C636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ADB30" w14:textId="77777777" w:rsidR="00DE63CD" w:rsidRPr="00D80FD2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7848C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E04CCF8" w14:textId="77777777" w:rsidR="00DE63CD" w:rsidRPr="00D80FD2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382554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FCDC43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49ABA86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3CD" w:rsidRPr="00094D4C" w14:paraId="301C9CA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9E86C97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1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9AB1E7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7A49C" w14:textId="77777777" w:rsidR="00DE63CD" w:rsidRPr="00D80FD2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2EFA2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8FD01B" w14:textId="77777777" w:rsidR="00DE63CD" w:rsidRPr="00D80FD2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F3C66" w14:textId="77777777" w:rsidR="00DE63CD" w:rsidRPr="00D80FD2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2D15C9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A975E4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4A0" w:rsidRPr="00094D4C" w14:paraId="14FECF85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54B33B3D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AF47B4F" w14:textId="6C2D38A9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2B71F9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02310" w14:textId="5D135404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0E1332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6511" w14:textId="6805AA0B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3,203</w:t>
            </w:r>
          </w:p>
        </w:tc>
        <w:tc>
          <w:tcPr>
            <w:tcW w:w="180" w:type="dxa"/>
          </w:tcPr>
          <w:p w14:paraId="4F491969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260C1FD" w14:textId="560CB72B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</w:tr>
      <w:tr w:rsidR="000864A0" w:rsidRPr="00094D4C" w14:paraId="7313A6D7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0E6BD52C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DDA0C5" w14:textId="1DE38982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6D90B7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58C94" w14:textId="498AF6B1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EEA45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6E5778" w14:textId="34850525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287</w:t>
            </w:r>
          </w:p>
        </w:tc>
        <w:tc>
          <w:tcPr>
            <w:tcW w:w="180" w:type="dxa"/>
          </w:tcPr>
          <w:p w14:paraId="6A1E80EA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F44879F" w14:textId="40DBC6FC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</w:p>
        </w:tc>
      </w:tr>
      <w:tr w:rsidR="000864A0" w:rsidRPr="00094D4C" w14:paraId="4752B203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53F47C44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55027C6" w14:textId="3D1EF919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C66C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301DE" w14:textId="7326CAF3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7B52F3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2A220D" w14:textId="3ED9CCAA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180" w:type="dxa"/>
          </w:tcPr>
          <w:p w14:paraId="2269043F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1D4AF37" w14:textId="4A6D8DA2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742</w:t>
            </w:r>
          </w:p>
        </w:tc>
      </w:tr>
      <w:tr w:rsidR="000864A0" w:rsidRPr="00094D4C" w14:paraId="3FDB1ADB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4A83FF8C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4EF6B43" w14:textId="684708C0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2B52B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1D0592" w14:textId="3244C6A3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B6870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926596" w14:textId="3E5A7B08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1,319</w:t>
            </w:r>
          </w:p>
        </w:tc>
        <w:tc>
          <w:tcPr>
            <w:tcW w:w="180" w:type="dxa"/>
          </w:tcPr>
          <w:p w14:paraId="674FD740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D018F15" w14:textId="67DF62C1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1,336</w:t>
            </w:r>
          </w:p>
        </w:tc>
      </w:tr>
      <w:tr w:rsidR="000864A0" w:rsidRPr="00094D4C" w14:paraId="09A7491D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53A211B5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8E37E8" w14:textId="08279155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036904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09EF7" w14:textId="13852685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F1B69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0B4F08" w14:textId="0C94B82C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1BE3AF1D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8C1B0C6" w14:textId="7FDC7D52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</w:t>
            </w:r>
          </w:p>
        </w:tc>
      </w:tr>
      <w:tr w:rsidR="000864A0" w:rsidRPr="00094D4C" w14:paraId="126382AE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71ACA550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74EEEB8" w14:textId="70FF2CB6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28B7AC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B2F7C" w14:textId="762384D8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94E09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338CA1" w14:textId="45603AB3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80" w:type="dxa"/>
          </w:tcPr>
          <w:p w14:paraId="07A6E2C5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5650B9" w14:textId="48C0B29E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0864A0" w:rsidRPr="00094D4C" w14:paraId="4BD2BB66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0E990CE7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2090BC88" w14:textId="08634339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9D733D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5AD017" w14:textId="4BAC4C14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EDCF9B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42518F" w14:textId="25AFFA20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180" w:type="dxa"/>
          </w:tcPr>
          <w:p w14:paraId="513FDC80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9FAF697" w14:textId="23912CBE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0864A0" w:rsidRPr="00094D4C" w14:paraId="1A97B4C1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6E6C08E6" w14:textId="77777777" w:rsidR="000864A0" w:rsidRPr="007533A3" w:rsidRDefault="000864A0" w:rsidP="000864A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9E5F62" w14:textId="631693FB" w:rsidR="000864A0" w:rsidRPr="00D80FD2" w:rsidRDefault="000864A0" w:rsidP="000864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E07F1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3A47B" w14:textId="2BEF6D9D" w:rsidR="000864A0" w:rsidRPr="00D80FD2" w:rsidRDefault="000864A0" w:rsidP="000864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09ED4F" w14:textId="77777777" w:rsidR="000864A0" w:rsidRPr="00D80FD2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E1B562" w14:textId="12F1B963" w:rsidR="000864A0" w:rsidRPr="00D80FD2" w:rsidRDefault="000864A0" w:rsidP="000864A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</w:tcPr>
          <w:p w14:paraId="42F84798" w14:textId="77777777" w:rsidR="000864A0" w:rsidRPr="007533A3" w:rsidRDefault="000864A0" w:rsidP="000864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9DF67A3" w14:textId="136E4A98" w:rsidR="000864A0" w:rsidRPr="007533A3" w:rsidRDefault="000864A0" w:rsidP="0008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</w:tr>
      <w:tr w:rsidR="00DE63CD" w:rsidRPr="002A4E98" w14:paraId="15EB56A1" w14:textId="77777777" w:rsidTr="004D4326">
        <w:trPr>
          <w:cantSplit/>
        </w:trPr>
        <w:tc>
          <w:tcPr>
            <w:tcW w:w="4230" w:type="dxa"/>
            <w:vAlign w:val="bottom"/>
          </w:tcPr>
          <w:p w14:paraId="48FE101A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C93EE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83ED2C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E9769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4737C99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7FD12B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886BCA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B9BDFF4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3CD" w:rsidRPr="00094D4C" w14:paraId="504851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06720CE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F6228CD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3E929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4A3F0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A21CA1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3142A6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6C561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5EE372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2B" w:rsidRPr="00094D4C" w14:paraId="3D87B62D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017120DB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6C0612F9" w14:textId="66F9F402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0" w:type="dxa"/>
          </w:tcPr>
          <w:p w14:paraId="4012DB1C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CA1E8" w14:textId="0573095B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78" w:type="dxa"/>
          </w:tcPr>
          <w:p w14:paraId="188C07DE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16872B" w14:textId="36EEE9EB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4C6D51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50A7718" w14:textId="637A094D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5B8CD62C" w14:textId="77777777" w:rsidTr="004D4326">
        <w:trPr>
          <w:cantSplit/>
        </w:trPr>
        <w:tc>
          <w:tcPr>
            <w:tcW w:w="4230" w:type="dxa"/>
            <w:vAlign w:val="bottom"/>
          </w:tcPr>
          <w:p w14:paraId="1A64A9C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22D0F694" w14:textId="55E5C0D3" w:rsidR="00122D2B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45905EB6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E48E1" w14:textId="293AA5A7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8" w:type="dxa"/>
          </w:tcPr>
          <w:p w14:paraId="438EB4A2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B47CF9" w14:textId="0690A9DA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2B394B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1CE1C" w14:textId="5BC3C73B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49D904D8" w14:textId="77777777" w:rsidTr="004D4326">
        <w:trPr>
          <w:cantSplit/>
        </w:trPr>
        <w:tc>
          <w:tcPr>
            <w:tcW w:w="4230" w:type="dxa"/>
            <w:vAlign w:val="bottom"/>
          </w:tcPr>
          <w:p w14:paraId="45013332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A15DD81" w14:textId="0CF427F7" w:rsidR="00122D2B" w:rsidRPr="00515975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80" w:type="dxa"/>
          </w:tcPr>
          <w:p w14:paraId="13DF7DA0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1BD8" w14:textId="49F1B6FB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78" w:type="dxa"/>
          </w:tcPr>
          <w:p w14:paraId="46B01A9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F7F222" w14:textId="696961AD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F10EACC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70C9C67" w14:textId="00BF10BB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</w:t>
            </w:r>
          </w:p>
        </w:tc>
      </w:tr>
      <w:tr w:rsidR="00122D2B" w:rsidRPr="00094D4C" w14:paraId="5E9968C9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259B9BC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B2E0F3" w14:textId="661BD6C6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326CC011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1456" w14:textId="5905A7AE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8" w:type="dxa"/>
          </w:tcPr>
          <w:p w14:paraId="5745D7A5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6EBBD2" w14:textId="40E13B50" w:rsidR="00122D2B" w:rsidRPr="00387FC4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2829D4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D968E1" w14:textId="3CF197CC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3F3C8EFE" w14:textId="77777777" w:rsidTr="004D4326">
        <w:trPr>
          <w:cantSplit/>
        </w:trPr>
        <w:tc>
          <w:tcPr>
            <w:tcW w:w="4230" w:type="dxa"/>
            <w:vAlign w:val="bottom"/>
          </w:tcPr>
          <w:p w14:paraId="3E55DA56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EA5DD9F" w14:textId="2DEB7A74" w:rsidR="00122D2B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3C34086F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464EA" w14:textId="48FE98A6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14:paraId="7C102FA2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0056C3" w14:textId="1BAD4933" w:rsidR="00122D2B" w:rsidRPr="00387FC4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0D2285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F2448C" w14:textId="1B5939FD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2D2B" w:rsidRPr="00094D4C" w14:paraId="612E81DC" w14:textId="77777777" w:rsidTr="004D4326">
        <w:trPr>
          <w:cantSplit/>
        </w:trPr>
        <w:tc>
          <w:tcPr>
            <w:tcW w:w="4230" w:type="dxa"/>
            <w:vAlign w:val="bottom"/>
          </w:tcPr>
          <w:p w14:paraId="114681D7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8EFC73B" w14:textId="3DC57CD2" w:rsidR="00122D2B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01BB1022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98D6" w14:textId="6A32FB5C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7B01EADC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9BF5B3" w14:textId="61DDFAE6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2DA061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6E869A" w14:textId="49126BC9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5559" w:rsidRPr="00094D4C" w14:paraId="0D6F6345" w14:textId="77777777" w:rsidTr="004D4326">
        <w:trPr>
          <w:cantSplit/>
        </w:trPr>
        <w:tc>
          <w:tcPr>
            <w:tcW w:w="4230" w:type="dxa"/>
            <w:vAlign w:val="bottom"/>
          </w:tcPr>
          <w:p w14:paraId="4C41E52D" w14:textId="77777777" w:rsidR="00575559" w:rsidRPr="007533A3" w:rsidRDefault="00575559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01C84A" w14:textId="77777777" w:rsidR="00575559" w:rsidRDefault="00575559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6D89A9" w14:textId="77777777" w:rsidR="00575559" w:rsidRPr="007533A3" w:rsidRDefault="00575559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6FCE0" w14:textId="77777777" w:rsidR="00575559" w:rsidRPr="001936B1" w:rsidRDefault="00575559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95FE71B" w14:textId="77777777" w:rsidR="00575559" w:rsidRPr="007533A3" w:rsidRDefault="00575559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31C676" w14:textId="77777777" w:rsidR="00575559" w:rsidRPr="001936B1" w:rsidRDefault="00575559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975392" w14:textId="77777777" w:rsidR="00575559" w:rsidRPr="007533A3" w:rsidRDefault="00575559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6DAC14" w14:textId="77777777" w:rsidR="00575559" w:rsidRPr="001936B1" w:rsidRDefault="00575559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E63CD" w:rsidRPr="00094D4C" w14:paraId="1F0EE719" w14:textId="77777777" w:rsidTr="004D4326">
        <w:trPr>
          <w:cantSplit/>
        </w:trPr>
        <w:tc>
          <w:tcPr>
            <w:tcW w:w="4230" w:type="dxa"/>
            <w:vAlign w:val="bottom"/>
          </w:tcPr>
          <w:p w14:paraId="51A88FE7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A5680F" w14:textId="77777777" w:rsidR="00DE63CD" w:rsidRDefault="00DE63CD" w:rsidP="00DE63C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5EACE" w14:textId="77777777" w:rsidR="00DE63CD" w:rsidRPr="007533A3" w:rsidRDefault="00DE63CD" w:rsidP="00DE63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DB522" w14:textId="77777777" w:rsidR="00DE63CD" w:rsidRPr="00387FC4" w:rsidRDefault="00DE63CD" w:rsidP="00DE63C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5FA9A17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F63BCD" w14:textId="77777777" w:rsidR="00DE63CD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0E85D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BEF6CD" w14:textId="77777777" w:rsidR="00DE63CD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3CD" w:rsidRPr="00094D4C" w14:paraId="631319C2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315CCCE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165EC9D0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70F545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E4790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48C1D93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578E6E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0B32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BA531C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2B" w:rsidRPr="00094D4C" w14:paraId="5ED0D8ED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6ED01758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C6C13" w14:textId="38925B12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</w:tcPr>
          <w:p w14:paraId="1D6AFE54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BA5CC" w14:textId="1F08C26E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78" w:type="dxa"/>
          </w:tcPr>
          <w:p w14:paraId="50044F5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637F7C" w14:textId="2F4C14B0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EA692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6E8DF71" w14:textId="60811D75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2515666E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0D1EE513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7546CFBC" w14:textId="19A4E0CE" w:rsidR="00122D2B" w:rsidRPr="00FA4DF1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571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0" w:type="dxa"/>
          </w:tcPr>
          <w:p w14:paraId="389C443A" w14:textId="77777777" w:rsidR="00122D2B" w:rsidRPr="00FA4DF1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DF23252" w14:textId="2E17B5E0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78" w:type="dxa"/>
          </w:tcPr>
          <w:p w14:paraId="2F81580B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1B7930" w14:textId="5C1DC230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904DC17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A7C13EF" w14:textId="5453F8AE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5BCB9D88" w14:textId="77777777" w:rsidTr="004D4326">
        <w:trPr>
          <w:cantSplit/>
        </w:trPr>
        <w:tc>
          <w:tcPr>
            <w:tcW w:w="4230" w:type="dxa"/>
            <w:vAlign w:val="bottom"/>
          </w:tcPr>
          <w:p w14:paraId="4107630D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36FC270" w14:textId="6D6F989A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01831EEE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63494" w14:textId="5EA929E4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78" w:type="dxa"/>
          </w:tcPr>
          <w:p w14:paraId="065BDA6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D5543B" w14:textId="0409D0D9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D11DE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735D35" w14:textId="3478099F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6517E57A" w14:textId="77777777" w:rsidTr="00E24D09">
        <w:trPr>
          <w:cantSplit/>
        </w:trPr>
        <w:tc>
          <w:tcPr>
            <w:tcW w:w="4230" w:type="dxa"/>
            <w:vAlign w:val="bottom"/>
            <w:hideMark/>
          </w:tcPr>
          <w:p w14:paraId="2D675E19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191A9F0" w14:textId="69E068CF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20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C31599D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7DEF0" w14:textId="1AB8EFAA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8" w:type="dxa"/>
          </w:tcPr>
          <w:p w14:paraId="3C405D4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4645B5" w14:textId="3C00255C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ECE1FA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0A640FC" w14:textId="7C15ED81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761450BA" w14:textId="77777777" w:rsidTr="004D4326">
        <w:trPr>
          <w:cantSplit/>
        </w:trPr>
        <w:tc>
          <w:tcPr>
            <w:tcW w:w="4230" w:type="dxa"/>
            <w:vAlign w:val="bottom"/>
          </w:tcPr>
          <w:p w14:paraId="60CB62AB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759522CB" w14:textId="618EE932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564BC6E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9DBD60" w14:textId="43CF0C72" w:rsidR="00122D2B" w:rsidRPr="007533A3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276D7A1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43B0777" w14:textId="6CA61828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9A411D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C0CA0D" w14:textId="70455869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63CD" w:rsidRPr="002A4E98" w14:paraId="543EA96F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69E104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EA0A3A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97409D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B674" w14:textId="77777777" w:rsidR="00DE63CD" w:rsidRPr="00387FC4" w:rsidRDefault="00DE63CD" w:rsidP="00DE63C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E25DCD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355D43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479A5F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FA0FD8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3CD" w:rsidRPr="00094D4C" w14:paraId="4744E662" w14:textId="77777777" w:rsidTr="004D4326">
        <w:trPr>
          <w:cantSplit/>
          <w:trHeight w:val="272"/>
        </w:trPr>
        <w:tc>
          <w:tcPr>
            <w:tcW w:w="4230" w:type="dxa"/>
            <w:vAlign w:val="bottom"/>
            <w:hideMark/>
          </w:tcPr>
          <w:p w14:paraId="02F6EA9C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59309A2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7715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601F8" w14:textId="77777777" w:rsidR="00DE63CD" w:rsidRPr="00387FC4" w:rsidRDefault="00DE63CD" w:rsidP="00DE63C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5680C7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972B87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6DE710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45FE97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2B" w:rsidRPr="00094D4C" w14:paraId="30DFC498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39471D7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8411160" w14:textId="72E3FC58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80" w:type="dxa"/>
          </w:tcPr>
          <w:p w14:paraId="734478D9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D091B" w14:textId="3E3F68BB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78" w:type="dxa"/>
          </w:tcPr>
          <w:p w14:paraId="4EB3166B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6FD6E5" w14:textId="3B6C9E19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93E8BC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D542A18" w14:textId="2FD64220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4AF6BE21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1385C7F3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0E5468C2" w14:textId="6584A01C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20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574385C9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04968" w14:textId="21A1A9DF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14:paraId="72BD0F5E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A037B43" w14:textId="50F9FE65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9CABC1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F75F2F6" w14:textId="49B39DAA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6B23D682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7C66B6EB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B8450B5" w14:textId="7A8F9AFF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32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E18E2A1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BB2124" w14:textId="51FEA4FB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78" w:type="dxa"/>
          </w:tcPr>
          <w:p w14:paraId="64F33638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7401DF" w14:textId="21A15650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78A7B2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1C62FC8" w14:textId="0AB46D02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3001E7C9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58E924AC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0330C69C" w14:textId="730FB788" w:rsidR="00122D2B" w:rsidRPr="006841F5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</w:tcPr>
          <w:p w14:paraId="01400646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3D565F" w14:textId="310C0A46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8" w:type="dxa"/>
          </w:tcPr>
          <w:p w14:paraId="1C2721B2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44704E" w14:textId="45790AF0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526B1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4FA43A5" w14:textId="46C6AEEE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5CB4C550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5425D18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9E30047" w14:textId="634D5350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248E8966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9CD39" w14:textId="35F2F825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78" w:type="dxa"/>
          </w:tcPr>
          <w:p w14:paraId="4382BBE7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96F6F9A" w14:textId="4FA564CA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1922E4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65C444B" w14:textId="4F31CC0F" w:rsidR="00122D2B" w:rsidRPr="00387FC4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63CD" w:rsidRPr="00094D4C" w14:paraId="3D6DE49C" w14:textId="77777777" w:rsidTr="000864A0">
        <w:trPr>
          <w:cantSplit/>
          <w:trHeight w:val="272"/>
        </w:trPr>
        <w:tc>
          <w:tcPr>
            <w:tcW w:w="4230" w:type="dxa"/>
            <w:shd w:val="clear" w:color="auto" w:fill="auto"/>
            <w:vAlign w:val="bottom"/>
          </w:tcPr>
          <w:p w14:paraId="53521C63" w14:textId="09272603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4A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1080" w:type="dxa"/>
          </w:tcPr>
          <w:p w14:paraId="1017DCA2" w14:textId="23BC5C0E" w:rsidR="00DE63CD" w:rsidRPr="00FC2411" w:rsidRDefault="0022571E" w:rsidP="00DE63C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</w:tcPr>
          <w:p w14:paraId="7E77E98C" w14:textId="77777777" w:rsidR="00DE63CD" w:rsidRPr="00D80FD2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4790A0" w14:textId="77ECD515" w:rsidR="00DE63CD" w:rsidRPr="00FC2411" w:rsidRDefault="00122D2B" w:rsidP="00DE63C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843234" w14:textId="77777777" w:rsidR="00DE63CD" w:rsidRPr="00D80FD2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F86B3D4" w14:textId="17187DCA" w:rsidR="00DE63CD" w:rsidRPr="00D80FD2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ADBC08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0D136DF4" w14:textId="09C6F0F6" w:rsidR="00DE63CD" w:rsidRPr="007533A3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2D2B" w:rsidRPr="00094D4C" w14:paraId="2D8E76EC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042EB364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EA4BA1B" w14:textId="3A0FEAF1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32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08448D1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A5DCE" w14:textId="09D1C289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78" w:type="dxa"/>
          </w:tcPr>
          <w:p w14:paraId="331D868C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BF731E" w14:textId="14C4AD52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61AFF999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7074929" w14:textId="168A37A8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</w:p>
        </w:tc>
      </w:tr>
      <w:tr w:rsidR="00122D2B" w:rsidRPr="00094D4C" w14:paraId="6931920C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4D750B15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1E370C2F" w14:textId="6F82C89D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40DB1B99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BEA316" w14:textId="4F20A55C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1C83490D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3964B31" w14:textId="56676C36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7CF7DFA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E20BE4F" w14:textId="6108B071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22D2B" w:rsidRPr="00094D4C" w14:paraId="55647A7A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2DBCBCCA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CA35079" w14:textId="2CE1823A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320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053098C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226A9" w14:textId="32749EFA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78" w:type="dxa"/>
          </w:tcPr>
          <w:p w14:paraId="23B20354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F367093" w14:textId="3C84CFE5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689A70B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9DA43B6" w14:textId="4F975945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122D2B" w:rsidRPr="00094D4C" w14:paraId="7D6F6CA5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0ABB809A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6414519" w14:textId="16F8D46F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80" w:type="dxa"/>
          </w:tcPr>
          <w:p w14:paraId="2104AFEB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D8A0F" w14:textId="3F03AD85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78" w:type="dxa"/>
          </w:tcPr>
          <w:p w14:paraId="0D064A6D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61FD6E" w14:textId="5114D064" w:rsidR="00122D2B" w:rsidRPr="00D80FD2" w:rsidRDefault="006C7BEA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B4449E3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5D37D01" w14:textId="040F74ED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122D2B" w:rsidRPr="00094D4C" w14:paraId="05B65104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36A7FB9D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656C91AC" w14:textId="38C7057B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111D52F2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D120" w14:textId="0B2492D9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8" w:type="dxa"/>
          </w:tcPr>
          <w:p w14:paraId="067A8FD8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ED156E" w14:textId="5DAD5695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05BED22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1A518D5" w14:textId="464102F9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22D2B" w:rsidRPr="00094D4C" w14:paraId="08CE9EC0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3E4EAB51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6B0F2A59" w14:textId="3C2FE0FB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80" w:type="dxa"/>
          </w:tcPr>
          <w:p w14:paraId="3FD89610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1B5DB" w14:textId="152245E8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78" w:type="dxa"/>
          </w:tcPr>
          <w:p w14:paraId="23AA8ECB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34BB84" w14:textId="5DDF6E97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F0A9284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3A3AA72" w14:textId="15FAB34C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22D2B" w:rsidRPr="00094D4C" w14:paraId="6B3F1AD9" w14:textId="77777777" w:rsidTr="00E811F7">
        <w:trPr>
          <w:cantSplit/>
          <w:trHeight w:val="272"/>
        </w:trPr>
        <w:tc>
          <w:tcPr>
            <w:tcW w:w="4230" w:type="dxa"/>
            <w:vAlign w:val="bottom"/>
          </w:tcPr>
          <w:p w14:paraId="79ACDC3A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7898AEA" w14:textId="17AFB4FE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80" w:type="dxa"/>
          </w:tcPr>
          <w:p w14:paraId="72A317EF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A1F70" w14:textId="5EE09C29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78" w:type="dxa"/>
          </w:tcPr>
          <w:p w14:paraId="4BF4F004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A8ABB0" w14:textId="5FA2763D" w:rsidR="00122D2B" w:rsidRPr="00D80FD2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7CF376E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38E7583" w14:textId="6F65538D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22D2B" w:rsidRPr="00094D4C" w14:paraId="74A5EFB4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6EF5E520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A63E4D9" w14:textId="7473AD9D" w:rsidR="00122D2B" w:rsidRPr="00D80FD2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80" w:type="dxa"/>
          </w:tcPr>
          <w:p w14:paraId="154F4C26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1630" w14:textId="69D3CAA7" w:rsidR="00122D2B" w:rsidRPr="00D80FD2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78" w:type="dxa"/>
          </w:tcPr>
          <w:p w14:paraId="2944F4BF" w14:textId="77777777" w:rsidR="00122D2B" w:rsidRPr="00D80FD2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6E1DE6" w14:textId="193AC177" w:rsidR="00122D2B" w:rsidRPr="00122D2B" w:rsidRDefault="006C7BEA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7DEA93" w14:textId="77777777" w:rsidR="00122D2B" w:rsidRPr="007533A3" w:rsidRDefault="00122D2B" w:rsidP="00122D2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59D0A6F" w14:textId="553DA82B" w:rsidR="00122D2B" w:rsidRPr="006C7BEA" w:rsidRDefault="006C7BEA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DE63CD" w:rsidRPr="00094D4C" w14:paraId="483E2246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CE9D31D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54C9CA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E2472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90FFE" w14:textId="77777777" w:rsidR="00DE63CD" w:rsidRPr="00387FC4" w:rsidRDefault="00DE63CD" w:rsidP="00DE63C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C7504D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606953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5657" w14:textId="77777777" w:rsidR="00DE63CD" w:rsidRPr="007533A3" w:rsidRDefault="00DE63CD" w:rsidP="00DE63C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BE227D" w14:textId="77777777" w:rsidR="00DE63CD" w:rsidRPr="00387FC4" w:rsidRDefault="00DE63CD" w:rsidP="00DE63C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3CD" w:rsidRPr="00094D4C" w14:paraId="15DD16AF" w14:textId="77777777" w:rsidTr="004D4326">
        <w:trPr>
          <w:cantSplit/>
          <w:trHeight w:val="272"/>
        </w:trPr>
        <w:tc>
          <w:tcPr>
            <w:tcW w:w="4230" w:type="dxa"/>
          </w:tcPr>
          <w:p w14:paraId="12B5C3DB" w14:textId="77777777" w:rsidR="00DE63CD" w:rsidRPr="007533A3" w:rsidRDefault="00DE63CD" w:rsidP="00DE6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22755AA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E41F0" w14:textId="77777777" w:rsidR="00DE63CD" w:rsidRPr="007533A3" w:rsidRDefault="00DE63CD" w:rsidP="00DE63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44C3C" w14:textId="77777777" w:rsidR="00DE63CD" w:rsidRPr="00387FC4" w:rsidRDefault="00DE63CD" w:rsidP="00DE63C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FED6E8B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68EAE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C8E49" w14:textId="77777777" w:rsidR="00DE63CD" w:rsidRPr="007533A3" w:rsidRDefault="00DE63CD" w:rsidP="00DE63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3B87FF" w14:textId="77777777" w:rsidR="00DE63CD" w:rsidRPr="007533A3" w:rsidRDefault="00DE63CD" w:rsidP="00DE63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2B" w:rsidRPr="00094D4C" w14:paraId="203010D2" w14:textId="77777777" w:rsidTr="00EB4A9F">
        <w:trPr>
          <w:cantSplit/>
          <w:trHeight w:val="272"/>
        </w:trPr>
        <w:tc>
          <w:tcPr>
            <w:tcW w:w="4230" w:type="dxa"/>
          </w:tcPr>
          <w:p w14:paraId="5DBBF144" w14:textId="77777777" w:rsidR="00122D2B" w:rsidRPr="007533A3" w:rsidRDefault="00122D2B" w:rsidP="00122D2B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vAlign w:val="bottom"/>
          </w:tcPr>
          <w:p w14:paraId="0E23B8AA" w14:textId="084ED85E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80" w:type="dxa"/>
            <w:vAlign w:val="bottom"/>
          </w:tcPr>
          <w:p w14:paraId="0B700802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EFFBAF" w14:textId="2EA45E41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78" w:type="dxa"/>
            <w:vAlign w:val="bottom"/>
          </w:tcPr>
          <w:p w14:paraId="089742F1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EFCD47" w14:textId="360BE34E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80" w:type="dxa"/>
            <w:vAlign w:val="bottom"/>
          </w:tcPr>
          <w:p w14:paraId="63A2D955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788916" w14:textId="3FABCA7C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374</w:t>
            </w:r>
          </w:p>
        </w:tc>
      </w:tr>
      <w:tr w:rsidR="00122D2B" w:rsidRPr="00094D4C" w14:paraId="280AB7C5" w14:textId="77777777" w:rsidTr="004D4326">
        <w:trPr>
          <w:cantSplit/>
          <w:trHeight w:val="272"/>
        </w:trPr>
        <w:tc>
          <w:tcPr>
            <w:tcW w:w="4230" w:type="dxa"/>
          </w:tcPr>
          <w:p w14:paraId="6F021DA1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F37A56C" w14:textId="53C749C2" w:rsidR="00122D2B" w:rsidRPr="002D7FBB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54D1E47E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7A1D3" w14:textId="72C0C29F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78" w:type="dxa"/>
          </w:tcPr>
          <w:p w14:paraId="5847CC48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74BB93" w14:textId="26A0187A" w:rsidR="00122D2B" w:rsidRPr="007533A3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180" w:type="dxa"/>
          </w:tcPr>
          <w:p w14:paraId="7A4CD2F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452789" w14:textId="3C83BFF4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</w:tr>
      <w:tr w:rsidR="00122D2B" w:rsidRPr="00094D4C" w14:paraId="04AAE4B0" w14:textId="77777777" w:rsidTr="004D4326">
        <w:trPr>
          <w:cantSplit/>
          <w:trHeight w:val="272"/>
        </w:trPr>
        <w:tc>
          <w:tcPr>
            <w:tcW w:w="4230" w:type="dxa"/>
          </w:tcPr>
          <w:p w14:paraId="3E38C3ED" w14:textId="77777777" w:rsidR="00122D2B" w:rsidRPr="007533A3" w:rsidRDefault="00122D2B" w:rsidP="00122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22C14041" w14:textId="12E9B464" w:rsidR="00122D2B" w:rsidRPr="007533A3" w:rsidRDefault="0022571E" w:rsidP="00122D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</w:tcPr>
          <w:p w14:paraId="6ACAB954" w14:textId="77777777" w:rsidR="00122D2B" w:rsidRPr="007533A3" w:rsidRDefault="00122D2B" w:rsidP="00122D2B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34C2CC" w14:textId="67F733E3" w:rsidR="00122D2B" w:rsidRPr="00387FC4" w:rsidRDefault="00122D2B" w:rsidP="00122D2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78" w:type="dxa"/>
          </w:tcPr>
          <w:p w14:paraId="492212E8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3C1F6E" w14:textId="66D7B6F1" w:rsidR="00122D2B" w:rsidRPr="00BA78CC" w:rsidRDefault="00122D2B" w:rsidP="00122D2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8E8DF0" w14:textId="77777777" w:rsidR="00122D2B" w:rsidRPr="007533A3" w:rsidRDefault="00122D2B" w:rsidP="00122D2B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3E7F4E5" w14:textId="2567C35E" w:rsidR="00122D2B" w:rsidRPr="007533A3" w:rsidRDefault="00122D2B" w:rsidP="00122D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CF9DD76" w14:textId="5461C8F3" w:rsidR="00516F50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662482" w14:paraId="66EC68AA" w14:textId="77777777" w:rsidTr="00A9223C">
        <w:trPr>
          <w:tblHeader/>
        </w:trPr>
        <w:tc>
          <w:tcPr>
            <w:tcW w:w="2307" w:type="pct"/>
          </w:tcPr>
          <w:p w14:paraId="06549C77" w14:textId="465C3A45" w:rsidR="00BC0E08" w:rsidRPr="00662482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22569ADB" w14:textId="77777777" w:rsidTr="00A9223C">
        <w:trPr>
          <w:tblHeader/>
        </w:trPr>
        <w:tc>
          <w:tcPr>
            <w:tcW w:w="2307" w:type="pct"/>
          </w:tcPr>
          <w:p w14:paraId="167824BE" w14:textId="5B343F3C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1A263E7B" w14:textId="1EB0314D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BA78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8" w:type="pct"/>
            <w:vAlign w:val="center"/>
          </w:tcPr>
          <w:p w14:paraId="4837A3AA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7BD2DB09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BA78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97" w:type="pct"/>
            <w:vAlign w:val="center"/>
          </w:tcPr>
          <w:p w14:paraId="5E5A9D07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C4C3C5F" w14:textId="77777777" w:rsidTr="00A9223C">
        <w:trPr>
          <w:tblHeader/>
        </w:trPr>
        <w:tc>
          <w:tcPr>
            <w:tcW w:w="2307" w:type="pct"/>
          </w:tcPr>
          <w:p w14:paraId="323EE82A" w14:textId="21B8B749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325D5C9D" w14:textId="663543E2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42B6C63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7E05B265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1141F87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1505EE26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6214D1B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1FAC5022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643" w:rsidRPr="00662482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662482" w14:paraId="4ED0F84D" w14:textId="77777777" w:rsidTr="00A9223C">
        <w:tc>
          <w:tcPr>
            <w:tcW w:w="2307" w:type="pct"/>
            <w:vAlign w:val="bottom"/>
          </w:tcPr>
          <w:p w14:paraId="0FCB953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0AC2" w:rsidRPr="00662482" w14:paraId="658B85AC" w14:textId="77777777" w:rsidTr="00A9223C">
        <w:tc>
          <w:tcPr>
            <w:tcW w:w="2307" w:type="pct"/>
            <w:vAlign w:val="bottom"/>
          </w:tcPr>
          <w:p w14:paraId="41D28F4B" w14:textId="51594E93" w:rsidR="00C00AC2" w:rsidRPr="00662482" w:rsidRDefault="000374E7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45D00A9C" w14:textId="6F1CD25A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8" w:type="pct"/>
            <w:vAlign w:val="bottom"/>
          </w:tcPr>
          <w:p w14:paraId="5933DEC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65C4166A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2A56CF7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76057774" w:rsidR="00C00AC2" w:rsidRPr="00D80FD2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7F7F5793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3E9CC21F" w14:textId="77777777" w:rsidTr="00A9223C">
        <w:tc>
          <w:tcPr>
            <w:tcW w:w="2307" w:type="pct"/>
            <w:vAlign w:val="bottom"/>
          </w:tcPr>
          <w:p w14:paraId="3493F4D9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09AB2434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4DC83874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00E17D9A" w:rsidR="00C00AC2" w:rsidRPr="00E623E4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97" w:type="pct"/>
            <w:vAlign w:val="bottom"/>
          </w:tcPr>
          <w:p w14:paraId="1F47509D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2F23FCD1" w:rsidR="00C00AC2" w:rsidRPr="00662482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C00AC2" w:rsidRPr="00662482" w14:paraId="69BFA879" w14:textId="77777777" w:rsidTr="00A9223C">
        <w:tc>
          <w:tcPr>
            <w:tcW w:w="2307" w:type="pct"/>
            <w:vAlign w:val="bottom"/>
          </w:tcPr>
          <w:p w14:paraId="1ECFFC8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69ED829B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8" w:type="pct"/>
            <w:vAlign w:val="bottom"/>
          </w:tcPr>
          <w:p w14:paraId="3F145B4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1BC129C6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8" w:type="pct"/>
            <w:vAlign w:val="bottom"/>
          </w:tcPr>
          <w:p w14:paraId="467ED5E6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66D78B3C" w:rsidR="00C00AC2" w:rsidRPr="00D80FD2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2154C6D5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DD7F93D" w14:textId="77777777" w:rsidTr="00A9223C">
        <w:tc>
          <w:tcPr>
            <w:tcW w:w="2307" w:type="pct"/>
            <w:vAlign w:val="bottom"/>
          </w:tcPr>
          <w:p w14:paraId="78AF243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5683837D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8" w:type="pct"/>
            <w:vAlign w:val="bottom"/>
          </w:tcPr>
          <w:p w14:paraId="23593E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4396F847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8" w:type="pct"/>
            <w:vAlign w:val="bottom"/>
          </w:tcPr>
          <w:p w14:paraId="35930C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4F82C54A" w:rsidR="00C00AC2" w:rsidRPr="00D80FD2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1A2C2A57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A19A953" w14:textId="77777777" w:rsidTr="00A9223C">
        <w:tc>
          <w:tcPr>
            <w:tcW w:w="2307" w:type="pct"/>
            <w:vAlign w:val="bottom"/>
          </w:tcPr>
          <w:p w14:paraId="61819637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33CC6A74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98" w:type="pct"/>
            <w:vAlign w:val="bottom"/>
          </w:tcPr>
          <w:p w14:paraId="38A8205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7C8908C8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98" w:type="pct"/>
            <w:vAlign w:val="bottom"/>
          </w:tcPr>
          <w:p w14:paraId="5EDFE95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24D9B85E" w:rsidR="00C00AC2" w:rsidRPr="00D80FD2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437436CF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0AC2" w:rsidRPr="00662482" w14:paraId="612C6523" w14:textId="77777777" w:rsidTr="0079406E">
        <w:tc>
          <w:tcPr>
            <w:tcW w:w="2307" w:type="pct"/>
            <w:vAlign w:val="bottom"/>
          </w:tcPr>
          <w:p w14:paraId="4581C8EB" w14:textId="77777777" w:rsidR="00C00AC2" w:rsidRPr="00662482" w:rsidRDefault="00C00AC2" w:rsidP="00C00AC2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5BDB8F57" w:rsidR="00C00AC2" w:rsidRPr="009F138A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98" w:type="pct"/>
            <w:vAlign w:val="bottom"/>
          </w:tcPr>
          <w:p w14:paraId="37887658" w14:textId="77777777" w:rsidR="00C00AC2" w:rsidRPr="009F138A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432ABFEA" w:rsidR="00C00AC2" w:rsidRPr="009F138A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8" w:type="pct"/>
            <w:vAlign w:val="bottom"/>
          </w:tcPr>
          <w:p w14:paraId="340BC3F1" w14:textId="77777777" w:rsidR="00C00AC2" w:rsidRPr="009F138A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7A9E4569" w:rsidR="00C00AC2" w:rsidRPr="009F138A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661</w:t>
            </w:r>
          </w:p>
        </w:tc>
        <w:tc>
          <w:tcPr>
            <w:tcW w:w="97" w:type="pct"/>
            <w:vAlign w:val="bottom"/>
          </w:tcPr>
          <w:p w14:paraId="48137766" w14:textId="77777777" w:rsidR="00C00AC2" w:rsidRPr="009F138A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09B6147D" w:rsidR="00C00AC2" w:rsidRPr="009F138A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</w:tr>
      <w:tr w:rsidR="00C00AC2" w:rsidRPr="00662482" w14:paraId="74E84114" w14:textId="77777777" w:rsidTr="00A9223C">
        <w:tc>
          <w:tcPr>
            <w:tcW w:w="2307" w:type="pct"/>
            <w:vAlign w:val="bottom"/>
          </w:tcPr>
          <w:p w14:paraId="7F30D8FC" w14:textId="77777777" w:rsidR="00C00AC2" w:rsidRPr="00662482" w:rsidRDefault="00C00AC2" w:rsidP="00C00AC2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2A78C860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8" w:type="pct"/>
            <w:vAlign w:val="bottom"/>
          </w:tcPr>
          <w:p w14:paraId="1B8BD8D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62DC06E9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64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8" w:type="pct"/>
            <w:vAlign w:val="bottom"/>
          </w:tcPr>
          <w:p w14:paraId="366E4BA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08408146" w:rsidR="00C00AC2" w:rsidRPr="00D80FD2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198A95EC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C00AC2" w:rsidRPr="00662482" w14:paraId="59513B65" w14:textId="77777777" w:rsidTr="00A9223C">
        <w:tc>
          <w:tcPr>
            <w:tcW w:w="2307" w:type="pct"/>
            <w:vAlign w:val="bottom"/>
          </w:tcPr>
          <w:p w14:paraId="0D1598F3" w14:textId="77777777" w:rsidR="00C00AC2" w:rsidRPr="00662482" w:rsidRDefault="00C00AC2" w:rsidP="00C00A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69920892" w:rsidR="00C00AC2" w:rsidRPr="00D80FD2" w:rsidRDefault="00D72BE8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98" w:type="pct"/>
            <w:vAlign w:val="bottom"/>
          </w:tcPr>
          <w:p w14:paraId="66EB8E3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1E3B9424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8" w:type="pct"/>
            <w:vAlign w:val="bottom"/>
          </w:tcPr>
          <w:p w14:paraId="5465CA5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11D18DFA" w:rsidR="00C00AC2" w:rsidRPr="00BA78CC" w:rsidRDefault="00BA78CC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97" w:type="pct"/>
            <w:vAlign w:val="bottom"/>
          </w:tcPr>
          <w:p w14:paraId="539988B4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29C3D20E" w:rsidR="00C00AC2" w:rsidRPr="00662482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</w:tr>
      <w:tr w:rsidR="00C12643" w:rsidRPr="00662482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2643" w:rsidRPr="00662482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7216" w:rsidRPr="00662482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4B7141CA" w:rsidR="00147216" w:rsidRPr="00662482" w:rsidRDefault="000374E7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7D61DB46" w14:textId="4CBE6377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8" w:type="pct"/>
            <w:vAlign w:val="bottom"/>
          </w:tcPr>
          <w:p w14:paraId="2E2619E5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2A25F2A7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7E9548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659C1A8A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46EEB558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791830AA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3EFAB787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3C871DB7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0FBEDEB8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97" w:type="pct"/>
            <w:vAlign w:val="bottom"/>
          </w:tcPr>
          <w:p w14:paraId="28DF625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6AE8F2A2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147216" w:rsidRPr="00662482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335F9414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3E9D10BF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5BE556BD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8" w:type="pct"/>
            <w:vAlign w:val="bottom"/>
          </w:tcPr>
          <w:p w14:paraId="2C35EAA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2872EC65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76F37797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74C09B87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EC9647C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36624B3A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7AE381F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7C5E3C32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2C043321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1DD7A780" w14:textId="77777777" w:rsidTr="006015EA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2307" w:type="pct"/>
            <w:vAlign w:val="bottom"/>
          </w:tcPr>
          <w:p w14:paraId="12D6180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14AEB0BE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98" w:type="pct"/>
            <w:vAlign w:val="bottom"/>
          </w:tcPr>
          <w:p w14:paraId="4C9F42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5B3661E8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8" w:type="pct"/>
            <w:vAlign w:val="bottom"/>
          </w:tcPr>
          <w:p w14:paraId="6D3403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3E02615F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7" w:type="pct"/>
            <w:vAlign w:val="bottom"/>
          </w:tcPr>
          <w:p w14:paraId="3AE070D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47E40147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147216" w:rsidRPr="00662482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147216" w:rsidRPr="00662482" w:rsidRDefault="00147216" w:rsidP="0014721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3E9540CE" w:rsidR="00147216" w:rsidRPr="009F138A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98" w:type="pct"/>
            <w:vAlign w:val="bottom"/>
          </w:tcPr>
          <w:p w14:paraId="65A77DB2" w14:textId="77777777" w:rsidR="00147216" w:rsidRPr="009F138A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2F7D01CC" w:rsidR="00147216" w:rsidRPr="009F138A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123DED1F" w14:textId="77777777" w:rsidR="00147216" w:rsidRPr="009F138A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1F916AE7" w:rsidR="00147216" w:rsidRPr="009F138A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97" w:type="pct"/>
            <w:vAlign w:val="bottom"/>
          </w:tcPr>
          <w:p w14:paraId="6500C495" w14:textId="77777777" w:rsidR="00147216" w:rsidRPr="009F138A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755386A4" w:rsidR="00147216" w:rsidRPr="009F138A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</w:tr>
      <w:tr w:rsidR="00147216" w:rsidRPr="00662482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147216" w:rsidRPr="00662482" w:rsidRDefault="00147216" w:rsidP="00147216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7EE3F9CC" w:rsidR="00147216" w:rsidRPr="00D80FD2" w:rsidDel="006E1E49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147216" w:rsidRPr="00D80FD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3B26C1B2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385A8B35" w:rsidR="00147216" w:rsidRPr="00D80FD2" w:rsidDel="006E1E49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97" w:type="pct"/>
            <w:vAlign w:val="bottom"/>
          </w:tcPr>
          <w:p w14:paraId="5B54A47B" w14:textId="77777777" w:rsidR="00147216" w:rsidRPr="0066248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4CCC76EC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549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47216" w:rsidRPr="00662482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2EFAD1E5" w:rsidR="00147216" w:rsidRPr="00D80FD2" w:rsidRDefault="00D72BE8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6189F1B5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4A667D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0BEE3968" w:rsidR="00147216" w:rsidRPr="00D80FD2" w:rsidRDefault="00BA78CC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7" w:type="pct"/>
          </w:tcPr>
          <w:p w14:paraId="31BF58E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6DD09610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</w:tr>
      <w:tr w:rsidR="00C12643" w:rsidRPr="00662482" w14:paraId="426A7AD9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2FBAB75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2919637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4E0ACA8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07F97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FF9A64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76C515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179AA9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391FB8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188B61F6" w14:textId="77777777" w:rsidTr="00A9223C">
        <w:tc>
          <w:tcPr>
            <w:tcW w:w="2307" w:type="pct"/>
            <w:vAlign w:val="bottom"/>
          </w:tcPr>
          <w:p w14:paraId="09F7C1C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786" w:rsidRPr="00662482" w14:paraId="377B2331" w14:textId="77777777" w:rsidTr="00A9223C">
        <w:tc>
          <w:tcPr>
            <w:tcW w:w="2307" w:type="pct"/>
            <w:vAlign w:val="bottom"/>
          </w:tcPr>
          <w:p w14:paraId="3639D1BD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41818FB1" w:rsidR="00F44786" w:rsidRPr="006D6915" w:rsidRDefault="00353632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6F92973D" w:rsidR="00F44786" w:rsidRPr="00A9223C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79A0A5F3" w:rsidR="00F44786" w:rsidRPr="00662482" w:rsidRDefault="00EE0ECA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39,173</w:t>
            </w:r>
          </w:p>
        </w:tc>
        <w:tc>
          <w:tcPr>
            <w:tcW w:w="97" w:type="pct"/>
            <w:vAlign w:val="bottom"/>
          </w:tcPr>
          <w:p w14:paraId="0026C161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6FC9DD0B" w:rsidR="00F44786" w:rsidRPr="00662482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F44786" w:rsidRPr="00662482" w14:paraId="27C5E830" w14:textId="77777777" w:rsidTr="00A9223C">
        <w:tc>
          <w:tcPr>
            <w:tcW w:w="2307" w:type="pct"/>
            <w:vAlign w:val="bottom"/>
          </w:tcPr>
          <w:p w14:paraId="0A01DC81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38842B65" w:rsidR="00F44786" w:rsidRPr="006D6915" w:rsidRDefault="00353632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137</w:t>
            </w:r>
          </w:p>
        </w:tc>
        <w:tc>
          <w:tcPr>
            <w:tcW w:w="98" w:type="pct"/>
            <w:vAlign w:val="bottom"/>
          </w:tcPr>
          <w:p w14:paraId="17E2475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40114093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230B4800" w:rsidR="00F44786" w:rsidRPr="00662482" w:rsidRDefault="00EE0ECA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4814DE5A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4786" w:rsidRPr="00662482" w14:paraId="348B9CBA" w14:textId="77777777" w:rsidTr="00A9223C">
        <w:tc>
          <w:tcPr>
            <w:tcW w:w="2307" w:type="pct"/>
            <w:vAlign w:val="bottom"/>
          </w:tcPr>
          <w:p w14:paraId="6E6951A0" w14:textId="77777777" w:rsidR="00F44786" w:rsidRPr="00662482" w:rsidRDefault="00F44786" w:rsidP="00F4478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67360538" w:rsidR="00F44786" w:rsidRPr="009F138A" w:rsidRDefault="00353632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3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137</w:t>
            </w:r>
          </w:p>
        </w:tc>
        <w:tc>
          <w:tcPr>
            <w:tcW w:w="98" w:type="pct"/>
            <w:vAlign w:val="bottom"/>
          </w:tcPr>
          <w:p w14:paraId="53EE4106" w14:textId="77777777" w:rsidR="00F44786" w:rsidRPr="009F138A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3D3A06D4" w:rsidR="00F44786" w:rsidRPr="009F138A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F44786" w:rsidRPr="009F138A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62EDFE70" w:rsidR="00F44786" w:rsidRPr="009F138A" w:rsidRDefault="00EE0ECA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39,173</w:t>
            </w:r>
          </w:p>
        </w:tc>
        <w:tc>
          <w:tcPr>
            <w:tcW w:w="97" w:type="pct"/>
            <w:vAlign w:val="bottom"/>
          </w:tcPr>
          <w:p w14:paraId="4BE336A7" w14:textId="77777777" w:rsidR="00F44786" w:rsidRPr="009F138A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7F8AFC41" w:rsidR="00F44786" w:rsidRPr="009F138A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3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28,903</w:t>
            </w:r>
          </w:p>
        </w:tc>
      </w:tr>
      <w:tr w:rsidR="00F44786" w:rsidRPr="00662482" w14:paraId="3BFE77E5" w14:textId="77777777" w:rsidTr="00A9223C">
        <w:tc>
          <w:tcPr>
            <w:tcW w:w="2307" w:type="pct"/>
            <w:vAlign w:val="bottom"/>
          </w:tcPr>
          <w:p w14:paraId="6B086B40" w14:textId="77777777" w:rsidR="00F44786" w:rsidRPr="00662482" w:rsidRDefault="00F44786" w:rsidP="00F44786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02C82C3A" w:rsidR="00F44786" w:rsidRPr="00890CD7" w:rsidRDefault="00353632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20B9E6CB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2FC16795" w:rsidR="00F44786" w:rsidRPr="00662482" w:rsidRDefault="00EE0ECA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97" w:type="pct"/>
            <w:vAlign w:val="bottom"/>
          </w:tcPr>
          <w:p w14:paraId="4DECAB6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18BC70AD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F44786" w:rsidRPr="00662482" w14:paraId="50B7226E" w14:textId="77777777" w:rsidTr="00A9223C">
        <w:tc>
          <w:tcPr>
            <w:tcW w:w="2307" w:type="pct"/>
            <w:vAlign w:val="bottom"/>
          </w:tcPr>
          <w:p w14:paraId="2C4A5566" w14:textId="77777777" w:rsidR="00F44786" w:rsidRPr="00662482" w:rsidRDefault="00F44786" w:rsidP="00F447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16B32020" w:rsidR="00F44786" w:rsidRPr="00EF207F" w:rsidRDefault="00353632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137</w:t>
            </w:r>
          </w:p>
        </w:tc>
        <w:tc>
          <w:tcPr>
            <w:tcW w:w="98" w:type="pct"/>
            <w:vAlign w:val="bottom"/>
          </w:tcPr>
          <w:p w14:paraId="307ABD6E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744558F0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578712C9" w:rsidR="00F44786" w:rsidRPr="00EE0ECA" w:rsidRDefault="00EE0ECA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39,127</w:t>
            </w:r>
          </w:p>
        </w:tc>
        <w:tc>
          <w:tcPr>
            <w:tcW w:w="97" w:type="pct"/>
            <w:vAlign w:val="bottom"/>
          </w:tcPr>
          <w:p w14:paraId="1829BCB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4F2EEA31" w:rsidR="00F44786" w:rsidRPr="00662482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28,855</w:t>
            </w:r>
          </w:p>
        </w:tc>
      </w:tr>
    </w:tbl>
    <w:p w14:paraId="1B23CE53" w14:textId="4AF7AB89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7C8781" w14:textId="15499FF5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8A3D37" w14:textId="065B3E33" w:rsidR="005049B9" w:rsidRDefault="00504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56DEE7C" w14:textId="77777777" w:rsidR="005049B9" w:rsidRDefault="00504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662482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662482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662482" w14:paraId="4BCA1F0C" w14:textId="77777777" w:rsidTr="005E4F8A">
        <w:trPr>
          <w:cantSplit/>
        </w:trPr>
        <w:tc>
          <w:tcPr>
            <w:tcW w:w="2307" w:type="pct"/>
          </w:tcPr>
          <w:p w14:paraId="475A223E" w14:textId="11DF9B21" w:rsidR="00BC0E08" w:rsidRPr="00662482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E0EC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A78C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89" w:type="pct"/>
            <w:vAlign w:val="center"/>
          </w:tcPr>
          <w:p w14:paraId="67E0827B" w14:textId="4390E503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4858AE2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78549691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0043B30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652F06E4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C0E08" w:rsidRPr="00662482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662482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0FD2" w:rsidRPr="00662482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6752F75C" w:rsidR="00D80FD2" w:rsidRPr="005E4F8A" w:rsidRDefault="00D72BE8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5799B9E" w:rsidR="00D80FD2" w:rsidRPr="00FE54FF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66EEC56F" w:rsidR="00D80FD2" w:rsidRPr="00662482" w:rsidRDefault="00361341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</w:tcPr>
          <w:p w14:paraId="52E952D2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69AF58CB" w:rsidR="00D80FD2" w:rsidRPr="00DF3826" w:rsidRDefault="00DF3826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80FD2" w:rsidRPr="00662482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67A84C16" w:rsidR="00D80FD2" w:rsidRPr="005E4F8A" w:rsidRDefault="00353632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3176AD9D" w:rsidR="00D80FD2" w:rsidRPr="00662482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49C0F56D" w:rsidR="00D80FD2" w:rsidRPr="00662482" w:rsidRDefault="00EE0ECA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8" w:type="pct"/>
          </w:tcPr>
          <w:p w14:paraId="7E55C1A4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43827BFE" w:rsidR="00D80FD2" w:rsidRPr="00DD2BE9" w:rsidRDefault="00DF3826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5ADDFAA2" w14:textId="77777777" w:rsidR="00BC0E08" w:rsidRPr="00662482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662482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662482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6D748D51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8" w:type="pct"/>
            <w:vAlign w:val="center"/>
          </w:tcPr>
          <w:p w14:paraId="22133E81" w14:textId="39D4B3E9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BA78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97" w:type="pct"/>
            <w:vAlign w:val="center"/>
          </w:tcPr>
          <w:p w14:paraId="57519D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1789D5D9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BA78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97" w:type="pct"/>
            <w:vAlign w:val="center"/>
          </w:tcPr>
          <w:p w14:paraId="1A194CB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3749409B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163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327502AB" w14:textId="02E87211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DF4377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240610B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pct"/>
          </w:tcPr>
          <w:p w14:paraId="266567E3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4C377DB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6E23EE0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2FA6A2E5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643" w:rsidRPr="00662482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9A4A4F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0E07" w:rsidRPr="009A4A4F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BC0E07" w:rsidRPr="009A4A4F" w:rsidRDefault="00BC0E07" w:rsidP="00BC0E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00D7ED9D" w:rsidR="00BC0E07" w:rsidRPr="009A4A4F" w:rsidRDefault="00F67DE2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2,283</w:t>
            </w:r>
          </w:p>
        </w:tc>
        <w:tc>
          <w:tcPr>
            <w:tcW w:w="97" w:type="pct"/>
            <w:vAlign w:val="bottom"/>
          </w:tcPr>
          <w:p w14:paraId="54A59E04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4F919768" w:rsidR="00BC0E07" w:rsidRPr="009A4A4F" w:rsidRDefault="00BC0E07" w:rsidP="0057555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A43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97" w:type="pct"/>
            <w:vAlign w:val="bottom"/>
          </w:tcPr>
          <w:p w14:paraId="0A51B437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4DD02DF2" w:rsidR="00BC0E07" w:rsidRPr="009A4A4F" w:rsidRDefault="00EE0ECA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488C9884" w14:textId="77777777" w:rsidR="00BC0E07" w:rsidRPr="009A4A4F" w:rsidRDefault="00BC0E07" w:rsidP="00BC0E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BC0E07" w:rsidRPr="009A4A4F" w:rsidRDefault="00BC0E07" w:rsidP="005755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9A4A4F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14DBFAD4" w:rsidR="00C12643" w:rsidRPr="0068363D" w:rsidRDefault="00D72BE8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97" w:type="pct"/>
            <w:vAlign w:val="bottom"/>
          </w:tcPr>
          <w:p w14:paraId="0C713D94" w14:textId="77777777" w:rsidR="00C12643" w:rsidRPr="0068363D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4F835BFB" w:rsidR="00C12643" w:rsidRPr="0068363D" w:rsidRDefault="00CA4301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97" w:type="pct"/>
            <w:vAlign w:val="bottom"/>
          </w:tcPr>
          <w:p w14:paraId="058724CB" w14:textId="77777777" w:rsidR="00C12643" w:rsidRPr="0038373B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467F813E" w:rsidR="00C12643" w:rsidRPr="0038373B" w:rsidRDefault="00EE0ECA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C12643" w:rsidRPr="0038373B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C12643" w:rsidRPr="0038373B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37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2643" w:rsidRPr="009A4A4F" w14:paraId="45BA100F" w14:textId="77777777" w:rsidTr="001A0A21">
        <w:trPr>
          <w:cantSplit/>
        </w:trPr>
        <w:tc>
          <w:tcPr>
            <w:tcW w:w="2307" w:type="pct"/>
          </w:tcPr>
          <w:p w14:paraId="0F0EF7CC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CBD" w:rsidRPr="009A4A4F" w14:paraId="0B52999A" w14:textId="77777777" w:rsidTr="001A0A21">
        <w:trPr>
          <w:cantSplit/>
        </w:trPr>
        <w:tc>
          <w:tcPr>
            <w:tcW w:w="2307" w:type="pct"/>
          </w:tcPr>
          <w:p w14:paraId="43EE5840" w14:textId="49E4CECD" w:rsidR="00231CBD" w:rsidRPr="009A4A4F" w:rsidRDefault="000374E7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29BC5E14" w14:textId="64EA3837" w:rsidR="00231CBD" w:rsidRPr="0020407E" w:rsidRDefault="00D72BE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7" w:type="pct"/>
            <w:vAlign w:val="bottom"/>
          </w:tcPr>
          <w:p w14:paraId="3A71DC0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27CEDF5C" w:rsidR="00231CBD" w:rsidRPr="009A4A4F" w:rsidRDefault="009D5E61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7" w:type="pct"/>
            <w:vAlign w:val="bottom"/>
          </w:tcPr>
          <w:p w14:paraId="2618333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248E09AE" w:rsidR="00231CBD" w:rsidRPr="009A4A4F" w:rsidRDefault="00EE0ECA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0FDFB80E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445FFA45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1CBD" w:rsidRPr="009A4A4F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087B8B19" w:rsidR="00231CBD" w:rsidRPr="009A4A4F" w:rsidRDefault="00D72BE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41E14E39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091CBB7A" w:rsidR="00231CBD" w:rsidRPr="009A4A4F" w:rsidRDefault="00EE0ECA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7" w:type="pct"/>
            <w:vAlign w:val="bottom"/>
          </w:tcPr>
          <w:p w14:paraId="4A374BC0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76559CAE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231CBD" w:rsidRPr="009A4A4F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0693EDE4" w:rsidR="00231CBD" w:rsidRPr="00CC7258" w:rsidRDefault="00D72BE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A382E2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619D1A22" w:rsidR="00231CBD" w:rsidRPr="009A4A4F" w:rsidRDefault="009D5E61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65D865C0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67C1B0EC" w:rsidR="00231CBD" w:rsidRPr="009A4A4F" w:rsidRDefault="00EE0ECA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466A387E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1CBD" w:rsidRPr="009A4A4F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370A5175" w:rsidR="00231CBD" w:rsidRPr="00302065" w:rsidRDefault="00D72BE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864</w:t>
            </w:r>
          </w:p>
        </w:tc>
        <w:tc>
          <w:tcPr>
            <w:tcW w:w="97" w:type="pct"/>
            <w:vAlign w:val="bottom"/>
          </w:tcPr>
          <w:p w14:paraId="5CE8042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22FEE73B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D5E6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97" w:type="pct"/>
            <w:vAlign w:val="bottom"/>
          </w:tcPr>
          <w:p w14:paraId="66815E34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0CAD3896" w:rsidR="00231CBD" w:rsidRPr="009A4A4F" w:rsidRDefault="00EE0ECA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bottom"/>
          </w:tcPr>
          <w:p w14:paraId="24F5D735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29FFCAA1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231CBD" w:rsidRPr="009A4A4F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68DC07A4" w:rsidR="00231CBD" w:rsidRPr="0020407E" w:rsidRDefault="00D72BE8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97" w:type="pct"/>
            <w:vAlign w:val="bottom"/>
          </w:tcPr>
          <w:p w14:paraId="68074D76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2B1E5B6F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D5E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97" w:type="pct"/>
            <w:vAlign w:val="bottom"/>
          </w:tcPr>
          <w:p w14:paraId="05D5227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6FA8B8A9" w:rsidR="00231CBD" w:rsidRPr="00AF34C2" w:rsidRDefault="00EE0ECA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7" w:type="pct"/>
            <w:vAlign w:val="bottom"/>
          </w:tcPr>
          <w:p w14:paraId="411370D1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799F3696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C12643" w:rsidRPr="009A4A4F" w14:paraId="7BBB01D2" w14:textId="77777777" w:rsidTr="001A0A21">
        <w:trPr>
          <w:cantSplit/>
        </w:trPr>
        <w:tc>
          <w:tcPr>
            <w:tcW w:w="2307" w:type="pct"/>
          </w:tcPr>
          <w:p w14:paraId="3117A62D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4EDBE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3357C2D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DA0D9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0492EA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28EB43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7A4D18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07650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5E515BD2" w14:textId="77777777" w:rsidTr="00FA2F10">
        <w:trPr>
          <w:cantSplit/>
        </w:trPr>
        <w:tc>
          <w:tcPr>
            <w:tcW w:w="2307" w:type="pct"/>
          </w:tcPr>
          <w:p w14:paraId="5041DE68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458" w:rsidRPr="009A4A4F" w14:paraId="7BAEA1AF" w14:textId="77777777" w:rsidTr="00FA2F10">
        <w:trPr>
          <w:cantSplit/>
        </w:trPr>
        <w:tc>
          <w:tcPr>
            <w:tcW w:w="2307" w:type="pct"/>
          </w:tcPr>
          <w:p w14:paraId="723C7E46" w14:textId="77777777" w:rsidR="00984458" w:rsidRPr="009A4A4F" w:rsidRDefault="00984458" w:rsidP="0098445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15C52E5B" w14:textId="54554E43" w:rsidR="00984458" w:rsidRPr="00FA2F10" w:rsidRDefault="00353632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2F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984458" w:rsidRPr="00FA2F10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A68A7FD" w14:textId="30910BB4" w:rsidR="00984458" w:rsidRPr="00FA2F10" w:rsidRDefault="00984458" w:rsidP="009844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2F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984458" w:rsidRPr="00FA2F10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5452ECD2" w:rsidR="00984458" w:rsidRPr="00FA2F10" w:rsidRDefault="00EE0ECA" w:rsidP="009844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2F10">
              <w:rPr>
                <w:rFonts w:asciiTheme="majorBidi" w:hAnsiTheme="majorBidi" w:cstheme="majorBidi"/>
                <w:sz w:val="28"/>
                <w:szCs w:val="28"/>
              </w:rPr>
              <w:t>4,164</w:t>
            </w:r>
          </w:p>
        </w:tc>
        <w:tc>
          <w:tcPr>
            <w:tcW w:w="97" w:type="pct"/>
          </w:tcPr>
          <w:p w14:paraId="31F127EC" w14:textId="77777777" w:rsidR="00984458" w:rsidRPr="00FA2F10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B955A1C" w14:textId="0A33B513" w:rsidR="00984458" w:rsidRPr="00FA2F10" w:rsidRDefault="009E1AE0" w:rsidP="009844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2F10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</w:tr>
      <w:tr w:rsidR="00FA2F10" w:rsidRPr="009A4A4F" w14:paraId="00484C7A" w14:textId="77777777" w:rsidTr="008123D0">
        <w:trPr>
          <w:cantSplit/>
        </w:trPr>
        <w:tc>
          <w:tcPr>
            <w:tcW w:w="2307" w:type="pct"/>
          </w:tcPr>
          <w:p w14:paraId="3529C99E" w14:textId="72CFAEFC" w:rsidR="00FA2F10" w:rsidRPr="009A4A4F" w:rsidRDefault="00FA2F10" w:rsidP="00FA2F1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F289455" w14:textId="1F0088D4" w:rsidR="00FA2F10" w:rsidRPr="00FA2F10" w:rsidRDefault="00FA2F10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97" w:type="pct"/>
          </w:tcPr>
          <w:p w14:paraId="72CF43DD" w14:textId="77777777" w:rsidR="00FA2F10" w:rsidRPr="00FA2F10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46B5DF7" w14:textId="439DBE66" w:rsidR="00FA2F10" w:rsidRPr="00FA2F10" w:rsidRDefault="00FA2F10" w:rsidP="00FA2F1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60076C3" w14:textId="77777777" w:rsidR="00FA2F10" w:rsidRPr="00FA2F10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D91339" w14:textId="4881357F" w:rsidR="00FA2F10" w:rsidRPr="00FA2F10" w:rsidRDefault="00FA2F10" w:rsidP="00FA2F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2F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44C33943" w14:textId="77777777" w:rsidR="00FA2F10" w:rsidRPr="00FA2F10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078AB17" w14:textId="1FEE11E5" w:rsidR="00FA2F10" w:rsidRPr="00FA2F10" w:rsidRDefault="00FA2F10" w:rsidP="00FA2F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2F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A2F10" w:rsidRPr="009A4A4F" w14:paraId="7EA240BC" w14:textId="77777777" w:rsidTr="001871BE">
        <w:trPr>
          <w:cantSplit/>
        </w:trPr>
        <w:tc>
          <w:tcPr>
            <w:tcW w:w="2307" w:type="pct"/>
          </w:tcPr>
          <w:p w14:paraId="50689EDA" w14:textId="1BA3CF94" w:rsidR="00FA2F10" w:rsidRPr="009A4A4F" w:rsidRDefault="00FA2F10" w:rsidP="00FA2F1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A2F3E0" w14:textId="4BF4E4E3" w:rsidR="00FA2F10" w:rsidRPr="00575559" w:rsidRDefault="00FA2F10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55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97" w:type="pct"/>
          </w:tcPr>
          <w:p w14:paraId="7E72BAAD" w14:textId="77777777" w:rsidR="00FA2F10" w:rsidRPr="009A4A4F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2708B0B" w14:textId="159E2141" w:rsidR="00FA2F10" w:rsidRPr="009A4A4F" w:rsidRDefault="00FA2F10" w:rsidP="00FA2F1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0292D2C8" w14:textId="77777777" w:rsidR="00FA2F10" w:rsidRPr="009A4A4F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5ACF575" w14:textId="68CBEE12" w:rsidR="00FA2F10" w:rsidRDefault="00FA2F10" w:rsidP="00FA2F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2F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4,164</w:t>
            </w:r>
          </w:p>
        </w:tc>
        <w:tc>
          <w:tcPr>
            <w:tcW w:w="97" w:type="pct"/>
          </w:tcPr>
          <w:p w14:paraId="67516930" w14:textId="77777777" w:rsidR="00FA2F10" w:rsidRPr="009A4A4F" w:rsidRDefault="00FA2F10" w:rsidP="00FA2F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93D458F" w14:textId="72791BDA" w:rsidR="00FA2F10" w:rsidRDefault="00FA2F10" w:rsidP="00FA2F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2F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4,924</w:t>
            </w:r>
          </w:p>
        </w:tc>
      </w:tr>
      <w:tr w:rsidR="00C12643" w:rsidRPr="009A4A4F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FF4B1BD" w14:textId="77777777" w:rsidTr="00FA2F10">
        <w:trPr>
          <w:cantSplit/>
        </w:trPr>
        <w:tc>
          <w:tcPr>
            <w:tcW w:w="2307" w:type="pct"/>
          </w:tcPr>
          <w:p w14:paraId="50C713D3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0A6" w:rsidRPr="009A4A4F" w14:paraId="77F4919A" w14:textId="77777777" w:rsidTr="00FA2F10">
        <w:trPr>
          <w:cantSplit/>
        </w:trPr>
        <w:tc>
          <w:tcPr>
            <w:tcW w:w="2307" w:type="pct"/>
          </w:tcPr>
          <w:p w14:paraId="29537CA6" w14:textId="6795F054" w:rsidR="00FF50A6" w:rsidRPr="009A4A4F" w:rsidRDefault="000374E7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02E1AFBF" w14:textId="66E6BE15" w:rsidR="00FF50A6" w:rsidRPr="009A4A4F" w:rsidRDefault="00F67DE2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1,692</w:t>
            </w:r>
          </w:p>
        </w:tc>
        <w:tc>
          <w:tcPr>
            <w:tcW w:w="97" w:type="pct"/>
          </w:tcPr>
          <w:p w14:paraId="271FD1C9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202C8196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27602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97" w:type="pct"/>
          </w:tcPr>
          <w:p w14:paraId="79C06CB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579A2689" w:rsidR="00FF50A6" w:rsidRPr="009A4A4F" w:rsidRDefault="00EE0ECA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145A3434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0A6" w:rsidRPr="009A4A4F" w14:paraId="2D4073A2" w14:textId="77777777" w:rsidTr="00FA2F10">
        <w:trPr>
          <w:cantSplit/>
        </w:trPr>
        <w:tc>
          <w:tcPr>
            <w:tcW w:w="2307" w:type="pct"/>
          </w:tcPr>
          <w:p w14:paraId="7C82C09F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3D170684" w:rsidR="00FF50A6" w:rsidRPr="009A4A4F" w:rsidRDefault="00F67DE2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0DF7F0B5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A6ACF2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7A883D07" w:rsidR="00FF50A6" w:rsidRPr="009A4A4F" w:rsidRDefault="00EE0ECA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7" w:type="pct"/>
          </w:tcPr>
          <w:p w14:paraId="37E12F07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5A638E3C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F50A6" w:rsidRPr="009A4A4F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6B5F9E43" w:rsidR="00FF50A6" w:rsidRPr="006D290C" w:rsidRDefault="00F67DE2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</w:t>
            </w:r>
            <w:r w:rsidR="006D29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97" w:type="pct"/>
          </w:tcPr>
          <w:p w14:paraId="26FC5CF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7686D6EC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727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97" w:type="pct"/>
          </w:tcPr>
          <w:p w14:paraId="53DB9FC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68B89CBC" w:rsidR="00FF50A6" w:rsidRPr="009A4A4F" w:rsidRDefault="00EE0ECA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7" w:type="pct"/>
          </w:tcPr>
          <w:p w14:paraId="49B986F3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1BB983F9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FF50A6" w:rsidRPr="009A4A4F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7AC8B02E" w:rsidR="00FF50A6" w:rsidRPr="006D290C" w:rsidRDefault="00F67DE2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</w:t>
            </w:r>
            <w:r w:rsidR="006D29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97" w:type="pct"/>
          </w:tcPr>
          <w:p w14:paraId="0F3EFFE0" w14:textId="77777777" w:rsidR="00FF50A6" w:rsidRPr="006D290C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6BC38218" w:rsidR="00FF50A6" w:rsidRPr="009A4A4F" w:rsidRDefault="00727602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13,845</w:t>
            </w:r>
          </w:p>
        </w:tc>
        <w:tc>
          <w:tcPr>
            <w:tcW w:w="97" w:type="pct"/>
          </w:tcPr>
          <w:p w14:paraId="147FCB5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314F656A" w:rsidR="00FF50A6" w:rsidRPr="009A4A4F" w:rsidRDefault="00EE0ECA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97" w:type="pct"/>
          </w:tcPr>
          <w:p w14:paraId="4D8A7D4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62BBF702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  <w:tr w:rsidR="00C12643" w:rsidRPr="009A4A4F" w14:paraId="18D84B14" w14:textId="77777777" w:rsidTr="001A0A21">
        <w:trPr>
          <w:cantSplit/>
        </w:trPr>
        <w:tc>
          <w:tcPr>
            <w:tcW w:w="2307" w:type="pct"/>
          </w:tcPr>
          <w:p w14:paraId="24D75FBC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5E775D8" w14:textId="77777777" w:rsidTr="001A0A21">
        <w:trPr>
          <w:cantSplit/>
        </w:trPr>
        <w:tc>
          <w:tcPr>
            <w:tcW w:w="2307" w:type="pct"/>
          </w:tcPr>
          <w:p w14:paraId="3CC4F6B0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C79" w:rsidRPr="009A4A4F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E94C79" w:rsidRPr="009A4A4F" w:rsidRDefault="00E94C79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57B69979" w:rsidR="00E94C79" w:rsidRPr="009A4A4F" w:rsidRDefault="00D72BE8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5,160</w:t>
            </w:r>
          </w:p>
        </w:tc>
        <w:tc>
          <w:tcPr>
            <w:tcW w:w="97" w:type="pct"/>
            <w:vAlign w:val="bottom"/>
          </w:tcPr>
          <w:p w14:paraId="3574C73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50573243" w:rsidR="00E94C79" w:rsidRPr="009A4A4F" w:rsidRDefault="00E94C79" w:rsidP="0057555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EF7E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97" w:type="pct"/>
            <w:vAlign w:val="bottom"/>
          </w:tcPr>
          <w:p w14:paraId="3A0EF8A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0C54189F" w:rsidR="00E94C79" w:rsidRPr="009A4A4F" w:rsidRDefault="00EE0ECA" w:rsidP="005755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E94C79" w:rsidRPr="009A4A4F" w:rsidRDefault="00E94C79" w:rsidP="005755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B4B95" w:rsidRPr="009A4A4F" w14:paraId="4EEE213E" w14:textId="77777777" w:rsidTr="009B4B95">
        <w:trPr>
          <w:cantSplit/>
        </w:trPr>
        <w:tc>
          <w:tcPr>
            <w:tcW w:w="2307" w:type="pct"/>
          </w:tcPr>
          <w:p w14:paraId="09C4C082" w14:textId="77777777" w:rsidR="009B4B95" w:rsidRPr="009A4A4F" w:rsidRDefault="009B4B95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C19DF0A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78E7C17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03B690D" w14:textId="77777777" w:rsidR="009B4B95" w:rsidRDefault="009B4B95" w:rsidP="00E94C7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23A0ABC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BAC787" w14:textId="77777777" w:rsidR="009B4B95" w:rsidRDefault="009B4B95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3858234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3E0B78B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D62F04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C12643" w:rsidRPr="00D62F04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1F9" w:rsidRPr="00662482" w14:paraId="3A361653" w14:textId="77777777" w:rsidTr="001A0A21">
        <w:trPr>
          <w:cantSplit/>
        </w:trPr>
        <w:tc>
          <w:tcPr>
            <w:tcW w:w="2307" w:type="pct"/>
          </w:tcPr>
          <w:p w14:paraId="5E0DF82E" w14:textId="26C97D65" w:rsidR="005F01F9" w:rsidRPr="00662482" w:rsidRDefault="000374E7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58F6D427" w14:textId="132A8F3A" w:rsidR="005F01F9" w:rsidRPr="00ED54ED" w:rsidRDefault="00D72BE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1035B509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78ADEA13" w:rsidR="005F01F9" w:rsidRPr="00662482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734A8DD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1062EA7B" w:rsidR="005F01F9" w:rsidRPr="00662482" w:rsidRDefault="00EE0ECA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7" w:type="pct"/>
            <w:vAlign w:val="bottom"/>
          </w:tcPr>
          <w:p w14:paraId="137DC49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01D742BB" w:rsidR="005F01F9" w:rsidRPr="00662482" w:rsidRDefault="002309EB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F01F9" w:rsidRPr="00662482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62C5567F" w:rsidR="005F01F9" w:rsidRPr="00ED54ED" w:rsidRDefault="00D72BE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03D66953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3DCA26A2" w:rsidR="005F01F9" w:rsidRPr="00662482" w:rsidRDefault="00EE0ECA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1E7CA772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01F9" w:rsidRPr="00662482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1A02DB54" w:rsidR="005F01F9" w:rsidRPr="00ED54ED" w:rsidRDefault="00D72BE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</w:p>
        </w:tc>
        <w:tc>
          <w:tcPr>
            <w:tcW w:w="97" w:type="pct"/>
            <w:vAlign w:val="bottom"/>
          </w:tcPr>
          <w:p w14:paraId="189217B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5402BDE9" w:rsidR="005F01F9" w:rsidRPr="001A0A21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55AA93A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0F38E64D" w:rsidR="005F01F9" w:rsidRPr="00662482" w:rsidRDefault="00EE0ECA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712E1FBF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01F9" w:rsidRPr="00662482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5F01F9" w:rsidRPr="00662482" w:rsidRDefault="005F01F9" w:rsidP="005F01F9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7AA4EE7E" w:rsidR="005F01F9" w:rsidRPr="00ED54ED" w:rsidRDefault="00D72BE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3223595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11D958DE" w:rsidR="005F01F9" w:rsidRPr="001A0A21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3CCC575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14E7DC76" w:rsidR="005F01F9" w:rsidRPr="00662482" w:rsidRDefault="00EE0ECA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313AB516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01F9" w:rsidRPr="00662482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51E928FF" w:rsidR="005F01F9" w:rsidRPr="007757BC" w:rsidRDefault="00D72BE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</w:t>
            </w:r>
          </w:p>
        </w:tc>
        <w:tc>
          <w:tcPr>
            <w:tcW w:w="97" w:type="pct"/>
            <w:vAlign w:val="bottom"/>
          </w:tcPr>
          <w:p w14:paraId="474009D4" w14:textId="77777777" w:rsidR="005F01F9" w:rsidRPr="007757BC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70E4D9C4" w:rsidR="005F01F9" w:rsidRPr="007757BC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57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97" w:type="pct"/>
            <w:vAlign w:val="bottom"/>
          </w:tcPr>
          <w:p w14:paraId="096CB29B" w14:textId="77777777" w:rsidR="005F01F9" w:rsidRPr="001A0A2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33441659" w:rsidR="005F01F9" w:rsidRPr="001A0A21" w:rsidRDefault="00EE0ECA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97" w:type="pct"/>
            <w:vAlign w:val="bottom"/>
          </w:tcPr>
          <w:p w14:paraId="3E2822B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B6D1726" w:rsidR="005F01F9" w:rsidRPr="00A311FD" w:rsidRDefault="002309EB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</w:tr>
      <w:tr w:rsidR="00C12643" w:rsidRPr="00662482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C12643" w:rsidRPr="00662482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C12643" w:rsidRPr="00ED54ED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C12643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C12643" w:rsidRPr="00A311FD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662482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C12643" w:rsidRPr="001E2AB4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C12643" w:rsidRPr="0014495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44EBA559" w:rsidR="00C12643" w:rsidRPr="00711339" w:rsidRDefault="00EE0ECA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</w:t>
            </w:r>
          </w:p>
        </w:tc>
        <w:tc>
          <w:tcPr>
            <w:tcW w:w="97" w:type="pct"/>
          </w:tcPr>
          <w:p w14:paraId="42E5710C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41283AD8" w:rsidR="00C12643" w:rsidRPr="001A0A21" w:rsidRDefault="002309EB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7" w:type="pct"/>
          </w:tcPr>
          <w:p w14:paraId="54F104F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05E8B98B" w:rsidR="00C12643" w:rsidRPr="00195CD4" w:rsidRDefault="00EE0ECA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7" w:type="pct"/>
          </w:tcPr>
          <w:p w14:paraId="7742872B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30B5509E" w:rsidR="00C12643" w:rsidRPr="00A311FD" w:rsidRDefault="002309EB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</w:tr>
    </w:tbl>
    <w:p w14:paraId="32E27D92" w14:textId="77777777" w:rsidR="00BC0E08" w:rsidRPr="00123AFC" w:rsidRDefault="00BC0E08" w:rsidP="00BC0E0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77777777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23AFC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D15F9" w14:textId="6FC80678" w:rsidR="00D527D3" w:rsidRDefault="009030AC" w:rsidP="00A251F8">
      <w:pPr>
        <w:spacing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A78CC">
        <w:rPr>
          <w:rFonts w:asciiTheme="majorBidi" w:hAnsiTheme="majorBidi" w:cstheme="majorBidi"/>
          <w:sz w:val="28"/>
          <w:szCs w:val="28"/>
        </w:rPr>
        <w:t xml:space="preserve">30 </w:t>
      </w:r>
      <w:r w:rsidR="00BA78C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8D7291">
        <w:rPr>
          <w:rFonts w:asciiTheme="majorBidi" w:hAnsiTheme="majorBidi" w:cstheme="majorBidi"/>
          <w:sz w:val="28"/>
          <w:szCs w:val="28"/>
        </w:rPr>
        <w:t>7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หลายแห่ง เป็นจำนว</w:t>
      </w:r>
      <w:r w:rsidRPr="009E4BF5">
        <w:rPr>
          <w:rFonts w:asciiTheme="majorBidi" w:hAnsiTheme="majorBidi" w:cstheme="majorBidi"/>
          <w:sz w:val="28"/>
          <w:szCs w:val="28"/>
          <w:cs/>
        </w:rPr>
        <w:t xml:space="preserve">นเงิน </w:t>
      </w:r>
      <w:r w:rsidR="005D736F">
        <w:rPr>
          <w:rFonts w:asciiTheme="majorBidi" w:hAnsiTheme="majorBidi" w:cstheme="majorBidi"/>
          <w:sz w:val="28"/>
          <w:szCs w:val="28"/>
        </w:rPr>
        <w:t>4,</w:t>
      </w:r>
      <w:r w:rsidR="00BA78CC">
        <w:rPr>
          <w:rFonts w:asciiTheme="majorBidi" w:hAnsiTheme="majorBidi" w:cstheme="majorBidi"/>
          <w:sz w:val="28"/>
          <w:szCs w:val="28"/>
        </w:rPr>
        <w:t>532</w:t>
      </w:r>
      <w:r w:rsidR="009E4BF5" w:rsidRPr="009E4BF5">
        <w:rPr>
          <w:rFonts w:asciiTheme="majorBidi" w:hAnsiTheme="majorBidi" w:cstheme="majorBidi"/>
          <w:sz w:val="28"/>
          <w:szCs w:val="28"/>
        </w:rPr>
        <w:t xml:space="preserve"> </w:t>
      </w:r>
      <w:r w:rsidRPr="009E4BF5">
        <w:rPr>
          <w:rFonts w:asciiTheme="majorBidi" w:hAnsiTheme="majorBidi" w:cstheme="majorBidi"/>
          <w:sz w:val="28"/>
          <w:szCs w:val="28"/>
          <w:cs/>
        </w:rPr>
        <w:t>ล้าน</w:t>
      </w:r>
      <w:r w:rsidRPr="005B380D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661F1CD3" w14:textId="1CB80F7D" w:rsidR="00A251F8" w:rsidRPr="00A251F8" w:rsidRDefault="00A251F8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04757" w14:textId="2F2054C3" w:rsidR="00D4527F" w:rsidRDefault="00D4527F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452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6609AA7" w14:textId="77777777" w:rsidR="000755B8" w:rsidRPr="00D4527F" w:rsidRDefault="000755B8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9DB724" w14:textId="67646A34" w:rsidR="00D4527F" w:rsidRPr="00D4527F" w:rsidRDefault="00D4527F" w:rsidP="00D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  <w:r w:rsidRPr="00D4527F">
        <w:rPr>
          <w:rFonts w:asciiTheme="majorBidi" w:hAnsiTheme="majorBidi" w:cstheme="majorBidi" w:hint="cs"/>
          <w:sz w:val="28"/>
          <w:szCs w:val="28"/>
          <w:cs/>
        </w:rPr>
        <w:t>ในปี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27B2">
        <w:rPr>
          <w:rFonts w:asciiTheme="majorBidi" w:hAnsiTheme="majorBidi" w:cstheme="majorBidi"/>
          <w:sz w:val="28"/>
          <w:szCs w:val="28"/>
        </w:rPr>
        <w:t>256</w:t>
      </w:r>
      <w:r w:rsidR="005D736F">
        <w:rPr>
          <w:rFonts w:asciiTheme="majorBidi" w:hAnsiTheme="majorBidi" w:cstheme="majorBidi"/>
          <w:sz w:val="28"/>
          <w:szCs w:val="28"/>
        </w:rPr>
        <w:t>6</w:t>
      </w:r>
      <w:r w:rsidR="008727B2">
        <w:rPr>
          <w:rFonts w:asciiTheme="majorBidi" w:hAnsiTheme="majorBidi" w:cstheme="majorBidi"/>
          <w:sz w:val="28"/>
          <w:szCs w:val="28"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</w:t>
      </w:r>
    </w:p>
    <w:p w14:paraId="5C36F8F6" w14:textId="4F0B10D7" w:rsidR="00D4527F" w:rsidRDefault="00D4527F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4527F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27B2">
        <w:rPr>
          <w:rFonts w:asciiTheme="majorBidi" w:hAnsiTheme="majorBidi" w:cstheme="majorBidi"/>
          <w:sz w:val="28"/>
          <w:szCs w:val="28"/>
        </w:rPr>
        <w:t>5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กิจการที่เกี่ยวข้องกันตกลงชำระค่าบริการตามราคาทุนบวกกำไรส่วนเพิ่มตามที่ระบุในสัญญา</w:t>
      </w:r>
    </w:p>
    <w:p w14:paraId="4D4F3DB2" w14:textId="3E60044A" w:rsidR="000755B8" w:rsidRDefault="000755B8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916A6C" w14:textId="59AC550D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7A6D1" w14:textId="2ED78AA0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EDE8C7" w14:textId="4B07ED2A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23A0E" w14:textId="5E19DDBC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C6D69" w14:textId="71DE0F23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F7A22E" w14:textId="77777777" w:rsidR="005049B9" w:rsidRDefault="005049B9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18159" w14:textId="77777777" w:rsidR="005421CE" w:rsidRPr="001936B1" w:rsidRDefault="005421CE" w:rsidP="005421C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เงินลงทุนในการร่วมค้า</w:t>
      </w:r>
    </w:p>
    <w:p w14:paraId="5CCBED66" w14:textId="77777777" w:rsidR="005421CE" w:rsidRPr="001936B1" w:rsidRDefault="005421CE" w:rsidP="005421CE">
      <w:pPr>
        <w:rPr>
          <w:rFonts w:asciiTheme="majorBidi" w:hAnsiTheme="majorBidi" w:cstheme="majorBidi"/>
        </w:rPr>
      </w:pPr>
      <w:r w:rsidRPr="001936B1">
        <w:rPr>
          <w:rFonts w:asciiTheme="majorBidi" w:hAnsiTheme="majorBidi" w:cstheme="majorBidi"/>
          <w:cs/>
        </w:rPr>
        <w:tab/>
      </w:r>
      <w:r w:rsidRPr="001936B1">
        <w:rPr>
          <w:rFonts w:asciiTheme="majorBidi" w:hAnsiTheme="majorBidi" w:cstheme="majorBidi"/>
          <w:cs/>
        </w:rPr>
        <w:tab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65"/>
        <w:gridCol w:w="237"/>
        <w:gridCol w:w="1223"/>
        <w:gridCol w:w="236"/>
        <w:gridCol w:w="1227"/>
      </w:tblGrid>
      <w:tr w:rsidR="005421CE" w:rsidRPr="001936B1" w14:paraId="7F6C3995" w14:textId="77777777" w:rsidTr="006841F5">
        <w:trPr>
          <w:tblHeader/>
        </w:trPr>
        <w:tc>
          <w:tcPr>
            <w:tcW w:w="5940" w:type="dxa"/>
            <w:vAlign w:val="bottom"/>
          </w:tcPr>
          <w:p w14:paraId="165F597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2F8FEC7" w14:textId="3311813D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829F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E75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A59C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65" w:type="dxa"/>
            <w:vAlign w:val="bottom"/>
          </w:tcPr>
          <w:p w14:paraId="0553077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D530F2A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679A668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1936B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3F1D00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3EC76E9F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3EB92D2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1936B1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5421CE" w:rsidRPr="001936B1" w14:paraId="792FB9C7" w14:textId="77777777" w:rsidTr="006841F5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5EA0B47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5" w:type="dxa"/>
          </w:tcPr>
          <w:p w14:paraId="2EBF9044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0E42B8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</w:tcPr>
          <w:p w14:paraId="6C22414B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1CE" w:rsidRPr="001936B1" w14:paraId="208F166E" w14:textId="77777777" w:rsidTr="006841F5">
        <w:tc>
          <w:tcPr>
            <w:tcW w:w="5940" w:type="dxa"/>
            <w:vAlign w:val="bottom"/>
          </w:tcPr>
          <w:p w14:paraId="36F6F7E9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าทางอ้อม</w:t>
            </w:r>
          </w:p>
        </w:tc>
        <w:tc>
          <w:tcPr>
            <w:tcW w:w="265" w:type="dxa"/>
          </w:tcPr>
          <w:p w14:paraId="3B917FC9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E00933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8CDD8CC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02D9D6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346BA469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421CE" w:rsidRPr="00A52F52" w14:paraId="06A81627" w14:textId="77777777" w:rsidTr="006841F5">
        <w:tc>
          <w:tcPr>
            <w:tcW w:w="5940" w:type="dxa"/>
            <w:shd w:val="clear" w:color="auto" w:fill="auto"/>
            <w:vAlign w:val="bottom"/>
          </w:tcPr>
          <w:p w14:paraId="2C5C3BF9" w14:textId="77777777" w:rsidR="005421CE" w:rsidRPr="00A52F52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ขายเงินลงทุนใน </w:t>
            </w:r>
            <w:r w:rsidRPr="00A52F52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A52F5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F52">
              <w:rPr>
                <w:rFonts w:asciiTheme="majorBidi" w:hAnsiTheme="majorBidi"/>
                <w:sz w:val="28"/>
                <w:szCs w:val="28"/>
                <w:cs/>
              </w:rPr>
              <w:t>ลัคชัวรี่ กูดส์ (ประเทศไทย) จำกัด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65" w:type="dxa"/>
          </w:tcPr>
          <w:p w14:paraId="69759A45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AC2899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A9E661F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52F5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9C0ACB8" w14:textId="77777777" w:rsidR="005421CE" w:rsidRPr="00A52F52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4FAEF98A" w14:textId="77777777" w:rsidR="005421CE" w:rsidRPr="00A52F52" w:rsidRDefault="005421CE" w:rsidP="006841F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2F5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775B8" w:rsidRPr="00A52F52" w14:paraId="1A127D8D" w14:textId="77777777" w:rsidTr="006841F5">
        <w:tc>
          <w:tcPr>
            <w:tcW w:w="5940" w:type="dxa"/>
            <w:shd w:val="clear" w:color="auto" w:fill="auto"/>
            <w:vAlign w:val="bottom"/>
          </w:tcPr>
          <w:p w14:paraId="2339E79F" w14:textId="7EA8DA0B" w:rsidR="001775B8" w:rsidRDefault="001775B8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rPr>
                <w:rFonts w:asciiTheme="majorBidi" w:hAnsiTheme="majorBidi"/>
                <w:sz w:val="28"/>
                <w:szCs w:val="28"/>
                <w:cs/>
              </w:rPr>
            </w:pPr>
            <w:r w:rsidRPr="001775B8">
              <w:rPr>
                <w:rFonts w:asciiTheme="majorBidi" w:hAnsiTheme="majorBidi"/>
                <w:sz w:val="28"/>
                <w:szCs w:val="28"/>
                <w:cs/>
              </w:rPr>
              <w:t>เพิ่มทุนใน บริษัท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1775B8">
              <w:rPr>
                <w:rFonts w:asciiTheme="majorBidi" w:hAnsiTheme="majorBidi"/>
                <w:sz w:val="28"/>
                <w:szCs w:val="28"/>
                <w:cs/>
              </w:rPr>
              <w:t>บ๊อทเทก้า เวเนต้า (ประเทศไทย) จำกัด</w:t>
            </w:r>
          </w:p>
        </w:tc>
        <w:tc>
          <w:tcPr>
            <w:tcW w:w="265" w:type="dxa"/>
          </w:tcPr>
          <w:p w14:paraId="7F777562" w14:textId="77777777" w:rsidR="001775B8" w:rsidRPr="00A52F52" w:rsidRDefault="001775B8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4DF1A67" w14:textId="77777777" w:rsidR="001775B8" w:rsidRPr="00A52F52" w:rsidRDefault="001775B8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E04A72E" w14:textId="2EC1D8A6" w:rsidR="001775B8" w:rsidRPr="00A52F52" w:rsidRDefault="001775B8" w:rsidP="006841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38E474F" w14:textId="77777777" w:rsidR="001775B8" w:rsidRPr="00A52F52" w:rsidRDefault="001775B8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745272FE" w14:textId="5DA12D7F" w:rsidR="001775B8" w:rsidRPr="00A52F52" w:rsidRDefault="001775B8" w:rsidP="006841F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96682AC" w14:textId="77777777" w:rsidR="005421CE" w:rsidRDefault="005421CE" w:rsidP="005421C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FFCA3" w14:textId="77777777" w:rsidR="005421CE" w:rsidRDefault="005421CE" w:rsidP="005421C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52F52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2F52">
        <w:rPr>
          <w:rFonts w:asciiTheme="majorBidi" w:hAnsiTheme="majorBidi" w:cstheme="majorBidi"/>
          <w:sz w:val="28"/>
          <w:szCs w:val="28"/>
        </w:rPr>
        <w:t>2567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ได้ขายหุ้นทั้งหมดในบริษัท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ลัคชัวรี่ กูดส์ (ประเทศไทย) จำกัด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ซึ่งมี</w:t>
      </w:r>
      <w:r w:rsidRPr="00A52F52">
        <w:rPr>
          <w:rFonts w:asciiTheme="majorBidi" w:hAnsiTheme="majorBidi"/>
          <w:sz w:val="28"/>
          <w:szCs w:val="28"/>
          <w:cs/>
        </w:rPr>
        <w:t>ส่วนได้เสียร้อยละ</w:t>
      </w:r>
      <w:r w:rsidRPr="00A52F52">
        <w:rPr>
          <w:rFonts w:asciiTheme="majorBidi" w:hAnsiTheme="majorBidi" w:cstheme="majorBidi"/>
          <w:sz w:val="28"/>
          <w:szCs w:val="28"/>
        </w:rPr>
        <w:t xml:space="preserve"> 25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 xml:space="preserve">ของทุนที่ออกและชำระแล้วเป็นจำนวนเงิน </w:t>
      </w:r>
      <w:r w:rsidRPr="00A52F52">
        <w:rPr>
          <w:rFonts w:asciiTheme="majorBidi" w:hAnsiTheme="majorBidi" w:hint="cs"/>
          <w:sz w:val="28"/>
          <w:szCs w:val="28"/>
          <w:cs/>
        </w:rPr>
        <w:t>82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ล้านบาท</w:t>
      </w:r>
      <w:r w:rsidRPr="00A52F52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7684ED7D" w14:textId="6723B2C5" w:rsidR="005421CE" w:rsidRDefault="005421CE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CF843B" w14:textId="6A4BF493" w:rsidR="001775B8" w:rsidRDefault="001775B8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775B8">
        <w:rPr>
          <w:rFonts w:asciiTheme="majorBidi" w:hAnsiTheme="majorBidi"/>
          <w:sz w:val="28"/>
          <w:szCs w:val="28"/>
          <w:cs/>
        </w:rPr>
        <w:t>ใน</w:t>
      </w:r>
      <w:r w:rsidR="00CA59C5">
        <w:rPr>
          <w:rFonts w:asciiTheme="majorBidi" w:hAnsiTheme="majorBidi" w:hint="cs"/>
          <w:sz w:val="28"/>
          <w:szCs w:val="28"/>
          <w:cs/>
        </w:rPr>
        <w:t>เดือนกรกฎาคม</w:t>
      </w:r>
      <w:r w:rsidRPr="001775B8">
        <w:rPr>
          <w:rFonts w:asciiTheme="majorBidi" w:hAnsiTheme="majorBidi"/>
          <w:sz w:val="28"/>
          <w:szCs w:val="28"/>
          <w:cs/>
        </w:rPr>
        <w:t xml:space="preserve"> 256</w:t>
      </w:r>
      <w:r w:rsidR="00050431">
        <w:rPr>
          <w:rFonts w:asciiTheme="majorBidi" w:hAnsiTheme="majorBidi" w:hint="cs"/>
          <w:sz w:val="28"/>
          <w:szCs w:val="28"/>
          <w:cs/>
        </w:rPr>
        <w:t>7</w:t>
      </w:r>
      <w:r w:rsidRPr="001775B8">
        <w:rPr>
          <w:rFonts w:asciiTheme="majorBidi" w:hAnsiTheme="majorBidi"/>
          <w:sz w:val="28"/>
          <w:szCs w:val="28"/>
          <w:cs/>
        </w:rPr>
        <w:t xml:space="preserve"> กลุ่มบริษัทได้ลงทุนเพิ่มใน </w:t>
      </w:r>
      <w:r w:rsidR="00050431" w:rsidRPr="00050431">
        <w:rPr>
          <w:rFonts w:asciiTheme="majorBidi" w:hAnsiTheme="majorBidi"/>
          <w:sz w:val="28"/>
          <w:szCs w:val="28"/>
          <w:cs/>
        </w:rPr>
        <w:t>บริษัท บ๊อทเทก้า เวเนต้า (ประเทศไทย) จำกัด</w:t>
      </w:r>
      <w:r w:rsidRPr="001775B8">
        <w:rPr>
          <w:rFonts w:asciiTheme="majorBidi" w:hAnsiTheme="majorBidi"/>
          <w:sz w:val="28"/>
          <w:szCs w:val="28"/>
          <w:cs/>
        </w:rPr>
        <w:t xml:space="preserve"> จำนวน </w:t>
      </w:r>
      <w:r w:rsidR="00050431">
        <w:rPr>
          <w:rFonts w:asciiTheme="majorBidi" w:hAnsiTheme="majorBidi" w:hint="cs"/>
          <w:sz w:val="28"/>
          <w:szCs w:val="28"/>
          <w:cs/>
        </w:rPr>
        <w:t>5</w:t>
      </w:r>
      <w:r w:rsidRPr="001775B8">
        <w:rPr>
          <w:rFonts w:asciiTheme="majorBidi" w:hAnsiTheme="majorBidi"/>
          <w:sz w:val="28"/>
          <w:szCs w:val="28"/>
          <w:cs/>
        </w:rPr>
        <w:t xml:space="preserve">0,000 หุ้น เป็นจำนวนเงิน </w:t>
      </w:r>
      <w:r w:rsidR="00050431">
        <w:rPr>
          <w:rFonts w:asciiTheme="majorBidi" w:hAnsiTheme="majorBidi" w:hint="cs"/>
          <w:sz w:val="28"/>
          <w:szCs w:val="28"/>
          <w:cs/>
        </w:rPr>
        <w:t>5</w:t>
      </w:r>
      <w:r w:rsidRPr="001775B8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E15990">
        <w:rPr>
          <w:rFonts w:asciiTheme="majorBidi" w:hAnsiTheme="majorBidi" w:cstheme="majorBidi"/>
          <w:sz w:val="28"/>
          <w:szCs w:val="28"/>
        </w:rPr>
        <w:t xml:space="preserve"> </w:t>
      </w:r>
      <w:r w:rsidR="00E15990" w:rsidRPr="00E15990">
        <w:rPr>
          <w:rFonts w:asciiTheme="majorBidi" w:hAnsiTheme="majorBidi"/>
          <w:sz w:val="28"/>
          <w:szCs w:val="28"/>
          <w:cs/>
        </w:rPr>
        <w:t>โดยสัดส่วนความเป็นเจ้าของของกลุ่มบริษัทไม่เปลี่ยนแปลง</w:t>
      </w:r>
    </w:p>
    <w:p w14:paraId="7EF2A6A8" w14:textId="77777777" w:rsidR="00E15990" w:rsidRPr="00A251F8" w:rsidRDefault="00E15990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2EDE7" w14:textId="4CD2FBAB" w:rsidR="009030AC" w:rsidRPr="009027A2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027A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23AFC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45D28997" w:rsidR="00E85561" w:rsidRPr="00BC0E08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57A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="00F57A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้า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57A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ายน</w:t>
            </w:r>
            <w:r w:rsidR="00BC0E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C0E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6F40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CBE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01C17E6E" w:rsidR="005D6CBE" w:rsidRPr="005B380D" w:rsidRDefault="00F57ACF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5D6CBE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0548FCC3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D6CBE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663F5E26" w:rsidR="005D6CBE" w:rsidRPr="001F112D" w:rsidRDefault="00F57ACF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0777785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4C67FC16" w:rsidR="005D6CBE" w:rsidRPr="005B380D" w:rsidRDefault="001B1C17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7ACF">
              <w:rPr>
                <w:rFonts w:asciiTheme="majorBidi" w:hAnsiTheme="majorBidi" w:cstheme="majorBidi"/>
                <w:sz w:val="28"/>
                <w:szCs w:val="28"/>
              </w:rPr>
              <w:t>,09</w:t>
            </w:r>
            <w:r w:rsidR="002678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D6CBE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2F1659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7741845B" w:rsidR="005D6CBE" w:rsidRPr="001F112D" w:rsidRDefault="00F57ACF" w:rsidP="005D6CBE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1" w:type="dxa"/>
          </w:tcPr>
          <w:p w14:paraId="074E5FBB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02DD7045" w:rsidR="005D6CBE" w:rsidRPr="005B380D" w:rsidRDefault="00F57ACF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5D6CBE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7FC9DBD2" w:rsidR="005D6CBE" w:rsidRPr="005B380D" w:rsidRDefault="00282BF8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(512)</w:t>
            </w:r>
          </w:p>
        </w:tc>
      </w:tr>
      <w:tr w:rsidR="005D6CBE" w:rsidRPr="005B380D" w14:paraId="5FB6B247" w14:textId="77777777" w:rsidTr="005421CE">
        <w:trPr>
          <w:trHeight w:val="20"/>
        </w:trPr>
        <w:tc>
          <w:tcPr>
            <w:tcW w:w="5940" w:type="dxa"/>
          </w:tcPr>
          <w:p w14:paraId="56215902" w14:textId="56C627E5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DEBC" w14:textId="1C082C40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2BF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678F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084F7BF" w14:textId="2D15B147" w:rsidR="005421CE" w:rsidRDefault="005421CE" w:rsidP="005421C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343EC04B" w14:textId="6663CC5E" w:rsidR="005049B9" w:rsidRDefault="005049B9" w:rsidP="005049B9">
      <w:pPr>
        <w:rPr>
          <w:lang w:val="th-TH"/>
        </w:rPr>
      </w:pPr>
    </w:p>
    <w:p w14:paraId="1DA42B29" w14:textId="3E1884C8" w:rsidR="005049B9" w:rsidRDefault="005049B9" w:rsidP="005049B9">
      <w:pPr>
        <w:rPr>
          <w:lang w:val="th-TH"/>
        </w:rPr>
      </w:pPr>
    </w:p>
    <w:p w14:paraId="4DAAD209" w14:textId="2D4873E5" w:rsidR="005049B9" w:rsidRDefault="005049B9" w:rsidP="005049B9">
      <w:pPr>
        <w:rPr>
          <w:lang w:val="th-TH"/>
        </w:rPr>
      </w:pPr>
    </w:p>
    <w:p w14:paraId="4F92DCC0" w14:textId="502B934E" w:rsidR="005049B9" w:rsidRDefault="005049B9" w:rsidP="005049B9">
      <w:pPr>
        <w:rPr>
          <w:lang w:val="th-TH"/>
        </w:rPr>
      </w:pPr>
    </w:p>
    <w:p w14:paraId="32BF0435" w14:textId="65113C2B" w:rsidR="005049B9" w:rsidRDefault="005049B9" w:rsidP="005049B9">
      <w:pPr>
        <w:rPr>
          <w:lang w:val="th-TH"/>
        </w:rPr>
      </w:pPr>
    </w:p>
    <w:p w14:paraId="613E326F" w14:textId="2A21ACFC" w:rsidR="005049B9" w:rsidRDefault="005049B9" w:rsidP="005049B9">
      <w:pPr>
        <w:rPr>
          <w:lang w:val="th-TH"/>
        </w:rPr>
      </w:pPr>
    </w:p>
    <w:p w14:paraId="68F5FF29" w14:textId="77777777" w:rsidR="005049B9" w:rsidRPr="005049B9" w:rsidRDefault="005049B9" w:rsidP="005049B9">
      <w:pPr>
        <w:rPr>
          <w:lang w:val="th-TH"/>
        </w:rPr>
      </w:pPr>
    </w:p>
    <w:p w14:paraId="4E7026D1" w14:textId="5205B88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3F8E00E2" w14:textId="60500F23" w:rsidR="009030AC" w:rsidRPr="00123AFC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0D30F9EA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E0F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F4D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6D6E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92C6C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F92C6C" w:rsidRPr="009328BB" w:rsidRDefault="00F92C6C" w:rsidP="00F92C6C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F92C6C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18018832" w:rsidR="00F92C6C" w:rsidRPr="00565B75" w:rsidRDefault="00F92C6C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14,47</w:t>
            </w:r>
            <w:r w:rsidR="004E02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F92C6C" w14:paraId="350F91DB" w14:textId="77777777" w:rsidTr="00882F21">
        <w:trPr>
          <w:cantSplit/>
        </w:trPr>
        <w:tc>
          <w:tcPr>
            <w:tcW w:w="5940" w:type="dxa"/>
          </w:tcPr>
          <w:p w14:paraId="5F60833E" w14:textId="2E6E044A" w:rsidR="00F92C6C" w:rsidRPr="00882F21" w:rsidRDefault="004E029A" w:rsidP="00F92C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C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1497C7BB" w14:textId="69B89966" w:rsidR="00F92C6C" w:rsidRDefault="004E029A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0" w:type="dxa"/>
            <w:vAlign w:val="bottom"/>
          </w:tcPr>
          <w:p w14:paraId="1DD5FB1F" w14:textId="2A2CA51D" w:rsidR="00F92C6C" w:rsidRDefault="00F92C6C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</w:tr>
      <w:tr w:rsidR="00F92C6C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F92C6C" w:rsidRPr="00882F21" w:rsidRDefault="00F92C6C" w:rsidP="00F92C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F92C6C" w:rsidRPr="00882F21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7F1D4146" w:rsidR="00F92C6C" w:rsidRPr="009328BB" w:rsidRDefault="00F92C6C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E029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C6C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F92C6C" w:rsidRPr="00882F21" w:rsidRDefault="00F92C6C" w:rsidP="00F92C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62203670" w:rsidR="00F92C6C" w:rsidRPr="00882F21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07A1F78E" w14:textId="238BF436" w:rsidR="00F92C6C" w:rsidRPr="00882F21" w:rsidRDefault="00F92C6C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(1,09</w:t>
            </w:r>
            <w:r w:rsidR="00171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92C6C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F92C6C" w:rsidRPr="00882F21" w:rsidRDefault="00F92C6C" w:rsidP="00F92C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F92C6C" w:rsidRPr="00882F21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040A4B7C" w:rsidR="00F92C6C" w:rsidRPr="00817C7D" w:rsidRDefault="00817C7D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703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6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92C6C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F92C6C" w:rsidRPr="00882F21" w:rsidRDefault="00F92C6C" w:rsidP="00F92C6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F92C6C" w:rsidRPr="00882F21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5423770A" w:rsidR="00F92C6C" w:rsidRPr="00882F21" w:rsidRDefault="00F92C6C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</w:t>
            </w:r>
            <w:r w:rsidR="00BF6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92C6C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F92C6C" w:rsidRPr="00882F21" w:rsidRDefault="00F92C6C" w:rsidP="00F92C6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F92C6C" w:rsidRPr="00882F21" w:rsidRDefault="00F92C6C" w:rsidP="00F92C6C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4FAFBE6D" w:rsidR="00F92C6C" w:rsidRPr="00882F21" w:rsidRDefault="005B641A" w:rsidP="00F92C6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(5,42</w:t>
            </w:r>
            <w:r w:rsidR="00171C4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92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A619AC3" w14:textId="3C318210" w:rsidR="004D4326" w:rsidRDefault="004D4326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47328B79" w14:textId="68EAC516" w:rsidR="009030AC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123AFC" w:rsidRDefault="00882F21" w:rsidP="00882F21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19493DC4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127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127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2A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2A34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116F4E18" w:rsidR="005819F3" w:rsidRPr="001119CE" w:rsidRDefault="008354D2" w:rsidP="005819F3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819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37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F67DE2" w14:paraId="0539F257" w14:textId="77777777" w:rsidTr="009F138A">
        <w:trPr>
          <w:cantSplit/>
        </w:trPr>
        <w:tc>
          <w:tcPr>
            <w:tcW w:w="5940" w:type="dxa"/>
            <w:shd w:val="clear" w:color="auto" w:fill="auto"/>
          </w:tcPr>
          <w:p w14:paraId="74A09F57" w14:textId="044A52D1" w:rsidR="00F67DE2" w:rsidRPr="00882F21" w:rsidRDefault="00D05E0A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38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510DCF81" w14:textId="7E4A24FF" w:rsidR="00F67DE2" w:rsidRPr="00882F21" w:rsidRDefault="002B63DD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0" w:type="dxa"/>
            <w:vAlign w:val="bottom"/>
          </w:tcPr>
          <w:p w14:paraId="19DE6E4B" w14:textId="3C50872B" w:rsidR="00F67DE2" w:rsidRDefault="005819F3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</w:tr>
      <w:tr w:rsidR="00A82A34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5A74DE90" w:rsidR="00A82A34" w:rsidRPr="001119CE" w:rsidRDefault="009372B9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819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54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</w:tr>
      <w:tr w:rsidR="00A82A34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5144AC7D" w:rsidR="00A82A34" w:rsidRPr="001119CE" w:rsidRDefault="005819F3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</w:t>
            </w:r>
            <w:r w:rsidR="009372B9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2A34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78A066A2" w:rsidR="00A82A34" w:rsidRPr="00882F21" w:rsidRDefault="00F57ACF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55D96FB1" w14:textId="78A08A85" w:rsidR="00A82A34" w:rsidRPr="001119CE" w:rsidRDefault="005819F3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(349)</w:t>
            </w:r>
          </w:p>
        </w:tc>
      </w:tr>
      <w:tr w:rsidR="00A82A34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7EEA4F82" w:rsidR="00A82A34" w:rsidRPr="001119CE" w:rsidRDefault="005819F3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82A34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A82A34" w:rsidRPr="00882F2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14813C5F" w:rsidR="00A82A34" w:rsidRPr="001119CE" w:rsidRDefault="005819F3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8354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82A34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A82A34" w:rsidRPr="00882F2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4F5C401E" w:rsidR="00A82A34" w:rsidRPr="001119CE" w:rsidRDefault="002B1C41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19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F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3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937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511FABA" w14:textId="77777777" w:rsidR="00882F21" w:rsidRPr="00A41D92" w:rsidRDefault="00882F21" w:rsidP="009030AC">
      <w:pPr>
        <w:rPr>
          <w:sz w:val="28"/>
          <w:szCs w:val="28"/>
          <w:highlight w:val="cyan"/>
        </w:rPr>
      </w:pPr>
    </w:p>
    <w:p w14:paraId="41D4D73C" w14:textId="7777777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505BA4" w:rsidRDefault="009030AC" w:rsidP="009030AC">
      <w:pPr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8BBCF" w14:textId="02A07CA1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215A4E">
        <w:rPr>
          <w:rFonts w:asciiTheme="majorBidi" w:hAnsiTheme="majorBidi" w:cstheme="majorBidi" w:hint="cs"/>
          <w:sz w:val="28"/>
          <w:szCs w:val="28"/>
          <w:cs/>
          <w:lang w:val="en-US"/>
        </w:rPr>
        <w:t>เลตเตอร์ออฟเครดิต ทรัสต์รีซี</w:t>
      </w:r>
      <w:r w:rsidR="00215A4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ระยะสั้น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ซึ่งมีกำหนดชำระคืนเมื่อทวงถามและภายในเดือน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E9203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003452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730C57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A09D8FB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D5D46C" w14:textId="3093E07E" w:rsid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0A6605"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ระยะยาว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BA2D7B">
        <w:rPr>
          <w:rFonts w:asciiTheme="majorBidi" w:hAnsiTheme="majorBidi" w:cstheme="majorBidi"/>
          <w:sz w:val="28"/>
          <w:szCs w:val="28"/>
          <w:lang w:val="en-US" w:bidi="th-TH"/>
        </w:rPr>
        <w:t xml:space="preserve"> 258</w:t>
      </w:r>
      <w:r w:rsidR="00E7525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BA2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BA2D7B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BA2D7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คงที่และ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ผันแปร</w:t>
      </w:r>
    </w:p>
    <w:p w14:paraId="3417FF71" w14:textId="77777777" w:rsidR="005049B9" w:rsidRPr="006D6915" w:rsidRDefault="005049B9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6425C72" w14:textId="74CCA87B" w:rsidR="00AB12C6" w:rsidRPr="005049B9" w:rsidRDefault="006D6915" w:rsidP="005049B9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AB12C6" w:rsidRPr="005049B9" w:rsidSect="005049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289" w:bottom="1079" w:left="1080" w:header="720" w:footer="720" w:gutter="0"/>
          <w:pgNumType w:start="16"/>
          <w:cols w:space="720"/>
          <w:docGrid w:linePitch="360"/>
        </w:sect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วันที่ 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C12643" w:rsidRPr="00E75253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9203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 w:rsidRPr="00E75253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จำนวน</w:t>
      </w:r>
      <w:r w:rsidR="00B47831"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1,</w:t>
      </w:r>
      <w:r w:rsidR="001775B8">
        <w:rPr>
          <w:rFonts w:asciiTheme="majorBidi" w:hAnsiTheme="majorBidi" w:cstheme="majorBidi"/>
          <w:sz w:val="28"/>
          <w:szCs w:val="28"/>
          <w:lang w:val="en-US" w:bidi="th-TH"/>
        </w:rPr>
        <w:t>073</w:t>
      </w:r>
      <w:r w:rsidRPr="00E75253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030A7645" w14:textId="73696528" w:rsidR="009328BB" w:rsidRDefault="009328BB" w:rsidP="00DB5F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3D1008D" w14:textId="77777777" w:rsidR="008C7495" w:rsidRPr="00983DC8" w:rsidRDefault="008C7495" w:rsidP="008C7495">
      <w:pPr>
        <w:rPr>
          <w:sz w:val="20"/>
          <w:szCs w:val="20"/>
          <w:lang w:val="th-TH"/>
        </w:rPr>
      </w:pPr>
    </w:p>
    <w:tbl>
      <w:tblPr>
        <w:tblW w:w="14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97214C" w:rsidRPr="005B380D" w14:paraId="23676E62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755AF8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3E0365D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97214C" w:rsidRPr="005B380D" w14:paraId="6F64B494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520267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4150ACB8" w14:textId="77777777" w:rsidR="0097214C" w:rsidRPr="005B380D" w:rsidRDefault="009721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4EFEEA41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246DB08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F1A20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4870134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EA05952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388F600D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97214C" w:rsidRPr="005B380D" w14:paraId="369EB435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05707426" w14:textId="6788C07D" w:rsidR="0097214C" w:rsidRPr="005B380D" w:rsidRDefault="0097214C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D5B1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</w:t>
            </w:r>
            <w:r w:rsidR="005B26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BD5B1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5B26E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81" w:type="dxa"/>
          </w:tcPr>
          <w:p w14:paraId="46249C50" w14:textId="38745D4A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40" w:type="dxa"/>
          </w:tcPr>
          <w:p w14:paraId="058D7F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0738EA3" w14:textId="6B192FE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</w:tcPr>
          <w:p w14:paraId="0C33BD83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7FA0A34" w14:textId="4AA15726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2" w:type="dxa"/>
          </w:tcPr>
          <w:p w14:paraId="0E664EE6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05ED9783" w14:textId="50D0F516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06DA3AC9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7D0DDB5A" w14:textId="018DDAAA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17A4FD9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2FA140EE" w14:textId="3D641668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323" w:type="dxa"/>
          </w:tcPr>
          <w:p w14:paraId="5844B15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5E54505D" w14:textId="2EA3BFFD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639BDFFE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6DECF5CD" w14:textId="779D45BC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97214C" w:rsidRPr="005B380D" w14:paraId="79B6F8F5" w14:textId="77777777" w:rsidTr="003F69D8">
        <w:trPr>
          <w:tblHeader/>
        </w:trPr>
        <w:tc>
          <w:tcPr>
            <w:tcW w:w="4311" w:type="dxa"/>
            <w:vAlign w:val="bottom"/>
          </w:tcPr>
          <w:p w14:paraId="01741D1D" w14:textId="77777777" w:rsidR="0097214C" w:rsidRPr="00BB4BDC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E8D9C6D" w14:textId="77777777" w:rsidR="0097214C" w:rsidRPr="005B380D" w:rsidRDefault="0097214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7214C" w:rsidRPr="005B380D" w14:paraId="606BE493" w14:textId="77777777" w:rsidTr="003F69D8">
        <w:tc>
          <w:tcPr>
            <w:tcW w:w="4311" w:type="dxa"/>
            <w:vAlign w:val="bottom"/>
          </w:tcPr>
          <w:p w14:paraId="7B79C1DE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9DE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1C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35D3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471D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565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10510A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D16E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E55" w:rsidRPr="005B380D" w14:paraId="4C319390" w14:textId="77777777" w:rsidTr="003F69D8">
        <w:tc>
          <w:tcPr>
            <w:tcW w:w="4311" w:type="dxa"/>
            <w:vAlign w:val="bottom"/>
            <w:hideMark/>
          </w:tcPr>
          <w:p w14:paraId="262CB8C4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463CB909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52,310</w:t>
            </w:r>
          </w:p>
        </w:tc>
        <w:tc>
          <w:tcPr>
            <w:tcW w:w="240" w:type="dxa"/>
          </w:tcPr>
          <w:p w14:paraId="7EED116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67C1EF57" w14:textId="55CA03E4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49,062</w:t>
            </w:r>
          </w:p>
        </w:tc>
        <w:tc>
          <w:tcPr>
            <w:tcW w:w="236" w:type="dxa"/>
          </w:tcPr>
          <w:p w14:paraId="1607C2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2C66FE0" w14:textId="72298CAC" w:rsidR="00051E55" w:rsidRPr="00313999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71,754</w:t>
            </w:r>
          </w:p>
        </w:tc>
        <w:tc>
          <w:tcPr>
            <w:tcW w:w="272" w:type="dxa"/>
          </w:tcPr>
          <w:p w14:paraId="51BECC73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1FB63D15" w14:textId="021643EB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65,551</w:t>
            </w:r>
          </w:p>
        </w:tc>
        <w:tc>
          <w:tcPr>
            <w:tcW w:w="270" w:type="dxa"/>
          </w:tcPr>
          <w:p w14:paraId="2D52184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7A7133" w14:textId="047FA71F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55,946</w:t>
            </w:r>
          </w:p>
        </w:tc>
        <w:tc>
          <w:tcPr>
            <w:tcW w:w="270" w:type="dxa"/>
          </w:tcPr>
          <w:p w14:paraId="115592B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AEA1A26" w14:textId="64BEFBD0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55,930</w:t>
            </w:r>
          </w:p>
        </w:tc>
        <w:tc>
          <w:tcPr>
            <w:tcW w:w="323" w:type="dxa"/>
          </w:tcPr>
          <w:p w14:paraId="21F9E8F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6B1850" w14:textId="0127F873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180,010</w:t>
            </w:r>
          </w:p>
        </w:tc>
        <w:tc>
          <w:tcPr>
            <w:tcW w:w="270" w:type="dxa"/>
          </w:tcPr>
          <w:p w14:paraId="26905A9A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AF09FDD" w14:textId="6FEBD34C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170,543</w:t>
            </w:r>
          </w:p>
        </w:tc>
      </w:tr>
      <w:tr w:rsidR="00051E55" w:rsidRPr="005B380D" w14:paraId="71266C25" w14:textId="77777777" w:rsidTr="003F69D8">
        <w:tc>
          <w:tcPr>
            <w:tcW w:w="4311" w:type="dxa"/>
            <w:vAlign w:val="bottom"/>
            <w:hideMark/>
          </w:tcPr>
          <w:p w14:paraId="24F6D095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43F9C35A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9,151</w:t>
            </w:r>
          </w:p>
        </w:tc>
        <w:tc>
          <w:tcPr>
            <w:tcW w:w="240" w:type="dxa"/>
          </w:tcPr>
          <w:p w14:paraId="1B51782B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BC0FF" w14:textId="14B1A477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6,655</w:t>
            </w:r>
          </w:p>
        </w:tc>
        <w:tc>
          <w:tcPr>
            <w:tcW w:w="236" w:type="dxa"/>
          </w:tcPr>
          <w:p w14:paraId="69A7B3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41BEFFE2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7,534</w:t>
            </w:r>
          </w:p>
        </w:tc>
        <w:tc>
          <w:tcPr>
            <w:tcW w:w="272" w:type="dxa"/>
          </w:tcPr>
          <w:p w14:paraId="526EBFA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A7E4B" w14:textId="048E808C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7,424</w:t>
            </w:r>
          </w:p>
        </w:tc>
        <w:tc>
          <w:tcPr>
            <w:tcW w:w="270" w:type="dxa"/>
          </w:tcPr>
          <w:p w14:paraId="768BF84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02547D70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  <w:tc>
          <w:tcPr>
            <w:tcW w:w="270" w:type="dxa"/>
          </w:tcPr>
          <w:p w14:paraId="6B26474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2A5D" w14:textId="3F221BA9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323" w:type="dxa"/>
          </w:tcPr>
          <w:p w14:paraId="472AF4D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6F04D5EC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18,064</w:t>
            </w:r>
          </w:p>
        </w:tc>
        <w:tc>
          <w:tcPr>
            <w:tcW w:w="270" w:type="dxa"/>
          </w:tcPr>
          <w:p w14:paraId="56F80E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A3817" w14:textId="71A7445B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15,556</w:t>
            </w:r>
          </w:p>
        </w:tc>
      </w:tr>
      <w:tr w:rsidR="00051E55" w:rsidRPr="005B380D" w14:paraId="400C5369" w14:textId="77777777" w:rsidTr="003F69D8">
        <w:trPr>
          <w:trHeight w:val="280"/>
        </w:trPr>
        <w:tc>
          <w:tcPr>
            <w:tcW w:w="4311" w:type="dxa"/>
            <w:vAlign w:val="bottom"/>
            <w:hideMark/>
          </w:tcPr>
          <w:p w14:paraId="6A0FC492" w14:textId="77777777" w:rsidR="00051E55" w:rsidRPr="005B380D" w:rsidRDefault="00051E55" w:rsidP="00051E55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4FC10" w14:textId="084F2229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61,461</w:t>
            </w:r>
          </w:p>
        </w:tc>
        <w:tc>
          <w:tcPr>
            <w:tcW w:w="240" w:type="dxa"/>
          </w:tcPr>
          <w:p w14:paraId="4676E8A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570" w14:textId="6DCDA7FD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55,717</w:t>
            </w:r>
          </w:p>
        </w:tc>
        <w:tc>
          <w:tcPr>
            <w:tcW w:w="236" w:type="dxa"/>
          </w:tcPr>
          <w:p w14:paraId="4685916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8C01E" w14:textId="2CD8C768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79,288</w:t>
            </w:r>
          </w:p>
        </w:tc>
        <w:tc>
          <w:tcPr>
            <w:tcW w:w="272" w:type="dxa"/>
          </w:tcPr>
          <w:p w14:paraId="6F5EF73E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3FF624" w14:textId="1DA306A5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72,975</w:t>
            </w:r>
          </w:p>
        </w:tc>
        <w:tc>
          <w:tcPr>
            <w:tcW w:w="270" w:type="dxa"/>
          </w:tcPr>
          <w:p w14:paraId="15D29D3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3486" w14:textId="4136FCAD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57,325</w:t>
            </w:r>
          </w:p>
        </w:tc>
        <w:tc>
          <w:tcPr>
            <w:tcW w:w="270" w:type="dxa"/>
          </w:tcPr>
          <w:p w14:paraId="5979E7F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C42501" w14:textId="73522C40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57,407</w:t>
            </w:r>
          </w:p>
        </w:tc>
        <w:tc>
          <w:tcPr>
            <w:tcW w:w="323" w:type="dxa"/>
          </w:tcPr>
          <w:p w14:paraId="63CC55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DA31" w14:textId="51CE7E80" w:rsidR="00051E55" w:rsidRPr="005B380D" w:rsidRDefault="000D60F1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198,074</w:t>
            </w:r>
          </w:p>
        </w:tc>
        <w:tc>
          <w:tcPr>
            <w:tcW w:w="270" w:type="dxa"/>
          </w:tcPr>
          <w:p w14:paraId="234D4BD1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624560" w14:textId="3D75CEC5" w:rsidR="00051E55" w:rsidRPr="005B380D" w:rsidRDefault="00BD5B1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186,099</w:t>
            </w:r>
          </w:p>
        </w:tc>
      </w:tr>
      <w:tr w:rsidR="0097214C" w:rsidRPr="005B380D" w14:paraId="448F49EE" w14:textId="77777777" w:rsidTr="003F69D8">
        <w:trPr>
          <w:trHeight w:val="74"/>
        </w:trPr>
        <w:tc>
          <w:tcPr>
            <w:tcW w:w="4311" w:type="dxa"/>
            <w:vAlign w:val="bottom"/>
          </w:tcPr>
          <w:p w14:paraId="33E8AD5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04E1C4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9E879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C4522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036B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8F420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4C7A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C4BF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3E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58CA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42CC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17D2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BF32F0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0C23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69BA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F3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14C" w:rsidRPr="005B380D" w14:paraId="1F6975A2" w14:textId="77777777" w:rsidTr="003F69D8">
        <w:tc>
          <w:tcPr>
            <w:tcW w:w="4311" w:type="dxa"/>
          </w:tcPr>
          <w:p w14:paraId="4813FA9D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418239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F7A0C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68FD3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FC7E3A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27462A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AF79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D16A5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86F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DBA4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2FADC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9947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7214C" w:rsidRPr="005B380D" w14:paraId="6BFD8B15" w14:textId="77777777" w:rsidTr="003F69D8">
        <w:tc>
          <w:tcPr>
            <w:tcW w:w="4311" w:type="dxa"/>
          </w:tcPr>
          <w:p w14:paraId="2BD283DF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619C87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2B8D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FDAFB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EE9B25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66B9D1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976E50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13E388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0B89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9B7AF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91EE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B4A26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5C7DCC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F6DAC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1EF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1A320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D6122" w:rsidRPr="005B380D" w14:paraId="371501D6" w14:textId="77777777" w:rsidTr="003F69D8">
        <w:tc>
          <w:tcPr>
            <w:tcW w:w="4311" w:type="dxa"/>
          </w:tcPr>
          <w:p w14:paraId="78CD9757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03506A9F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40,104</w:t>
            </w:r>
          </w:p>
        </w:tc>
        <w:tc>
          <w:tcPr>
            <w:tcW w:w="240" w:type="dxa"/>
          </w:tcPr>
          <w:p w14:paraId="1C67A4B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27C107" w14:textId="0F7CAE54" w:rsidR="002D6122" w:rsidRPr="005B380D" w:rsidRDefault="0099508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37,691</w:t>
            </w:r>
          </w:p>
        </w:tc>
        <w:tc>
          <w:tcPr>
            <w:tcW w:w="236" w:type="dxa"/>
          </w:tcPr>
          <w:p w14:paraId="4324F6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088EE7" w14:textId="4A133E79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38,560</w:t>
            </w:r>
          </w:p>
        </w:tc>
        <w:tc>
          <w:tcPr>
            <w:tcW w:w="272" w:type="dxa"/>
          </w:tcPr>
          <w:p w14:paraId="6F5F2B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26092E" w14:textId="6A1FF326" w:rsidR="002D6122" w:rsidRPr="005B380D" w:rsidRDefault="0099508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33,712</w:t>
            </w:r>
          </w:p>
        </w:tc>
        <w:tc>
          <w:tcPr>
            <w:tcW w:w="270" w:type="dxa"/>
          </w:tcPr>
          <w:p w14:paraId="1B3B05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005C2" w14:textId="037F037F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51,199</w:t>
            </w:r>
          </w:p>
        </w:tc>
        <w:tc>
          <w:tcPr>
            <w:tcW w:w="270" w:type="dxa"/>
          </w:tcPr>
          <w:p w14:paraId="78C9AC1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DB7BD7" w14:textId="106FFAC7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50,211</w:t>
            </w:r>
          </w:p>
        </w:tc>
        <w:tc>
          <w:tcPr>
            <w:tcW w:w="323" w:type="dxa"/>
          </w:tcPr>
          <w:p w14:paraId="5E2ADB9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D38279F" w14:textId="202B9F48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129,863</w:t>
            </w:r>
          </w:p>
        </w:tc>
        <w:tc>
          <w:tcPr>
            <w:tcW w:w="270" w:type="dxa"/>
          </w:tcPr>
          <w:p w14:paraId="5E54D5D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0266" w14:textId="281FE25B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121,614</w:t>
            </w:r>
          </w:p>
        </w:tc>
      </w:tr>
      <w:tr w:rsidR="002D6122" w:rsidRPr="005B380D" w14:paraId="438701BF" w14:textId="77777777" w:rsidTr="003F69D8">
        <w:tc>
          <w:tcPr>
            <w:tcW w:w="4311" w:type="dxa"/>
          </w:tcPr>
          <w:p w14:paraId="3BF42F1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6973E341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12,093</w:t>
            </w:r>
          </w:p>
        </w:tc>
        <w:tc>
          <w:tcPr>
            <w:tcW w:w="240" w:type="dxa"/>
          </w:tcPr>
          <w:p w14:paraId="5CDDE80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B8992" w14:textId="0520CFC0" w:rsidR="002D6122" w:rsidRPr="005B380D" w:rsidRDefault="0099508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236" w:type="dxa"/>
          </w:tcPr>
          <w:p w14:paraId="637979E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45B6C2" w14:textId="61D54E37" w:rsidR="002D6122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B80FA47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E72C7" w14:textId="118B05EC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5EEDF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B9ABCB" w14:textId="51979965" w:rsidR="002D6122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0048D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5F81005" w14:textId="2ED799DF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8B391B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1A7782" w14:textId="7A44E0D1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12,093</w:t>
            </w:r>
          </w:p>
        </w:tc>
        <w:tc>
          <w:tcPr>
            <w:tcW w:w="270" w:type="dxa"/>
          </w:tcPr>
          <w:p w14:paraId="026780A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BE887D" w14:textId="1CE31C94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</w:tr>
      <w:tr w:rsidR="002D6122" w:rsidRPr="005B380D" w14:paraId="60C732F9" w14:textId="77777777" w:rsidTr="003F69D8">
        <w:tc>
          <w:tcPr>
            <w:tcW w:w="4311" w:type="dxa"/>
          </w:tcPr>
          <w:p w14:paraId="2D5AE12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34D5F3BC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40" w:type="dxa"/>
          </w:tcPr>
          <w:p w14:paraId="5DBDF67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A47856" w14:textId="2AC5E9E2" w:rsidR="002D6122" w:rsidRPr="005B380D" w:rsidRDefault="0099508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4FA95DE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F85090B" w14:textId="61BCCEA1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33,161</w:t>
            </w:r>
          </w:p>
        </w:tc>
        <w:tc>
          <w:tcPr>
            <w:tcW w:w="272" w:type="dxa"/>
          </w:tcPr>
          <w:p w14:paraId="1DB8AA7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07044F0" w14:textId="7B5DC958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31,839</w:t>
            </w:r>
          </w:p>
        </w:tc>
        <w:tc>
          <w:tcPr>
            <w:tcW w:w="270" w:type="dxa"/>
          </w:tcPr>
          <w:p w14:paraId="7E117D61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03FC69" w14:textId="7052CD6C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4,747</w:t>
            </w:r>
          </w:p>
        </w:tc>
        <w:tc>
          <w:tcPr>
            <w:tcW w:w="270" w:type="dxa"/>
          </w:tcPr>
          <w:p w14:paraId="33F6F98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CF580F" w14:textId="134B36C4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5,719</w:t>
            </w:r>
          </w:p>
        </w:tc>
        <w:tc>
          <w:tcPr>
            <w:tcW w:w="323" w:type="dxa"/>
          </w:tcPr>
          <w:p w14:paraId="4171F89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5AF02B" w14:textId="737A02A3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37,991</w:t>
            </w:r>
          </w:p>
        </w:tc>
        <w:tc>
          <w:tcPr>
            <w:tcW w:w="270" w:type="dxa"/>
          </w:tcPr>
          <w:p w14:paraId="57BC770A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F972B" w14:textId="0153238C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37,655</w:t>
            </w:r>
          </w:p>
        </w:tc>
      </w:tr>
      <w:tr w:rsidR="00BE1E43" w:rsidRPr="005B380D" w14:paraId="21F2023F" w14:textId="77777777" w:rsidTr="003F69D8">
        <w:tc>
          <w:tcPr>
            <w:tcW w:w="4311" w:type="dxa"/>
          </w:tcPr>
          <w:p w14:paraId="7DE187C0" w14:textId="57A38332" w:rsidR="00BE1E43" w:rsidRPr="005B380D" w:rsidRDefault="0018701D" w:rsidP="002D6122">
            <w:pPr>
              <w:ind w:left="72" w:right="-115" w:hanging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81" w:type="dxa"/>
          </w:tcPr>
          <w:p w14:paraId="5021D60C" w14:textId="0941C824" w:rsidR="00BE1E43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0" w:type="dxa"/>
          </w:tcPr>
          <w:p w14:paraId="3D1D6998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68C0E4" w14:textId="3F1BC402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BCA80B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5879732" w14:textId="5B750A59" w:rsidR="00BE1E43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2" w:type="dxa"/>
          </w:tcPr>
          <w:p w14:paraId="1DC033E8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193FD7B" w14:textId="273B4FA1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04C59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02DC521" w14:textId="70A3E65A" w:rsidR="00BE1E43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F051D1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C7F75B3" w14:textId="296A913B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50D32566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F4E9DEF" w14:textId="6638526B" w:rsidR="00BE1E43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160DB889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6D2A06" w14:textId="785251AE" w:rsidR="00BE1E43" w:rsidRPr="00C8442C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6122" w:rsidRPr="005B380D" w14:paraId="1C16274F" w14:textId="77777777" w:rsidTr="003F69D8">
        <w:trPr>
          <w:trHeight w:val="92"/>
        </w:trPr>
        <w:tc>
          <w:tcPr>
            <w:tcW w:w="4311" w:type="dxa"/>
          </w:tcPr>
          <w:p w14:paraId="54FB5917" w14:textId="3CED8E66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B250F0" w:rsidRPr="00B250F0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95B101" w14:textId="34F3C99C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52,310</w:t>
            </w:r>
          </w:p>
        </w:tc>
        <w:tc>
          <w:tcPr>
            <w:tcW w:w="240" w:type="dxa"/>
          </w:tcPr>
          <w:p w14:paraId="0EB451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6A94E10" w14:textId="425AED4D" w:rsidR="002D6122" w:rsidRPr="005B380D" w:rsidRDefault="0099508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49,062</w:t>
            </w:r>
          </w:p>
        </w:tc>
        <w:tc>
          <w:tcPr>
            <w:tcW w:w="236" w:type="dxa"/>
          </w:tcPr>
          <w:p w14:paraId="18248C5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D298960" w14:textId="627EEA09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71,754</w:t>
            </w:r>
          </w:p>
        </w:tc>
        <w:tc>
          <w:tcPr>
            <w:tcW w:w="272" w:type="dxa"/>
          </w:tcPr>
          <w:p w14:paraId="4D880D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7CC6B7" w14:textId="011B24D4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65,551</w:t>
            </w:r>
          </w:p>
        </w:tc>
        <w:tc>
          <w:tcPr>
            <w:tcW w:w="270" w:type="dxa"/>
          </w:tcPr>
          <w:p w14:paraId="08E05B4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1ABC4A" w14:textId="4261AC06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55,946</w:t>
            </w:r>
          </w:p>
        </w:tc>
        <w:tc>
          <w:tcPr>
            <w:tcW w:w="270" w:type="dxa"/>
          </w:tcPr>
          <w:p w14:paraId="76B622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4DA488" w14:textId="4BE1EC2D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55,930</w:t>
            </w:r>
          </w:p>
        </w:tc>
        <w:tc>
          <w:tcPr>
            <w:tcW w:w="323" w:type="dxa"/>
          </w:tcPr>
          <w:p w14:paraId="71ADCBC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3703B82" w14:textId="2720325A" w:rsidR="002D6122" w:rsidRPr="005B380D" w:rsidRDefault="007616C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180,010</w:t>
            </w:r>
          </w:p>
        </w:tc>
        <w:tc>
          <w:tcPr>
            <w:tcW w:w="270" w:type="dxa"/>
          </w:tcPr>
          <w:p w14:paraId="73A7C15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B21682" w14:textId="48CA28D9" w:rsidR="002D6122" w:rsidRPr="005B380D" w:rsidRDefault="006F29C8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170,543</w:t>
            </w:r>
          </w:p>
        </w:tc>
      </w:tr>
      <w:tr w:rsidR="0097214C" w:rsidRPr="005B380D" w14:paraId="699535BC" w14:textId="77777777" w:rsidTr="003F69D8">
        <w:trPr>
          <w:trHeight w:val="92"/>
        </w:trPr>
        <w:tc>
          <w:tcPr>
            <w:tcW w:w="4311" w:type="dxa"/>
          </w:tcPr>
          <w:p w14:paraId="18EED060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BCC21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06E2C8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DAEA71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CB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FD9AD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2A817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6B4F41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5E6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7F6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1AC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FCC71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26DD3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A541C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618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4971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05A2AF78" w14:textId="77777777" w:rsidTr="003F69D8">
        <w:trPr>
          <w:trHeight w:val="92"/>
        </w:trPr>
        <w:tc>
          <w:tcPr>
            <w:tcW w:w="4311" w:type="dxa"/>
          </w:tcPr>
          <w:p w14:paraId="1C3B6A81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E719E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7D47A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75D6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58D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CFE03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DAB3B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2D63B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8DC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E779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7AD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87F7F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640F26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06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D42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F0BD8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4CCEC82A" w14:textId="77777777" w:rsidTr="003F69D8">
        <w:trPr>
          <w:trHeight w:val="92"/>
        </w:trPr>
        <w:tc>
          <w:tcPr>
            <w:tcW w:w="4311" w:type="dxa"/>
          </w:tcPr>
          <w:p w14:paraId="4D324B83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1D87AD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927D53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2C0F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B7E0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9FF059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787834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4C2E39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24B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24712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6C9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3575C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F40ED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CEAF74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FAE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D1DB1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3CF" w:rsidRPr="005B380D" w14:paraId="7C70966E" w14:textId="77777777" w:rsidTr="003F69D8">
        <w:trPr>
          <w:trHeight w:val="92"/>
        </w:trPr>
        <w:tc>
          <w:tcPr>
            <w:tcW w:w="4311" w:type="dxa"/>
          </w:tcPr>
          <w:p w14:paraId="4CE9D570" w14:textId="77777777" w:rsidR="00C773CF" w:rsidRPr="005B380D" w:rsidRDefault="00C773CF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1AE0D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6D1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BE11C9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D0139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1E499D6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EE6E13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01A5BF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57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477C46D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6F33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531DD0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54FA40A5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1F8EDCA0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2A211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004C01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3E6EA947" w14:textId="77777777" w:rsidTr="003F69D8">
        <w:trPr>
          <w:trHeight w:val="92"/>
        </w:trPr>
        <w:tc>
          <w:tcPr>
            <w:tcW w:w="4311" w:type="dxa"/>
          </w:tcPr>
          <w:p w14:paraId="794B2345" w14:textId="77777777" w:rsidR="0097214C" w:rsidRPr="005B380D" w:rsidRDefault="0097214C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29508E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82482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5C9C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B463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F275A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8DC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62B4C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DC1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BF01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1A7F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B4682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0D2C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1707C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F1A0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7570A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F7D" w:rsidRPr="005B380D" w14:paraId="7A60C279" w14:textId="77777777" w:rsidTr="003F69D8">
        <w:tc>
          <w:tcPr>
            <w:tcW w:w="4311" w:type="dxa"/>
          </w:tcPr>
          <w:p w14:paraId="3660EC00" w14:textId="77777777" w:rsidR="001E7F7D" w:rsidRPr="005B380D" w:rsidRDefault="001E7F7D" w:rsidP="001E7F7D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3F4A825C" w14:textId="10044A55" w:rsidR="001E7F7D" w:rsidRPr="005B380D" w:rsidRDefault="00E811F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47,363</w:t>
            </w:r>
          </w:p>
        </w:tc>
        <w:tc>
          <w:tcPr>
            <w:tcW w:w="240" w:type="dxa"/>
          </w:tcPr>
          <w:p w14:paraId="2877CC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E9621D" w14:textId="5BDF7091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44,319</w:t>
            </w:r>
          </w:p>
        </w:tc>
        <w:tc>
          <w:tcPr>
            <w:tcW w:w="236" w:type="dxa"/>
          </w:tcPr>
          <w:p w14:paraId="1265AC15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876849" w14:textId="684A777E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69,655</w:t>
            </w:r>
          </w:p>
        </w:tc>
        <w:tc>
          <w:tcPr>
            <w:tcW w:w="272" w:type="dxa"/>
          </w:tcPr>
          <w:p w14:paraId="22B89D6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7A3216" w14:textId="4F1CB0CB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63,571</w:t>
            </w:r>
          </w:p>
        </w:tc>
        <w:tc>
          <w:tcPr>
            <w:tcW w:w="270" w:type="dxa"/>
          </w:tcPr>
          <w:p w14:paraId="2DE0310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C60535" w14:textId="1F5B776D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55,506</w:t>
            </w:r>
          </w:p>
        </w:tc>
        <w:tc>
          <w:tcPr>
            <w:tcW w:w="270" w:type="dxa"/>
          </w:tcPr>
          <w:p w14:paraId="23C27B0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F76F6C" w14:textId="1266153B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55,506</w:t>
            </w:r>
          </w:p>
        </w:tc>
        <w:tc>
          <w:tcPr>
            <w:tcW w:w="323" w:type="dxa"/>
          </w:tcPr>
          <w:p w14:paraId="0D7A69F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C3EDEA7" w14:textId="157671FE" w:rsidR="001E7F7D" w:rsidRPr="005B380D" w:rsidRDefault="002E770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172,524</w:t>
            </w:r>
          </w:p>
        </w:tc>
        <w:tc>
          <w:tcPr>
            <w:tcW w:w="270" w:type="dxa"/>
          </w:tcPr>
          <w:p w14:paraId="02F0649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4ED57B" w14:textId="3E102BEE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163,396</w:t>
            </w:r>
          </w:p>
        </w:tc>
      </w:tr>
      <w:tr w:rsidR="001E7F7D" w:rsidRPr="005B380D" w14:paraId="228C0C05" w14:textId="77777777" w:rsidTr="003F69D8">
        <w:tc>
          <w:tcPr>
            <w:tcW w:w="4311" w:type="dxa"/>
          </w:tcPr>
          <w:p w14:paraId="6D119749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6E5CB1F" w14:textId="7C0FC67D" w:rsidR="001E7F7D" w:rsidRPr="005B380D" w:rsidRDefault="00E811F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4,092</w:t>
            </w:r>
          </w:p>
        </w:tc>
        <w:tc>
          <w:tcPr>
            <w:tcW w:w="240" w:type="dxa"/>
            <w:shd w:val="clear" w:color="auto" w:fill="auto"/>
          </w:tcPr>
          <w:p w14:paraId="48AE4AF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17FA6DF" w14:textId="56085E22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36" w:type="dxa"/>
            <w:shd w:val="clear" w:color="auto" w:fill="auto"/>
          </w:tcPr>
          <w:p w14:paraId="7931A67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0CCA4FD" w14:textId="1A998D91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272" w:type="dxa"/>
            <w:shd w:val="clear" w:color="auto" w:fill="auto"/>
          </w:tcPr>
          <w:p w14:paraId="45E22B64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0A77EFD" w14:textId="054BFF97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270" w:type="dxa"/>
            <w:shd w:val="clear" w:color="auto" w:fill="auto"/>
          </w:tcPr>
          <w:p w14:paraId="04BF5ED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A54687" w14:textId="5479393F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2B8F714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682A" w14:textId="1A4ECA6F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323" w:type="dxa"/>
          </w:tcPr>
          <w:p w14:paraId="531DF60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F73BA5D" w14:textId="4A342890" w:rsidR="001E7F7D" w:rsidRPr="005B380D" w:rsidRDefault="002E770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5,896</w:t>
            </w:r>
          </w:p>
        </w:tc>
        <w:tc>
          <w:tcPr>
            <w:tcW w:w="270" w:type="dxa"/>
          </w:tcPr>
          <w:p w14:paraId="55C1637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12AD37" w14:textId="4573E8F9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5,696</w:t>
            </w:r>
          </w:p>
        </w:tc>
      </w:tr>
      <w:tr w:rsidR="001E7F7D" w:rsidRPr="005B380D" w14:paraId="4E561B0A" w14:textId="77777777" w:rsidTr="003F69D8">
        <w:trPr>
          <w:trHeight w:val="119"/>
        </w:trPr>
        <w:tc>
          <w:tcPr>
            <w:tcW w:w="4311" w:type="dxa"/>
          </w:tcPr>
          <w:p w14:paraId="71B5EB2A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6B0B91CE" w14:textId="713E6D1D" w:rsidR="001E7F7D" w:rsidRPr="005B380D" w:rsidRDefault="00E811F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40" w:type="dxa"/>
            <w:shd w:val="clear" w:color="auto" w:fill="auto"/>
          </w:tcPr>
          <w:p w14:paraId="35E58D3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2682B4F" w14:textId="6EEA389C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315260D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05A34EE" w14:textId="6BC33500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72" w:type="dxa"/>
            <w:shd w:val="clear" w:color="auto" w:fill="auto"/>
          </w:tcPr>
          <w:p w14:paraId="5FAD6EF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B86F823" w14:textId="1BA38EE6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23EA1A9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0B4F26" w14:textId="2EB86471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7E850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6152F6" w14:textId="111366A1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323" w:type="dxa"/>
          </w:tcPr>
          <w:p w14:paraId="3EB8958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A4C9CE1" w14:textId="11EA812D" w:rsidR="001E7F7D" w:rsidRPr="005B380D" w:rsidRDefault="002E770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1,400</w:t>
            </w:r>
          </w:p>
        </w:tc>
        <w:tc>
          <w:tcPr>
            <w:tcW w:w="270" w:type="dxa"/>
          </w:tcPr>
          <w:p w14:paraId="782B38D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11096" w14:textId="68F3BEB2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1E7F7D" w:rsidRPr="005B380D" w14:paraId="67B5F7D9" w14:textId="77777777" w:rsidTr="003F69D8">
        <w:tc>
          <w:tcPr>
            <w:tcW w:w="4311" w:type="dxa"/>
          </w:tcPr>
          <w:p w14:paraId="58583296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A998A2B" w14:textId="137FD760" w:rsidR="001E7F7D" w:rsidRPr="005B380D" w:rsidRDefault="00E811F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40" w:type="dxa"/>
          </w:tcPr>
          <w:p w14:paraId="7F56801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DD957" w14:textId="4503DA4A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5B079B5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E07144" w14:textId="53B519E1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72" w:type="dxa"/>
          </w:tcPr>
          <w:p w14:paraId="36660AC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B95728" w14:textId="6158202F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7851569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7406D8" w14:textId="2049E993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75376F9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C12655" w14:textId="794ED1A9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323" w:type="dxa"/>
          </w:tcPr>
          <w:p w14:paraId="0EE87E7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8498C08" w14:textId="20F55198" w:rsidR="001E7F7D" w:rsidRPr="005B380D" w:rsidRDefault="002E770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088DC3BC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9AB8F2" w14:textId="40C19B57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1E7F7D" w:rsidRPr="005B380D" w14:paraId="77142153" w14:textId="77777777" w:rsidTr="003F69D8">
        <w:tc>
          <w:tcPr>
            <w:tcW w:w="4311" w:type="dxa"/>
          </w:tcPr>
          <w:p w14:paraId="4AF23B2A" w14:textId="44BE1099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6C2A9B" w:rsidRPr="006C2A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D49359" w14:textId="75B4CC1A" w:rsidR="001E7F7D" w:rsidRPr="005B380D" w:rsidRDefault="00E811F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52,310</w:t>
            </w:r>
          </w:p>
        </w:tc>
        <w:tc>
          <w:tcPr>
            <w:tcW w:w="240" w:type="dxa"/>
          </w:tcPr>
          <w:p w14:paraId="7B25960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FA2698" w14:textId="59EB2115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49,062</w:t>
            </w:r>
          </w:p>
        </w:tc>
        <w:tc>
          <w:tcPr>
            <w:tcW w:w="236" w:type="dxa"/>
          </w:tcPr>
          <w:p w14:paraId="76A7862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3D1BC5E" w14:textId="4EAD2E40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71,754</w:t>
            </w:r>
          </w:p>
        </w:tc>
        <w:tc>
          <w:tcPr>
            <w:tcW w:w="272" w:type="dxa"/>
          </w:tcPr>
          <w:p w14:paraId="703418E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ACE71C" w14:textId="1F04A6E8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65,551</w:t>
            </w:r>
          </w:p>
        </w:tc>
        <w:tc>
          <w:tcPr>
            <w:tcW w:w="270" w:type="dxa"/>
          </w:tcPr>
          <w:p w14:paraId="192ADAD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1A3064" w14:textId="6804213D" w:rsidR="001E7F7D" w:rsidRPr="005B380D" w:rsidRDefault="00837ABB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55,946</w:t>
            </w:r>
          </w:p>
        </w:tc>
        <w:tc>
          <w:tcPr>
            <w:tcW w:w="270" w:type="dxa"/>
          </w:tcPr>
          <w:p w14:paraId="33BF2E5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619A6B" w14:textId="4B72E2AE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55,930</w:t>
            </w:r>
          </w:p>
        </w:tc>
        <w:tc>
          <w:tcPr>
            <w:tcW w:w="323" w:type="dxa"/>
          </w:tcPr>
          <w:p w14:paraId="636DDA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6091F7" w14:textId="4592BBD4" w:rsidR="001E7F7D" w:rsidRPr="005B380D" w:rsidRDefault="002E770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180,010</w:t>
            </w:r>
          </w:p>
        </w:tc>
        <w:tc>
          <w:tcPr>
            <w:tcW w:w="270" w:type="dxa"/>
          </w:tcPr>
          <w:p w14:paraId="7BCC5D76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2A6290" w14:textId="2FFBCE02" w:rsidR="001E7F7D" w:rsidRPr="005B380D" w:rsidRDefault="00932BD0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170,543</w:t>
            </w:r>
          </w:p>
        </w:tc>
      </w:tr>
      <w:tr w:rsidR="00A70D5D" w:rsidRPr="005B380D" w14:paraId="78D86631" w14:textId="77777777" w:rsidTr="003F69D8">
        <w:tc>
          <w:tcPr>
            <w:tcW w:w="4311" w:type="dxa"/>
          </w:tcPr>
          <w:p w14:paraId="5A4F6663" w14:textId="77777777" w:rsidR="00A70D5D" w:rsidRPr="005F0D83" w:rsidRDefault="00A70D5D" w:rsidP="00A70D5D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317B9E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043E03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FE274D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369614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2866B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34F85D9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2AE97B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4BF10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B194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B569F2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AE48BF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6A29AD7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EF8AA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A76198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357C2C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0548F" w:rsidRPr="005B380D" w14:paraId="772C5D9C" w14:textId="77777777" w:rsidTr="003F69D8">
        <w:tc>
          <w:tcPr>
            <w:tcW w:w="4311" w:type="dxa"/>
          </w:tcPr>
          <w:p w14:paraId="20D56974" w14:textId="40FE91DE" w:rsidR="0040548F" w:rsidRPr="005B380D" w:rsidRDefault="0040548F" w:rsidP="0040548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63B4029" w14:textId="6F54BF27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1A19478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D8D4D6" w14:textId="7516D4D2" w:rsidR="0040548F" w:rsidRPr="005B380D" w:rsidRDefault="00A6347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  <w:tc>
          <w:tcPr>
            <w:tcW w:w="236" w:type="dxa"/>
          </w:tcPr>
          <w:p w14:paraId="5769FFB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882FD00" w14:textId="270027AB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7430985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51AD1C" w14:textId="1F1B1B89" w:rsidR="0040548F" w:rsidRPr="005B380D" w:rsidRDefault="00A6347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1,171</w:t>
            </w:r>
          </w:p>
        </w:tc>
        <w:tc>
          <w:tcPr>
            <w:tcW w:w="270" w:type="dxa"/>
          </w:tcPr>
          <w:p w14:paraId="636ABAC0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8B3EB4" w14:textId="6488C4CA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3,822</w:t>
            </w:r>
          </w:p>
        </w:tc>
        <w:tc>
          <w:tcPr>
            <w:tcW w:w="270" w:type="dxa"/>
          </w:tcPr>
          <w:p w14:paraId="48F148E5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865A4C" w14:textId="452CA5B0" w:rsidR="0040548F" w:rsidRPr="005B380D" w:rsidRDefault="00A6347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323" w:type="dxa"/>
          </w:tcPr>
          <w:p w14:paraId="1C42FF09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3EC5A0" w14:textId="718B4509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70" w:type="dxa"/>
          </w:tcPr>
          <w:p w14:paraId="70305E4B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4EA" w14:textId="4B704DAF" w:rsidR="0040548F" w:rsidRPr="005B380D" w:rsidRDefault="00A6347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</w:tr>
      <w:tr w:rsidR="0040548F" w:rsidRPr="005B380D" w14:paraId="21FEEF6F" w14:textId="77777777" w:rsidTr="003F69D8">
        <w:tc>
          <w:tcPr>
            <w:tcW w:w="4311" w:type="dxa"/>
          </w:tcPr>
          <w:p w14:paraId="7C102A3F" w14:textId="77777777" w:rsidR="0040548F" w:rsidRPr="005B380D" w:rsidRDefault="0040548F" w:rsidP="0040548F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1331A767" w14:textId="77777777" w:rsidR="0040548F" w:rsidRPr="005B380D" w:rsidRDefault="0040548F" w:rsidP="0040548F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77557DDB" w14:textId="1898E2DD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12,44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25CA3D7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7656AE9" w14:textId="7D2AB74D" w:rsidR="0040548F" w:rsidRPr="005B380D" w:rsidRDefault="00B4639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10,941</w:t>
            </w:r>
          </w:p>
        </w:tc>
        <w:tc>
          <w:tcPr>
            <w:tcW w:w="236" w:type="dxa"/>
            <w:vAlign w:val="bottom"/>
          </w:tcPr>
          <w:p w14:paraId="08C36A9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054AAF68" w14:textId="00CBA0C5" w:rsidR="0040548F" w:rsidRPr="005B380D" w:rsidRDefault="00F863A4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272" w:type="dxa"/>
            <w:vAlign w:val="bottom"/>
          </w:tcPr>
          <w:p w14:paraId="1D37E7A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1D5A1614" w14:textId="21008B8D" w:rsidR="0040548F" w:rsidRPr="005B380D" w:rsidRDefault="00B4639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  <w:tc>
          <w:tcPr>
            <w:tcW w:w="270" w:type="dxa"/>
            <w:vAlign w:val="bottom"/>
          </w:tcPr>
          <w:p w14:paraId="240DB7B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670FE2" w14:textId="11057E59" w:rsidR="0040548F" w:rsidRPr="005B380D" w:rsidRDefault="00D454C2" w:rsidP="00D4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7,136</w:t>
            </w:r>
          </w:p>
        </w:tc>
        <w:tc>
          <w:tcPr>
            <w:tcW w:w="270" w:type="dxa"/>
            <w:vAlign w:val="bottom"/>
          </w:tcPr>
          <w:p w14:paraId="03D9422C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81E6B33" w14:textId="79552680" w:rsidR="0040548F" w:rsidRPr="005B380D" w:rsidRDefault="00B4639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6,563</w:t>
            </w:r>
          </w:p>
        </w:tc>
        <w:tc>
          <w:tcPr>
            <w:tcW w:w="323" w:type="dxa"/>
            <w:vAlign w:val="bottom"/>
          </w:tcPr>
          <w:p w14:paraId="4203792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59A76DA" w14:textId="23210F2E" w:rsidR="0040548F" w:rsidRPr="005B380D" w:rsidRDefault="00D454C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vAlign w:val="bottom"/>
          </w:tcPr>
          <w:p w14:paraId="41CE8D72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65F1ED" w14:textId="123986D2" w:rsidR="0040548F" w:rsidRPr="005B380D" w:rsidRDefault="00B4639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23,139</w:t>
            </w:r>
          </w:p>
        </w:tc>
      </w:tr>
      <w:tr w:rsidR="0040548F" w:rsidRPr="005B380D" w14:paraId="1A166774" w14:textId="77777777" w:rsidTr="003F69D8">
        <w:trPr>
          <w:trHeight w:val="70"/>
        </w:trPr>
        <w:tc>
          <w:tcPr>
            <w:tcW w:w="4311" w:type="dxa"/>
          </w:tcPr>
          <w:p w14:paraId="6975D35F" w14:textId="77777777" w:rsidR="00BA2441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</w:p>
          <w:p w14:paraId="4C344319" w14:textId="0B7BEA3B" w:rsidR="0040548F" w:rsidRPr="00BA2441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B84E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ายน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2567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="00BA244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2566</w:t>
            </w:r>
          </w:p>
        </w:tc>
        <w:tc>
          <w:tcPr>
            <w:tcW w:w="981" w:type="dxa"/>
          </w:tcPr>
          <w:p w14:paraId="51D95FD7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F04C1" w14:textId="3F629A20" w:rsidR="0040548F" w:rsidRPr="005B380D" w:rsidRDefault="00F2141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1661E74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DEEE56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AB26C6" w14:textId="1B3E9B77" w:rsidR="0040548F" w:rsidRPr="00782B20" w:rsidRDefault="00000F2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07A8">
              <w:rPr>
                <w:rFonts w:asciiTheme="majorBidi" w:hAnsiTheme="majorBidi" w:cstheme="majorBidi"/>
                <w:sz w:val="28"/>
                <w:szCs w:val="28"/>
              </w:rPr>
              <w:t>113,057</w:t>
            </w:r>
          </w:p>
        </w:tc>
        <w:tc>
          <w:tcPr>
            <w:tcW w:w="236" w:type="dxa"/>
          </w:tcPr>
          <w:p w14:paraId="21FB639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D2875F7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802F3" w14:textId="255857B3" w:rsidR="0040548F" w:rsidRPr="00782B20" w:rsidRDefault="00232F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72" w:type="dxa"/>
          </w:tcPr>
          <w:p w14:paraId="4E060A7B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EA4E0E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CE13B" w14:textId="14427760" w:rsidR="0040548F" w:rsidRPr="00782B20" w:rsidRDefault="00D512D1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D512D1">
              <w:rPr>
                <w:rFonts w:asciiTheme="majorBidi" w:hAnsiTheme="majorBidi" w:cstheme="majorBidi"/>
                <w:sz w:val="28"/>
                <w:szCs w:val="28"/>
              </w:rPr>
              <w:t>90,713</w:t>
            </w:r>
          </w:p>
        </w:tc>
        <w:tc>
          <w:tcPr>
            <w:tcW w:w="270" w:type="dxa"/>
          </w:tcPr>
          <w:p w14:paraId="46E9786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FE9AB58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C53A5" w14:textId="16C19B57" w:rsidR="0040548F" w:rsidRPr="00782B20" w:rsidRDefault="00232F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85,450</w:t>
            </w:r>
          </w:p>
        </w:tc>
        <w:tc>
          <w:tcPr>
            <w:tcW w:w="270" w:type="dxa"/>
            <w:shd w:val="clear" w:color="auto" w:fill="auto"/>
          </w:tcPr>
          <w:p w14:paraId="24E1A714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EF6EAF0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35E56" w14:textId="425F5970" w:rsidR="0040548F" w:rsidRPr="00782B20" w:rsidRDefault="007C6040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C6040">
              <w:rPr>
                <w:rFonts w:asciiTheme="majorBidi" w:hAnsiTheme="majorBidi" w:cstheme="majorBidi"/>
                <w:sz w:val="28"/>
                <w:szCs w:val="28"/>
              </w:rPr>
              <w:t>83,327</w:t>
            </w:r>
          </w:p>
        </w:tc>
        <w:tc>
          <w:tcPr>
            <w:tcW w:w="323" w:type="dxa"/>
            <w:shd w:val="clear" w:color="auto" w:fill="auto"/>
          </w:tcPr>
          <w:p w14:paraId="6AD712A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CFF133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3BC54" w14:textId="289C9309" w:rsidR="0040548F" w:rsidRPr="00782B20" w:rsidRDefault="00F2141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283,4</w:t>
            </w:r>
            <w:r w:rsidR="00951A7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C8CC1C0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5E5EE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1B76A" w14:textId="5091E72C" w:rsidR="0040548F" w:rsidRPr="0028262C" w:rsidRDefault="00B7649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28262C">
              <w:rPr>
                <w:rFonts w:asciiTheme="majorBidi" w:hAnsiTheme="majorBidi" w:cstheme="majorBidi"/>
                <w:sz w:val="28"/>
                <w:szCs w:val="28"/>
              </w:rPr>
              <w:t>287,097</w:t>
            </w:r>
          </w:p>
        </w:tc>
      </w:tr>
      <w:tr w:rsidR="0040548F" w:rsidRPr="005B380D" w14:paraId="37953AF7" w14:textId="77777777" w:rsidTr="003F69D8">
        <w:tc>
          <w:tcPr>
            <w:tcW w:w="4311" w:type="dxa"/>
          </w:tcPr>
          <w:p w14:paraId="122F29E4" w14:textId="77777777" w:rsidR="00BA2441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688B900D" w14:textId="3A1AAAC2" w:rsidR="0040548F" w:rsidRPr="008A4226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B84E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ายน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2567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2566</w:t>
            </w:r>
          </w:p>
        </w:tc>
        <w:tc>
          <w:tcPr>
            <w:tcW w:w="981" w:type="dxa"/>
          </w:tcPr>
          <w:p w14:paraId="0293CA7C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2246E" w14:textId="5D206E7C" w:rsidR="0040548F" w:rsidRPr="005B380D" w:rsidRDefault="00F2141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F21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31DC6468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22E8A4B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04B874" w14:textId="7ACBA965" w:rsidR="0040548F" w:rsidRPr="00FC1AC9" w:rsidRDefault="00FC1A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FC1AC9">
              <w:rPr>
                <w:rFonts w:asciiTheme="majorBidi" w:hAnsiTheme="majorBidi" w:cstheme="majorBidi"/>
                <w:sz w:val="28"/>
                <w:szCs w:val="28"/>
              </w:rPr>
              <w:t>152,354</w:t>
            </w:r>
          </w:p>
        </w:tc>
        <w:tc>
          <w:tcPr>
            <w:tcW w:w="236" w:type="dxa"/>
          </w:tcPr>
          <w:p w14:paraId="23252FB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CC058B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3E614" w14:textId="4FD539E7" w:rsidR="0040548F" w:rsidRPr="00782B20" w:rsidRDefault="00232F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2" w:type="dxa"/>
          </w:tcPr>
          <w:p w14:paraId="7EBE775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F06C78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60C6A" w14:textId="50FDADF1" w:rsidR="0040548F" w:rsidRPr="00782B20" w:rsidRDefault="003758C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758C8">
              <w:rPr>
                <w:rFonts w:asciiTheme="majorBidi" w:hAnsiTheme="majorBidi" w:cstheme="majorBidi"/>
                <w:sz w:val="28"/>
                <w:szCs w:val="28"/>
              </w:rPr>
              <w:t>34,253</w:t>
            </w:r>
          </w:p>
        </w:tc>
        <w:tc>
          <w:tcPr>
            <w:tcW w:w="270" w:type="dxa"/>
          </w:tcPr>
          <w:p w14:paraId="5947326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42F304A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663313" w14:textId="62B05A64" w:rsidR="0040548F" w:rsidRPr="00782B20" w:rsidRDefault="00232F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</w:t>
            </w:r>
            <w:r w:rsidR="002F21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AC2319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31966CC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F4ADCB" w14:textId="015C75A2" w:rsidR="0040548F" w:rsidRPr="00782B20" w:rsidRDefault="00F62CC5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F62CC5">
              <w:rPr>
                <w:rFonts w:asciiTheme="majorBidi" w:hAnsiTheme="majorBidi" w:cstheme="majorBidi"/>
                <w:sz w:val="28"/>
                <w:szCs w:val="28"/>
              </w:rPr>
              <w:t>30,230</w:t>
            </w:r>
          </w:p>
        </w:tc>
        <w:tc>
          <w:tcPr>
            <w:tcW w:w="323" w:type="dxa"/>
            <w:shd w:val="clear" w:color="auto" w:fill="auto"/>
          </w:tcPr>
          <w:p w14:paraId="33BC12F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5321B41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30A635" w14:textId="7D07037D" w:rsidR="0040548F" w:rsidRPr="00782B20" w:rsidRDefault="00F2141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</w:t>
            </w:r>
            <w:r w:rsidR="00F863A4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270" w:type="dxa"/>
          </w:tcPr>
          <w:p w14:paraId="52653198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2F9070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2C751B" w14:textId="6E4C38E5" w:rsidR="0040548F" w:rsidRPr="00782B20" w:rsidRDefault="0028262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62C">
              <w:rPr>
                <w:rFonts w:asciiTheme="majorBidi" w:hAnsiTheme="majorBidi" w:cstheme="majorBidi"/>
                <w:sz w:val="28"/>
                <w:szCs w:val="28"/>
              </w:rPr>
              <w:t>216,837</w:t>
            </w:r>
          </w:p>
        </w:tc>
      </w:tr>
    </w:tbl>
    <w:p w14:paraId="7818ADE6" w14:textId="77777777" w:rsidR="00C12643" w:rsidRPr="00834DA3" w:rsidRDefault="00C12643" w:rsidP="00834DA3">
      <w:pPr>
        <w:rPr>
          <w:sz w:val="20"/>
          <w:szCs w:val="20"/>
          <w:cs/>
          <w:lang w:val="th-TH"/>
        </w:rPr>
      </w:pPr>
    </w:p>
    <w:p w14:paraId="58AB6F1D" w14:textId="77777777" w:rsidR="009D6F01" w:rsidRDefault="009D6F01" w:rsidP="009D6F01"/>
    <w:p w14:paraId="4461D9CB" w14:textId="77777777" w:rsidR="009D6F01" w:rsidRDefault="009D6F01" w:rsidP="009D6F01"/>
    <w:p w14:paraId="0C71D2C5" w14:textId="77777777" w:rsidR="009D6F01" w:rsidRDefault="009D6F01" w:rsidP="009D6F01">
      <w:pPr>
        <w:sectPr w:rsidR="009D6F01" w:rsidSect="009030AC">
          <w:headerReference w:type="default" r:id="rId17"/>
          <w:footerReference w:type="default" r:id="rId18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58856EED" w14:textId="77777777" w:rsidR="008F5898" w:rsidRPr="00581FF9" w:rsidRDefault="008F5898" w:rsidP="00DB5F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81FF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11FD5D75" w14:textId="77777777" w:rsidR="008F5898" w:rsidRPr="00581FF9" w:rsidRDefault="008F5898" w:rsidP="008F58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66"/>
        <w:gridCol w:w="1066"/>
        <w:gridCol w:w="231"/>
        <w:gridCol w:w="1152"/>
      </w:tblGrid>
      <w:tr w:rsidR="008F5898" w:rsidRPr="00581FF9" w14:paraId="3F4858BF" w14:textId="77777777">
        <w:trPr>
          <w:tblHeader/>
        </w:trPr>
        <w:tc>
          <w:tcPr>
            <w:tcW w:w="3420" w:type="dxa"/>
            <w:vAlign w:val="bottom"/>
          </w:tcPr>
          <w:p w14:paraId="3FF71670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524A4BA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69D02578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13A6BBF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944619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F60CA93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5898" w:rsidRPr="00581FF9" w14:paraId="015A30BC" w14:textId="77777777">
        <w:trPr>
          <w:tblHeader/>
        </w:trPr>
        <w:tc>
          <w:tcPr>
            <w:tcW w:w="3420" w:type="dxa"/>
          </w:tcPr>
          <w:p w14:paraId="55816E3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6E94EA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6A53B9C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290B39A0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2EAE6E4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4C9EB70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5898" w:rsidRPr="00581FF9" w14:paraId="37CA1C4A" w14:textId="77777777">
        <w:tc>
          <w:tcPr>
            <w:tcW w:w="3420" w:type="dxa"/>
            <w:hideMark/>
          </w:tcPr>
          <w:p w14:paraId="7C0C5850" w14:textId="7DE06F4F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0A4E1DD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079906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2A5DDA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035C00B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9150E14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F4" w:rsidRPr="00581FF9" w14:paraId="62DFF08F" w14:textId="77777777">
        <w:tc>
          <w:tcPr>
            <w:tcW w:w="3420" w:type="dxa"/>
            <w:hideMark/>
          </w:tcPr>
          <w:p w14:paraId="5FAC02A5" w14:textId="7D25DD96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hideMark/>
          </w:tcPr>
          <w:p w14:paraId="64EE63E2" w14:textId="4DADE4DA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00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6" w:type="dxa"/>
            <w:hideMark/>
          </w:tcPr>
          <w:p w14:paraId="287ABD2E" w14:textId="4298AEA2" w:rsidR="005D25F4" w:rsidRPr="00581FF9" w:rsidRDefault="00222C47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07B84CA8" w14:textId="07AA55CF" w:rsidR="005D25F4" w:rsidRPr="00581FF9" w:rsidRDefault="00EE1D2A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57D95" w:rsidRPr="00581FF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1" w:type="dxa"/>
          </w:tcPr>
          <w:p w14:paraId="44616C53" w14:textId="77777777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8574D5" w14:textId="4F29ED01" w:rsidR="005D25F4" w:rsidRPr="00581FF9" w:rsidRDefault="0012089D" w:rsidP="005D25F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3,317</w:t>
            </w:r>
          </w:p>
        </w:tc>
      </w:tr>
      <w:tr w:rsidR="008F5898" w:rsidRPr="00581FF9" w14:paraId="73A75A7C" w14:textId="77777777">
        <w:tc>
          <w:tcPr>
            <w:tcW w:w="3420" w:type="dxa"/>
          </w:tcPr>
          <w:p w14:paraId="39ABA8D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78BB9D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7C22D6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F54D18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F75E32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E56D84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98" w:rsidRPr="00581FF9" w14:paraId="303D59AE" w14:textId="77777777">
        <w:tc>
          <w:tcPr>
            <w:tcW w:w="3420" w:type="dxa"/>
          </w:tcPr>
          <w:p w14:paraId="764738B6" w14:textId="06554EFC" w:rsidR="008F5898" w:rsidRPr="00581FF9" w:rsidRDefault="00524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25578D1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ACC5F48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D70224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1DFBE7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F9A5F0E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7E2" w14:paraId="27C954D7" w14:textId="77777777">
        <w:tc>
          <w:tcPr>
            <w:tcW w:w="3420" w:type="dxa"/>
          </w:tcPr>
          <w:p w14:paraId="3CA62787" w14:textId="1DF0E420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D472C2D" w14:textId="7FB43E80" w:rsidR="008D47E2" w:rsidRPr="00581FF9" w:rsidRDefault="0052435E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D47E2" w:rsidRPr="00581F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47E2"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6" w:type="dxa"/>
          </w:tcPr>
          <w:p w14:paraId="3E7694C9" w14:textId="56C03AA6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6636C613" w14:textId="60B20723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1" w:type="dxa"/>
          </w:tcPr>
          <w:p w14:paraId="5E59A5AF" w14:textId="77777777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152" w:type="dxa"/>
          </w:tcPr>
          <w:p w14:paraId="30362229" w14:textId="348AAC82" w:rsidR="008D47E2" w:rsidRPr="00F046A0" w:rsidRDefault="0052435E" w:rsidP="008D47E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</w:tbl>
    <w:p w14:paraId="3C0FE41E" w14:textId="05AF928E" w:rsidR="009D6F01" w:rsidRDefault="009D6F01" w:rsidP="009D6F01">
      <w:pPr>
        <w:sectPr w:rsidR="009D6F01" w:rsidSect="009D6F01">
          <w:pgSz w:w="11909" w:h="16834" w:code="9"/>
          <w:pgMar w:top="1264" w:right="1152" w:bottom="1080" w:left="1080" w:header="720" w:footer="720" w:gutter="0"/>
          <w:cols w:space="720"/>
          <w:docGrid w:linePitch="408"/>
        </w:sectPr>
      </w:pPr>
    </w:p>
    <w:p w14:paraId="152B57BB" w14:textId="14A967AF" w:rsidR="0070469D" w:rsidRPr="00137708" w:rsidRDefault="0070469D" w:rsidP="00DB5F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3770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3AD1554F" w14:textId="77777777" w:rsidR="0070469D" w:rsidRPr="00782B20" w:rsidRDefault="0070469D" w:rsidP="009F138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9F138A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412E42B3" w:rsidR="0070469D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26C19662" w14:textId="77777777" w:rsidR="006078EC" w:rsidRPr="005B380D" w:rsidRDefault="006078EC" w:rsidP="009F138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79"/>
        <w:gridCol w:w="1139"/>
        <w:gridCol w:w="236"/>
        <w:gridCol w:w="1328"/>
        <w:gridCol w:w="236"/>
        <w:gridCol w:w="1465"/>
        <w:gridCol w:w="236"/>
        <w:gridCol w:w="1328"/>
        <w:gridCol w:w="278"/>
        <w:gridCol w:w="850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6078EC" w:rsidRPr="00662482" w14:paraId="662DEADF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77B53E8C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7F2D704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0D39318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078EC" w:rsidRPr="00662482" w14:paraId="11FCA9CD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0A985D42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123E6434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96" w:type="dxa"/>
            <w:gridSpan w:val="9"/>
          </w:tcPr>
          <w:p w14:paraId="7E96CD5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7A509A7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014368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78EC" w:rsidRPr="00662482" w14:paraId="0833AE68" w14:textId="77777777" w:rsidTr="00D02379">
        <w:trPr>
          <w:trHeight w:val="1620"/>
          <w:tblHeader/>
        </w:trPr>
        <w:tc>
          <w:tcPr>
            <w:tcW w:w="3004" w:type="dxa"/>
            <w:vAlign w:val="bottom"/>
            <w:hideMark/>
          </w:tcPr>
          <w:p w14:paraId="250ACB7B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  <w:hideMark/>
          </w:tcPr>
          <w:p w14:paraId="2A2D00E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B880CC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5FC7C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7F574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3E8E8" w14:textId="77777777" w:rsidR="006078EC" w:rsidRPr="00662482" w:rsidRDefault="006078EC" w:rsidP="00D0237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164AC30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D29C17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55EF896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176534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1366EE52" w14:textId="77777777" w:rsidR="006078EC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  <w:p w14:paraId="6ED1737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BC4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8" w:type="dxa"/>
          </w:tcPr>
          <w:p w14:paraId="744868F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vAlign w:val="bottom"/>
            <w:hideMark/>
          </w:tcPr>
          <w:p w14:paraId="18F07F04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5D456C7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B5F95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CE71DC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396DF1E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9E6BF0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43B56A5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377CF6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065BBB7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78EC" w:rsidRPr="00662482" w14:paraId="3748FFD6" w14:textId="77777777" w:rsidTr="00D02379">
        <w:trPr>
          <w:tblHeader/>
        </w:trPr>
        <w:tc>
          <w:tcPr>
            <w:tcW w:w="3004" w:type="dxa"/>
          </w:tcPr>
          <w:p w14:paraId="41B68E05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3731F2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427FAE28" w14:textId="77777777" w:rsidR="006078EC" w:rsidRPr="00410903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078EC" w:rsidRPr="00662482" w14:paraId="0D10F539" w14:textId="77777777" w:rsidTr="00D02379">
        <w:tc>
          <w:tcPr>
            <w:tcW w:w="3004" w:type="dxa"/>
          </w:tcPr>
          <w:p w14:paraId="068B7D47" w14:textId="1DE1436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F3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3051B9A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A4CF41E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E0DAD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9F531B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4018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2FCA11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BDD16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16CCE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EBFC97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EA14E6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A5DC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FD4FC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A31A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B7F9B85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E44E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277C5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D9BE39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9632F0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465FF619" w14:textId="77777777" w:rsidTr="00D02379">
        <w:tc>
          <w:tcPr>
            <w:tcW w:w="3004" w:type="dxa"/>
            <w:hideMark/>
          </w:tcPr>
          <w:p w14:paraId="5E9C3A9C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2A8167A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171A072" w14:textId="77777777" w:rsidR="006078EC" w:rsidRPr="00DE4D6B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51326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C5C7B90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D063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FE49A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4A8F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D2675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D25DA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5E9CB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AFE1CB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75E82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5753D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D374F3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7E0F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ADCBF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71FD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E0D7C2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CD7" w:rsidRPr="00662482" w14:paraId="29464027" w14:textId="77777777" w:rsidTr="00D02379">
        <w:tc>
          <w:tcPr>
            <w:tcW w:w="3004" w:type="dxa"/>
          </w:tcPr>
          <w:p w14:paraId="6A70FD70" w14:textId="77777777" w:rsidR="00890CD7" w:rsidRPr="00662482" w:rsidRDefault="00890CD7" w:rsidP="00890CD7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0BB7A229" w14:textId="77777777" w:rsidR="00890CD7" w:rsidRPr="00662482" w:rsidRDefault="00890CD7" w:rsidP="00890CD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ED4A4A9" w14:textId="3A494628" w:rsidR="00890CD7" w:rsidRPr="007D3A61" w:rsidRDefault="00EF207F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BDAFD9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2E100A79" w14:textId="353A72B1" w:rsidR="00890CD7" w:rsidRPr="007C53E7" w:rsidRDefault="00EF207F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386E9A5A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62432BC" w14:textId="2869672E" w:rsidR="00890CD7" w:rsidRPr="007D3A61" w:rsidRDefault="00EF207F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B0713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630B4741" w14:textId="6EA81F95" w:rsidR="00890CD7" w:rsidRPr="007D3A61" w:rsidRDefault="00EF207F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2B98345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1EDD52A" w14:textId="55284232" w:rsidR="00890CD7" w:rsidRPr="007C53E7" w:rsidRDefault="00EF207F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69" w:type="dxa"/>
          </w:tcPr>
          <w:p w14:paraId="7C17AA0F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2E400AE" w14:textId="04806843" w:rsidR="00890CD7" w:rsidRPr="007C53E7" w:rsidRDefault="00EF207F" w:rsidP="00890CD7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FAD72B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051D8329" w14:textId="4D2C7BA0" w:rsidR="00890CD7" w:rsidRPr="007C53E7" w:rsidRDefault="00EF207F" w:rsidP="00890CD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D7D28" w14:textId="77777777" w:rsidR="00890CD7" w:rsidRPr="00662482" w:rsidRDefault="00890CD7" w:rsidP="00890CD7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F74963" w14:textId="231BA9D8" w:rsidR="00890CD7" w:rsidRPr="00662482" w:rsidRDefault="00EF207F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2EC73D59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2C8945C4" w14:textId="40B23B25" w:rsidR="00890CD7" w:rsidRPr="007C53E7" w:rsidRDefault="00EF207F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</w:tr>
      <w:tr w:rsidR="00EF207F" w:rsidRPr="00662482" w14:paraId="4DA087F9" w14:textId="77777777" w:rsidTr="00D02379">
        <w:tc>
          <w:tcPr>
            <w:tcW w:w="3004" w:type="dxa"/>
          </w:tcPr>
          <w:p w14:paraId="0717EABE" w14:textId="77777777" w:rsidR="00EF207F" w:rsidRPr="00662482" w:rsidRDefault="00EF207F" w:rsidP="00EF207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3B9534F2" w14:textId="77777777" w:rsidR="00EF207F" w:rsidRPr="00662482" w:rsidRDefault="00EF207F" w:rsidP="00EF207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61CEB0C" w14:textId="51AFFE43" w:rsidR="00EF207F" w:rsidRPr="007D3A61" w:rsidRDefault="00EF207F" w:rsidP="00EF20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E7221F8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7B8E1589" w14:textId="260CBCB4" w:rsidR="00EF207F" w:rsidRPr="007D3A61" w:rsidRDefault="00EF207F" w:rsidP="00EF20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4DD1F16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1FE3B47" w14:textId="6BE6FA70" w:rsidR="00EF207F" w:rsidRPr="00890CD7" w:rsidRDefault="00EF207F" w:rsidP="00EF207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2,402</w:t>
            </w:r>
          </w:p>
        </w:tc>
        <w:tc>
          <w:tcPr>
            <w:tcW w:w="236" w:type="dxa"/>
          </w:tcPr>
          <w:p w14:paraId="1134D3AF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8" w:type="dxa"/>
          </w:tcPr>
          <w:p w14:paraId="32A99F98" w14:textId="01BF6184" w:rsidR="00EF207F" w:rsidRPr="007D3A61" w:rsidRDefault="00EF207F" w:rsidP="00EF20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05C4B7C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5FC88F8A" w14:textId="05100561" w:rsidR="00EF207F" w:rsidRPr="00890CD7" w:rsidRDefault="00EF207F" w:rsidP="00EF207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2,402</w:t>
            </w:r>
          </w:p>
        </w:tc>
        <w:tc>
          <w:tcPr>
            <w:tcW w:w="269" w:type="dxa"/>
          </w:tcPr>
          <w:p w14:paraId="2C378384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8BD2562" w14:textId="3E03EAF5" w:rsidR="00EF207F" w:rsidRPr="007C53E7" w:rsidRDefault="00EF207F" w:rsidP="00EF207F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5016EA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0A8BE195" w14:textId="37598E93" w:rsidR="00EF207F" w:rsidRPr="007C53E7" w:rsidRDefault="00EF207F" w:rsidP="00EF207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59CB0D" w14:textId="77777777" w:rsidR="00EF207F" w:rsidRPr="00662482" w:rsidRDefault="00EF207F" w:rsidP="00EF207F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6CF74DC" w14:textId="52AB2025" w:rsidR="00EF207F" w:rsidRPr="00662482" w:rsidRDefault="00EF207F" w:rsidP="00EF207F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2,402</w:t>
            </w:r>
          </w:p>
        </w:tc>
        <w:tc>
          <w:tcPr>
            <w:tcW w:w="236" w:type="dxa"/>
          </w:tcPr>
          <w:p w14:paraId="2FC2EC2C" w14:textId="77777777" w:rsidR="00EF207F" w:rsidRPr="007C53E7" w:rsidRDefault="00EF207F" w:rsidP="00EF20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63EB1C10" w14:textId="09FD1757" w:rsidR="00EF207F" w:rsidRPr="003A2ACE" w:rsidRDefault="00EF207F" w:rsidP="00EF207F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2,402</w:t>
            </w:r>
          </w:p>
        </w:tc>
      </w:tr>
      <w:tr w:rsidR="0012727D" w:rsidRPr="00662482" w14:paraId="5B814500" w14:textId="77777777" w:rsidTr="00D02379">
        <w:tc>
          <w:tcPr>
            <w:tcW w:w="3004" w:type="dxa"/>
          </w:tcPr>
          <w:p w14:paraId="2309A5EC" w14:textId="77777777" w:rsidR="0012727D" w:rsidRPr="00662482" w:rsidRDefault="0012727D" w:rsidP="0012727D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442F2667" w14:textId="77777777" w:rsidR="0012727D" w:rsidRPr="00662482" w:rsidRDefault="0012727D" w:rsidP="0012727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FE104D3" w14:textId="515413EA" w:rsidR="0012727D" w:rsidRPr="0012727D" w:rsidRDefault="0012727D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2F076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784FC897" w14:textId="713E125C" w:rsidR="0012727D" w:rsidRPr="00662482" w:rsidRDefault="002958B4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272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CF2E03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224E4F5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069DC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2F9A1B7A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61CE938" w14:textId="77777777" w:rsidR="0012727D" w:rsidRDefault="0012727D" w:rsidP="0012727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E2BD146" w14:textId="17DBBCF6" w:rsidR="0012727D" w:rsidRPr="007C53E7" w:rsidRDefault="002958B4" w:rsidP="0012727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72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20852A7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57C3E9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3830E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FC79FE1" w14:textId="140BB7AC" w:rsidR="0012727D" w:rsidRPr="007C53E7" w:rsidRDefault="002958B4" w:rsidP="0012727D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72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84D54E1" w14:textId="77777777" w:rsidR="0012727D" w:rsidRPr="007C53E7" w:rsidRDefault="0012727D" w:rsidP="0012727D">
            <w:pPr>
              <w:tabs>
                <w:tab w:val="clear" w:pos="454"/>
                <w:tab w:val="decimal" w:pos="45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9BE02EC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82E0A4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1CF0C34E" w14:textId="1E6EA500" w:rsidR="0012727D" w:rsidRPr="007C53E7" w:rsidRDefault="002958B4" w:rsidP="0012727D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72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958B4" w:rsidRPr="00662482" w14:paraId="7330CBE5" w14:textId="77777777" w:rsidTr="00E811F7">
        <w:trPr>
          <w:trHeight w:val="261"/>
        </w:trPr>
        <w:tc>
          <w:tcPr>
            <w:tcW w:w="3004" w:type="dxa"/>
          </w:tcPr>
          <w:p w14:paraId="0A26C837" w14:textId="77777777" w:rsidR="002958B4" w:rsidRPr="00662482" w:rsidRDefault="002958B4" w:rsidP="002958B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9" w:type="dxa"/>
          </w:tcPr>
          <w:p w14:paraId="0CDBA9A5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207D33D" w14:textId="3410DA0E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C31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62D4EAE" w14:textId="6243923D" w:rsidR="002958B4" w:rsidRPr="002958B4" w:rsidRDefault="002958B4" w:rsidP="003940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3061E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229661D" w14:textId="1FF6A6ED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363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314957" w14:textId="77777777" w:rsidR="00397FB1" w:rsidRDefault="00397FB1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CB71F" w14:textId="145AE5DF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D49E1F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63EC7F" w14:textId="288A74A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748CE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DEEFA" w14:textId="18EA514F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5D91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91BED8A" w14:textId="38C9EFDF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4A0AC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844C2A6" w14:textId="133AB6CB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C1DD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46C8B82" w14:textId="7239D244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2958B4" w:rsidRPr="00662482" w14:paraId="50EDA5BE" w14:textId="77777777" w:rsidTr="00D02379">
        <w:trPr>
          <w:trHeight w:val="261"/>
        </w:trPr>
        <w:tc>
          <w:tcPr>
            <w:tcW w:w="3004" w:type="dxa"/>
          </w:tcPr>
          <w:p w14:paraId="533126BF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9" w:type="dxa"/>
          </w:tcPr>
          <w:p w14:paraId="1FA84338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1527902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2666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07AFAB1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3DFE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BF2A55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E12C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E37F7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69EA96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FD61A8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3C490C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6F2CCB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A3E7E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03C8C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A67EB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1B14BE1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8E8B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C425E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B4" w:rsidRPr="00662482" w14:paraId="74866860" w14:textId="77777777" w:rsidTr="00E811F7">
        <w:trPr>
          <w:trHeight w:val="261"/>
        </w:trPr>
        <w:tc>
          <w:tcPr>
            <w:tcW w:w="3004" w:type="dxa"/>
          </w:tcPr>
          <w:p w14:paraId="139964A4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7EB6B008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418C158C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23726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8E8AB65" w14:textId="481485D1" w:rsidR="002958B4" w:rsidRPr="007C53E7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6103EA3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E3D972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DD669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7B5DFE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675BCFC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83FC35D" w14:textId="1F36759C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69" w:type="dxa"/>
            <w:vAlign w:val="bottom"/>
          </w:tcPr>
          <w:p w14:paraId="5136A31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81BC78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C270E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A71B56A" w14:textId="6F03D709" w:rsidR="002958B4" w:rsidRPr="006E4404" w:rsidRDefault="002958B4" w:rsidP="002958B4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27499480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CD2C90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777CF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7C0204FD" w14:textId="5DBF3324" w:rsidR="002958B4" w:rsidRPr="003A2ACE" w:rsidRDefault="002958B4" w:rsidP="002958B4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2958B4" w:rsidRPr="00662482" w14:paraId="62EE7D64" w14:textId="77777777" w:rsidTr="00E811F7">
        <w:trPr>
          <w:trHeight w:val="261"/>
        </w:trPr>
        <w:tc>
          <w:tcPr>
            <w:tcW w:w="3004" w:type="dxa"/>
          </w:tcPr>
          <w:p w14:paraId="5DFAF328" w14:textId="77777777" w:rsidR="002958B4" w:rsidRPr="00662482" w:rsidRDefault="002958B4" w:rsidP="002958B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7F4F31CD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1C36715F" w14:textId="29E9E22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8129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DD2257" w14:textId="61D881AB" w:rsidR="002958B4" w:rsidRPr="00662482" w:rsidRDefault="00F7523F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7B192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881CEAE" w14:textId="68CEC542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E2C24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444DCB0" w14:textId="0DF35F40" w:rsidR="002958B4" w:rsidRPr="00662482" w:rsidRDefault="00F7523F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6,995</w:t>
            </w:r>
          </w:p>
        </w:tc>
        <w:tc>
          <w:tcPr>
            <w:tcW w:w="278" w:type="dxa"/>
          </w:tcPr>
          <w:p w14:paraId="20D3282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FB910D3" w14:textId="530B519F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69" w:type="dxa"/>
            <w:vAlign w:val="bottom"/>
          </w:tcPr>
          <w:p w14:paraId="59C75D9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05F76FA" w14:textId="302DFF56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6422F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19E6F3F" w14:textId="39855A4F" w:rsidR="002958B4" w:rsidRPr="007C53E7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7,170</w:t>
            </w:r>
          </w:p>
        </w:tc>
        <w:tc>
          <w:tcPr>
            <w:tcW w:w="236" w:type="dxa"/>
            <w:vAlign w:val="bottom"/>
          </w:tcPr>
          <w:p w14:paraId="061E6DC7" w14:textId="77777777" w:rsidR="002958B4" w:rsidRPr="007C53E7" w:rsidRDefault="002958B4" w:rsidP="002958B4">
            <w:pPr>
              <w:tabs>
                <w:tab w:val="clear" w:pos="454"/>
                <w:tab w:val="decimal" w:pos="450"/>
              </w:tabs>
              <w:ind w:left="-43" w:right="7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8660D02" w14:textId="4E708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0DFBE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59851E76" w14:textId="4B92E0A5" w:rsidR="002958B4" w:rsidRPr="007C53E7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7,170</w:t>
            </w:r>
          </w:p>
        </w:tc>
      </w:tr>
      <w:tr w:rsidR="002958B4" w:rsidRPr="00662482" w14:paraId="28C37DA8" w14:textId="77777777" w:rsidTr="00D02379">
        <w:trPr>
          <w:trHeight w:val="261"/>
        </w:trPr>
        <w:tc>
          <w:tcPr>
            <w:tcW w:w="3004" w:type="dxa"/>
          </w:tcPr>
          <w:p w14:paraId="724D4E13" w14:textId="77777777" w:rsidR="002958B4" w:rsidRPr="007853C8" w:rsidRDefault="002958B4" w:rsidP="002958B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9" w:type="dxa"/>
          </w:tcPr>
          <w:p w14:paraId="1AB92C8F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CEF34F4" w14:textId="77777777" w:rsidR="002958B4" w:rsidRPr="00FD6645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CF47A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DFD022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47566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CA598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DA4F8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42A286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05C543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71A7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E60382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57FF7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F098B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1FF44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EA55E7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BEE5529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5E25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1099C7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B4" w:rsidRPr="00662482" w14:paraId="2B8D726A" w14:textId="77777777" w:rsidTr="00D02379">
        <w:trPr>
          <w:trHeight w:val="261"/>
        </w:trPr>
        <w:tc>
          <w:tcPr>
            <w:tcW w:w="3004" w:type="dxa"/>
          </w:tcPr>
          <w:p w14:paraId="6EB8715E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34E20D19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F1D4BED" w14:textId="77777777" w:rsidR="002958B4" w:rsidRPr="00662482" w:rsidRDefault="002958B4" w:rsidP="002958B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F6A6C2" w14:textId="77777777" w:rsidR="002958B4" w:rsidRPr="00662482" w:rsidRDefault="002958B4" w:rsidP="002958B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6803EA" w14:textId="77777777" w:rsidR="002958B4" w:rsidRPr="00662482" w:rsidRDefault="002958B4" w:rsidP="002958B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B24F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476EDE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28C2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E172243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88A2E71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24978A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D677F3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C497EA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4E8C3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8626B3E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8DA4D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89B9F54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C2DD0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0B6454D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B4" w:rsidRPr="00662482" w14:paraId="3FB753F2" w14:textId="77777777" w:rsidTr="00D02379">
        <w:trPr>
          <w:trHeight w:val="261"/>
        </w:trPr>
        <w:tc>
          <w:tcPr>
            <w:tcW w:w="3004" w:type="dxa"/>
            <w:hideMark/>
          </w:tcPr>
          <w:p w14:paraId="6C6B255F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658597AF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118FD40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6B85093" w14:textId="77777777" w:rsidR="002958B4" w:rsidRPr="00662482" w:rsidRDefault="002958B4" w:rsidP="002958B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F7E67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50BBD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0422C4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A44B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019EF2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DF77AA3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A289B26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4FC24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D9A3F4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3AE4C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FF25E3E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6590C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630A1D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87AB76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DC9BF28" w14:textId="77777777" w:rsidR="002958B4" w:rsidRPr="00662482" w:rsidRDefault="002958B4" w:rsidP="00295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B4" w:rsidRPr="00662482" w14:paraId="7D3BCDCE" w14:textId="77777777" w:rsidTr="00D02379">
        <w:trPr>
          <w:trHeight w:val="261"/>
        </w:trPr>
        <w:tc>
          <w:tcPr>
            <w:tcW w:w="3004" w:type="dxa"/>
            <w:hideMark/>
          </w:tcPr>
          <w:p w14:paraId="771C52D6" w14:textId="77777777" w:rsidR="002958B4" w:rsidRPr="00662482" w:rsidRDefault="002958B4" w:rsidP="002958B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14A2D97A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67DC901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295013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95D146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2E51A7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A365ADF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48E39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501C1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0953022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85D9B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39FF56D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369D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15BD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A5D1A0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BD417D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8606F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6BC51DA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41037D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958B4" w:rsidRPr="00662482" w14:paraId="029FECE3" w14:textId="77777777" w:rsidTr="00D02379">
        <w:trPr>
          <w:trHeight w:val="261"/>
        </w:trPr>
        <w:tc>
          <w:tcPr>
            <w:tcW w:w="3004" w:type="dxa"/>
          </w:tcPr>
          <w:p w14:paraId="7A5364B3" w14:textId="77777777" w:rsidR="002958B4" w:rsidRPr="00662482" w:rsidRDefault="002958B4" w:rsidP="002958B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6C4B1372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1735F653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37960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82ABFC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F0CB38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550C2E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36" w:type="dxa"/>
          </w:tcPr>
          <w:p w14:paraId="1651BE8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06499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6142AAF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5A639B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69" w:type="dxa"/>
          </w:tcPr>
          <w:p w14:paraId="65004BB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64799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9DA8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D61D8E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CB81B8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33C3B3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236" w:type="dxa"/>
          </w:tcPr>
          <w:p w14:paraId="48B8C93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40BC56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  <w:tr w:rsidR="002958B4" w:rsidRPr="00662482" w14:paraId="16F6CEEB" w14:textId="77777777" w:rsidTr="00D02379">
        <w:trPr>
          <w:trHeight w:val="261"/>
        </w:trPr>
        <w:tc>
          <w:tcPr>
            <w:tcW w:w="3004" w:type="dxa"/>
          </w:tcPr>
          <w:p w14:paraId="4C4F816D" w14:textId="77777777" w:rsidR="002958B4" w:rsidRPr="00662482" w:rsidRDefault="002958B4" w:rsidP="002958B4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21251EF3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8210D6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70CA41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B00584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3748808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3778CDD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63E19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D30A18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71370E3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8282E9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9" w:type="dxa"/>
          </w:tcPr>
          <w:p w14:paraId="68911B8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1D9990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087F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FD1A8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45F04473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D7ED69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FACDB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1B20F0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2958B4" w:rsidRPr="00662482" w14:paraId="094A8416" w14:textId="77777777" w:rsidTr="00D02379">
        <w:trPr>
          <w:trHeight w:val="261"/>
        </w:trPr>
        <w:tc>
          <w:tcPr>
            <w:tcW w:w="3004" w:type="dxa"/>
          </w:tcPr>
          <w:p w14:paraId="156CC545" w14:textId="77777777" w:rsidR="002958B4" w:rsidRPr="001936B1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08D8AEE1" w14:textId="77777777" w:rsidR="002958B4" w:rsidRPr="00662482" w:rsidRDefault="002958B4" w:rsidP="002958B4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7BB993CC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96803CE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6B1B4" w14:textId="77777777" w:rsidR="002958B4" w:rsidRPr="006E4404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BC253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EDE072" w14:textId="77777777" w:rsidR="002958B4" w:rsidRPr="001062CB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C820F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20A4D23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6E21237A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5AF290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183FE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574BBE" w14:textId="77777777" w:rsidR="002958B4" w:rsidRPr="00BC4F29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0189EC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5F14EAA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07B63F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B7876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9" w:type="dxa"/>
          </w:tcPr>
          <w:p w14:paraId="13D3220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5CC9686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7467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6BDA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77D1D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BA1B4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1AB4EAB4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99CBD8E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20B2F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ED1B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E417DC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82282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2958B4" w:rsidRPr="00662482" w14:paraId="3910FD64" w14:textId="77777777" w:rsidTr="00D02379">
        <w:trPr>
          <w:trHeight w:val="261"/>
        </w:trPr>
        <w:tc>
          <w:tcPr>
            <w:tcW w:w="3004" w:type="dxa"/>
          </w:tcPr>
          <w:p w14:paraId="0AB9EA68" w14:textId="77777777" w:rsidR="002958B4" w:rsidRPr="001936B1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96243EB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9D44152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D46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139004" w14:textId="77777777" w:rsidR="002958B4" w:rsidRPr="001062CB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8DB6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E567C5A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D526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97FEF40" w14:textId="77777777" w:rsidR="002958B4" w:rsidRPr="00BC4F29" w:rsidRDefault="002958B4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8" w:type="dxa"/>
          </w:tcPr>
          <w:p w14:paraId="2C0A20F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1B9ED4A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751FF3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FB898F3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0966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274F2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715560E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930F5B" w14:textId="77777777" w:rsidR="002958B4" w:rsidRPr="001936B1" w:rsidRDefault="002958B4" w:rsidP="002958B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0FFB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31EA0F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F138A" w:rsidRPr="00662482" w14:paraId="62093E8C" w14:textId="77777777" w:rsidTr="00D02379">
        <w:trPr>
          <w:trHeight w:val="261"/>
        </w:trPr>
        <w:tc>
          <w:tcPr>
            <w:tcW w:w="3004" w:type="dxa"/>
          </w:tcPr>
          <w:p w14:paraId="6944C521" w14:textId="77777777" w:rsidR="009F138A" w:rsidRPr="001936B1" w:rsidRDefault="009F138A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E4B82E5" w14:textId="77777777" w:rsidR="009F138A" w:rsidRPr="00662482" w:rsidRDefault="009F138A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1E940FE" w14:textId="77777777" w:rsidR="009F138A" w:rsidRPr="001936B1" w:rsidRDefault="009F138A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F13C8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56D2BF" w14:textId="77777777" w:rsidR="009F138A" w:rsidRPr="001062CB" w:rsidRDefault="009F138A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FDA4E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BC6B1FD" w14:textId="77777777" w:rsidR="009F138A" w:rsidRPr="006E4404" w:rsidRDefault="009F138A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6ED9B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F64412" w14:textId="77777777" w:rsidR="009F138A" w:rsidRPr="00BC4F29" w:rsidRDefault="009F138A" w:rsidP="002958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8" w:type="dxa"/>
          </w:tcPr>
          <w:p w14:paraId="489E74E7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01F7A042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3CBAB64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77AE3A4" w14:textId="77777777" w:rsidR="009F138A" w:rsidRPr="001936B1" w:rsidRDefault="009F138A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BB990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8A7884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3E4A6D" w14:textId="77777777" w:rsidR="009F138A" w:rsidRPr="00662482" w:rsidRDefault="009F138A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CBA15C8" w14:textId="77777777" w:rsidR="009F138A" w:rsidRPr="001936B1" w:rsidRDefault="009F138A" w:rsidP="002958B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27FDB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14FEB79" w14:textId="77777777" w:rsidR="009F138A" w:rsidRPr="00662482" w:rsidRDefault="009F138A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58B4" w:rsidRPr="00662482" w14:paraId="64A8DA82" w14:textId="77777777" w:rsidTr="00D02379">
        <w:trPr>
          <w:trHeight w:val="261"/>
        </w:trPr>
        <w:tc>
          <w:tcPr>
            <w:tcW w:w="3004" w:type="dxa"/>
          </w:tcPr>
          <w:p w14:paraId="5BD5B5E0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9" w:type="dxa"/>
          </w:tcPr>
          <w:p w14:paraId="30AF3655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CC41A3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2DB64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6B75C0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531B6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64F904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F5E7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B7F789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AA029C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70479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76FC1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B2CE5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27EF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EF00F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4AED0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B34C68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732B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8B220F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B4" w:rsidRPr="00662482" w14:paraId="3FB54A1D" w14:textId="77777777" w:rsidTr="00D02379">
        <w:trPr>
          <w:trHeight w:val="261"/>
        </w:trPr>
        <w:tc>
          <w:tcPr>
            <w:tcW w:w="3004" w:type="dxa"/>
          </w:tcPr>
          <w:p w14:paraId="3CD3A171" w14:textId="77777777" w:rsidR="002958B4" w:rsidRPr="00662482" w:rsidRDefault="002958B4" w:rsidP="002958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1DE53B54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7E21BFBB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C56E4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4258C78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F8A7AE3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E991F25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4CAFA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FFA573B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1F13E9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F9F9C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26EFE424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C10104B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4DF79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D1F6C37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9873B3E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3F89B61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DBA9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039D2C33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958B4" w:rsidRPr="00662482" w14:paraId="1BB98D6D" w14:textId="77777777" w:rsidTr="00D02379">
        <w:trPr>
          <w:trHeight w:val="261"/>
        </w:trPr>
        <w:tc>
          <w:tcPr>
            <w:tcW w:w="3004" w:type="dxa"/>
          </w:tcPr>
          <w:p w14:paraId="28E90D1C" w14:textId="77777777" w:rsidR="002958B4" w:rsidRPr="00662482" w:rsidRDefault="002958B4" w:rsidP="002958B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0FA8A518" w14:textId="77777777" w:rsidR="002958B4" w:rsidRPr="00662482" w:rsidRDefault="002958B4" w:rsidP="002958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53D24CDB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DB3DCF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6DEF649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9AF7F5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E2736A2" w14:textId="77777777" w:rsidR="002958B4" w:rsidRPr="00662482" w:rsidRDefault="002958B4" w:rsidP="0029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67F3BD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FE827C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8" w:type="dxa"/>
          </w:tcPr>
          <w:p w14:paraId="7DE0AD4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657682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69" w:type="dxa"/>
            <w:vAlign w:val="bottom"/>
          </w:tcPr>
          <w:p w14:paraId="628025BA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343BDE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E991B0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286BED8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  <w:tc>
          <w:tcPr>
            <w:tcW w:w="236" w:type="dxa"/>
            <w:vAlign w:val="bottom"/>
          </w:tcPr>
          <w:p w14:paraId="065416E6" w14:textId="77777777" w:rsidR="002958B4" w:rsidRPr="00662482" w:rsidRDefault="002958B4" w:rsidP="002958B4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2FF3266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3D5067" w14:textId="77777777" w:rsidR="002958B4" w:rsidRPr="00662482" w:rsidRDefault="002958B4" w:rsidP="002958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2427CC7" w14:textId="77777777" w:rsidR="002958B4" w:rsidRPr="006E4404" w:rsidRDefault="002958B4" w:rsidP="002958B4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</w:tr>
    </w:tbl>
    <w:p w14:paraId="45FCE7A3" w14:textId="69F53AF9" w:rsidR="0070469D" w:rsidRDefault="0070469D" w:rsidP="000E708C">
      <w:pPr>
        <w:spacing w:line="376" w:lineRule="exact"/>
        <w:rPr>
          <w:sz w:val="20"/>
          <w:szCs w:val="20"/>
        </w:rPr>
      </w:pPr>
    </w:p>
    <w:p w14:paraId="7FE462F5" w14:textId="77777777" w:rsidR="006078EC" w:rsidRDefault="006078EC" w:rsidP="000E708C">
      <w:pPr>
        <w:spacing w:line="376" w:lineRule="exact"/>
        <w:rPr>
          <w:sz w:val="20"/>
          <w:szCs w:val="20"/>
        </w:rPr>
      </w:pPr>
    </w:p>
    <w:p w14:paraId="44D3ED49" w14:textId="77777777" w:rsidR="006078EC" w:rsidRPr="00303336" w:rsidRDefault="006078EC" w:rsidP="000E708C">
      <w:pPr>
        <w:spacing w:line="376" w:lineRule="exact"/>
        <w:rPr>
          <w:sz w:val="20"/>
          <w:szCs w:val="20"/>
        </w:rPr>
      </w:pPr>
    </w:p>
    <w:p w14:paraId="5FB4D3EC" w14:textId="50FD9E6D" w:rsidR="000E708C" w:rsidRDefault="000E708C">
      <w:pPr>
        <w:rPr>
          <w:sz w:val="4"/>
          <w:szCs w:val="4"/>
        </w:rPr>
      </w:pPr>
    </w:p>
    <w:tbl>
      <w:tblPr>
        <w:tblW w:w="141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84"/>
        <w:gridCol w:w="1417"/>
        <w:gridCol w:w="283"/>
        <w:gridCol w:w="1418"/>
        <w:gridCol w:w="284"/>
        <w:gridCol w:w="1275"/>
        <w:gridCol w:w="238"/>
        <w:gridCol w:w="1170"/>
        <w:gridCol w:w="271"/>
        <w:gridCol w:w="900"/>
        <w:gridCol w:w="236"/>
        <w:gridCol w:w="934"/>
        <w:gridCol w:w="236"/>
        <w:gridCol w:w="934"/>
        <w:gridCol w:w="236"/>
        <w:gridCol w:w="1024"/>
      </w:tblGrid>
      <w:tr w:rsidR="006078EC" w:rsidRPr="00662482" w14:paraId="59AA7795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4AA8CC41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8B0A3F1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3B8E359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078EC" w:rsidRPr="00662482" w14:paraId="78CBB04C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7BBA82E4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3D3C570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4EE32DC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7C5F6E9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422DED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78EC" w:rsidRPr="00662482" w14:paraId="2EBD77B5" w14:textId="77777777" w:rsidTr="00D02379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39375DDA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  <w:hideMark/>
          </w:tcPr>
          <w:p w14:paraId="1C1852F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6C343867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2A64C3BA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76B5773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2AAC094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5" w:type="dxa"/>
          </w:tcPr>
          <w:p w14:paraId="24EC7934" w14:textId="77777777" w:rsidR="006078EC" w:rsidRPr="004127B4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F29144" w14:textId="77777777" w:rsidR="006078EC" w:rsidRPr="004127B4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7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127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8" w:type="dxa"/>
          </w:tcPr>
          <w:p w14:paraId="5ABB9B3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A3E920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</w:tcPr>
          <w:p w14:paraId="7D75ED5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01EFCA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FD012D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C6FE9C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C68FE3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72ED6C4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95FDA01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D3B15B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78EC" w:rsidRPr="00662482" w14:paraId="71944EB2" w14:textId="77777777" w:rsidTr="00D02379">
        <w:trPr>
          <w:trHeight w:val="261"/>
          <w:tblHeader/>
        </w:trPr>
        <w:tc>
          <w:tcPr>
            <w:tcW w:w="3004" w:type="dxa"/>
          </w:tcPr>
          <w:p w14:paraId="35A62D40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322C991" w14:textId="77777777" w:rsidR="006078EC" w:rsidRPr="00CE52B3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289B86EF" w14:textId="77777777" w:rsidR="006078EC" w:rsidRPr="00CE52B3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E52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078EC" w:rsidRPr="00662482" w14:paraId="79C8A737" w14:textId="77777777" w:rsidTr="00D02379">
        <w:trPr>
          <w:trHeight w:val="261"/>
        </w:trPr>
        <w:tc>
          <w:tcPr>
            <w:tcW w:w="3004" w:type="dxa"/>
          </w:tcPr>
          <w:p w14:paraId="619BF4A1" w14:textId="7EBE751F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F3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3704A8F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48D2FBD3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139D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86700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884D3A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B9557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311546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F016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844AE8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E8EF3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D562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4F4C9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B2E8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75B94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52B64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26E26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1751E64" w14:textId="77777777" w:rsidTr="00D02379">
        <w:trPr>
          <w:trHeight w:val="261"/>
        </w:trPr>
        <w:tc>
          <w:tcPr>
            <w:tcW w:w="3004" w:type="dxa"/>
            <w:hideMark/>
          </w:tcPr>
          <w:p w14:paraId="21C3D75A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7129609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5B6BC3AB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3E5B2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3BAD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79FD2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F19BF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4F9E2B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B945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CF5E1B5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E0C76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D99E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16C9B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5B9F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FCFB7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2AC4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407FD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57DB8092" w14:textId="77777777" w:rsidTr="00D02379">
        <w:trPr>
          <w:trHeight w:val="261"/>
        </w:trPr>
        <w:tc>
          <w:tcPr>
            <w:tcW w:w="3004" w:type="dxa"/>
            <w:hideMark/>
          </w:tcPr>
          <w:p w14:paraId="651BC08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74B547CA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90074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74AC4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1E613" w14:textId="798619D6" w:rsidR="006078EC" w:rsidRPr="002F39A3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BE44F4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C231AF" w14:textId="77777777" w:rsidR="006078EC" w:rsidRPr="007C53E7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4F8C6CA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F0069" w14:textId="38F81026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EF96F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80848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8613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65793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E7A903" w14:textId="77777777" w:rsidR="006078EC" w:rsidRPr="007C53E7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4BD239" w14:textId="00CDB278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BCCB18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C3FD5B" w14:textId="505EAA99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078EC" w:rsidRPr="00662482" w14:paraId="2BF12829" w14:textId="77777777" w:rsidTr="00D02379">
        <w:trPr>
          <w:trHeight w:val="261"/>
        </w:trPr>
        <w:tc>
          <w:tcPr>
            <w:tcW w:w="3004" w:type="dxa"/>
          </w:tcPr>
          <w:p w14:paraId="1AE04C44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29DA7D6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09DB2B" w14:textId="349FBA87" w:rsidR="006078EC" w:rsidRPr="00D81F79" w:rsidRDefault="002F39A3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81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B29D9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7814F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CA55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42BC0D" w14:textId="77777777" w:rsidR="006078EC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352706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6E506" w14:textId="0ACCDB7F" w:rsidR="006078EC" w:rsidRPr="00662482" w:rsidRDefault="002F39A3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81F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92CFAD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FAD8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1AA7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385E343" w14:textId="48F43AB5" w:rsidR="006078EC" w:rsidRPr="00662482" w:rsidRDefault="002F39A3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81F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C4C1E" w14:textId="77777777" w:rsidR="006078EC" w:rsidRPr="007C53E7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B0FF6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1F5F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185FABF" w14:textId="76C3F4C1" w:rsidR="006078EC" w:rsidRPr="00662482" w:rsidRDefault="002F39A3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81F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1F79" w:rsidRPr="00662482" w14:paraId="47C53AFB" w14:textId="77777777" w:rsidTr="00D02379">
        <w:trPr>
          <w:trHeight w:val="261"/>
        </w:trPr>
        <w:tc>
          <w:tcPr>
            <w:tcW w:w="3004" w:type="dxa"/>
          </w:tcPr>
          <w:p w14:paraId="531B067E" w14:textId="77777777" w:rsidR="00D81F79" w:rsidRPr="001936B1" w:rsidRDefault="00D81F79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4ED4E8CA" w14:textId="77777777" w:rsidR="00D81F79" w:rsidRPr="00662482" w:rsidRDefault="00D81F79" w:rsidP="00D02379">
            <w:pPr>
              <w:tabs>
                <w:tab w:val="clear" w:pos="227"/>
                <w:tab w:val="left" w:pos="200"/>
              </w:tabs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58F35F21" w14:textId="77777777" w:rsidR="00D81F79" w:rsidRPr="00662482" w:rsidRDefault="00D81F79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B955559" w14:textId="6EC392A6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7AF8016F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5BF1D1" w14:textId="77777777" w:rsidR="00D81F79" w:rsidRPr="00662482" w:rsidRDefault="00D81F79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D58A762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1A26E2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525C22" w14:textId="77777777" w:rsidR="00D81F79" w:rsidRPr="00662482" w:rsidRDefault="00D81F79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A54863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D6D51B" w14:textId="04297745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1" w:type="dxa"/>
            <w:vAlign w:val="bottom"/>
          </w:tcPr>
          <w:p w14:paraId="0CBA502B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A22F8D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071B54" w14:textId="4BFDD3B2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2B01698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5F9E15" w14:textId="5C7D0B4B" w:rsidR="00D81F79" w:rsidRPr="00FB4CDE" w:rsidRDefault="00D81F79" w:rsidP="00D02379">
            <w:pPr>
              <w:tabs>
                <w:tab w:val="clear" w:pos="680"/>
                <w:tab w:val="clear" w:pos="907"/>
                <w:tab w:val="decimal" w:pos="521"/>
                <w:tab w:val="left" w:pos="635"/>
                <w:tab w:val="decimal" w:pos="796"/>
              </w:tabs>
              <w:ind w:left="-175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="002F3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6" w:type="dxa"/>
            <w:vAlign w:val="bottom"/>
          </w:tcPr>
          <w:p w14:paraId="07408CCF" w14:textId="77777777" w:rsidR="00D81F79" w:rsidRPr="00662482" w:rsidRDefault="00D81F7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2669A5E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3CF8B1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1D7165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41A64" w14:textId="44271868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078EC" w:rsidRPr="00662482" w14:paraId="0CFACF67" w14:textId="77777777" w:rsidTr="00D02379">
        <w:trPr>
          <w:trHeight w:val="261"/>
        </w:trPr>
        <w:tc>
          <w:tcPr>
            <w:tcW w:w="3004" w:type="dxa"/>
          </w:tcPr>
          <w:p w14:paraId="5D9E7E44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45EDA96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F464D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CD565B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6E17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EB538C6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4FDEE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26BE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F51E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0D62B7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4F3E2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FBBEC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0A94C8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B05A8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44D3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767F0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51A3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804245D" w14:textId="77777777" w:rsidTr="00D02379">
        <w:trPr>
          <w:trHeight w:val="261"/>
        </w:trPr>
        <w:tc>
          <w:tcPr>
            <w:tcW w:w="3004" w:type="dxa"/>
          </w:tcPr>
          <w:p w14:paraId="0CF350BA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6D6CACC9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D843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363315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2854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0CF7D57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081A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00587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4DBC8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A471B01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3CE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76F0BA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7FDE7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E15CB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86D1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2C9DF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B5C2E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252233FF" w14:textId="77777777" w:rsidTr="00D02379">
        <w:trPr>
          <w:trHeight w:val="261"/>
        </w:trPr>
        <w:tc>
          <w:tcPr>
            <w:tcW w:w="3004" w:type="dxa"/>
          </w:tcPr>
          <w:p w14:paraId="1729DE34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3C3E2ED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89869B7" w14:textId="77777777" w:rsidR="006078EC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A1C695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033DD3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A67991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693EED" w14:textId="295A452D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27A00B3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A7C2B" w14:textId="6CCDBF12" w:rsidR="006078EC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  <w:vAlign w:val="bottom"/>
          </w:tcPr>
          <w:p w14:paraId="75DA52E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AC36D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181B4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DAE469" w14:textId="7279CA06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vAlign w:val="bottom"/>
          </w:tcPr>
          <w:p w14:paraId="4479486A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DBF427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3280B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80D2C1" w14:textId="74D43ECE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F39A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6078EC" w:rsidRPr="00662482" w14:paraId="0FE7D3EB" w14:textId="77777777" w:rsidTr="00D02379">
        <w:trPr>
          <w:trHeight w:val="261"/>
        </w:trPr>
        <w:tc>
          <w:tcPr>
            <w:tcW w:w="3004" w:type="dxa"/>
          </w:tcPr>
          <w:p w14:paraId="2C31771C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B32CD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4CCDCE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43296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597AB6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988D8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7A437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7B1AC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BE0E8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D3FC4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EE1E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DB33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31EDD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7E6AA1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CDA9A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285F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096E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7D1DD877" w14:textId="77777777" w:rsidTr="00D02379">
        <w:trPr>
          <w:trHeight w:val="261"/>
        </w:trPr>
        <w:tc>
          <w:tcPr>
            <w:tcW w:w="3004" w:type="dxa"/>
          </w:tcPr>
          <w:p w14:paraId="4BB99585" w14:textId="11C37BB4" w:rsidR="00EB4A9F" w:rsidRPr="00662482" w:rsidRDefault="00EB4A9F" w:rsidP="0057555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9A9DD2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49689E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34F6C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0EBE90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57052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6EC7E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F784A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8695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3DEC9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F1E14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5CF04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79F1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20D70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1E65C45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EA16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32BA3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559" w:rsidRPr="00662482" w14:paraId="4EA7C952" w14:textId="77777777" w:rsidTr="00D02379">
        <w:trPr>
          <w:trHeight w:val="261"/>
        </w:trPr>
        <w:tc>
          <w:tcPr>
            <w:tcW w:w="3004" w:type="dxa"/>
          </w:tcPr>
          <w:p w14:paraId="47029FEF" w14:textId="77777777" w:rsidR="00575559" w:rsidRPr="00662482" w:rsidRDefault="00575559" w:rsidP="0057555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ABE814B" w14:textId="77777777" w:rsidR="00575559" w:rsidRPr="00662482" w:rsidRDefault="00575559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973028D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C3588B5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CCA450B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C7A72B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64CCE0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148651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719C35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1825B5F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F8153E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53BB2D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F40640C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4AEAC4" w14:textId="77777777" w:rsidR="00575559" w:rsidRPr="00662482" w:rsidRDefault="0057555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91D22D7" w14:textId="77777777" w:rsidR="00575559" w:rsidRPr="00662482" w:rsidRDefault="0057555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E7071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BC6CD3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559" w:rsidRPr="00662482" w14:paraId="6860AF5C" w14:textId="77777777" w:rsidTr="00D02379">
        <w:trPr>
          <w:trHeight w:val="261"/>
        </w:trPr>
        <w:tc>
          <w:tcPr>
            <w:tcW w:w="3004" w:type="dxa"/>
          </w:tcPr>
          <w:p w14:paraId="0F670914" w14:textId="77777777" w:rsidR="00575559" w:rsidRPr="00662482" w:rsidRDefault="00575559" w:rsidP="0057555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ED3F62A" w14:textId="77777777" w:rsidR="00575559" w:rsidRPr="00662482" w:rsidRDefault="00575559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497A86A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24A76C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E37CDED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E3C1F4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94AB13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373AE13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E9F542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5729D1A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01A3CC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5892C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C9C4270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D9A6D" w14:textId="77777777" w:rsidR="00575559" w:rsidRPr="00662482" w:rsidRDefault="0057555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C0A3C56" w14:textId="77777777" w:rsidR="00575559" w:rsidRPr="00662482" w:rsidRDefault="0057555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98915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CCBC4D" w14:textId="77777777" w:rsidR="00575559" w:rsidRPr="00662482" w:rsidRDefault="0057555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1DCD78F4" w14:textId="77777777" w:rsidTr="00D02379">
        <w:trPr>
          <w:trHeight w:val="261"/>
        </w:trPr>
        <w:tc>
          <w:tcPr>
            <w:tcW w:w="3004" w:type="dxa"/>
          </w:tcPr>
          <w:p w14:paraId="4C22F692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745A2BC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24DA0D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71F6F2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BF732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65FA2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3AB62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6A1BE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C65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686F74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C9B43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127B4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30FB3C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708548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3B5C02C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A3E7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5BAB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D2A350D" w14:textId="77777777" w:rsidTr="00D02379">
        <w:trPr>
          <w:trHeight w:val="261"/>
        </w:trPr>
        <w:tc>
          <w:tcPr>
            <w:tcW w:w="3004" w:type="dxa"/>
          </w:tcPr>
          <w:p w14:paraId="6EA5ED3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E899F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0A8D5A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819263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DC98F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E565B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7D095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ADBDD8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CDF0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A8CD5D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F58A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ABC8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80648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9CAFA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50BB777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A3E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9062C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6D829AD" w14:textId="77777777" w:rsidTr="00D02379">
        <w:trPr>
          <w:trHeight w:val="261"/>
        </w:trPr>
        <w:tc>
          <w:tcPr>
            <w:tcW w:w="3004" w:type="dxa"/>
          </w:tcPr>
          <w:p w14:paraId="1741F58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5874687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4D9BC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00F6E5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0843D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</w:tcPr>
          <w:p w14:paraId="671E5E5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1669B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E2E5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AA6E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1" w:type="dxa"/>
            <w:vAlign w:val="bottom"/>
          </w:tcPr>
          <w:p w14:paraId="1C010F6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B7EFE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7C425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091AE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5AFFE3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617A917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64BEC81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103544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6078EC" w:rsidRPr="00662482" w14:paraId="5BEE93EF" w14:textId="77777777" w:rsidTr="00D02379">
        <w:trPr>
          <w:trHeight w:val="261"/>
        </w:trPr>
        <w:tc>
          <w:tcPr>
            <w:tcW w:w="3004" w:type="dxa"/>
          </w:tcPr>
          <w:p w14:paraId="1DC39FA0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74CF856E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83EB1A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3" w:type="dxa"/>
          </w:tcPr>
          <w:p w14:paraId="7832A56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9FFD6FA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6E7132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D6B34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CA9A62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818CE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71" w:type="dxa"/>
            <w:vAlign w:val="bottom"/>
          </w:tcPr>
          <w:p w14:paraId="15BC939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76F25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3B5EA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4A9FF5B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vAlign w:val="bottom"/>
          </w:tcPr>
          <w:p w14:paraId="68B6411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EBF2F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3A40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4854E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6078EC" w:rsidRPr="00662482" w14:paraId="57F62637" w14:textId="77777777" w:rsidTr="00D02379">
        <w:trPr>
          <w:trHeight w:val="261"/>
        </w:trPr>
        <w:tc>
          <w:tcPr>
            <w:tcW w:w="3004" w:type="dxa"/>
          </w:tcPr>
          <w:p w14:paraId="6AAE2CA3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36F349E0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2E65D5FE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3CF2CE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83" w:type="dxa"/>
          </w:tcPr>
          <w:p w14:paraId="0DFAFD5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0D53DB4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FAD19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B642BE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2B576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C5D9B9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1" w:type="dxa"/>
            <w:vAlign w:val="bottom"/>
          </w:tcPr>
          <w:p w14:paraId="7F3E61F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1908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951993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702348" w14:textId="77777777" w:rsidR="006078EC" w:rsidRPr="001062CB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065980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5"/>
                <w:tab w:val="left" w:pos="63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vAlign w:val="bottom"/>
          </w:tcPr>
          <w:p w14:paraId="5DA43CE5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C0FC4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AF6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5E82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D66487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6078EC" w:rsidRPr="00662482" w14:paraId="72440A55" w14:textId="77777777" w:rsidTr="00D02379">
        <w:trPr>
          <w:trHeight w:val="261"/>
        </w:trPr>
        <w:tc>
          <w:tcPr>
            <w:tcW w:w="3004" w:type="dxa"/>
          </w:tcPr>
          <w:p w14:paraId="1925018C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BB90B1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4EC144D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FD3B3B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A2B3AB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D3A3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D3FD2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8AC32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E9EB0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30CAC41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D2883D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1881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8EC4FA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F2796DF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D399A3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B9FD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51FC2C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078EC" w:rsidRPr="00662482" w14:paraId="268D3625" w14:textId="77777777" w:rsidTr="00D02379">
        <w:trPr>
          <w:trHeight w:val="261"/>
        </w:trPr>
        <w:tc>
          <w:tcPr>
            <w:tcW w:w="3004" w:type="dxa"/>
          </w:tcPr>
          <w:p w14:paraId="374D63BA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2EF7B25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6F823A74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209557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B20DAFF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7E52F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41779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96B07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FD2E7C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BED0FA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7F6EBC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C80B0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C5CA2A6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8D8AB9A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3BD8A2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2A6B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F217F1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078EC" w:rsidRPr="00662482" w14:paraId="3658AA76" w14:textId="77777777" w:rsidTr="00D02379">
        <w:trPr>
          <w:trHeight w:val="261"/>
        </w:trPr>
        <w:tc>
          <w:tcPr>
            <w:tcW w:w="3004" w:type="dxa"/>
          </w:tcPr>
          <w:p w14:paraId="1262E8C2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7788209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C57DB1C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7DA4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1503BA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D3CC3A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2B73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8" w:type="dxa"/>
          </w:tcPr>
          <w:p w14:paraId="510662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0D132D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1" w:type="dxa"/>
            <w:vAlign w:val="bottom"/>
          </w:tcPr>
          <w:p w14:paraId="79A5AE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2B9431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E0F82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9E21DB" w14:textId="77777777" w:rsidR="006078EC" w:rsidRPr="001936B1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vAlign w:val="bottom"/>
          </w:tcPr>
          <w:p w14:paraId="60858EEC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EC8CEB2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AE702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10B0BA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</w:tbl>
    <w:p w14:paraId="2CB39849" w14:textId="00E5F673" w:rsidR="006078EC" w:rsidRDefault="006078EC">
      <w:pPr>
        <w:rPr>
          <w:sz w:val="4"/>
          <w:szCs w:val="4"/>
        </w:rPr>
      </w:pPr>
    </w:p>
    <w:p w14:paraId="112C49A9" w14:textId="77777777" w:rsidR="006078EC" w:rsidRPr="007A3004" w:rsidRDefault="006078EC">
      <w:pPr>
        <w:rPr>
          <w:sz w:val="4"/>
          <w:szCs w:val="4"/>
        </w:rPr>
      </w:pPr>
    </w:p>
    <w:p w14:paraId="40C28DD9" w14:textId="77777777" w:rsidR="0087767B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70469D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70469D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1B817936" w14:textId="62A0E81F" w:rsidR="00C12643" w:rsidRDefault="00E9616A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E9616A">
        <w:rPr>
          <w:rFonts w:asciiTheme="majorBidi" w:hAnsiTheme="majorBidi"/>
          <w:i/>
          <w:iCs/>
          <w:sz w:val="28"/>
          <w:szCs w:val="28"/>
          <w:cs/>
        </w:rPr>
        <w:lastRenderedPageBreak/>
        <w:t>สัญญาแลกเปลี่ยน</w:t>
      </w:r>
      <w:r w:rsidR="00F33485">
        <w:rPr>
          <w:rFonts w:asciiTheme="majorBidi" w:hAnsiTheme="majorBidi" w:hint="cs"/>
          <w:i/>
          <w:iCs/>
          <w:sz w:val="28"/>
          <w:szCs w:val="28"/>
          <w:cs/>
        </w:rPr>
        <w:t>เงินตราต่างประเทศและ</w:t>
      </w:r>
      <w:r w:rsidRPr="00E9616A">
        <w:rPr>
          <w:rFonts w:asciiTheme="majorBidi" w:hAnsiTheme="majorBidi"/>
          <w:i/>
          <w:iCs/>
          <w:sz w:val="28"/>
          <w:szCs w:val="28"/>
          <w:cs/>
        </w:rPr>
        <w:t>อัตราดอกเบี้ย</w:t>
      </w:r>
    </w:p>
    <w:p w14:paraId="4FB341DB" w14:textId="77777777" w:rsidR="00D9301C" w:rsidRPr="00D57751" w:rsidRDefault="00D9301C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</w:p>
    <w:p w14:paraId="6B646DD7" w14:textId="3D247B4D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</w:t>
      </w:r>
      <w:r w:rsidRPr="003325C0">
        <w:rPr>
          <w:rFonts w:asciiTheme="majorBidi" w:hAnsiTheme="majorBidi" w:cstheme="majorBidi"/>
          <w:sz w:val="28"/>
          <w:szCs w:val="28"/>
        </w:rPr>
        <w:t xml:space="preserve"> </w:t>
      </w:r>
      <w:r w:rsidR="0007198F">
        <w:rPr>
          <w:rFonts w:asciiTheme="majorBidi" w:hAnsiTheme="majorBidi" w:cstheme="majorBidi"/>
          <w:sz w:val="28"/>
          <w:szCs w:val="28"/>
        </w:rPr>
        <w:t>1,104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="0007198F">
        <w:rPr>
          <w:rFonts w:asciiTheme="majorBidi" w:hAnsiTheme="majorBidi" w:cstheme="majorBidi"/>
          <w:sz w:val="28"/>
          <w:szCs w:val="28"/>
        </w:rPr>
        <w:t>30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2.6</w:t>
      </w:r>
      <w:r w:rsidR="00CD1475">
        <w:rPr>
          <w:rFonts w:asciiTheme="majorBidi" w:hAnsiTheme="majorBidi" w:cstheme="majorBidi"/>
          <w:sz w:val="28"/>
          <w:szCs w:val="28"/>
        </w:rPr>
        <w:t>0</w:t>
      </w:r>
      <w:r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4.</w:t>
      </w:r>
      <w:r w:rsidR="0007198F">
        <w:rPr>
          <w:rFonts w:asciiTheme="majorBidi" w:hAnsiTheme="majorBidi" w:cstheme="majorBidi"/>
          <w:sz w:val="28"/>
          <w:szCs w:val="28"/>
        </w:rPr>
        <w:t>58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06D6D1D6" w14:textId="77777777" w:rsidR="00D666E0" w:rsidRPr="003325C0" w:rsidRDefault="00D666E0" w:rsidP="00D66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A3CB49D" w14:textId="367F6CFB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</w:t>
      </w:r>
      <w:r w:rsidRPr="003325C0">
        <w:rPr>
          <w:rFonts w:asciiTheme="majorBidi" w:hAnsiTheme="majorBidi" w:cstheme="majorBidi"/>
          <w:sz w:val="28"/>
          <w:szCs w:val="28"/>
        </w:rPr>
        <w:t xml:space="preserve"> 1,</w:t>
      </w:r>
      <w:r w:rsidR="0007198F">
        <w:rPr>
          <w:rFonts w:asciiTheme="majorBidi" w:hAnsiTheme="majorBidi" w:cstheme="majorBidi"/>
          <w:sz w:val="28"/>
          <w:szCs w:val="28"/>
        </w:rPr>
        <w:t>824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3325C0">
        <w:rPr>
          <w:rFonts w:asciiTheme="majorBidi" w:hAnsiTheme="majorBidi" w:cstheme="majorBidi"/>
          <w:sz w:val="28"/>
          <w:szCs w:val="28"/>
        </w:rPr>
        <w:t>50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 xml:space="preserve">2.60 </w:t>
      </w:r>
      <w:r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4.</w:t>
      </w:r>
      <w:r w:rsidR="0007198F">
        <w:rPr>
          <w:rFonts w:asciiTheme="majorBidi" w:hAnsiTheme="majorBidi" w:cstheme="majorBidi"/>
          <w:sz w:val="28"/>
          <w:szCs w:val="28"/>
        </w:rPr>
        <w:t>55</w:t>
      </w:r>
      <w:r w:rsidR="00CD1475">
        <w:rPr>
          <w:rFonts w:asciiTheme="majorBidi" w:hAnsiTheme="majorBidi" w:cstheme="majorBidi"/>
          <w:sz w:val="28"/>
          <w:szCs w:val="28"/>
        </w:rPr>
        <w:t xml:space="preserve">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โดยมีการแลกเปลี่ยนกันตามสัญญาเงินกู้ยืม </w:t>
      </w:r>
    </w:p>
    <w:p w14:paraId="05E9DBE2" w14:textId="77777777" w:rsidR="00D666E0" w:rsidRPr="003325C0" w:rsidRDefault="00D666E0" w:rsidP="00D66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7A50F7E" w14:textId="592AB781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3325C0">
        <w:rPr>
          <w:rFonts w:asciiTheme="majorBidi" w:hAnsiTheme="majorBidi" w:cstheme="majorBidi"/>
          <w:sz w:val="28"/>
          <w:szCs w:val="28"/>
        </w:rPr>
        <w:t>5</w:t>
      </w:r>
      <w:r w:rsidR="0007198F">
        <w:rPr>
          <w:rFonts w:asciiTheme="majorBidi" w:hAnsiTheme="majorBidi" w:cstheme="majorBidi"/>
          <w:sz w:val="28"/>
          <w:szCs w:val="28"/>
        </w:rPr>
        <w:t>49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</w:t>
      </w:r>
      <w:r w:rsidRPr="003325C0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3325C0">
        <w:rPr>
          <w:rFonts w:asciiTheme="majorBidi" w:hAnsiTheme="majorBidi" w:cstheme="majorBidi"/>
          <w:sz w:val="28"/>
          <w:szCs w:val="28"/>
        </w:rPr>
        <w:t xml:space="preserve">15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ล้านยูโร และแลกเปลี่ยนอัตราดอกเบี้ยคงที่ที่ร้อยละ </w:t>
      </w:r>
      <w:r w:rsidR="0007198F">
        <w:rPr>
          <w:rFonts w:asciiTheme="majorBidi" w:hAnsiTheme="majorBidi" w:cstheme="majorBidi"/>
          <w:sz w:val="28"/>
          <w:szCs w:val="28"/>
        </w:rPr>
        <w:t>2.75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4.</w:t>
      </w:r>
      <w:r w:rsidR="0007198F">
        <w:rPr>
          <w:rFonts w:asciiTheme="majorBidi" w:hAnsiTheme="majorBidi" w:cstheme="majorBidi"/>
          <w:sz w:val="28"/>
          <w:szCs w:val="28"/>
        </w:rPr>
        <w:t>35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12503CED" w14:textId="77777777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E1628" w14:textId="24371FC6" w:rsidR="00D666E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3325C0">
        <w:rPr>
          <w:rFonts w:asciiTheme="majorBidi" w:hAnsiTheme="majorBidi" w:cstheme="majorBidi"/>
          <w:sz w:val="28"/>
          <w:szCs w:val="28"/>
        </w:rPr>
        <w:t>1,</w:t>
      </w:r>
      <w:r w:rsidR="0007198F">
        <w:rPr>
          <w:rFonts w:asciiTheme="majorBidi" w:hAnsiTheme="majorBidi" w:cstheme="majorBidi"/>
          <w:sz w:val="28"/>
          <w:szCs w:val="28"/>
        </w:rPr>
        <w:t>079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 </w:t>
      </w:r>
      <w:r w:rsidRPr="003325C0">
        <w:rPr>
          <w:rFonts w:asciiTheme="majorBidi" w:hAnsiTheme="majorBidi" w:cstheme="majorBidi"/>
          <w:sz w:val="28"/>
          <w:szCs w:val="28"/>
        </w:rPr>
        <w:t xml:space="preserve">33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 w:rsidR="0007198F">
        <w:rPr>
          <w:rFonts w:asciiTheme="majorBidi" w:hAnsiTheme="majorBidi" w:cstheme="majorBidi"/>
          <w:sz w:val="28"/>
          <w:szCs w:val="28"/>
        </w:rPr>
        <w:t>2.71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07198F">
        <w:rPr>
          <w:rFonts w:asciiTheme="majorBidi" w:hAnsiTheme="majorBidi" w:cstheme="majorBidi"/>
          <w:sz w:val="28"/>
          <w:szCs w:val="28"/>
        </w:rPr>
        <w:t>5.35</w:t>
      </w:r>
      <w:r w:rsidR="00CD1475">
        <w:rPr>
          <w:rFonts w:asciiTheme="majorBidi" w:hAnsiTheme="majorBidi" w:cstheme="majorBidi"/>
          <w:sz w:val="28"/>
          <w:szCs w:val="28"/>
        </w:rPr>
        <w:t xml:space="preserve"> </w:t>
      </w:r>
      <w:r w:rsidRPr="003325C0">
        <w:rPr>
          <w:rFonts w:asciiTheme="majorBidi" w:hAnsiTheme="majorBidi" w:cstheme="majorBidi"/>
          <w:sz w:val="28"/>
          <w:szCs w:val="28"/>
          <w:cs/>
        </w:rPr>
        <w:t>ต่อปี โดยมีการแลกเปลี่ยนกันตามสัญญาเงินกู้ยืม</w:t>
      </w:r>
    </w:p>
    <w:p w14:paraId="7766AFA1" w14:textId="1E2107E8" w:rsidR="00A17399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7603C4" w14:textId="47F0DE56" w:rsidR="00CD1475" w:rsidRDefault="00CD1475" w:rsidP="00CD147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</w:t>
      </w:r>
      <w:r w:rsidRPr="00E829FC">
        <w:rPr>
          <w:rFonts w:asciiTheme="majorBidi" w:hAnsiTheme="majorBidi" w:cstheme="majorBidi"/>
          <w:sz w:val="28"/>
          <w:szCs w:val="28"/>
          <w:cs/>
        </w:rPr>
        <w:t xml:space="preserve">ต่างประเทศและอัตราดอกเบี้ยสำหรับเงินกู้ยืมระยะสั้นจำนวน </w:t>
      </w:r>
      <w:r w:rsidR="0007198F" w:rsidRPr="00E829FC">
        <w:rPr>
          <w:rFonts w:asciiTheme="majorBidi" w:hAnsiTheme="majorBidi" w:cstheme="majorBidi"/>
          <w:sz w:val="28"/>
          <w:szCs w:val="28"/>
        </w:rPr>
        <w:t>620</w:t>
      </w:r>
      <w:r w:rsidRPr="00E829FC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เพื่อแลกเปลี่ยนเงินบาทเป็นเงินเหรียญสหรัฐอเมริกา จำนวน </w:t>
      </w:r>
      <w:r w:rsidR="0007198F" w:rsidRPr="00E829FC">
        <w:rPr>
          <w:rFonts w:asciiTheme="majorBidi" w:hAnsiTheme="majorBidi" w:cstheme="majorBidi"/>
          <w:sz w:val="28"/>
          <w:szCs w:val="28"/>
        </w:rPr>
        <w:t>19</w:t>
      </w:r>
      <w:r w:rsidRPr="00E829FC">
        <w:rPr>
          <w:rFonts w:asciiTheme="majorBidi" w:hAnsiTheme="majorBidi" w:cstheme="majorBidi"/>
          <w:sz w:val="28"/>
          <w:szCs w:val="28"/>
        </w:rPr>
        <w:t xml:space="preserve"> </w:t>
      </w:r>
      <w:r w:rsidRPr="00E829FC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 w:rsidRPr="00E829FC">
        <w:rPr>
          <w:rFonts w:asciiTheme="majorBidi" w:hAnsiTheme="majorBidi" w:cstheme="majorBidi"/>
          <w:sz w:val="28"/>
          <w:szCs w:val="28"/>
        </w:rPr>
        <w:t>2.</w:t>
      </w:r>
      <w:r w:rsidR="0007198F" w:rsidRPr="00E829FC">
        <w:rPr>
          <w:rFonts w:asciiTheme="majorBidi" w:hAnsiTheme="majorBidi" w:cstheme="majorBidi"/>
          <w:sz w:val="28"/>
          <w:szCs w:val="28"/>
        </w:rPr>
        <w:t>6</w:t>
      </w:r>
      <w:r w:rsidRPr="00E829FC">
        <w:rPr>
          <w:rFonts w:asciiTheme="majorBidi" w:hAnsiTheme="majorBidi" w:cstheme="majorBidi"/>
          <w:sz w:val="28"/>
          <w:szCs w:val="28"/>
        </w:rPr>
        <w:t>0</w:t>
      </w:r>
      <w:r w:rsidRPr="00E829FC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E829FC">
        <w:rPr>
          <w:rFonts w:asciiTheme="majorBidi" w:hAnsiTheme="majorBidi" w:cstheme="majorBidi"/>
          <w:sz w:val="28"/>
          <w:szCs w:val="28"/>
        </w:rPr>
        <w:t>5.</w:t>
      </w:r>
      <w:r w:rsidR="0007198F" w:rsidRPr="00E829FC">
        <w:rPr>
          <w:rFonts w:asciiTheme="majorBidi" w:hAnsiTheme="majorBidi" w:cstheme="majorBidi"/>
          <w:sz w:val="28"/>
          <w:szCs w:val="28"/>
        </w:rPr>
        <w:t>47</w:t>
      </w:r>
      <w:r w:rsidRPr="00E829FC">
        <w:rPr>
          <w:rFonts w:asciiTheme="majorBidi" w:hAnsiTheme="majorBidi" w:cstheme="majorBidi"/>
          <w:sz w:val="28"/>
          <w:szCs w:val="28"/>
        </w:rPr>
        <w:t xml:space="preserve"> </w:t>
      </w:r>
      <w:r w:rsidRPr="00E829FC">
        <w:rPr>
          <w:rFonts w:asciiTheme="majorBidi" w:hAnsiTheme="majorBidi" w:cstheme="majorBidi"/>
          <w:sz w:val="28"/>
          <w:szCs w:val="28"/>
          <w:cs/>
        </w:rPr>
        <w:t>ต่อปี โดยมีการแลกเปลี่ยนกันตามสัญญา</w:t>
      </w:r>
      <w:r w:rsidRPr="003325C0">
        <w:rPr>
          <w:rFonts w:asciiTheme="majorBidi" w:hAnsiTheme="majorBidi" w:cstheme="majorBidi"/>
          <w:sz w:val="28"/>
          <w:szCs w:val="28"/>
          <w:cs/>
        </w:rPr>
        <w:t>เงินกู้ยืม</w:t>
      </w:r>
    </w:p>
    <w:p w14:paraId="242D827F" w14:textId="77777777" w:rsidR="00CD1475" w:rsidRPr="00A17399" w:rsidRDefault="00CD1475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5B380D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5B380D" w:rsidRDefault="00F37892" w:rsidP="00A12C5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5B380D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29273602" w:rsidR="00F37892" w:rsidRPr="00213657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2B625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C65DB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83A2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5B380D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5B380D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5B380D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5B380D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5B380D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5B380D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11E0E" w:rsidRPr="005B380D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711E0E" w:rsidRPr="005B380D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55CF5540" w:rsidR="00711E0E" w:rsidRPr="005B380D" w:rsidRDefault="00D72BE8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B17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6D87B68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52ABE5F8" w:rsidR="00711E0E" w:rsidRPr="005B380D" w:rsidRDefault="00D72BE8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12BFAC92" w:rsidR="00711E0E" w:rsidRPr="005B380D" w:rsidRDefault="00B27502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2A30F190" w:rsidR="00711E0E" w:rsidRPr="005B380D" w:rsidRDefault="00B27502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E0E" w:rsidRPr="005B380D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711E0E" w:rsidRPr="005B380D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27426318" w:rsidR="00711E0E" w:rsidRPr="005B380D" w:rsidRDefault="00BB178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19D8215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27A23C81" w:rsidR="00711E0E" w:rsidRPr="005B380D" w:rsidRDefault="00D72BE8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65FAAFE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6C242668" w:rsidR="00711E0E" w:rsidRPr="005B380D" w:rsidRDefault="002769EC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B17FD1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7837E100" w:rsidR="00711E0E" w:rsidRPr="005B380D" w:rsidRDefault="00B27502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3A25" w:rsidRPr="005B380D" w14:paraId="67084AE5" w14:textId="77777777" w:rsidTr="00A12C5A">
        <w:trPr>
          <w:cantSplit/>
        </w:trPr>
        <w:tc>
          <w:tcPr>
            <w:tcW w:w="4590" w:type="dxa"/>
          </w:tcPr>
          <w:p w14:paraId="0A77E1B2" w14:textId="13E33901" w:rsidR="00183A25" w:rsidRPr="005B380D" w:rsidRDefault="00183A25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341A1F8A" w14:textId="5CCB0F93" w:rsidR="00183A25" w:rsidRDefault="00DD2BE9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38BB9C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823EA4" w14:textId="6AD95BD4" w:rsidR="00183A25" w:rsidRDefault="00DD2BE9" w:rsidP="00DD2BE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5FA9F3CA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5FA80E6" w14:textId="2C0F3178" w:rsidR="00183A25" w:rsidRDefault="00653B27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2FBC57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5925B5" w14:textId="77BD1658" w:rsidR="00183A25" w:rsidRDefault="00653B27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bookmarkEnd w:id="0"/>
    </w:tbl>
    <w:p w14:paraId="0856A4EC" w14:textId="77777777" w:rsidR="00F37892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C20E90C" w14:textId="77777777" w:rsidR="001A12B7" w:rsidRDefault="001A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261FFB" w14:textId="501EE415" w:rsidR="00626BE1" w:rsidRPr="005B380D" w:rsidRDefault="00626BE1" w:rsidP="00DB5F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2A5A68A" w14:textId="61946CBF" w:rsidR="00626BE1" w:rsidRPr="0087767B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611E6532" w:rsidR="00794D29" w:rsidRPr="005B380D" w:rsidRDefault="00AD57D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E23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B62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6E23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2136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A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DBF" w:rsidRPr="005B380D" w14:paraId="3E4DAF5E" w14:textId="77777777" w:rsidTr="00794D29">
        <w:tc>
          <w:tcPr>
            <w:tcW w:w="4174" w:type="pct"/>
          </w:tcPr>
          <w:p w14:paraId="7592E22D" w14:textId="77777777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5C85E3D4" w:rsidR="00651DBF" w:rsidRPr="005B380D" w:rsidRDefault="0074011D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1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668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651DBF" w:rsidRPr="005B380D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651DBF" w:rsidRPr="00CA38A1" w:rsidRDefault="00651DBF" w:rsidP="00651DBF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54F071A7" w:rsidR="00651DBF" w:rsidRPr="005B380D" w:rsidRDefault="00E93668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651DBF" w:rsidRPr="005B380D" w14:paraId="7AEF1C9C" w14:textId="77777777" w:rsidTr="00794D29">
        <w:tc>
          <w:tcPr>
            <w:tcW w:w="4174" w:type="pct"/>
          </w:tcPr>
          <w:p w14:paraId="656CF016" w14:textId="45B788EF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1BF37368" w:rsidR="00651DBF" w:rsidRPr="005B380D" w:rsidRDefault="00E93668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2C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3668" w:rsidRPr="005B380D" w14:paraId="03E236E2" w14:textId="77777777" w:rsidTr="00794D29">
        <w:tc>
          <w:tcPr>
            <w:tcW w:w="4174" w:type="pct"/>
          </w:tcPr>
          <w:p w14:paraId="3E39D309" w14:textId="54953F89" w:rsidR="00E93668" w:rsidRPr="00CA38A1" w:rsidRDefault="00E93668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ค่าสิทธิการเช่า</w:t>
            </w:r>
          </w:p>
        </w:tc>
        <w:tc>
          <w:tcPr>
            <w:tcW w:w="826" w:type="pct"/>
          </w:tcPr>
          <w:p w14:paraId="4B61D982" w14:textId="3267189B" w:rsidR="00E93668" w:rsidRDefault="006F5211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366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51DBF" w:rsidRPr="005B380D" w14:paraId="74E2A52C" w14:textId="77777777" w:rsidTr="00794D29">
        <w:tc>
          <w:tcPr>
            <w:tcW w:w="4174" w:type="pct"/>
          </w:tcPr>
          <w:p w14:paraId="42297ECA" w14:textId="77777777" w:rsidR="00651DBF" w:rsidRPr="005B380D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2B1132D0" w:rsidR="00651DBF" w:rsidRPr="005B380D" w:rsidRDefault="00D62CA6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51D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F5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E936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5B380D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52D" w:rsidRPr="005B380D" w14:paraId="64DF1302" w14:textId="77777777" w:rsidTr="00794D29">
        <w:tc>
          <w:tcPr>
            <w:tcW w:w="4174" w:type="pct"/>
          </w:tcPr>
          <w:p w14:paraId="0AA1E231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43DBB839" w:rsidR="001C152D" w:rsidRPr="005B380D" w:rsidRDefault="00B07954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C152D" w:rsidRPr="005B380D" w14:paraId="41C61DC3" w14:textId="77777777" w:rsidTr="00794D29">
        <w:tc>
          <w:tcPr>
            <w:tcW w:w="4174" w:type="pct"/>
          </w:tcPr>
          <w:p w14:paraId="5CE91D4D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65797443" w:rsidR="001C152D" w:rsidRPr="005B380D" w:rsidRDefault="00B07954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152D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3DC92107" w:rsidR="001C152D" w:rsidRPr="005B380D" w:rsidRDefault="008006DE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079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94D29" w:rsidRPr="005B380D" w14:paraId="7FCF6A82" w14:textId="77777777" w:rsidTr="00606804">
        <w:tc>
          <w:tcPr>
            <w:tcW w:w="4174" w:type="pct"/>
            <w:vAlign w:val="bottom"/>
          </w:tcPr>
          <w:p w14:paraId="5C55889E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12EA" w:rsidRPr="005B380D" w14:paraId="71E9D868" w14:textId="77777777" w:rsidTr="00794D29">
        <w:tc>
          <w:tcPr>
            <w:tcW w:w="4174" w:type="pct"/>
          </w:tcPr>
          <w:p w14:paraId="379CD6B2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151DED65" w:rsidR="000312EA" w:rsidRPr="005B380D" w:rsidRDefault="00CE6958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12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607D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0312EA" w:rsidRPr="005B380D" w14:paraId="7D948C84" w14:textId="77777777" w:rsidTr="00794D29">
        <w:tc>
          <w:tcPr>
            <w:tcW w:w="4174" w:type="pct"/>
          </w:tcPr>
          <w:p w14:paraId="3320066B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5C2258F0" w:rsidR="000312EA" w:rsidRPr="005B380D" w:rsidRDefault="0066607D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12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0312EA" w:rsidRPr="005B380D" w14:paraId="06B08715" w14:textId="77777777" w:rsidTr="00794D29">
        <w:tc>
          <w:tcPr>
            <w:tcW w:w="4174" w:type="pct"/>
          </w:tcPr>
          <w:p w14:paraId="20854550" w14:textId="42979EF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125CB10F" w:rsidR="000312EA" w:rsidRDefault="0066607D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0312EA" w:rsidRPr="005B380D" w14:paraId="12823D5C" w14:textId="77777777" w:rsidTr="00794D29">
        <w:tc>
          <w:tcPr>
            <w:tcW w:w="4174" w:type="pct"/>
          </w:tcPr>
          <w:p w14:paraId="3FB8E65D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24A22966" w:rsidR="000312EA" w:rsidRPr="005B380D" w:rsidRDefault="0066607D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312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</w:tr>
    </w:tbl>
    <w:p w14:paraId="75680EC4" w14:textId="1E811FE5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7A3583" w:rsidRDefault="009030AC" w:rsidP="00DB5F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7A3583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054A9D2F" w14:textId="77777777" w:rsidR="001D51E8" w:rsidRPr="005B380D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A7CD9EA" w14:textId="77777777" w:rsidR="001D51E8" w:rsidRPr="00D56C03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09534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Pr="00887B06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>
        <w:rPr>
          <w:rFonts w:asciiTheme="majorBidi" w:hAnsiTheme="majorBidi"/>
          <w:sz w:val="28"/>
          <w:szCs w:val="28"/>
        </w:rPr>
        <w:t>31</w:t>
      </w:r>
      <w:r w:rsidRPr="00887B06">
        <w:rPr>
          <w:rFonts w:asciiTheme="majorBidi" w:hAnsiTheme="majorBidi"/>
          <w:sz w:val="28"/>
          <w:szCs w:val="28"/>
          <w:cs/>
        </w:rPr>
        <w:t xml:space="preserve"> ตุลาคม</w:t>
      </w:r>
      <w:r>
        <w:rPr>
          <w:rFonts w:asciiTheme="majorBidi" w:hAnsiTheme="majorBidi"/>
          <w:sz w:val="28"/>
          <w:szCs w:val="28"/>
        </w:rPr>
        <w:t xml:space="preserve"> 2565</w:t>
      </w:r>
      <w:r w:rsidRPr="00887B06">
        <w:rPr>
          <w:rFonts w:asciiTheme="majorBidi" w:hAnsiTheme="majorBidi"/>
          <w:sz w:val="28"/>
          <w:szCs w:val="28"/>
          <w:cs/>
        </w:rPr>
        <w:t xml:space="preserve"> ศาลอุทธรณ์ยังคงพิพากษายกฟ้องคดี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และต่อมาเมื่อวันที่ </w:t>
      </w:r>
      <w:r w:rsidRPr="00A36B54">
        <w:rPr>
          <w:rFonts w:asciiTheme="majorBidi" w:hAnsiTheme="majorBidi"/>
          <w:sz w:val="28"/>
          <w:szCs w:val="28"/>
        </w:rPr>
        <w:t xml:space="preserve">29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A36B54">
        <w:rPr>
          <w:rFonts w:asciiTheme="majorBidi" w:hAnsiTheme="majorBidi"/>
          <w:sz w:val="28"/>
          <w:szCs w:val="28"/>
        </w:rPr>
        <w:t xml:space="preserve">2566 </w:t>
      </w:r>
      <w:r w:rsidRPr="00A36B54">
        <w:rPr>
          <w:rFonts w:asciiTheme="majorBidi" w:hAnsiTheme="majorBidi" w:hint="cs"/>
          <w:sz w:val="28"/>
          <w:szCs w:val="28"/>
          <w:cs/>
        </w:rPr>
        <w:t>โจทก์ได้</w:t>
      </w:r>
      <w:r w:rsidRPr="00A36B54">
        <w:rPr>
          <w:rFonts w:asciiTheme="majorBidi" w:hAnsiTheme="majorBidi"/>
          <w:sz w:val="28"/>
          <w:szCs w:val="28"/>
          <w:cs/>
        </w:rPr>
        <w:t>ยื่นฎีกาและคำร้องขออนุญาตฎีกา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>ขณะนี้คดีความอยู่ระหว่างการพิจารณาของศาล</w:t>
      </w:r>
      <w:r w:rsidRPr="00A36B54">
        <w:rPr>
          <w:rFonts w:asciiTheme="majorBidi" w:hAnsiTheme="majorBidi" w:hint="cs"/>
          <w:sz w:val="28"/>
          <w:szCs w:val="28"/>
          <w:cs/>
        </w:rPr>
        <w:t>ฎีกา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B7730">
        <w:rPr>
          <w:rFonts w:asciiTheme="majorBidi" w:hAnsi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128C71D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A808DEF" w14:textId="77777777" w:rsidR="00C95C27" w:rsidRDefault="00C95C27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46B962D" w14:textId="4454C618" w:rsidR="001D51E8" w:rsidRPr="005B380D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0237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6E6D12E3" w14:textId="77777777" w:rsidR="001D51E8" w:rsidRPr="00D56C03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923586" w14:textId="23DBA0FA" w:rsidR="001D51E8" w:rsidRDefault="00916670" w:rsidP="00D02379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1936B1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Pr="001936B1">
        <w:rPr>
          <w:rFonts w:asciiTheme="majorBidi" w:hAnsiTheme="majorBidi" w:cstheme="majorBidi"/>
          <w:sz w:val="28"/>
          <w:szCs w:val="28"/>
        </w:rPr>
        <w:t>40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 และ/หรือค่าเสียหาย </w:t>
      </w:r>
      <w:r w:rsidRPr="001936B1">
        <w:rPr>
          <w:rFonts w:asciiTheme="majorBidi" w:hAnsiTheme="majorBidi" w:cstheme="majorBidi"/>
          <w:sz w:val="28"/>
          <w:szCs w:val="28"/>
        </w:rPr>
        <w:t>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</w:t>
      </w:r>
      <w:r w:rsidRPr="001936B1">
        <w:rPr>
          <w:rFonts w:asciiTheme="majorBidi" w:hAnsiTheme="majorBidi" w:cstheme="majorBidi"/>
          <w:sz w:val="28"/>
          <w:szCs w:val="28"/>
          <w:cs/>
        </w:rPr>
        <w:br/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ส่วนภูมิภาค (</w:t>
      </w:r>
      <w:r w:rsidRPr="001936B1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ศาลปกครองส่วนภูมิภาคตัดสินในประเด็น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ส่วนกรณีข้อพิพาทในใบอนุญาตก่อสร้างฉบับสาม ศาลปกครองส่วนภูมิภาคตัดสินยกคำร้องดังกล่าว เป็นผลให้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Pr="001936B1">
        <w:rPr>
          <w:rFonts w:asciiTheme="majorBidi" w:hAnsiTheme="majorBidi" w:cstheme="majorBidi"/>
          <w:sz w:val="28"/>
          <w:szCs w:val="28"/>
        </w:rPr>
        <w:t>27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</w:t>
      </w:r>
      <w:r w:rsidRPr="00CA5072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ในประเด็นเกี่ยวกับการอุทธรณ์เรื่องการเรียกร้องค่าสินไหมทดแทน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ผู้อุทธรณ์ทั้งหมด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8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คน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ถึงแม้ว่าศาลยังไม่ได้กำหนดวันนัดไต่สวนพิจารณาข้อพิพาทก็ตาม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แต่คำพิพากษาของคณะกรรมการกฤษฎีกา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ตลอดจนคำพิพากษาของศาลปกครองส่วนภูมิภาคจะสนับสนุนการไต่สวนของศาล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ดังนั้นฝ่าย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ทั้งนี้ในวันที่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18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ตุลาคม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2566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ศาลปกครองส่วนภูมิภาคได้มีการส่งหนังสือแจ้งการยกเลิก</w:t>
      </w:r>
      <w:r w:rsidRPr="00EC5FFD">
        <w:rPr>
          <w:rFonts w:asciiTheme="majorBidi" w:hAnsiTheme="majorBidi" w:hint="cs"/>
          <w:sz w:val="28"/>
          <w:szCs w:val="28"/>
          <w:cs/>
        </w:rPr>
        <w:t>คดีที่เกี่ยวข้องกับการอุทธรณ์ที่ระบุไว้ข้างต้น</w:t>
      </w:r>
      <w:r w:rsidRPr="00EC5FFD">
        <w:rPr>
          <w:rFonts w:asciiTheme="majorBidi" w:hAnsiTheme="majorBidi"/>
          <w:sz w:val="28"/>
          <w:szCs w:val="28"/>
          <w:cs/>
        </w:rPr>
        <w:t xml:space="preserve"> </w:t>
      </w:r>
      <w:r w:rsidRPr="00EC5FFD">
        <w:rPr>
          <w:rFonts w:asciiTheme="majorBidi" w:hAnsiTheme="majorBidi" w:hint="cs"/>
          <w:sz w:val="28"/>
          <w:szCs w:val="28"/>
          <w:cs/>
        </w:rPr>
        <w:t>จากหนังสือดังกล่าวนี้</w:t>
      </w:r>
      <w:r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ผู้อุทธรณ์แต่ละรายมีเวลา </w:t>
      </w:r>
      <w:r w:rsidR="00061A7B">
        <w:rPr>
          <w:rFonts w:asciiTheme="majorBidi" w:hAnsiTheme="majorBidi"/>
          <w:sz w:val="28"/>
          <w:szCs w:val="28"/>
        </w:rPr>
        <w:t>120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 วันในการส่งคำร้องใหม่เพื่อแจ้งความประสงค์ในการอุทธรณ์ ซึ่งจะสิ้นสุดลงหากไม่มีการส่งคำร้องใหม่ภายในกำหนดระยะเวลาดังกล่าว โดย</w:t>
      </w:r>
      <w:r w:rsidR="00D02379">
        <w:rPr>
          <w:rFonts w:asciiTheme="majorBidi" w:hAnsiTheme="majorBidi" w:hint="cs"/>
          <w:sz w:val="28"/>
          <w:szCs w:val="28"/>
          <w:cs/>
        </w:rPr>
        <w:t>ระยะเวลาดังกล่าวได้</w:t>
      </w:r>
      <w:r w:rsidR="00D02379" w:rsidRPr="00D02379">
        <w:rPr>
          <w:rFonts w:asciiTheme="majorBidi" w:hAnsiTheme="majorBidi" w:hint="cs"/>
          <w:sz w:val="28"/>
          <w:szCs w:val="28"/>
          <w:cs/>
        </w:rPr>
        <w:t>สิ้นส</w:t>
      </w:r>
      <w:r w:rsidR="00D02379">
        <w:rPr>
          <w:rFonts w:asciiTheme="majorBidi" w:hAnsiTheme="majorBidi" w:hint="cs"/>
          <w:sz w:val="28"/>
          <w:szCs w:val="28"/>
          <w:cs/>
        </w:rPr>
        <w:t xml:space="preserve">ุดลงแล้วในเดือนมิถุนายน </w:t>
      </w:r>
      <w:r w:rsidR="00D02379">
        <w:rPr>
          <w:rFonts w:asciiTheme="majorBidi" w:hAnsiTheme="majorBidi"/>
          <w:sz w:val="28"/>
          <w:szCs w:val="28"/>
        </w:rPr>
        <w:t xml:space="preserve">2567 </w:t>
      </w:r>
      <w:r w:rsidR="00D02379">
        <w:rPr>
          <w:rFonts w:asciiTheme="majorBidi" w:hAnsiTheme="majorBidi" w:hint="cs"/>
          <w:sz w:val="28"/>
          <w:szCs w:val="28"/>
          <w:cs/>
        </w:rPr>
        <w:t>เมื่อผู้</w:t>
      </w:r>
      <w:r w:rsidR="00D02379" w:rsidRPr="00D02379">
        <w:rPr>
          <w:rFonts w:asciiTheme="majorBidi" w:hAnsiTheme="majorBidi"/>
          <w:sz w:val="28"/>
          <w:szCs w:val="28"/>
          <w:cs/>
        </w:rPr>
        <w:t>อุทธรณ</w:t>
      </w:r>
      <w:r w:rsidR="00D02379">
        <w:rPr>
          <w:rFonts w:asciiTheme="majorBidi" w:hAnsiTheme="majorBidi" w:hint="cs"/>
          <w:sz w:val="28"/>
          <w:szCs w:val="28"/>
          <w:cs/>
        </w:rPr>
        <w:t>์</w:t>
      </w:r>
      <w:r w:rsidR="00D02379" w:rsidRPr="00D02379">
        <w:rPr>
          <w:rFonts w:asciiTheme="majorBidi" w:hAnsiTheme="majorBidi"/>
          <w:sz w:val="28"/>
          <w:szCs w:val="28"/>
          <w:cs/>
        </w:rPr>
        <w:t>ไม่ดำเนินการใดๆ</w:t>
      </w:r>
      <w:r w:rsidR="00D02379">
        <w:rPr>
          <w:rFonts w:asciiTheme="majorBidi" w:hAnsiTheme="majorBidi"/>
          <w:sz w:val="28"/>
          <w:szCs w:val="28"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>ดังนั้นการอุทธรณ์จึงสิ้นสุดลงและไม่มีผลกระทบต่อกลุ่มบริษัท</w:t>
      </w:r>
      <w:r w:rsidR="00D02379">
        <w:rPr>
          <w:rFonts w:asciiTheme="majorBidi" w:hAnsiTheme="majorBidi" w:hint="cs"/>
          <w:sz w:val="28"/>
          <w:szCs w:val="28"/>
          <w:cs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ทั้งนี้ เมื่อกรณีไม่มีแจ้งความประสงค์ ศาลจึงมีคำสั่งเพิกถอนการอุทธรณ์ของผู้อุทธรณ์ทั้ง </w:t>
      </w:r>
      <w:r w:rsidR="00D02379">
        <w:rPr>
          <w:rFonts w:asciiTheme="majorBidi" w:hAnsiTheme="majorBidi"/>
          <w:sz w:val="28"/>
          <w:szCs w:val="28"/>
        </w:rPr>
        <w:t>8</w:t>
      </w:r>
      <w:r w:rsidR="00D02379" w:rsidRPr="00D02379">
        <w:rPr>
          <w:rFonts w:asciiTheme="majorBidi" w:hAnsiTheme="majorBidi"/>
          <w:sz w:val="28"/>
          <w:szCs w:val="28"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>ราย</w:t>
      </w:r>
      <w:r w:rsidR="00D02379">
        <w:rPr>
          <w:rFonts w:asciiTheme="majorBidi" w:hAnsiTheme="majorBidi" w:hint="cs"/>
          <w:sz w:val="28"/>
          <w:szCs w:val="28"/>
          <w:cs/>
        </w:rPr>
        <w:t>แล้ว</w:t>
      </w:r>
      <w:r w:rsidR="00061A7B">
        <w:rPr>
          <w:rFonts w:asciiTheme="majorBidi" w:hAnsiTheme="majorBidi" w:hint="cs"/>
          <w:sz w:val="28"/>
          <w:szCs w:val="28"/>
          <w:cs/>
        </w:rPr>
        <w:t xml:space="preserve"> </w:t>
      </w:r>
      <w:r w:rsidR="00061A7B" w:rsidRPr="00061A7B">
        <w:rPr>
          <w:rFonts w:asciiTheme="majorBidi" w:hAnsiTheme="majorBidi"/>
          <w:sz w:val="28"/>
          <w:szCs w:val="28"/>
          <w:cs/>
        </w:rPr>
        <w:t>ฝ่ายบริหารกล่าวได้อย่างชัดเจนว่าประเด็นข้อพิพาทในเรื่องนี้ได้ยุติลงแล้ว</w:t>
      </w:r>
    </w:p>
    <w:p w14:paraId="62689679" w14:textId="77777777" w:rsidR="00D02379" w:rsidRPr="00C44CDC" w:rsidRDefault="00D02379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B78245" w14:textId="77777777" w:rsidR="009F138A" w:rsidRDefault="009F138A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225923" w14:textId="77777777" w:rsidR="009F138A" w:rsidRDefault="009F138A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2EFABF0" w14:textId="77777777" w:rsidR="009F138A" w:rsidRDefault="009F138A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01C215C" w14:textId="62C24C22" w:rsidR="001D51E8" w:rsidRPr="005B380D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กรณีพิพาทเกี่ยวกับการผิดสัญญาจ้างการก่อสร้าง</w:t>
      </w:r>
    </w:p>
    <w:p w14:paraId="42388B6E" w14:textId="77777777" w:rsidR="001D51E8" w:rsidRPr="00C44CDC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9DFF8" w14:textId="27808D13" w:rsidR="001D51E8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="00423AEE" w:rsidRPr="00423AEE">
        <w:rPr>
          <w:rFonts w:asciiTheme="majorBidi" w:hAnsiTheme="majorBidi"/>
          <w:sz w:val="28"/>
          <w:szCs w:val="28"/>
          <w:cs/>
        </w:rPr>
        <w:t xml:space="preserve">ศาลชั้นต้นพิพากษายกฟ้องคดีเมื่อวันที่ 18 ธันวาคม 2566 ต่อมาโจทก์ใช้สิทธิอุทธรณ์คัดค้านคำพิพากษา และกลุ่มบริษัทยื่นคำแก้อุทธรณ์โจทก์ภายในเวลาที่กำหนด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Pr="00D64524">
        <w:rPr>
          <w:rFonts w:asciiTheme="majorBidi" w:hAnsiTheme="majorBidi" w:cstheme="majorBidi"/>
          <w:sz w:val="28"/>
          <w:szCs w:val="28"/>
          <w:cs/>
        </w:rPr>
        <w:t>โ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4321DAE0" w14:textId="77777777" w:rsidR="001D51E8" w:rsidRPr="00EA110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69C8B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60CDA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84039D1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6848636C" w14:textId="5F82C6D1" w:rsidR="005421CE" w:rsidRDefault="001D51E8" w:rsidP="008A434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45386C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 xml:space="preserve">อย่างไรก็ตาม เมื่อวันที่ </w:t>
      </w:r>
      <w:r w:rsidR="00A20147">
        <w:rPr>
          <w:rFonts w:asciiTheme="majorBidi" w:hAnsiTheme="majorBidi"/>
          <w:sz w:val="28"/>
          <w:szCs w:val="28"/>
        </w:rPr>
        <w:br/>
        <w:t>7</w:t>
      </w:r>
      <w:r w:rsidRPr="00A36B54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3002B0">
        <w:rPr>
          <w:rFonts w:asciiTheme="majorBidi" w:hAnsiTheme="majorBidi"/>
          <w:sz w:val="28"/>
          <w:szCs w:val="28"/>
        </w:rPr>
        <w:t>2566</w:t>
      </w:r>
      <w:r w:rsidRPr="003002B0">
        <w:rPr>
          <w:rFonts w:asciiTheme="majorBidi" w:hAnsi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</w:t>
      </w:r>
      <w:r w:rsidRPr="003002B0">
        <w:rPr>
          <w:rFonts w:asciiTheme="majorBidi" w:hAnsiTheme="majorBidi" w:hint="cs"/>
          <w:sz w:val="28"/>
          <w:szCs w:val="28"/>
          <w:cs/>
        </w:rPr>
        <w:t>ซึ่ง</w:t>
      </w:r>
      <w:r w:rsidRPr="003002B0">
        <w:rPr>
          <w:rFonts w:asciiTheme="majorBidi" w:hAnsiTheme="majorBidi"/>
          <w:sz w:val="28"/>
          <w:szCs w:val="28"/>
          <w:cs/>
        </w:rPr>
        <w:t>ส่งผลด้านบวกต่อคดี</w:t>
      </w:r>
      <w:r w:rsidRPr="005F244A">
        <w:rPr>
          <w:rFonts w:asciiTheme="majorBidi" w:hAnsiTheme="majorBidi"/>
          <w:sz w:val="28"/>
          <w:szCs w:val="28"/>
          <w:cs/>
        </w:rPr>
        <w:t>ของศาลปกครอง</w:t>
      </w:r>
      <w:r w:rsidR="00575559" w:rsidRPr="005F244A">
        <w:rPr>
          <w:rFonts w:asciiTheme="majorBidi" w:hAnsiTheme="majorBidi" w:hint="cs"/>
          <w:sz w:val="28"/>
          <w:szCs w:val="28"/>
          <w:cs/>
        </w:rPr>
        <w:t>สูงสุด</w:t>
      </w:r>
      <w:r w:rsidRPr="005F244A">
        <w:rPr>
          <w:rFonts w:asciiTheme="majorBidi" w:hAnsiTheme="majorBidi" w:cstheme="majorBidi" w:hint="cs"/>
          <w:sz w:val="28"/>
          <w:szCs w:val="28"/>
          <w:cs/>
        </w:rPr>
        <w:t>ข้างต้น ดังนั้น</w:t>
      </w:r>
      <w:r>
        <w:rPr>
          <w:rFonts w:asciiTheme="majorBidi" w:hAnsiTheme="majorBidi" w:cstheme="majorBidi" w:hint="cs"/>
          <w:sz w:val="28"/>
          <w:szCs w:val="28"/>
          <w:cs/>
        </w:rPr>
        <w:t>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0932BE6F" w14:textId="77777777" w:rsidR="002558C9" w:rsidRPr="002558C9" w:rsidRDefault="002558C9" w:rsidP="002558C9"/>
    <w:sectPr w:rsidR="002558C9" w:rsidRPr="002558C9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6C71" w14:textId="77777777" w:rsidR="00FC4936" w:rsidRDefault="00FC4936">
      <w:r>
        <w:separator/>
      </w:r>
    </w:p>
  </w:endnote>
  <w:endnote w:type="continuationSeparator" w:id="0">
    <w:p w14:paraId="44CE377C" w14:textId="77777777" w:rsidR="00FC4936" w:rsidRDefault="00FC4936">
      <w:r>
        <w:continuationSeparator/>
      </w:r>
    </w:p>
  </w:endnote>
  <w:endnote w:type="continuationNotice" w:id="1">
    <w:p w14:paraId="6C3B891A" w14:textId="77777777" w:rsidR="00FC4936" w:rsidRDefault="00FC49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8B47" w14:textId="77777777" w:rsidR="008772D6" w:rsidRDefault="00877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8772D6" w:rsidRPr="003D4D9C" w:rsidRDefault="008772D6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0AF8" w14:textId="77777777" w:rsidR="008772D6" w:rsidRDefault="008772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8772D6" w:rsidRPr="005F5EC9" w:rsidRDefault="008772D6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BC43" w14:textId="77777777" w:rsidR="00FC4936" w:rsidRDefault="00FC4936">
      <w:r>
        <w:separator/>
      </w:r>
    </w:p>
  </w:footnote>
  <w:footnote w:type="continuationSeparator" w:id="0">
    <w:p w14:paraId="5D3F28A3" w14:textId="77777777" w:rsidR="00FC4936" w:rsidRDefault="00FC4936">
      <w:r>
        <w:continuationSeparator/>
      </w:r>
    </w:p>
  </w:footnote>
  <w:footnote w:type="continuationNotice" w:id="1">
    <w:p w14:paraId="33FF272F" w14:textId="77777777" w:rsidR="00FC4936" w:rsidRDefault="00FC49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6BC" w14:textId="77777777" w:rsidR="008772D6" w:rsidRDefault="00877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8772D6" w:rsidRPr="006C37B7" w:rsidRDefault="008772D6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8772D6" w:rsidRPr="006C37B7" w:rsidRDefault="008772D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F46DFBE" w14:textId="071C58F3" w:rsidR="008772D6" w:rsidRPr="00820BD0" w:rsidRDefault="008772D6" w:rsidP="00C126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และ</w:t>
    </w:r>
    <w:r w:rsidR="002B625D"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 xml:space="preserve">30 </w:t>
    </w:r>
    <w:r w:rsidR="00E9605A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ยน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b w:val="0"/>
        <w:bCs/>
        <w:sz w:val="30"/>
        <w:szCs w:val="30"/>
        <w:lang w:bidi="th-TH"/>
      </w:rPr>
      <w:t>7</w:t>
    </w:r>
    <w:r w:rsidRPr="00820BD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(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820BD0">
      <w:rPr>
        <w:rFonts w:ascii="Angsana New" w:hAnsi="Angsana New"/>
        <w:sz w:val="30"/>
        <w:szCs w:val="30"/>
        <w:lang w:val="en-US" w:bidi="th-TH"/>
      </w:rPr>
      <w:t>)</w:t>
    </w:r>
  </w:p>
  <w:p w14:paraId="1C703BD0" w14:textId="77777777" w:rsidR="008772D6" w:rsidRPr="00C12643" w:rsidRDefault="008772D6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8466" w14:textId="77777777" w:rsidR="008772D6" w:rsidRDefault="008772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8772D6" w:rsidRPr="00D75A11" w:rsidRDefault="008772D6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8772D6" w:rsidRPr="00D75A11" w:rsidRDefault="008772D6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8ED7A6F" w14:textId="23B56DED" w:rsidR="008772D6" w:rsidRPr="00726198" w:rsidRDefault="008772D6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C12643">
      <w:rPr>
        <w:b/>
        <w:bCs/>
        <w:cs/>
      </w:rPr>
      <w:t>สำหรับงวดสามเดือน</w:t>
    </w:r>
    <w:r w:rsidRPr="00C12643">
      <w:rPr>
        <w:rFonts w:hint="cs"/>
        <w:b/>
        <w:bCs/>
        <w:cs/>
      </w:rPr>
      <w:t>และ</w:t>
    </w:r>
    <w:r>
      <w:rPr>
        <w:rFonts w:hint="cs"/>
        <w:b/>
        <w:bCs/>
        <w:cs/>
      </w:rPr>
      <w:t>เก้า</w:t>
    </w:r>
    <w:r w:rsidRPr="00C12643">
      <w:rPr>
        <w:rFonts w:hint="cs"/>
        <w:b/>
        <w:bCs/>
        <w:cs/>
      </w:rPr>
      <w:t>เดือน</w:t>
    </w:r>
    <w:r w:rsidRPr="00C12643">
      <w:rPr>
        <w:b/>
        <w:bCs/>
        <w:cs/>
      </w:rPr>
      <w:t>สิ้นสุดวันที่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 xml:space="preserve">30 </w:t>
    </w:r>
    <w:r>
      <w:rPr>
        <w:rFonts w:hint="cs"/>
        <w:b/>
        <w:bCs/>
        <w:cs/>
      </w:rPr>
      <w:t>กันยายน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256</w:t>
    </w:r>
    <w:r>
      <w:rPr>
        <w:b/>
        <w:bCs/>
      </w:rPr>
      <w:t>7</w:t>
    </w:r>
    <w:r w:rsidRPr="00C12643">
      <w:rPr>
        <w:b/>
        <w:bCs/>
      </w:rPr>
      <w:t xml:space="preserve"> (</w:t>
    </w:r>
    <w:r w:rsidRPr="00C12643">
      <w:rPr>
        <w:b/>
        <w:bCs/>
        <w:cs/>
      </w:rPr>
      <w:t>ไม่ได้ตรวจสอบ</w:t>
    </w:r>
    <w:r w:rsidRPr="00C12643">
      <w:rPr>
        <w:b/>
        <w:bCs/>
      </w:rPr>
      <w:t>)</w:t>
    </w:r>
  </w:p>
  <w:p w14:paraId="00E98053" w14:textId="77777777" w:rsidR="008772D6" w:rsidRPr="00BD5B15" w:rsidRDefault="008772D6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82573031">
    <w:abstractNumId w:val="0"/>
  </w:num>
  <w:num w:numId="2" w16cid:durableId="1632322256">
    <w:abstractNumId w:val="1"/>
  </w:num>
  <w:num w:numId="3" w16cid:durableId="338120428">
    <w:abstractNumId w:val="3"/>
  </w:num>
  <w:num w:numId="4" w16cid:durableId="126975504">
    <w:abstractNumId w:val="5"/>
  </w:num>
  <w:num w:numId="5" w16cid:durableId="52782194">
    <w:abstractNumId w:val="0"/>
  </w:num>
  <w:num w:numId="6" w16cid:durableId="301813169">
    <w:abstractNumId w:val="0"/>
  </w:num>
  <w:num w:numId="7" w16cid:durableId="966668649">
    <w:abstractNumId w:val="2"/>
  </w:num>
  <w:num w:numId="8" w16cid:durableId="373581333">
    <w:abstractNumId w:val="4"/>
  </w:num>
  <w:num w:numId="9" w16cid:durableId="1088308864">
    <w:abstractNumId w:val="0"/>
  </w:num>
  <w:num w:numId="10" w16cid:durableId="5235915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988"/>
    <w:rsid w:val="00000AB6"/>
    <w:rsid w:val="00000F2D"/>
    <w:rsid w:val="00001209"/>
    <w:rsid w:val="00001398"/>
    <w:rsid w:val="000013F1"/>
    <w:rsid w:val="000015A1"/>
    <w:rsid w:val="000019CD"/>
    <w:rsid w:val="00001BEF"/>
    <w:rsid w:val="00001E70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0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0ABE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004"/>
    <w:rsid w:val="00014732"/>
    <w:rsid w:val="00014C2F"/>
    <w:rsid w:val="00015C52"/>
    <w:rsid w:val="00015D23"/>
    <w:rsid w:val="000162A3"/>
    <w:rsid w:val="000167EF"/>
    <w:rsid w:val="000167F3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1E5"/>
    <w:rsid w:val="0002322B"/>
    <w:rsid w:val="00023CE6"/>
    <w:rsid w:val="00024012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2EA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74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4E7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11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AB6"/>
    <w:rsid w:val="00047E27"/>
    <w:rsid w:val="0005031A"/>
    <w:rsid w:val="00050431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E55"/>
    <w:rsid w:val="00051F69"/>
    <w:rsid w:val="00051F9E"/>
    <w:rsid w:val="00052251"/>
    <w:rsid w:val="000522E2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A7B"/>
    <w:rsid w:val="00061B0E"/>
    <w:rsid w:val="00061CDD"/>
    <w:rsid w:val="00062766"/>
    <w:rsid w:val="0006276B"/>
    <w:rsid w:val="000628A0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8F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5B8"/>
    <w:rsid w:val="00075907"/>
    <w:rsid w:val="00075927"/>
    <w:rsid w:val="00075BC1"/>
    <w:rsid w:val="00075D21"/>
    <w:rsid w:val="00075FFE"/>
    <w:rsid w:val="0007621C"/>
    <w:rsid w:val="00076594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DA5"/>
    <w:rsid w:val="00085EAB"/>
    <w:rsid w:val="00085F5F"/>
    <w:rsid w:val="00086220"/>
    <w:rsid w:val="000864A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0D1"/>
    <w:rsid w:val="000A37E2"/>
    <w:rsid w:val="000A398B"/>
    <w:rsid w:val="000A3F9A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B7B6B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C0C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4FCC"/>
    <w:rsid w:val="000D5317"/>
    <w:rsid w:val="000D53AB"/>
    <w:rsid w:val="000D5569"/>
    <w:rsid w:val="000D572D"/>
    <w:rsid w:val="000D5A9D"/>
    <w:rsid w:val="000D6047"/>
    <w:rsid w:val="000D6054"/>
    <w:rsid w:val="000D60F1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640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45F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2D3A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AD6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89D"/>
    <w:rsid w:val="00120A0C"/>
    <w:rsid w:val="00120C4E"/>
    <w:rsid w:val="00120D07"/>
    <w:rsid w:val="00120DB4"/>
    <w:rsid w:val="00120E82"/>
    <w:rsid w:val="00120F23"/>
    <w:rsid w:val="001214B5"/>
    <w:rsid w:val="001214B7"/>
    <w:rsid w:val="001216E4"/>
    <w:rsid w:val="00121944"/>
    <w:rsid w:val="001228CD"/>
    <w:rsid w:val="0012295A"/>
    <w:rsid w:val="00122A8E"/>
    <w:rsid w:val="00122BAF"/>
    <w:rsid w:val="00122D2B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6EF"/>
    <w:rsid w:val="00125754"/>
    <w:rsid w:val="00125877"/>
    <w:rsid w:val="0012657F"/>
    <w:rsid w:val="0012727D"/>
    <w:rsid w:val="00127973"/>
    <w:rsid w:val="0013006A"/>
    <w:rsid w:val="0013008B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57B"/>
    <w:rsid w:val="00136768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95F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C52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C97"/>
    <w:rsid w:val="0016031D"/>
    <w:rsid w:val="00160425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C42"/>
    <w:rsid w:val="00171D7E"/>
    <w:rsid w:val="00171EA1"/>
    <w:rsid w:val="001723F7"/>
    <w:rsid w:val="00172429"/>
    <w:rsid w:val="00172496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5B8"/>
    <w:rsid w:val="0017765D"/>
    <w:rsid w:val="00177D18"/>
    <w:rsid w:val="00177EE2"/>
    <w:rsid w:val="001800AA"/>
    <w:rsid w:val="0018075B"/>
    <w:rsid w:val="0018127B"/>
    <w:rsid w:val="0018163A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25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1D"/>
    <w:rsid w:val="00187057"/>
    <w:rsid w:val="00187423"/>
    <w:rsid w:val="001875D5"/>
    <w:rsid w:val="0018784D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CD4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BAB"/>
    <w:rsid w:val="001A0DC4"/>
    <w:rsid w:val="001A0E1E"/>
    <w:rsid w:val="001A0ED9"/>
    <w:rsid w:val="001A12B7"/>
    <w:rsid w:val="001A18B7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4FBC"/>
    <w:rsid w:val="001A5C0A"/>
    <w:rsid w:val="001A5C51"/>
    <w:rsid w:val="001A5E35"/>
    <w:rsid w:val="001A60D9"/>
    <w:rsid w:val="001A65B3"/>
    <w:rsid w:val="001A660D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C17"/>
    <w:rsid w:val="001B1EFC"/>
    <w:rsid w:val="001B24DE"/>
    <w:rsid w:val="001B27CE"/>
    <w:rsid w:val="001B2937"/>
    <w:rsid w:val="001B2C4F"/>
    <w:rsid w:val="001B2FF3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B9C"/>
    <w:rsid w:val="001B5F0C"/>
    <w:rsid w:val="001B5FAE"/>
    <w:rsid w:val="001B662B"/>
    <w:rsid w:val="001B682E"/>
    <w:rsid w:val="001B696E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0B9"/>
    <w:rsid w:val="001C4325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1E8"/>
    <w:rsid w:val="001D522E"/>
    <w:rsid w:val="001D594E"/>
    <w:rsid w:val="001D5D99"/>
    <w:rsid w:val="001D65E4"/>
    <w:rsid w:val="001D65EF"/>
    <w:rsid w:val="001D6A8C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436A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120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07E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32E"/>
    <w:rsid w:val="0022159F"/>
    <w:rsid w:val="002216D8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450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1E"/>
    <w:rsid w:val="002257F1"/>
    <w:rsid w:val="00225D4D"/>
    <w:rsid w:val="002263FB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9EB"/>
    <w:rsid w:val="00230CC8"/>
    <w:rsid w:val="00230FE6"/>
    <w:rsid w:val="0023112B"/>
    <w:rsid w:val="00231565"/>
    <w:rsid w:val="00231A7F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2FC9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D94"/>
    <w:rsid w:val="00244236"/>
    <w:rsid w:val="002442ED"/>
    <w:rsid w:val="002443B7"/>
    <w:rsid w:val="00244486"/>
    <w:rsid w:val="002447E4"/>
    <w:rsid w:val="00245271"/>
    <w:rsid w:val="00245379"/>
    <w:rsid w:val="00245AA3"/>
    <w:rsid w:val="002464FD"/>
    <w:rsid w:val="0024678E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8C9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A19"/>
    <w:rsid w:val="00263B9F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8FC"/>
    <w:rsid w:val="00267B76"/>
    <w:rsid w:val="002701B3"/>
    <w:rsid w:val="00270429"/>
    <w:rsid w:val="00270AD5"/>
    <w:rsid w:val="00270C49"/>
    <w:rsid w:val="00270F60"/>
    <w:rsid w:val="0027107E"/>
    <w:rsid w:val="002710F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50"/>
    <w:rsid w:val="002734AC"/>
    <w:rsid w:val="0027358C"/>
    <w:rsid w:val="0027366A"/>
    <w:rsid w:val="0027370B"/>
    <w:rsid w:val="0027389A"/>
    <w:rsid w:val="00273C7F"/>
    <w:rsid w:val="00274B49"/>
    <w:rsid w:val="00274D58"/>
    <w:rsid w:val="00274EBB"/>
    <w:rsid w:val="002759A8"/>
    <w:rsid w:val="00275B69"/>
    <w:rsid w:val="00275D10"/>
    <w:rsid w:val="00275E19"/>
    <w:rsid w:val="00276171"/>
    <w:rsid w:val="00276423"/>
    <w:rsid w:val="002765F2"/>
    <w:rsid w:val="002769EC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262C"/>
    <w:rsid w:val="00282BF8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1AE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8B4"/>
    <w:rsid w:val="00295EA9"/>
    <w:rsid w:val="00295FF9"/>
    <w:rsid w:val="00296054"/>
    <w:rsid w:val="0029640F"/>
    <w:rsid w:val="0029660B"/>
    <w:rsid w:val="0029672F"/>
    <w:rsid w:val="002968DE"/>
    <w:rsid w:val="00296A92"/>
    <w:rsid w:val="00297051"/>
    <w:rsid w:val="00297209"/>
    <w:rsid w:val="002975B1"/>
    <w:rsid w:val="002A02C5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293"/>
    <w:rsid w:val="002A6302"/>
    <w:rsid w:val="002A63B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07A8"/>
    <w:rsid w:val="002B13A8"/>
    <w:rsid w:val="002B15CA"/>
    <w:rsid w:val="002B1773"/>
    <w:rsid w:val="002B1A76"/>
    <w:rsid w:val="002B1C41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25D"/>
    <w:rsid w:val="002B63DD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34BA"/>
    <w:rsid w:val="002C4417"/>
    <w:rsid w:val="002C46C6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122"/>
    <w:rsid w:val="002D65D0"/>
    <w:rsid w:val="002D65D8"/>
    <w:rsid w:val="002D6640"/>
    <w:rsid w:val="002D68C2"/>
    <w:rsid w:val="002D68ED"/>
    <w:rsid w:val="002D6D42"/>
    <w:rsid w:val="002D7384"/>
    <w:rsid w:val="002D74C4"/>
    <w:rsid w:val="002D7846"/>
    <w:rsid w:val="002D7FA1"/>
    <w:rsid w:val="002D7FBB"/>
    <w:rsid w:val="002E00A6"/>
    <w:rsid w:val="002E0128"/>
    <w:rsid w:val="002E0295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709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169"/>
    <w:rsid w:val="002F22BB"/>
    <w:rsid w:val="002F33BD"/>
    <w:rsid w:val="002F373D"/>
    <w:rsid w:val="002F39A3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434"/>
    <w:rsid w:val="003005D3"/>
    <w:rsid w:val="00300750"/>
    <w:rsid w:val="0030077F"/>
    <w:rsid w:val="00300904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37A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6DD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9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924"/>
    <w:rsid w:val="0032243F"/>
    <w:rsid w:val="00322774"/>
    <w:rsid w:val="00322840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37A4B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282"/>
    <w:rsid w:val="00352377"/>
    <w:rsid w:val="003526C6"/>
    <w:rsid w:val="0035281F"/>
    <w:rsid w:val="003528AA"/>
    <w:rsid w:val="00353312"/>
    <w:rsid w:val="00353632"/>
    <w:rsid w:val="00353991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341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8C8"/>
    <w:rsid w:val="00375B19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73B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B41"/>
    <w:rsid w:val="00391CD1"/>
    <w:rsid w:val="0039206D"/>
    <w:rsid w:val="00392909"/>
    <w:rsid w:val="00392AA4"/>
    <w:rsid w:val="00392B17"/>
    <w:rsid w:val="00392BAB"/>
    <w:rsid w:val="00393564"/>
    <w:rsid w:val="00393D48"/>
    <w:rsid w:val="00393E62"/>
    <w:rsid w:val="00394066"/>
    <w:rsid w:val="003940DA"/>
    <w:rsid w:val="00394283"/>
    <w:rsid w:val="00394291"/>
    <w:rsid w:val="00394903"/>
    <w:rsid w:val="003949BD"/>
    <w:rsid w:val="00394B2F"/>
    <w:rsid w:val="00394C4C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97FB1"/>
    <w:rsid w:val="003A000F"/>
    <w:rsid w:val="003A00DB"/>
    <w:rsid w:val="003A02A1"/>
    <w:rsid w:val="003A0749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D4D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0EBC"/>
    <w:rsid w:val="003B0EC9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87D"/>
    <w:rsid w:val="003B6216"/>
    <w:rsid w:val="003B6776"/>
    <w:rsid w:val="003B68AE"/>
    <w:rsid w:val="003B68CF"/>
    <w:rsid w:val="003B6A77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2D62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4722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C12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27"/>
    <w:rsid w:val="003D56BA"/>
    <w:rsid w:val="003D5F01"/>
    <w:rsid w:val="003D61E2"/>
    <w:rsid w:val="003D6828"/>
    <w:rsid w:val="003D6BA4"/>
    <w:rsid w:val="003D6FB3"/>
    <w:rsid w:val="003D78FA"/>
    <w:rsid w:val="003E00F9"/>
    <w:rsid w:val="003E0740"/>
    <w:rsid w:val="003E0799"/>
    <w:rsid w:val="003E0BCC"/>
    <w:rsid w:val="003E0FB3"/>
    <w:rsid w:val="003E10D2"/>
    <w:rsid w:val="003E1173"/>
    <w:rsid w:val="003E12A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4F6B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9DC"/>
    <w:rsid w:val="003F4A01"/>
    <w:rsid w:val="003F4A5B"/>
    <w:rsid w:val="003F4B0E"/>
    <w:rsid w:val="003F4CA6"/>
    <w:rsid w:val="003F51A4"/>
    <w:rsid w:val="003F62FF"/>
    <w:rsid w:val="003F691F"/>
    <w:rsid w:val="003F69D8"/>
    <w:rsid w:val="003F6F38"/>
    <w:rsid w:val="003F759B"/>
    <w:rsid w:val="003F7692"/>
    <w:rsid w:val="003F7A64"/>
    <w:rsid w:val="003F7D67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48F"/>
    <w:rsid w:val="00405670"/>
    <w:rsid w:val="0040570A"/>
    <w:rsid w:val="00405A25"/>
    <w:rsid w:val="00405C7A"/>
    <w:rsid w:val="0040600E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183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170"/>
    <w:rsid w:val="00423A1D"/>
    <w:rsid w:val="00423AEE"/>
    <w:rsid w:val="00423D3A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A24"/>
    <w:rsid w:val="00441C3A"/>
    <w:rsid w:val="00441C4C"/>
    <w:rsid w:val="00441D7D"/>
    <w:rsid w:val="00441E8F"/>
    <w:rsid w:val="004424A2"/>
    <w:rsid w:val="0044275B"/>
    <w:rsid w:val="00442988"/>
    <w:rsid w:val="0044312A"/>
    <w:rsid w:val="0044330D"/>
    <w:rsid w:val="00443331"/>
    <w:rsid w:val="004433CA"/>
    <w:rsid w:val="004434FD"/>
    <w:rsid w:val="00443C93"/>
    <w:rsid w:val="00443EA7"/>
    <w:rsid w:val="0044407C"/>
    <w:rsid w:val="0044411B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60722"/>
    <w:rsid w:val="00460C8E"/>
    <w:rsid w:val="00460F0C"/>
    <w:rsid w:val="00461586"/>
    <w:rsid w:val="00461CA6"/>
    <w:rsid w:val="00462350"/>
    <w:rsid w:val="00462970"/>
    <w:rsid w:val="00462B95"/>
    <w:rsid w:val="00463064"/>
    <w:rsid w:val="0046326D"/>
    <w:rsid w:val="004638AA"/>
    <w:rsid w:val="004645FD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AA2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3E0F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4C1A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1A80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1E96"/>
    <w:rsid w:val="004B226C"/>
    <w:rsid w:val="004B234C"/>
    <w:rsid w:val="004B2C1F"/>
    <w:rsid w:val="004B359E"/>
    <w:rsid w:val="004B35B1"/>
    <w:rsid w:val="004B3635"/>
    <w:rsid w:val="004B3719"/>
    <w:rsid w:val="004B37EA"/>
    <w:rsid w:val="004B38A2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C0F"/>
    <w:rsid w:val="004D4CA9"/>
    <w:rsid w:val="004D4D3E"/>
    <w:rsid w:val="004D5277"/>
    <w:rsid w:val="004D5451"/>
    <w:rsid w:val="004D69E8"/>
    <w:rsid w:val="004D74E8"/>
    <w:rsid w:val="004D7A2C"/>
    <w:rsid w:val="004D7A58"/>
    <w:rsid w:val="004D7CC1"/>
    <w:rsid w:val="004D7F6C"/>
    <w:rsid w:val="004E029A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926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E7CA6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3C"/>
    <w:rsid w:val="004F7A9B"/>
    <w:rsid w:val="004F7BB4"/>
    <w:rsid w:val="004F7FA2"/>
    <w:rsid w:val="00500768"/>
    <w:rsid w:val="00500B7F"/>
    <w:rsid w:val="00500C49"/>
    <w:rsid w:val="00500C77"/>
    <w:rsid w:val="00501336"/>
    <w:rsid w:val="00501565"/>
    <w:rsid w:val="005015EB"/>
    <w:rsid w:val="005016DD"/>
    <w:rsid w:val="005017B5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9B9"/>
    <w:rsid w:val="00504B14"/>
    <w:rsid w:val="00504DC5"/>
    <w:rsid w:val="00504FCD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1C1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B5F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35E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C9C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CE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251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21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4D"/>
    <w:rsid w:val="00557E4B"/>
    <w:rsid w:val="00560059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E80"/>
    <w:rsid w:val="0056643C"/>
    <w:rsid w:val="00566DA0"/>
    <w:rsid w:val="0056770E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CC7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9B1"/>
    <w:rsid w:val="00574A0F"/>
    <w:rsid w:val="00574CEA"/>
    <w:rsid w:val="0057514A"/>
    <w:rsid w:val="00575241"/>
    <w:rsid w:val="005754FE"/>
    <w:rsid w:val="00575559"/>
    <w:rsid w:val="00575591"/>
    <w:rsid w:val="00575EE3"/>
    <w:rsid w:val="00575F4F"/>
    <w:rsid w:val="005761F9"/>
    <w:rsid w:val="00576A47"/>
    <w:rsid w:val="00576E93"/>
    <w:rsid w:val="00576FAC"/>
    <w:rsid w:val="00577291"/>
    <w:rsid w:val="005774E2"/>
    <w:rsid w:val="00577B93"/>
    <w:rsid w:val="00577DE1"/>
    <w:rsid w:val="0058029F"/>
    <w:rsid w:val="005804B6"/>
    <w:rsid w:val="005809D6"/>
    <w:rsid w:val="00580A88"/>
    <w:rsid w:val="00580C31"/>
    <w:rsid w:val="005819F3"/>
    <w:rsid w:val="00581A14"/>
    <w:rsid w:val="00581AAF"/>
    <w:rsid w:val="00581FF9"/>
    <w:rsid w:val="00582459"/>
    <w:rsid w:val="00583C2E"/>
    <w:rsid w:val="00583CF9"/>
    <w:rsid w:val="00583D32"/>
    <w:rsid w:val="00584617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2BC5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00F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6E2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B5"/>
    <w:rsid w:val="005B641A"/>
    <w:rsid w:val="005B6585"/>
    <w:rsid w:val="005B6622"/>
    <w:rsid w:val="005B677E"/>
    <w:rsid w:val="005B696F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1B6"/>
    <w:rsid w:val="005C162A"/>
    <w:rsid w:val="005C1997"/>
    <w:rsid w:val="005C1A8A"/>
    <w:rsid w:val="005C1EBF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5F4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36F"/>
    <w:rsid w:val="005D79B8"/>
    <w:rsid w:val="005E0626"/>
    <w:rsid w:val="005E066A"/>
    <w:rsid w:val="005E0682"/>
    <w:rsid w:val="005E07DC"/>
    <w:rsid w:val="005E0B4B"/>
    <w:rsid w:val="005E0F92"/>
    <w:rsid w:val="005E122B"/>
    <w:rsid w:val="005E1521"/>
    <w:rsid w:val="005E1DE1"/>
    <w:rsid w:val="005E2040"/>
    <w:rsid w:val="005E2219"/>
    <w:rsid w:val="005E22A5"/>
    <w:rsid w:val="005E2602"/>
    <w:rsid w:val="005E2B84"/>
    <w:rsid w:val="005E3EB0"/>
    <w:rsid w:val="005E4112"/>
    <w:rsid w:val="005E4C1E"/>
    <w:rsid w:val="005E4DC2"/>
    <w:rsid w:val="005E4F8A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75B"/>
    <w:rsid w:val="005F07E1"/>
    <w:rsid w:val="005F10DA"/>
    <w:rsid w:val="005F1278"/>
    <w:rsid w:val="005F14E1"/>
    <w:rsid w:val="005F1683"/>
    <w:rsid w:val="005F17FF"/>
    <w:rsid w:val="005F1A71"/>
    <w:rsid w:val="005F243E"/>
    <w:rsid w:val="005F244A"/>
    <w:rsid w:val="005F247C"/>
    <w:rsid w:val="005F252A"/>
    <w:rsid w:val="005F2CEA"/>
    <w:rsid w:val="005F2FB8"/>
    <w:rsid w:val="005F347B"/>
    <w:rsid w:val="005F37BA"/>
    <w:rsid w:val="005F3E86"/>
    <w:rsid w:val="005F3EFC"/>
    <w:rsid w:val="005F4495"/>
    <w:rsid w:val="005F47CA"/>
    <w:rsid w:val="005F4946"/>
    <w:rsid w:val="005F4AEB"/>
    <w:rsid w:val="005F4C47"/>
    <w:rsid w:val="005F4D0A"/>
    <w:rsid w:val="005F4D7C"/>
    <w:rsid w:val="005F53C4"/>
    <w:rsid w:val="005F578D"/>
    <w:rsid w:val="005F59FC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D76"/>
    <w:rsid w:val="00600DAD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A65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8EC"/>
    <w:rsid w:val="00607C99"/>
    <w:rsid w:val="0061071E"/>
    <w:rsid w:val="00610728"/>
    <w:rsid w:val="00610873"/>
    <w:rsid w:val="00610948"/>
    <w:rsid w:val="00610AB2"/>
    <w:rsid w:val="006113B6"/>
    <w:rsid w:val="006114AD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DA"/>
    <w:rsid w:val="006248EE"/>
    <w:rsid w:val="00624BC8"/>
    <w:rsid w:val="006250B8"/>
    <w:rsid w:val="00625123"/>
    <w:rsid w:val="0062524F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55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8D4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3B27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6E0D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7D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3D"/>
    <w:rsid w:val="006836CC"/>
    <w:rsid w:val="00683869"/>
    <w:rsid w:val="00683FEA"/>
    <w:rsid w:val="006841EC"/>
    <w:rsid w:val="006841F5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7E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456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45E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662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07"/>
    <w:rsid w:val="006A14CC"/>
    <w:rsid w:val="006A1B0E"/>
    <w:rsid w:val="006A1B37"/>
    <w:rsid w:val="006A1C8E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FE5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50B"/>
    <w:rsid w:val="006B57D9"/>
    <w:rsid w:val="006B5B69"/>
    <w:rsid w:val="006B6066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A9B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BEA"/>
    <w:rsid w:val="006C7D44"/>
    <w:rsid w:val="006C7DA1"/>
    <w:rsid w:val="006C7F33"/>
    <w:rsid w:val="006D00ED"/>
    <w:rsid w:val="006D02B0"/>
    <w:rsid w:val="006D03D2"/>
    <w:rsid w:val="006D055E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8D1"/>
    <w:rsid w:val="006D290C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E14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2E5"/>
    <w:rsid w:val="006E43AF"/>
    <w:rsid w:val="006E43C7"/>
    <w:rsid w:val="006E445E"/>
    <w:rsid w:val="006E47ED"/>
    <w:rsid w:val="006E4A2C"/>
    <w:rsid w:val="006E4E4B"/>
    <w:rsid w:val="006E5276"/>
    <w:rsid w:val="006E59AE"/>
    <w:rsid w:val="006E59C8"/>
    <w:rsid w:val="006E5C1C"/>
    <w:rsid w:val="006E5CD9"/>
    <w:rsid w:val="006E62AF"/>
    <w:rsid w:val="006E656E"/>
    <w:rsid w:val="006E66A2"/>
    <w:rsid w:val="006E6A4A"/>
    <w:rsid w:val="006E706E"/>
    <w:rsid w:val="006E7814"/>
    <w:rsid w:val="006E7928"/>
    <w:rsid w:val="006E7AA7"/>
    <w:rsid w:val="006E7DCC"/>
    <w:rsid w:val="006F03F0"/>
    <w:rsid w:val="006F06CA"/>
    <w:rsid w:val="006F1B26"/>
    <w:rsid w:val="006F1BB5"/>
    <w:rsid w:val="006F2163"/>
    <w:rsid w:val="006F23B4"/>
    <w:rsid w:val="006F23FE"/>
    <w:rsid w:val="006F29C8"/>
    <w:rsid w:val="006F2B1E"/>
    <w:rsid w:val="006F2E17"/>
    <w:rsid w:val="006F30BF"/>
    <w:rsid w:val="006F3350"/>
    <w:rsid w:val="006F347C"/>
    <w:rsid w:val="006F4050"/>
    <w:rsid w:val="006F41C1"/>
    <w:rsid w:val="006F463F"/>
    <w:rsid w:val="006F49F7"/>
    <w:rsid w:val="006F4AAD"/>
    <w:rsid w:val="006F4FD7"/>
    <w:rsid w:val="006F5211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1F"/>
    <w:rsid w:val="00701314"/>
    <w:rsid w:val="00701C8E"/>
    <w:rsid w:val="007021E9"/>
    <w:rsid w:val="007024AC"/>
    <w:rsid w:val="00702A9F"/>
    <w:rsid w:val="00702F7B"/>
    <w:rsid w:val="00703290"/>
    <w:rsid w:val="0070380A"/>
    <w:rsid w:val="00703925"/>
    <w:rsid w:val="00703A01"/>
    <w:rsid w:val="00703E83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993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07F83"/>
    <w:rsid w:val="00710093"/>
    <w:rsid w:val="007100B1"/>
    <w:rsid w:val="00710146"/>
    <w:rsid w:val="00710403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32DF"/>
    <w:rsid w:val="00713362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3EE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98B"/>
    <w:rsid w:val="00726A5E"/>
    <w:rsid w:val="00726C77"/>
    <w:rsid w:val="00726E70"/>
    <w:rsid w:val="007270D8"/>
    <w:rsid w:val="007272AD"/>
    <w:rsid w:val="00727503"/>
    <w:rsid w:val="00727602"/>
    <w:rsid w:val="00727C3E"/>
    <w:rsid w:val="007300EC"/>
    <w:rsid w:val="00730376"/>
    <w:rsid w:val="007305FB"/>
    <w:rsid w:val="00730615"/>
    <w:rsid w:val="007309D5"/>
    <w:rsid w:val="00730B4D"/>
    <w:rsid w:val="00730BF2"/>
    <w:rsid w:val="00730C57"/>
    <w:rsid w:val="00730C99"/>
    <w:rsid w:val="00731227"/>
    <w:rsid w:val="00731630"/>
    <w:rsid w:val="007318F5"/>
    <w:rsid w:val="00731C3B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4E7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D27"/>
    <w:rsid w:val="00736F65"/>
    <w:rsid w:val="00737834"/>
    <w:rsid w:val="0074001C"/>
    <w:rsid w:val="0074011D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7E5"/>
    <w:rsid w:val="007419DE"/>
    <w:rsid w:val="00741D8F"/>
    <w:rsid w:val="0074217E"/>
    <w:rsid w:val="007425BB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A5D"/>
    <w:rsid w:val="00760F10"/>
    <w:rsid w:val="00761310"/>
    <w:rsid w:val="00761378"/>
    <w:rsid w:val="007614C0"/>
    <w:rsid w:val="0076160F"/>
    <w:rsid w:val="0076163B"/>
    <w:rsid w:val="00761661"/>
    <w:rsid w:val="007616C5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BC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0C7"/>
    <w:rsid w:val="007814B0"/>
    <w:rsid w:val="007815AD"/>
    <w:rsid w:val="00781624"/>
    <w:rsid w:val="0078164B"/>
    <w:rsid w:val="00781A04"/>
    <w:rsid w:val="00781B1E"/>
    <w:rsid w:val="00782031"/>
    <w:rsid w:val="007823EA"/>
    <w:rsid w:val="00782A07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366"/>
    <w:rsid w:val="00787819"/>
    <w:rsid w:val="00787C6A"/>
    <w:rsid w:val="00787D29"/>
    <w:rsid w:val="00787EF5"/>
    <w:rsid w:val="007908F3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06E"/>
    <w:rsid w:val="00794259"/>
    <w:rsid w:val="00794714"/>
    <w:rsid w:val="00794BC4"/>
    <w:rsid w:val="00794D11"/>
    <w:rsid w:val="00794D29"/>
    <w:rsid w:val="00794E91"/>
    <w:rsid w:val="00794FFB"/>
    <w:rsid w:val="0079569A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E26"/>
    <w:rsid w:val="007A0F4D"/>
    <w:rsid w:val="007A1058"/>
    <w:rsid w:val="007A111D"/>
    <w:rsid w:val="007A159F"/>
    <w:rsid w:val="007A179A"/>
    <w:rsid w:val="007A1990"/>
    <w:rsid w:val="007A1DA3"/>
    <w:rsid w:val="007A1DDE"/>
    <w:rsid w:val="007A2521"/>
    <w:rsid w:val="007A2652"/>
    <w:rsid w:val="007A283F"/>
    <w:rsid w:val="007A285A"/>
    <w:rsid w:val="007A2BED"/>
    <w:rsid w:val="007A3004"/>
    <w:rsid w:val="007A358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2A"/>
    <w:rsid w:val="007A73AA"/>
    <w:rsid w:val="007A7602"/>
    <w:rsid w:val="007B02FE"/>
    <w:rsid w:val="007B0AC4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040"/>
    <w:rsid w:val="007C62F3"/>
    <w:rsid w:val="007C65DC"/>
    <w:rsid w:val="007C7FAD"/>
    <w:rsid w:val="007D003E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85"/>
    <w:rsid w:val="007D3C2B"/>
    <w:rsid w:val="007D3D1F"/>
    <w:rsid w:val="007D3D76"/>
    <w:rsid w:val="007D3FBA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0A37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AA5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1E5C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4FF"/>
    <w:rsid w:val="007F7AED"/>
    <w:rsid w:val="00800048"/>
    <w:rsid w:val="008001BA"/>
    <w:rsid w:val="0080054E"/>
    <w:rsid w:val="008006DE"/>
    <w:rsid w:val="008009CD"/>
    <w:rsid w:val="008015CA"/>
    <w:rsid w:val="00801E90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188"/>
    <w:rsid w:val="00804275"/>
    <w:rsid w:val="008043F2"/>
    <w:rsid w:val="008048BF"/>
    <w:rsid w:val="00804E07"/>
    <w:rsid w:val="00805012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314"/>
    <w:rsid w:val="00811524"/>
    <w:rsid w:val="008116EC"/>
    <w:rsid w:val="00811858"/>
    <w:rsid w:val="008121E7"/>
    <w:rsid w:val="008123F1"/>
    <w:rsid w:val="0081249E"/>
    <w:rsid w:val="008127D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17C7D"/>
    <w:rsid w:val="008201FB"/>
    <w:rsid w:val="00820553"/>
    <w:rsid w:val="00820BD0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C8B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4DA3"/>
    <w:rsid w:val="0083521C"/>
    <w:rsid w:val="0083527F"/>
    <w:rsid w:val="008354D2"/>
    <w:rsid w:val="00835770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ABB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E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22F"/>
    <w:rsid w:val="008559A4"/>
    <w:rsid w:val="008559AE"/>
    <w:rsid w:val="00856076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0FCD"/>
    <w:rsid w:val="00861103"/>
    <w:rsid w:val="0086118B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3FEE"/>
    <w:rsid w:val="0086418B"/>
    <w:rsid w:val="0086481B"/>
    <w:rsid w:val="00864BE6"/>
    <w:rsid w:val="00864E4E"/>
    <w:rsid w:val="0086554F"/>
    <w:rsid w:val="008659BC"/>
    <w:rsid w:val="00865B66"/>
    <w:rsid w:val="00865E6A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7B2"/>
    <w:rsid w:val="00872944"/>
    <w:rsid w:val="00872BE2"/>
    <w:rsid w:val="008732D9"/>
    <w:rsid w:val="00873370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72C"/>
    <w:rsid w:val="00876F09"/>
    <w:rsid w:val="00877140"/>
    <w:rsid w:val="008772D6"/>
    <w:rsid w:val="00877572"/>
    <w:rsid w:val="0087765E"/>
    <w:rsid w:val="0087767B"/>
    <w:rsid w:val="00877833"/>
    <w:rsid w:val="00877AE7"/>
    <w:rsid w:val="008800B4"/>
    <w:rsid w:val="008809BC"/>
    <w:rsid w:val="00880FF2"/>
    <w:rsid w:val="008814C1"/>
    <w:rsid w:val="008819BB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96E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0C3"/>
    <w:rsid w:val="00887468"/>
    <w:rsid w:val="00887A9B"/>
    <w:rsid w:val="00887B06"/>
    <w:rsid w:val="00887B46"/>
    <w:rsid w:val="00887E44"/>
    <w:rsid w:val="00890252"/>
    <w:rsid w:val="008902C8"/>
    <w:rsid w:val="008908F2"/>
    <w:rsid w:val="00890BAB"/>
    <w:rsid w:val="00890CD7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226"/>
    <w:rsid w:val="008A4348"/>
    <w:rsid w:val="008A438E"/>
    <w:rsid w:val="008A4604"/>
    <w:rsid w:val="008A5D48"/>
    <w:rsid w:val="008A6214"/>
    <w:rsid w:val="008A6608"/>
    <w:rsid w:val="008A663B"/>
    <w:rsid w:val="008A6655"/>
    <w:rsid w:val="008A69B3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906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7E2"/>
    <w:rsid w:val="008D4E0F"/>
    <w:rsid w:val="008D51B5"/>
    <w:rsid w:val="008D576C"/>
    <w:rsid w:val="008D5B84"/>
    <w:rsid w:val="008D5EAC"/>
    <w:rsid w:val="008D611E"/>
    <w:rsid w:val="008D6387"/>
    <w:rsid w:val="008D679C"/>
    <w:rsid w:val="008D6DF4"/>
    <w:rsid w:val="008D7291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855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821"/>
    <w:rsid w:val="008E4A62"/>
    <w:rsid w:val="008E4AEF"/>
    <w:rsid w:val="008E4EF3"/>
    <w:rsid w:val="008E4EF7"/>
    <w:rsid w:val="008E5A95"/>
    <w:rsid w:val="008E5EF5"/>
    <w:rsid w:val="008E6196"/>
    <w:rsid w:val="008E629F"/>
    <w:rsid w:val="008E6372"/>
    <w:rsid w:val="008E64D8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BE8"/>
    <w:rsid w:val="00911DB1"/>
    <w:rsid w:val="00911EC9"/>
    <w:rsid w:val="009122D0"/>
    <w:rsid w:val="0091252F"/>
    <w:rsid w:val="009126CD"/>
    <w:rsid w:val="00912A76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670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0D95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BD0"/>
    <w:rsid w:val="00932F6B"/>
    <w:rsid w:val="009332C5"/>
    <w:rsid w:val="009334D2"/>
    <w:rsid w:val="009337B9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A23"/>
    <w:rsid w:val="00935D1B"/>
    <w:rsid w:val="00935FF1"/>
    <w:rsid w:val="009363B6"/>
    <w:rsid w:val="00936992"/>
    <w:rsid w:val="00936ADF"/>
    <w:rsid w:val="00936C89"/>
    <w:rsid w:val="00936E66"/>
    <w:rsid w:val="009372B9"/>
    <w:rsid w:val="009376FB"/>
    <w:rsid w:val="009377F6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1A7D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5D51"/>
    <w:rsid w:val="00956384"/>
    <w:rsid w:val="00957082"/>
    <w:rsid w:val="009572F0"/>
    <w:rsid w:val="009575D8"/>
    <w:rsid w:val="00957775"/>
    <w:rsid w:val="00957B02"/>
    <w:rsid w:val="00957F1E"/>
    <w:rsid w:val="00957F81"/>
    <w:rsid w:val="00960645"/>
    <w:rsid w:val="0096103E"/>
    <w:rsid w:val="009611D3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3D6"/>
    <w:rsid w:val="009704F5"/>
    <w:rsid w:val="0097092F"/>
    <w:rsid w:val="009709AD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2262"/>
    <w:rsid w:val="00982385"/>
    <w:rsid w:val="009828FC"/>
    <w:rsid w:val="0098319B"/>
    <w:rsid w:val="00983693"/>
    <w:rsid w:val="00983AA5"/>
    <w:rsid w:val="00983DC8"/>
    <w:rsid w:val="009840FC"/>
    <w:rsid w:val="00984426"/>
    <w:rsid w:val="00984458"/>
    <w:rsid w:val="009846BF"/>
    <w:rsid w:val="00984BFA"/>
    <w:rsid w:val="00984DAD"/>
    <w:rsid w:val="00985116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604"/>
    <w:rsid w:val="009949BE"/>
    <w:rsid w:val="00994D83"/>
    <w:rsid w:val="00994F06"/>
    <w:rsid w:val="00995083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29B"/>
    <w:rsid w:val="009973CE"/>
    <w:rsid w:val="00997B0B"/>
    <w:rsid w:val="00997C0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0A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B95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356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335"/>
    <w:rsid w:val="009D297D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B2"/>
    <w:rsid w:val="009D5CB4"/>
    <w:rsid w:val="009D5E07"/>
    <w:rsid w:val="009D5E61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AE0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9DC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82D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38A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8E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0A1"/>
    <w:rsid w:val="009F43D7"/>
    <w:rsid w:val="009F4446"/>
    <w:rsid w:val="009F476B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1FA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402E"/>
    <w:rsid w:val="00A140E3"/>
    <w:rsid w:val="00A148E5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147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CBC"/>
    <w:rsid w:val="00A22EE9"/>
    <w:rsid w:val="00A23218"/>
    <w:rsid w:val="00A234F3"/>
    <w:rsid w:val="00A23EFD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842"/>
    <w:rsid w:val="00A319F3"/>
    <w:rsid w:val="00A31D15"/>
    <w:rsid w:val="00A31D8A"/>
    <w:rsid w:val="00A3209A"/>
    <w:rsid w:val="00A320B3"/>
    <w:rsid w:val="00A324A1"/>
    <w:rsid w:val="00A326B0"/>
    <w:rsid w:val="00A32AFD"/>
    <w:rsid w:val="00A32C3C"/>
    <w:rsid w:val="00A32D3B"/>
    <w:rsid w:val="00A3375C"/>
    <w:rsid w:val="00A337DA"/>
    <w:rsid w:val="00A33AB4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D4C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478"/>
    <w:rsid w:val="00A63645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4F6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34"/>
    <w:rsid w:val="00A82A8E"/>
    <w:rsid w:val="00A82EE5"/>
    <w:rsid w:val="00A8300B"/>
    <w:rsid w:val="00A836C8"/>
    <w:rsid w:val="00A8374B"/>
    <w:rsid w:val="00A83A6D"/>
    <w:rsid w:val="00A83ABC"/>
    <w:rsid w:val="00A83C0A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51F"/>
    <w:rsid w:val="00A966EB"/>
    <w:rsid w:val="00A96859"/>
    <w:rsid w:val="00A96F78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A60"/>
    <w:rsid w:val="00AA1C16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2BBE"/>
    <w:rsid w:val="00AB30AE"/>
    <w:rsid w:val="00AB336D"/>
    <w:rsid w:val="00AB3698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68D"/>
    <w:rsid w:val="00AC08A7"/>
    <w:rsid w:val="00AC09E6"/>
    <w:rsid w:val="00AC1077"/>
    <w:rsid w:val="00AC125E"/>
    <w:rsid w:val="00AC14AE"/>
    <w:rsid w:val="00AC16D0"/>
    <w:rsid w:val="00AC180B"/>
    <w:rsid w:val="00AC1A80"/>
    <w:rsid w:val="00AC1B15"/>
    <w:rsid w:val="00AC1D4D"/>
    <w:rsid w:val="00AC1E4D"/>
    <w:rsid w:val="00AC1F39"/>
    <w:rsid w:val="00AC2050"/>
    <w:rsid w:val="00AC281E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2EB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2E27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7D2"/>
    <w:rsid w:val="00AE7842"/>
    <w:rsid w:val="00AE7892"/>
    <w:rsid w:val="00AE7900"/>
    <w:rsid w:val="00AE7A80"/>
    <w:rsid w:val="00AE7DA4"/>
    <w:rsid w:val="00AF0112"/>
    <w:rsid w:val="00AF0140"/>
    <w:rsid w:val="00AF0204"/>
    <w:rsid w:val="00AF0260"/>
    <w:rsid w:val="00AF0647"/>
    <w:rsid w:val="00AF06AE"/>
    <w:rsid w:val="00AF076A"/>
    <w:rsid w:val="00AF0800"/>
    <w:rsid w:val="00AF08AA"/>
    <w:rsid w:val="00AF092D"/>
    <w:rsid w:val="00AF0BB4"/>
    <w:rsid w:val="00AF0DE4"/>
    <w:rsid w:val="00AF0FA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B6F"/>
    <w:rsid w:val="00AF5F52"/>
    <w:rsid w:val="00AF6384"/>
    <w:rsid w:val="00AF641A"/>
    <w:rsid w:val="00AF682C"/>
    <w:rsid w:val="00AF7056"/>
    <w:rsid w:val="00AF725F"/>
    <w:rsid w:val="00AF7600"/>
    <w:rsid w:val="00AF766F"/>
    <w:rsid w:val="00AF77C9"/>
    <w:rsid w:val="00AF79E0"/>
    <w:rsid w:val="00AF7D14"/>
    <w:rsid w:val="00B001DF"/>
    <w:rsid w:val="00B00254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319"/>
    <w:rsid w:val="00B06733"/>
    <w:rsid w:val="00B06DB4"/>
    <w:rsid w:val="00B071DB"/>
    <w:rsid w:val="00B07954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3E8"/>
    <w:rsid w:val="00B234ED"/>
    <w:rsid w:val="00B244F9"/>
    <w:rsid w:val="00B246A7"/>
    <w:rsid w:val="00B247E0"/>
    <w:rsid w:val="00B24975"/>
    <w:rsid w:val="00B24D16"/>
    <w:rsid w:val="00B250F0"/>
    <w:rsid w:val="00B25118"/>
    <w:rsid w:val="00B25491"/>
    <w:rsid w:val="00B2562E"/>
    <w:rsid w:val="00B259A4"/>
    <w:rsid w:val="00B25CED"/>
    <w:rsid w:val="00B25D46"/>
    <w:rsid w:val="00B264F7"/>
    <w:rsid w:val="00B26B3F"/>
    <w:rsid w:val="00B26F6C"/>
    <w:rsid w:val="00B27502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39C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49D"/>
    <w:rsid w:val="00B767DF"/>
    <w:rsid w:val="00B768C4"/>
    <w:rsid w:val="00B76C05"/>
    <w:rsid w:val="00B76C91"/>
    <w:rsid w:val="00B76CD9"/>
    <w:rsid w:val="00B77174"/>
    <w:rsid w:val="00B77901"/>
    <w:rsid w:val="00B77DD3"/>
    <w:rsid w:val="00B77E35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4E27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72C3"/>
    <w:rsid w:val="00B87645"/>
    <w:rsid w:val="00B87E2B"/>
    <w:rsid w:val="00B903CF"/>
    <w:rsid w:val="00B90CFD"/>
    <w:rsid w:val="00B90FB2"/>
    <w:rsid w:val="00B918FF"/>
    <w:rsid w:val="00B91A7E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E52"/>
    <w:rsid w:val="00BA212B"/>
    <w:rsid w:val="00BA2298"/>
    <w:rsid w:val="00BA2364"/>
    <w:rsid w:val="00BA23B3"/>
    <w:rsid w:val="00BA2441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A78CC"/>
    <w:rsid w:val="00BB0362"/>
    <w:rsid w:val="00BB03D7"/>
    <w:rsid w:val="00BB049E"/>
    <w:rsid w:val="00BB04F0"/>
    <w:rsid w:val="00BB0AEE"/>
    <w:rsid w:val="00BB10F6"/>
    <w:rsid w:val="00BB1785"/>
    <w:rsid w:val="00BB1D6D"/>
    <w:rsid w:val="00BB293C"/>
    <w:rsid w:val="00BB2CAA"/>
    <w:rsid w:val="00BB310A"/>
    <w:rsid w:val="00BB3291"/>
    <w:rsid w:val="00BB32E1"/>
    <w:rsid w:val="00BB3CA0"/>
    <w:rsid w:val="00BB4024"/>
    <w:rsid w:val="00BB4070"/>
    <w:rsid w:val="00BB40F1"/>
    <w:rsid w:val="00BB420D"/>
    <w:rsid w:val="00BB450A"/>
    <w:rsid w:val="00BB4588"/>
    <w:rsid w:val="00BB4C3E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879"/>
    <w:rsid w:val="00BB7B03"/>
    <w:rsid w:val="00BB7BF9"/>
    <w:rsid w:val="00BB7F2B"/>
    <w:rsid w:val="00BC00D3"/>
    <w:rsid w:val="00BC041E"/>
    <w:rsid w:val="00BC0714"/>
    <w:rsid w:val="00BC07DE"/>
    <w:rsid w:val="00BC0AD9"/>
    <w:rsid w:val="00BC0B84"/>
    <w:rsid w:val="00BC0E07"/>
    <w:rsid w:val="00BC0E08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1DDF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15"/>
    <w:rsid w:val="00BD5B37"/>
    <w:rsid w:val="00BD5B4D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22E"/>
    <w:rsid w:val="00BD73E4"/>
    <w:rsid w:val="00BE0379"/>
    <w:rsid w:val="00BE06C8"/>
    <w:rsid w:val="00BE08DD"/>
    <w:rsid w:val="00BE137A"/>
    <w:rsid w:val="00BE1BD8"/>
    <w:rsid w:val="00BE1E43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86E"/>
    <w:rsid w:val="00BF0927"/>
    <w:rsid w:val="00BF0984"/>
    <w:rsid w:val="00BF0B34"/>
    <w:rsid w:val="00BF0BF9"/>
    <w:rsid w:val="00BF0E06"/>
    <w:rsid w:val="00BF0FC0"/>
    <w:rsid w:val="00BF11AD"/>
    <w:rsid w:val="00BF132B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BE8"/>
    <w:rsid w:val="00BF5F4A"/>
    <w:rsid w:val="00BF608F"/>
    <w:rsid w:val="00BF6680"/>
    <w:rsid w:val="00BF683F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5ECF"/>
    <w:rsid w:val="00C26437"/>
    <w:rsid w:val="00C26470"/>
    <w:rsid w:val="00C265BF"/>
    <w:rsid w:val="00C26744"/>
    <w:rsid w:val="00C267CB"/>
    <w:rsid w:val="00C26FC7"/>
    <w:rsid w:val="00C27235"/>
    <w:rsid w:val="00C27B16"/>
    <w:rsid w:val="00C27BEC"/>
    <w:rsid w:val="00C3010C"/>
    <w:rsid w:val="00C302B1"/>
    <w:rsid w:val="00C30916"/>
    <w:rsid w:val="00C31326"/>
    <w:rsid w:val="00C314FE"/>
    <w:rsid w:val="00C319B0"/>
    <w:rsid w:val="00C31B67"/>
    <w:rsid w:val="00C31BAD"/>
    <w:rsid w:val="00C31D87"/>
    <w:rsid w:val="00C32202"/>
    <w:rsid w:val="00C3275F"/>
    <w:rsid w:val="00C327C4"/>
    <w:rsid w:val="00C32AAE"/>
    <w:rsid w:val="00C32DFF"/>
    <w:rsid w:val="00C334A7"/>
    <w:rsid w:val="00C33799"/>
    <w:rsid w:val="00C33891"/>
    <w:rsid w:val="00C33CD4"/>
    <w:rsid w:val="00C3402B"/>
    <w:rsid w:val="00C34201"/>
    <w:rsid w:val="00C34496"/>
    <w:rsid w:val="00C34525"/>
    <w:rsid w:val="00C346A2"/>
    <w:rsid w:val="00C34844"/>
    <w:rsid w:val="00C348E7"/>
    <w:rsid w:val="00C355D4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32F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6B39"/>
    <w:rsid w:val="00C471B8"/>
    <w:rsid w:val="00C471BF"/>
    <w:rsid w:val="00C4726B"/>
    <w:rsid w:val="00C47446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48D7"/>
    <w:rsid w:val="00C54975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5DB3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42C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D36"/>
    <w:rsid w:val="00C910C5"/>
    <w:rsid w:val="00C9159E"/>
    <w:rsid w:val="00C91A08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C2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4301"/>
    <w:rsid w:val="00CA46CA"/>
    <w:rsid w:val="00CA4721"/>
    <w:rsid w:val="00CA4974"/>
    <w:rsid w:val="00CA4ADD"/>
    <w:rsid w:val="00CA5139"/>
    <w:rsid w:val="00CA59C5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117"/>
    <w:rsid w:val="00CB547A"/>
    <w:rsid w:val="00CB55EC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6F6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4"/>
    <w:rsid w:val="00CC5E8A"/>
    <w:rsid w:val="00CC5FFE"/>
    <w:rsid w:val="00CC6D0B"/>
    <w:rsid w:val="00CC6D19"/>
    <w:rsid w:val="00CC7258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75"/>
    <w:rsid w:val="00CD14F0"/>
    <w:rsid w:val="00CD15AF"/>
    <w:rsid w:val="00CD1935"/>
    <w:rsid w:val="00CD1E43"/>
    <w:rsid w:val="00CD240C"/>
    <w:rsid w:val="00CD244A"/>
    <w:rsid w:val="00CD2A23"/>
    <w:rsid w:val="00CD2FBA"/>
    <w:rsid w:val="00CD314B"/>
    <w:rsid w:val="00CD322E"/>
    <w:rsid w:val="00CD3237"/>
    <w:rsid w:val="00CD3406"/>
    <w:rsid w:val="00CD359B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958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812"/>
    <w:rsid w:val="00CF451F"/>
    <w:rsid w:val="00CF4AF3"/>
    <w:rsid w:val="00CF539F"/>
    <w:rsid w:val="00CF546F"/>
    <w:rsid w:val="00CF55A1"/>
    <w:rsid w:val="00CF55DC"/>
    <w:rsid w:val="00CF5805"/>
    <w:rsid w:val="00CF58D8"/>
    <w:rsid w:val="00CF5E81"/>
    <w:rsid w:val="00CF6157"/>
    <w:rsid w:val="00CF6370"/>
    <w:rsid w:val="00CF644C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100F"/>
    <w:rsid w:val="00D0125F"/>
    <w:rsid w:val="00D01312"/>
    <w:rsid w:val="00D01367"/>
    <w:rsid w:val="00D014BA"/>
    <w:rsid w:val="00D014CB"/>
    <w:rsid w:val="00D01652"/>
    <w:rsid w:val="00D01665"/>
    <w:rsid w:val="00D0172F"/>
    <w:rsid w:val="00D02379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5E0A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523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B54"/>
    <w:rsid w:val="00D22C44"/>
    <w:rsid w:val="00D22E09"/>
    <w:rsid w:val="00D2310C"/>
    <w:rsid w:val="00D235C0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2E8B"/>
    <w:rsid w:val="00D43080"/>
    <w:rsid w:val="00D4318E"/>
    <w:rsid w:val="00D43654"/>
    <w:rsid w:val="00D4414D"/>
    <w:rsid w:val="00D4436B"/>
    <w:rsid w:val="00D445A4"/>
    <w:rsid w:val="00D44603"/>
    <w:rsid w:val="00D4527F"/>
    <w:rsid w:val="00D454C2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0A6"/>
    <w:rsid w:val="00D51252"/>
    <w:rsid w:val="00D512D1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751"/>
    <w:rsid w:val="00D57858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CA6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F3A"/>
    <w:rsid w:val="00D6616F"/>
    <w:rsid w:val="00D66206"/>
    <w:rsid w:val="00D666E0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BE8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00A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1F79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01C"/>
    <w:rsid w:val="00D93228"/>
    <w:rsid w:val="00D932F2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2C4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83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330"/>
    <w:rsid w:val="00DB5621"/>
    <w:rsid w:val="00DB5890"/>
    <w:rsid w:val="00DB591A"/>
    <w:rsid w:val="00DB592F"/>
    <w:rsid w:val="00DB59AF"/>
    <w:rsid w:val="00DB5B49"/>
    <w:rsid w:val="00DB5F6A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BE9"/>
    <w:rsid w:val="00DD2C06"/>
    <w:rsid w:val="00DD34A6"/>
    <w:rsid w:val="00DD3895"/>
    <w:rsid w:val="00DD3D22"/>
    <w:rsid w:val="00DD3E84"/>
    <w:rsid w:val="00DD3F76"/>
    <w:rsid w:val="00DD40C4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36E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3CD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53C"/>
    <w:rsid w:val="00DF3658"/>
    <w:rsid w:val="00DF3826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027"/>
    <w:rsid w:val="00E0315A"/>
    <w:rsid w:val="00E03889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68F"/>
    <w:rsid w:val="00E126B7"/>
    <w:rsid w:val="00E127CE"/>
    <w:rsid w:val="00E128D7"/>
    <w:rsid w:val="00E13122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990"/>
    <w:rsid w:val="00E15E31"/>
    <w:rsid w:val="00E16164"/>
    <w:rsid w:val="00E163C5"/>
    <w:rsid w:val="00E168EC"/>
    <w:rsid w:val="00E16966"/>
    <w:rsid w:val="00E1697B"/>
    <w:rsid w:val="00E16C20"/>
    <w:rsid w:val="00E16EBF"/>
    <w:rsid w:val="00E171F2"/>
    <w:rsid w:val="00E17239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38"/>
    <w:rsid w:val="00E21AB0"/>
    <w:rsid w:val="00E21C4F"/>
    <w:rsid w:val="00E2235D"/>
    <w:rsid w:val="00E22830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09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13B"/>
    <w:rsid w:val="00E35527"/>
    <w:rsid w:val="00E35648"/>
    <w:rsid w:val="00E356CF"/>
    <w:rsid w:val="00E3574A"/>
    <w:rsid w:val="00E362F6"/>
    <w:rsid w:val="00E36ABE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1B2"/>
    <w:rsid w:val="00E4390A"/>
    <w:rsid w:val="00E43A28"/>
    <w:rsid w:val="00E43B9E"/>
    <w:rsid w:val="00E43E90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FD"/>
    <w:rsid w:val="00E45FAE"/>
    <w:rsid w:val="00E46A17"/>
    <w:rsid w:val="00E46DB2"/>
    <w:rsid w:val="00E46F77"/>
    <w:rsid w:val="00E4750C"/>
    <w:rsid w:val="00E505A1"/>
    <w:rsid w:val="00E508B9"/>
    <w:rsid w:val="00E50BB9"/>
    <w:rsid w:val="00E51458"/>
    <w:rsid w:val="00E5145D"/>
    <w:rsid w:val="00E515B3"/>
    <w:rsid w:val="00E51660"/>
    <w:rsid w:val="00E5184E"/>
    <w:rsid w:val="00E51877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3E4"/>
    <w:rsid w:val="00E626A1"/>
    <w:rsid w:val="00E62899"/>
    <w:rsid w:val="00E6293F"/>
    <w:rsid w:val="00E62EFF"/>
    <w:rsid w:val="00E6329E"/>
    <w:rsid w:val="00E647BE"/>
    <w:rsid w:val="00E64C8C"/>
    <w:rsid w:val="00E65654"/>
    <w:rsid w:val="00E659F4"/>
    <w:rsid w:val="00E65BFC"/>
    <w:rsid w:val="00E65C96"/>
    <w:rsid w:val="00E664C8"/>
    <w:rsid w:val="00E6651F"/>
    <w:rsid w:val="00E66550"/>
    <w:rsid w:val="00E666F1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496"/>
    <w:rsid w:val="00E72901"/>
    <w:rsid w:val="00E72BD2"/>
    <w:rsid w:val="00E72DC7"/>
    <w:rsid w:val="00E735C2"/>
    <w:rsid w:val="00E736D8"/>
    <w:rsid w:val="00E74163"/>
    <w:rsid w:val="00E74179"/>
    <w:rsid w:val="00E74455"/>
    <w:rsid w:val="00E74C92"/>
    <w:rsid w:val="00E74D7F"/>
    <w:rsid w:val="00E75176"/>
    <w:rsid w:val="00E751E5"/>
    <w:rsid w:val="00E75253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1F7"/>
    <w:rsid w:val="00E81353"/>
    <w:rsid w:val="00E81381"/>
    <w:rsid w:val="00E819CC"/>
    <w:rsid w:val="00E819D0"/>
    <w:rsid w:val="00E81DF1"/>
    <w:rsid w:val="00E82227"/>
    <w:rsid w:val="00E825D0"/>
    <w:rsid w:val="00E829EB"/>
    <w:rsid w:val="00E829FC"/>
    <w:rsid w:val="00E83164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02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036"/>
    <w:rsid w:val="00E92368"/>
    <w:rsid w:val="00E92448"/>
    <w:rsid w:val="00E92A27"/>
    <w:rsid w:val="00E930DC"/>
    <w:rsid w:val="00E93668"/>
    <w:rsid w:val="00E936CE"/>
    <w:rsid w:val="00E93714"/>
    <w:rsid w:val="00E93B00"/>
    <w:rsid w:val="00E9491D"/>
    <w:rsid w:val="00E949BE"/>
    <w:rsid w:val="00E949EC"/>
    <w:rsid w:val="00E94A10"/>
    <w:rsid w:val="00E94C79"/>
    <w:rsid w:val="00E94DC0"/>
    <w:rsid w:val="00E94DEB"/>
    <w:rsid w:val="00E94DF7"/>
    <w:rsid w:val="00E954E7"/>
    <w:rsid w:val="00E9602C"/>
    <w:rsid w:val="00E9605A"/>
    <w:rsid w:val="00E960D2"/>
    <w:rsid w:val="00E9616A"/>
    <w:rsid w:val="00E96521"/>
    <w:rsid w:val="00E966A8"/>
    <w:rsid w:val="00E969F7"/>
    <w:rsid w:val="00E96C94"/>
    <w:rsid w:val="00E96DA3"/>
    <w:rsid w:val="00E9717B"/>
    <w:rsid w:val="00E972C6"/>
    <w:rsid w:val="00E97467"/>
    <w:rsid w:val="00E97AE9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C7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A9F"/>
    <w:rsid w:val="00EB4B34"/>
    <w:rsid w:val="00EB4C68"/>
    <w:rsid w:val="00EB54D3"/>
    <w:rsid w:val="00EB55DF"/>
    <w:rsid w:val="00EB59EC"/>
    <w:rsid w:val="00EB5A9D"/>
    <w:rsid w:val="00EB63D2"/>
    <w:rsid w:val="00EB6568"/>
    <w:rsid w:val="00EB69D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92E"/>
    <w:rsid w:val="00EC4971"/>
    <w:rsid w:val="00EC4A77"/>
    <w:rsid w:val="00EC4CDC"/>
    <w:rsid w:val="00EC5856"/>
    <w:rsid w:val="00EC5DA4"/>
    <w:rsid w:val="00EC5EEB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7AD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6146"/>
    <w:rsid w:val="00ED675E"/>
    <w:rsid w:val="00ED6B6D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902"/>
    <w:rsid w:val="00EE0ECA"/>
    <w:rsid w:val="00EE1864"/>
    <w:rsid w:val="00EE1AD2"/>
    <w:rsid w:val="00EE1BD8"/>
    <w:rsid w:val="00EE1D2A"/>
    <w:rsid w:val="00EE1E06"/>
    <w:rsid w:val="00EE235B"/>
    <w:rsid w:val="00EE2367"/>
    <w:rsid w:val="00EE23B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22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95F"/>
    <w:rsid w:val="00EF0A8F"/>
    <w:rsid w:val="00EF1B04"/>
    <w:rsid w:val="00EF1F78"/>
    <w:rsid w:val="00EF207F"/>
    <w:rsid w:val="00EF2714"/>
    <w:rsid w:val="00EF2CC7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EF7E3D"/>
    <w:rsid w:val="00F00087"/>
    <w:rsid w:val="00F00236"/>
    <w:rsid w:val="00F003CA"/>
    <w:rsid w:val="00F0073C"/>
    <w:rsid w:val="00F00BC0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22E"/>
    <w:rsid w:val="00F042A9"/>
    <w:rsid w:val="00F046A0"/>
    <w:rsid w:val="00F04DE7"/>
    <w:rsid w:val="00F04FAC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CEC"/>
    <w:rsid w:val="00F11F65"/>
    <w:rsid w:val="00F1201E"/>
    <w:rsid w:val="00F121F6"/>
    <w:rsid w:val="00F1291D"/>
    <w:rsid w:val="00F12D81"/>
    <w:rsid w:val="00F12E4E"/>
    <w:rsid w:val="00F12E94"/>
    <w:rsid w:val="00F12FA5"/>
    <w:rsid w:val="00F1305F"/>
    <w:rsid w:val="00F13853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41D"/>
    <w:rsid w:val="00F2179A"/>
    <w:rsid w:val="00F2197A"/>
    <w:rsid w:val="00F21E8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92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57ACF"/>
    <w:rsid w:val="00F57D95"/>
    <w:rsid w:val="00F600C6"/>
    <w:rsid w:val="00F6061F"/>
    <w:rsid w:val="00F60634"/>
    <w:rsid w:val="00F609DA"/>
    <w:rsid w:val="00F60A51"/>
    <w:rsid w:val="00F610BD"/>
    <w:rsid w:val="00F6160F"/>
    <w:rsid w:val="00F61AD5"/>
    <w:rsid w:val="00F61BE5"/>
    <w:rsid w:val="00F62181"/>
    <w:rsid w:val="00F6228B"/>
    <w:rsid w:val="00F623BE"/>
    <w:rsid w:val="00F6242C"/>
    <w:rsid w:val="00F625FD"/>
    <w:rsid w:val="00F62CC5"/>
    <w:rsid w:val="00F63E2A"/>
    <w:rsid w:val="00F6475A"/>
    <w:rsid w:val="00F64CD9"/>
    <w:rsid w:val="00F656A2"/>
    <w:rsid w:val="00F65DC4"/>
    <w:rsid w:val="00F65E86"/>
    <w:rsid w:val="00F65F91"/>
    <w:rsid w:val="00F6606A"/>
    <w:rsid w:val="00F667F0"/>
    <w:rsid w:val="00F66C8B"/>
    <w:rsid w:val="00F66F5D"/>
    <w:rsid w:val="00F670CD"/>
    <w:rsid w:val="00F67133"/>
    <w:rsid w:val="00F67503"/>
    <w:rsid w:val="00F679D8"/>
    <w:rsid w:val="00F67B73"/>
    <w:rsid w:val="00F67DE2"/>
    <w:rsid w:val="00F702DB"/>
    <w:rsid w:val="00F70360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23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3A4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C6C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0"/>
    <w:rsid w:val="00FA2F16"/>
    <w:rsid w:val="00FA3011"/>
    <w:rsid w:val="00FA3451"/>
    <w:rsid w:val="00FA35C3"/>
    <w:rsid w:val="00FA387B"/>
    <w:rsid w:val="00FA38E9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61D"/>
    <w:rsid w:val="00FB699B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AC9"/>
    <w:rsid w:val="00FC1B89"/>
    <w:rsid w:val="00FC1C44"/>
    <w:rsid w:val="00FC2411"/>
    <w:rsid w:val="00FC256D"/>
    <w:rsid w:val="00FC2B76"/>
    <w:rsid w:val="00FC2C20"/>
    <w:rsid w:val="00FC3083"/>
    <w:rsid w:val="00FC314A"/>
    <w:rsid w:val="00FC3227"/>
    <w:rsid w:val="00FC34BD"/>
    <w:rsid w:val="00FC3B30"/>
    <w:rsid w:val="00FC3CA0"/>
    <w:rsid w:val="00FC4169"/>
    <w:rsid w:val="00FC449E"/>
    <w:rsid w:val="00FC454D"/>
    <w:rsid w:val="00FC4936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F3"/>
    <w:rsid w:val="00FE6E0C"/>
    <w:rsid w:val="00FE7009"/>
    <w:rsid w:val="00FE740E"/>
    <w:rsid w:val="00FE7B3F"/>
    <w:rsid w:val="00FE7C71"/>
    <w:rsid w:val="00FF0102"/>
    <w:rsid w:val="00FF0257"/>
    <w:rsid w:val="00FF032D"/>
    <w:rsid w:val="00FF07AF"/>
    <w:rsid w:val="00FF09E9"/>
    <w:rsid w:val="00FF0EEC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8BA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EC80095"/>
    <w:rsid w:val="22AAC0E0"/>
    <w:rsid w:val="45D06FDE"/>
    <w:rsid w:val="4E4133F0"/>
    <w:rsid w:val="5794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A795A99F-1D13-4585-A98D-9736A348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7" ma:contentTypeDescription="Create a new document." ma:contentTypeScope="" ma:versionID="365698e3abe4375b82809383ea7e8794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e07127045b4b3108292aaad540ae9eb4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EF493-88E8-42D7-B519-99ACD7AD66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546270-D165-4E61-9D6D-C097C6B63E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37CECF-E6C5-4A46-89E7-E79816153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</TotalTime>
  <Pages>23</Pages>
  <Words>3950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Parsinee, Laomettajit</cp:lastModifiedBy>
  <cp:revision>5</cp:revision>
  <cp:lastPrinted>2024-11-04T08:11:00Z</cp:lastPrinted>
  <dcterms:created xsi:type="dcterms:W3CDTF">2024-11-07T14:40:00Z</dcterms:created>
  <dcterms:modified xsi:type="dcterms:W3CDTF">2024-11-13T09:01:00Z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  <property fmtid="{D5CDD505-2E9C-101B-9397-08002B2CF9AE}" pid="6" name="ContentTypeId">
    <vt:lpwstr>0x010100B11157878579054C8043AED412AB417B</vt:lpwstr>
  </property>
  <property fmtid="{D5CDD505-2E9C-101B-9397-08002B2CF9AE}" pid="7" name="MediaServiceImageTags">
    <vt:lpwstr/>
  </property>
</Properties>
</file>