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FE23C5" w:rsidRPr="00FE23C5" w14:paraId="3426CB2B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F32312" w14:textId="77777777" w:rsidR="00A552BC" w:rsidRPr="00FE23C5" w:rsidRDefault="00A552BC" w:rsidP="00D766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5525D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485980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23C5" w:rsidRPr="00FE23C5" w14:paraId="6BC08B9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F4CFD0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99B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D8D71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23C5" w:rsidRPr="00FE23C5" w14:paraId="381943F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8BC0F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363F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8EDDBE2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23C5" w:rsidRPr="00FE23C5" w14:paraId="7E0089B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06265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BA178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CE5E32" w14:textId="59B48486" w:rsidR="00A552BC" w:rsidRPr="00FE23C5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</w:t>
            </w:r>
            <w:r w:rsidR="00E94BA0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รวมและข้อมูลทางการเงินเฉพาะกิจการ</w:t>
            </w:r>
            <w:r w:rsidR="009215D1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FE23C5" w:rsidRPr="00FE23C5" w14:paraId="05A66C0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29EF" w14:textId="77777777" w:rsidR="00A552BC" w:rsidRPr="00FE23C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E89F8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3DA31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E23C5" w:rsidRPr="00FE23C5" w14:paraId="6B2A939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BAECC" w14:textId="77777777" w:rsidR="00A552BC" w:rsidRPr="00FE23C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BDA8EA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060CED" w14:textId="77777777" w:rsidR="00A552BC" w:rsidRPr="00FE23C5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23C5" w:rsidRPr="00FE23C5" w14:paraId="1FE3C27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6C4013" w14:textId="0DE97621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62E2F27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7BB53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23C5" w:rsidRPr="00FE23C5" w14:paraId="519CFC0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A9287F" w14:textId="61212E78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7839058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452B5B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FE23C5" w14:paraId="768C13A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7E6F32" w14:textId="49D8D08E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37C76EE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8EB50EA" w14:textId="77777777" w:rsidR="00A552BC" w:rsidRPr="00FE23C5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FE23C5" w:rsidRPr="00FE23C5" w14:paraId="6101CA2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A9DD8" w14:textId="38BE697C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3BE65FE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FF910AF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E23C5" w:rsidRPr="00FE23C5" w14:paraId="6DE31AF5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576C4" w14:textId="77777777" w:rsidR="00C1411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899F7F2" w14:textId="77777777" w:rsidR="00C1411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C9E857" w14:textId="77777777" w:rsidR="00C1411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23C5" w:rsidRPr="00FE23C5" w14:paraId="3ED9635F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8E228A" w14:textId="77777777" w:rsidR="00A5163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3CFD396" w14:textId="77777777" w:rsidR="00A51632" w:rsidRPr="00FE23C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F4F7F6" w14:textId="77777777" w:rsidR="00A51632" w:rsidRPr="00FE23C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E23C5" w:rsidRPr="00FE23C5" w14:paraId="25874BE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60689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F57323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4ED67E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23C5" w:rsidRPr="00FE23C5" w14:paraId="732C903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77DC99" w14:textId="77777777" w:rsidR="00AC77D8" w:rsidRPr="00FE23C5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56B7D7" w14:textId="77777777" w:rsidR="00AC77D8" w:rsidRPr="00FE23C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8D7A047" w14:textId="77777777" w:rsidR="00AC77D8" w:rsidRPr="00FE23C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FE23C5" w:rsidRPr="00FE23C5" w14:paraId="1C3D00C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A598AD" w14:textId="77777777" w:rsidR="00A552BC" w:rsidRPr="00FE23C5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DEE0B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75FAB5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FE23C5" w:rsidRPr="00FE23C5" w14:paraId="5F8F898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5463EE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8A88CA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E737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23C5" w:rsidRPr="00FE23C5" w14:paraId="0286017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B9A7F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82B23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FA89D2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23C5" w:rsidRPr="00FE23C5" w14:paraId="379ACE4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F36408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518863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EA03A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FE23C5" w14:paraId="031EF8E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E90F07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F25C15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C3519D" w14:textId="77777777" w:rsidR="00A552BC" w:rsidRPr="00FE23C5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23C5" w:rsidRPr="00FE23C5" w14:paraId="20B130E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ED1E3" w14:textId="77777777" w:rsidR="00AD1FC0" w:rsidRPr="00FE23C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06DEDD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A09641" w14:textId="77777777" w:rsidR="00AD1FC0" w:rsidRPr="00FE23C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E23C5" w:rsidRPr="00FE23C5" w14:paraId="5648B7A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ACE58E" w14:textId="77777777" w:rsidR="00AD1FC0" w:rsidRPr="00FE23C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BEF4CCF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625AF9" w14:textId="77777777" w:rsidR="00AD1FC0" w:rsidRPr="00FE23C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23C5" w:rsidRPr="00FE23C5" w14:paraId="08B7594F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A8086" w14:textId="77777777" w:rsidR="00AD1FC0" w:rsidRPr="00FE23C5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3E15C04" w14:textId="77777777" w:rsidR="00AD1FC0" w:rsidRPr="00FE23C5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93B5EE" w14:textId="77777777" w:rsidR="00AD1FC0" w:rsidRPr="00FE23C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FE23C5" w:rsidRPr="00FE23C5" w14:paraId="6CB67D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E9EA1C" w14:textId="77777777" w:rsidR="00AD1FC0" w:rsidRPr="00FE23C5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4C74024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F4643E" w14:textId="77777777" w:rsidR="00AD1FC0" w:rsidRPr="00FE23C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E23C5" w:rsidRPr="00FE23C5" w14:paraId="4DB567C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97150" w14:textId="77777777" w:rsidR="00AD1FC0" w:rsidRPr="00FE23C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9ACC615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37DA0F" w14:textId="77777777" w:rsidR="00AD1FC0" w:rsidRPr="00FE23C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23C5" w:rsidRPr="00FE23C5" w14:paraId="57A13C5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A7669" w14:textId="77777777" w:rsidR="00AD1FC0" w:rsidRPr="00FE23C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7D7A6E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CE9118" w14:textId="77777777" w:rsidR="00AD1FC0" w:rsidRPr="00FE23C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FE23C5" w:rsidRPr="00FE23C5" w14:paraId="09D0982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945C6C" w14:textId="77777777" w:rsidR="00BB3083" w:rsidRPr="00FE23C5" w:rsidRDefault="00BB308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9AA8961" w14:textId="77777777" w:rsidR="00BB3083" w:rsidRPr="00FE23C5" w:rsidRDefault="00BB308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E652886" w14:textId="77777777" w:rsidR="00BB3083" w:rsidRPr="00FE23C5" w:rsidRDefault="00BB308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23C5" w:rsidRPr="00FE23C5" w14:paraId="2E6E50F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6A43EC" w14:textId="77777777" w:rsidR="00AD1FC0" w:rsidRPr="00FE23C5" w:rsidRDefault="00AD1FC0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B3083"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BC8535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4F1F3E" w14:textId="77777777" w:rsidR="00AD1FC0" w:rsidRPr="00FE23C5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E23C5" w:rsidRPr="00FE23C5" w14:paraId="536A5527" w14:textId="77777777" w:rsidTr="00BF0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5FA6B" w14:textId="52071B4B" w:rsidR="007548BD" w:rsidRPr="00FE23C5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4C57E" w14:textId="77777777" w:rsidR="007548BD" w:rsidRPr="00FE23C5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695EE5" w14:textId="12D49452" w:rsidR="007548BD" w:rsidRPr="009C0DBD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23C5" w:rsidRPr="00FE23C5" w14:paraId="0851915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24B320" w14:textId="6DCE8B2D" w:rsidR="00CB1ABC" w:rsidRPr="00FE23C5" w:rsidRDefault="00CB1ABC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8B095" w14:textId="77777777" w:rsidR="00CB1ABC" w:rsidRPr="00FE23C5" w:rsidRDefault="00CB1A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9B3BCA" w14:textId="3615A1D2" w:rsidR="00CB1ABC" w:rsidRPr="00FE23C5" w:rsidRDefault="00CB1ABC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23C5" w:rsidRPr="00FE23C5" w14:paraId="7F9CA66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6A9CC2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2EB945D" w14:textId="77777777" w:rsidR="005B504E" w:rsidRPr="00FE23C5" w:rsidRDefault="005B504E" w:rsidP="005B504E"/>
        </w:tc>
        <w:tc>
          <w:tcPr>
            <w:tcW w:w="270" w:type="dxa"/>
          </w:tcPr>
          <w:p w14:paraId="52A7A5AD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8BBB4A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8C85BD8" w14:textId="61A08B30" w:rsidR="00A552BC" w:rsidRPr="00FE23C5" w:rsidRDefault="00A552BC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>หมายเหตุประกอบ</w:t>
      </w:r>
      <w:r w:rsidR="00BB3EB8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การเงินเป็นส่วนหนึ่งของ</w:t>
      </w:r>
      <w:r w:rsidR="00BB3EB8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</w:t>
      </w:r>
      <w:r w:rsidR="00AD62DF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นี้</w:t>
      </w:r>
    </w:p>
    <w:p w14:paraId="51B868E8" w14:textId="77777777" w:rsidR="00BB3EB8" w:rsidRDefault="00BB3EB8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38AD3858" w14:textId="25F695F8" w:rsidR="00D64A23" w:rsidRPr="00FE23C5" w:rsidRDefault="00E94BA0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ข้อมูลทาง</w:t>
      </w:r>
      <w:r w:rsidR="00A552BC" w:rsidRPr="00FE23C5">
        <w:rPr>
          <w:rFonts w:ascii="Angsana New" w:hAnsi="Angsana New"/>
          <w:sz w:val="30"/>
          <w:szCs w:val="30"/>
          <w:cs/>
        </w:rPr>
        <w:t>การเงิน</w:t>
      </w:r>
      <w:r w:rsidR="00AD62DF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A552BC" w:rsidRPr="00FE23C5">
        <w:rPr>
          <w:rFonts w:ascii="Angsana New" w:hAnsi="Angsana New"/>
          <w:sz w:val="30"/>
          <w:szCs w:val="30"/>
          <w:cs/>
        </w:rPr>
        <w:t>นี้ได้รับอนุมัติให้ออก</w:t>
      </w:r>
      <w:r w:rsidRPr="00FE23C5">
        <w:rPr>
          <w:rFonts w:ascii="Angsana New" w:hAnsi="Angsana New" w:hint="cs"/>
          <w:sz w:val="30"/>
          <w:szCs w:val="30"/>
          <w:cs/>
        </w:rPr>
        <w:t>โดย</w:t>
      </w:r>
      <w:r w:rsidR="00A552BC" w:rsidRPr="00FE23C5">
        <w:rPr>
          <w:rFonts w:ascii="Angsana New" w:hAnsi="Angsana New"/>
          <w:sz w:val="30"/>
          <w:szCs w:val="30"/>
          <w:cs/>
        </w:rPr>
        <w:t>จาก</w:t>
      </w:r>
      <w:r w:rsidR="00A552BC" w:rsidRPr="00FE23C5">
        <w:rPr>
          <w:rFonts w:ascii="Angsana New" w:hAnsi="Angsana New" w:hint="cs"/>
          <w:sz w:val="30"/>
          <w:szCs w:val="30"/>
          <w:cs/>
        </w:rPr>
        <w:t>คณะ</w:t>
      </w:r>
      <w:r w:rsidR="00A552BC" w:rsidRPr="00FE23C5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FE23C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D4736" w:rsidRPr="00FE23C5">
        <w:rPr>
          <w:rFonts w:ascii="Angsana New" w:hAnsi="Angsana New"/>
          <w:sz w:val="30"/>
          <w:szCs w:val="30"/>
        </w:rPr>
        <w:t>1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4</w:t>
      </w:r>
      <w:r w:rsidR="006C703C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2B1651" w:rsidRPr="00FE23C5">
        <w:rPr>
          <w:rFonts w:ascii="Angsana New" w:hAnsi="Angsana New" w:hint="cs"/>
          <w:sz w:val="30"/>
          <w:szCs w:val="30"/>
          <w:cs/>
        </w:rPr>
        <w:t>พฤศจิกายน</w:t>
      </w:r>
      <w:r w:rsidR="00E343EA" w:rsidRPr="00FE23C5">
        <w:rPr>
          <w:rFonts w:ascii="Angsana New" w:hAnsi="Angsana New"/>
          <w:sz w:val="30"/>
          <w:szCs w:val="30"/>
        </w:rPr>
        <w:t xml:space="preserve"> 256</w:t>
      </w:r>
      <w:r w:rsidR="00301765" w:rsidRPr="00FE23C5">
        <w:rPr>
          <w:rFonts w:ascii="Angsana New" w:hAnsi="Angsana New"/>
          <w:sz w:val="30"/>
          <w:szCs w:val="30"/>
        </w:rPr>
        <w:t>7</w:t>
      </w:r>
    </w:p>
    <w:p w14:paraId="6857500C" w14:textId="77777777" w:rsidR="007D451A" w:rsidRPr="00FE23C5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78A6D285" w14:textId="77777777" w:rsidR="00A552BC" w:rsidRPr="00FE23C5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E23C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2E72351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8429C9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FE23C5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7E0F3E" w14:textId="77777777" w:rsidR="00A552BC" w:rsidRPr="00FE23C5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251B94D1" w14:textId="0C73D18B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>50</w:t>
      </w:r>
      <w:r w:rsidRPr="00FE23C5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FE23C5">
        <w:rPr>
          <w:rFonts w:ascii="Angsana New" w:hAnsi="Angsana New"/>
          <w:sz w:val="30"/>
          <w:szCs w:val="30"/>
        </w:rPr>
        <w:t>47</w:t>
      </w:r>
      <w:r w:rsidRPr="00FE23C5">
        <w:rPr>
          <w:rFonts w:ascii="Angsana New" w:hAnsi="Angsana New"/>
          <w:sz w:val="30"/>
          <w:szCs w:val="30"/>
          <w:cs/>
        </w:rPr>
        <w:t xml:space="preserve"> แยก </w:t>
      </w:r>
      <w:r w:rsidRPr="00FE23C5">
        <w:rPr>
          <w:rFonts w:ascii="Angsana New" w:hAnsi="Angsana New"/>
          <w:sz w:val="30"/>
          <w:szCs w:val="30"/>
        </w:rPr>
        <w:t>20</w:t>
      </w:r>
      <w:r w:rsidRPr="00FE23C5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FE23C5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2E28E0DB" w14:textId="77777777" w:rsidR="00A552BC" w:rsidRPr="00FE23C5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FE23C5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FE23C5">
        <w:rPr>
          <w:rFonts w:ascii="Angsana New" w:hAnsi="Angsana New"/>
          <w:sz w:val="30"/>
          <w:szCs w:val="30"/>
          <w:cs/>
        </w:rPr>
        <w:tab/>
      </w:r>
      <w:r w:rsidR="00A552BC" w:rsidRPr="00FE23C5">
        <w:rPr>
          <w:rFonts w:ascii="Angsana New" w:hAnsi="Angsana New"/>
          <w:sz w:val="30"/>
          <w:szCs w:val="30"/>
          <w:cs/>
        </w:rPr>
        <w:tab/>
        <w:t>:</w:t>
      </w:r>
      <w:r w:rsidR="00A552BC" w:rsidRPr="00FE23C5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FE23C5">
        <w:rPr>
          <w:rFonts w:ascii="Angsana New" w:hAnsi="Angsana New"/>
          <w:sz w:val="30"/>
          <w:szCs w:val="30"/>
        </w:rPr>
        <w:t xml:space="preserve">2 </w:t>
      </w:r>
      <w:r w:rsidR="00A552BC" w:rsidRPr="00FE23C5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7146FD9C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สุโขทัย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 xml:space="preserve">221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4</w:t>
      </w:r>
      <w:r w:rsidRPr="00FE23C5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FE23C5">
        <w:rPr>
          <w:rFonts w:ascii="Angsana New" w:hAnsi="Angsana New" w:hint="cs"/>
          <w:sz w:val="30"/>
          <w:szCs w:val="30"/>
          <w:cs/>
        </w:rPr>
        <w:t>สุโขทัย</w:t>
      </w:r>
      <w:r w:rsidRPr="00FE23C5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4B7C318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บุรีรัมย์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 xml:space="preserve">333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16</w:t>
      </w:r>
      <w:r w:rsidRPr="00FE23C5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7684B239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34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 xml:space="preserve">4 </w:t>
      </w:r>
      <w:r w:rsidRPr="00FE23C5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BB63F0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ขอนแก่น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113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 xml:space="preserve">4 </w:t>
      </w:r>
      <w:r w:rsidRPr="00FE23C5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799CAF01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ลำพูน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 xml:space="preserve">131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15</w:t>
      </w:r>
      <w:r w:rsidRPr="00FE23C5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0AF2B3CD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ชลบุรี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999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5</w:t>
      </w:r>
      <w:r w:rsidRPr="00FE23C5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1BE86B75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41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7</w:t>
      </w:r>
      <w:r w:rsidRPr="00FE23C5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E6F32E2" w14:textId="1F7B71DE" w:rsidR="00C937F8" w:rsidRPr="00FE23C5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 xml:space="preserve">: </w:t>
      </w:r>
      <w:r w:rsidRPr="00FE23C5">
        <w:rPr>
          <w:rFonts w:ascii="Angsana New" w:hAnsi="Angsana New"/>
          <w:sz w:val="30"/>
          <w:szCs w:val="30"/>
        </w:rPr>
        <w:t>160</w:t>
      </w:r>
      <w:r w:rsidRPr="00FE23C5">
        <w:rPr>
          <w:rFonts w:ascii="Angsana New" w:hAnsi="Angsana New"/>
          <w:sz w:val="30"/>
          <w:szCs w:val="30"/>
          <w:cs/>
        </w:rPr>
        <w:t>-</w:t>
      </w:r>
      <w:r w:rsidRPr="00FE23C5">
        <w:rPr>
          <w:rFonts w:ascii="Angsana New" w:hAnsi="Angsana New"/>
          <w:sz w:val="30"/>
          <w:szCs w:val="30"/>
        </w:rPr>
        <w:t xml:space="preserve">161 </w:t>
      </w:r>
      <w:r w:rsidRPr="00FE23C5">
        <w:rPr>
          <w:rFonts w:ascii="Angsana New" w:hAnsi="Angsana New" w:hint="cs"/>
          <w:sz w:val="30"/>
          <w:szCs w:val="30"/>
          <w:cs/>
        </w:rPr>
        <w:t xml:space="preserve">หมู่ที่ 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3</w:t>
      </w:r>
      <w:r w:rsidRPr="00FE23C5">
        <w:rPr>
          <w:rFonts w:ascii="Angsana New" w:hAnsi="Angsana New" w:hint="cs"/>
          <w:sz w:val="30"/>
          <w:szCs w:val="30"/>
          <w:cs/>
        </w:rPr>
        <w:t xml:space="preserve"> ถนนมิตรภาพ ตำบลโคกกรวด อำเภอเมืองนครราชสีมา </w:t>
      </w:r>
    </w:p>
    <w:p w14:paraId="4AFFD79A" w14:textId="77777777" w:rsidR="008B6998" w:rsidRPr="00FE23C5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53FEFE12" w14:textId="77777777" w:rsidR="0038178F" w:rsidRPr="00FE23C5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311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FE23C5">
        <w:rPr>
          <w:rFonts w:ascii="Angsana New" w:hAnsi="Angsana New" w:hint="cs"/>
          <w:sz w:val="30"/>
          <w:szCs w:val="30"/>
          <w:cs/>
        </w:rPr>
        <w:t>อิรุณ</w:t>
      </w:r>
      <w:r w:rsidRPr="00FE23C5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7865CB2F" w14:textId="77777777" w:rsidR="0038178F" w:rsidRPr="00FE23C5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30B153" w14:textId="4461357F" w:rsidR="00A552BC" w:rsidRPr="00FE23C5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บริษัทใหญ่</w:t>
      </w:r>
      <w:r w:rsidRPr="00FE23C5">
        <w:rPr>
          <w:rFonts w:ascii="Angsana New" w:hAnsi="Angsana New" w:cs="Angsana New" w:hint="cs"/>
          <w:sz w:val="30"/>
          <w:szCs w:val="30"/>
          <w:cs/>
          <w:lang w:bidi="th-TH"/>
        </w:rPr>
        <w:t>ไ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FE23C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FE23C5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FE23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FE23C5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0B0FA2AF" w14:textId="77777777" w:rsidR="00DE2526" w:rsidRPr="00FE23C5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>ประกอบธุรกิจ</w:t>
      </w:r>
    </w:p>
    <w:p w14:paraId="71E0CBD8" w14:textId="77777777" w:rsidR="00DE2526" w:rsidRPr="00FE23C5" w:rsidRDefault="00A552BC" w:rsidP="00E94B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after="240"/>
        <w:ind w:left="539"/>
        <w:mirrorIndents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</w:t>
      </w:r>
      <w:r w:rsidR="00DE2526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57F9071E" w14:textId="647F1AB9" w:rsidR="00DE2526" w:rsidRPr="00FE23C5" w:rsidRDefault="00DE2526" w:rsidP="00E94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39"/>
        <w:contextualSpacing/>
        <w:mirrorIndents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</w:t>
      </w:r>
      <w:r w:rsidRPr="00FE23C5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FE23C5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FE23C5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FE23C5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FE23C5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FE23C5">
        <w:rPr>
          <w:rFonts w:ascii="Angsana New" w:hAnsi="Angsana New" w:hint="cs"/>
          <w:sz w:val="30"/>
          <w:szCs w:val="30"/>
          <w:cs/>
        </w:rPr>
        <w:t xml:space="preserve">ิดตั้งระบบสายส่งไฟฟ้าแรงสูง 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115</w:t>
      </w:r>
      <w:r w:rsidRPr="00FE23C5">
        <w:rPr>
          <w:rFonts w:ascii="Angsana New" w:hAnsi="Angsana New"/>
          <w:sz w:val="30"/>
          <w:szCs w:val="30"/>
        </w:rPr>
        <w:t>KV</w:t>
      </w:r>
      <w:r w:rsidRPr="00FE23C5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9B19F1" w:rsidRPr="00FE23C5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9B19F1" w:rsidRPr="00FE23C5">
        <w:rPr>
          <w:rFonts w:ascii="Angsana New" w:hAnsi="Angsana New"/>
          <w:sz w:val="30"/>
          <w:szCs w:val="30"/>
          <w:cs/>
        </w:rPr>
        <w:t>จำหน่าย</w:t>
      </w:r>
      <w:r w:rsidR="009B19F1" w:rsidRPr="00FE23C5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0792E83D" w14:textId="77777777" w:rsidR="007107D8" w:rsidRPr="00FE23C5" w:rsidRDefault="007107D8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6675BA" w14:textId="77777777" w:rsidR="00AD62DF" w:rsidRPr="00FE23C5" w:rsidRDefault="00AD62DF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9E41393" w14:textId="20E9FF9C" w:rsidR="00D47883" w:rsidRPr="00FE23C5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182381590"/>
      <w:r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ข้อมูลทางการเงิน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A41D83"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                                   </w:t>
      </w:r>
    </w:p>
    <w:bookmarkEnd w:id="1"/>
    <w:p w14:paraId="2DCFB6B6" w14:textId="33D3B3F7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pacing w:val="4"/>
          <w:sz w:val="30"/>
          <w:szCs w:val="30"/>
        </w:rPr>
        <w:t>2</w:t>
      </w:r>
      <w:r w:rsidRPr="00FE23C5">
        <w:rPr>
          <w:rFonts w:ascii="Angsana New" w:hAnsi="Angsana New"/>
          <w:spacing w:val="4"/>
          <w:sz w:val="30"/>
          <w:szCs w:val="30"/>
          <w:cs/>
        </w:rPr>
        <w:t>.</w:t>
      </w:r>
      <w:r w:rsidRPr="00FE23C5">
        <w:rPr>
          <w:rFonts w:ascii="Angsana New" w:hAnsi="Angsana New"/>
          <w:spacing w:val="4"/>
          <w:sz w:val="30"/>
          <w:szCs w:val="30"/>
        </w:rPr>
        <w:t>1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FE23C5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="00A41D83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FE23C5">
        <w:rPr>
          <w:rFonts w:ascii="Angsana New" w:hAnsi="Angsana New"/>
          <w:spacing w:val="4"/>
          <w:sz w:val="30"/>
          <w:szCs w:val="30"/>
        </w:rPr>
        <w:t>34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r w:rsidR="00A41D83" w:rsidRPr="00FE23C5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FE23C5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4A12276" w14:textId="77777777" w:rsidR="000F2847" w:rsidRPr="00FE23C5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04B3C124" w14:textId="3E337A51" w:rsidR="00D47883" w:rsidRPr="00FE23C5" w:rsidRDefault="00CD49A2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A41D83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FE23C5">
        <w:rPr>
          <w:rFonts w:ascii="Angsana New" w:hAnsi="Angsana New"/>
          <w:sz w:val="30"/>
          <w:szCs w:val="30"/>
        </w:rPr>
        <w:t>31</w:t>
      </w:r>
      <w:r w:rsidR="00D47883" w:rsidRPr="00FE23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FE23C5">
        <w:rPr>
          <w:rFonts w:ascii="Angsana New" w:hAnsi="Angsana New"/>
          <w:sz w:val="30"/>
          <w:szCs w:val="30"/>
        </w:rPr>
        <w:t>25</w:t>
      </w:r>
      <w:r w:rsidR="009B19F1" w:rsidRPr="00FE23C5">
        <w:rPr>
          <w:rFonts w:ascii="Angsana New" w:hAnsi="Angsana New"/>
          <w:sz w:val="30"/>
          <w:szCs w:val="30"/>
        </w:rPr>
        <w:t>6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6</w:t>
      </w:r>
      <w:r w:rsidR="00D47883" w:rsidRPr="00FE23C5">
        <w:rPr>
          <w:rFonts w:ascii="Angsana New" w:hAnsi="Angsana New"/>
          <w:sz w:val="30"/>
          <w:szCs w:val="30"/>
          <w:cs/>
        </w:rPr>
        <w:br/>
      </w:r>
      <w:r w:rsidR="00E94BA0" w:rsidRPr="00FE23C5">
        <w:rPr>
          <w:rFonts w:ascii="Angsana New" w:hAnsi="Angsana New" w:hint="cs"/>
          <w:sz w:val="30"/>
          <w:szCs w:val="30"/>
          <w:cs/>
        </w:rPr>
        <w:t>ข้อมูลทาง</w:t>
      </w:r>
      <w:r w:rsidR="00D47883" w:rsidRPr="00FE23C5">
        <w:rPr>
          <w:rFonts w:ascii="Angsana New" w:hAnsi="Angsana New"/>
          <w:sz w:val="30"/>
          <w:szCs w:val="30"/>
          <w:cs/>
        </w:rPr>
        <w:t>การเงิน</w:t>
      </w:r>
      <w:r w:rsidR="00E94BA0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</w:t>
      </w:r>
      <w:r w:rsidR="00E94BA0" w:rsidRPr="00FE23C5">
        <w:rPr>
          <w:rFonts w:ascii="Angsana New" w:hAnsi="Angsana New" w:hint="cs"/>
          <w:sz w:val="30"/>
          <w:szCs w:val="30"/>
          <w:cs/>
        </w:rPr>
        <w:t>บ</w:t>
      </w:r>
      <w:r w:rsidR="00D47883" w:rsidRPr="00FE23C5">
        <w:rPr>
          <w:rFonts w:ascii="Angsana New" w:hAnsi="Angsana New"/>
          <w:sz w:val="30"/>
          <w:szCs w:val="30"/>
          <w:cs/>
        </w:rPr>
        <w:t>ฐานะการเงิน งบกำไรขาดทุนเบ็ดเสร็จ งบการเปลี่ยนแปลงส่วนของผู้ถือหุ้นและงบกระแสเงินสดได้แสดงรายการเช่นเดียวกับงบการเงินประจำปี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FE23C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นี้</w:t>
      </w:r>
      <w:r w:rsidR="00BB3EB8">
        <w:rPr>
          <w:rFonts w:ascii="Angsana New" w:hAnsi="Angsana New" w:hint="cs"/>
          <w:sz w:val="30"/>
          <w:szCs w:val="30"/>
          <w:cs/>
        </w:rPr>
        <w:t xml:space="preserve">    </w:t>
      </w:r>
      <w:r w:rsidR="00D47883" w:rsidRPr="00FE23C5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</w:t>
      </w:r>
      <w:r w:rsidR="007A3AC4" w:rsidRPr="00FE23C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FE23C5">
        <w:rPr>
          <w:rFonts w:ascii="Angsana New" w:hAnsi="Angsana New"/>
          <w:sz w:val="30"/>
          <w:szCs w:val="30"/>
          <w:cs/>
        </w:rPr>
        <w:t>บริษัท</w:t>
      </w:r>
      <w:r w:rsidR="00D47883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FE23C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FE23C5">
        <w:rPr>
          <w:rFonts w:ascii="Angsana New" w:hAnsi="Angsana New"/>
          <w:sz w:val="30"/>
          <w:szCs w:val="30"/>
        </w:rPr>
        <w:t>31</w:t>
      </w:r>
      <w:r w:rsidR="00D47883" w:rsidRPr="00FE23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FE23C5">
        <w:rPr>
          <w:rFonts w:ascii="Angsana New" w:hAnsi="Angsana New"/>
          <w:sz w:val="30"/>
          <w:szCs w:val="30"/>
        </w:rPr>
        <w:t>256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6</w:t>
      </w:r>
    </w:p>
    <w:p w14:paraId="7F05455C" w14:textId="77777777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842DEF9" w14:textId="16745179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E94BA0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870B660" w14:textId="77777777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67113207" w14:textId="3D4DA277" w:rsidR="001F5A7E" w:rsidRPr="00FE23C5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FE23C5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FE23C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FE23C5">
        <w:rPr>
          <w:rFonts w:ascii="Angsana New" w:hAnsi="Angsana New"/>
          <w:sz w:val="30"/>
          <w:szCs w:val="30"/>
          <w:cs/>
        </w:rPr>
        <w:t>บริษัท</w:t>
      </w:r>
      <w:r w:rsidR="00D47883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FE23C5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="00CD49A2" w:rsidRPr="00FE23C5">
        <w:rPr>
          <w:rFonts w:ascii="Angsana New" w:hAnsi="Angsana New" w:hint="cs"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19B91661" w14:textId="77777777" w:rsidR="00576908" w:rsidRPr="00FE23C5" w:rsidRDefault="00576908" w:rsidP="00576908">
      <w:pPr>
        <w:spacing w:line="100" w:lineRule="exact"/>
        <w:ind w:left="432" w:firstLine="115"/>
        <w:jc w:val="thaiDistribute"/>
        <w:rPr>
          <w:rFonts w:ascii="Angsana New" w:hAnsi="Angsana New"/>
          <w:sz w:val="30"/>
          <w:szCs w:val="30"/>
        </w:rPr>
      </w:pPr>
    </w:p>
    <w:p w14:paraId="6C9C46ED" w14:textId="77777777" w:rsidR="001F5A7E" w:rsidRPr="00FE23C5" w:rsidRDefault="00A41D83" w:rsidP="00576908">
      <w:pPr>
        <w:spacing w:line="240" w:lineRule="auto"/>
        <w:ind w:left="426" w:firstLine="114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F5A7E" w:rsidRPr="00FE23C5">
        <w:rPr>
          <w:rFonts w:ascii="Angsana New" w:hAnsi="Angsana New"/>
          <w:sz w:val="30"/>
          <w:szCs w:val="30"/>
          <w:cs/>
        </w:rPr>
        <w:t>ระหว่างกาล</w:t>
      </w:r>
      <w:r w:rsidRPr="00FE23C5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FE23C5">
        <w:rPr>
          <w:rFonts w:ascii="Angsana New" w:hAnsi="Angsana New"/>
          <w:sz w:val="30"/>
          <w:szCs w:val="30"/>
          <w:cs/>
        </w:rPr>
        <w:t xml:space="preserve"> ดัง</w:t>
      </w:r>
      <w:r w:rsidRPr="00FE23C5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FE23C5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714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2"/>
        <w:gridCol w:w="1080"/>
        <w:gridCol w:w="2658"/>
        <w:gridCol w:w="1080"/>
        <w:gridCol w:w="1080"/>
        <w:gridCol w:w="1084"/>
      </w:tblGrid>
      <w:tr w:rsidR="00FE23C5" w:rsidRPr="00FE23C5" w14:paraId="0C362DD0" w14:textId="77777777" w:rsidTr="00FE23C5">
        <w:trPr>
          <w:trHeight w:val="290"/>
          <w:tblHeader/>
        </w:trPr>
        <w:tc>
          <w:tcPr>
            <w:tcW w:w="10714" w:type="dxa"/>
            <w:gridSpan w:val="6"/>
            <w:vAlign w:val="bottom"/>
          </w:tcPr>
          <w:p w14:paraId="4259DB13" w14:textId="77777777" w:rsidR="001F5A7E" w:rsidRPr="00FE23C5" w:rsidRDefault="001F5A7E" w:rsidP="0099502B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FE23C5" w:rsidRPr="00FE23C5" w14:paraId="36C0D4CA" w14:textId="77777777" w:rsidTr="00FE23C5">
        <w:trPr>
          <w:trHeight w:val="290"/>
          <w:tblHeader/>
        </w:trPr>
        <w:tc>
          <w:tcPr>
            <w:tcW w:w="3732" w:type="dxa"/>
            <w:vAlign w:val="bottom"/>
          </w:tcPr>
          <w:p w14:paraId="15884A19" w14:textId="77777777" w:rsidR="001F5A7E" w:rsidRPr="00FE23C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88F6A24" w14:textId="77777777" w:rsidR="001F5A7E" w:rsidRPr="00FE23C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8" w:type="dxa"/>
            <w:vAlign w:val="bottom"/>
          </w:tcPr>
          <w:p w14:paraId="20E79E61" w14:textId="77777777" w:rsidR="001F5A7E" w:rsidRPr="00FE23C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3"/>
          </w:tcPr>
          <w:p w14:paraId="70B3A4A9" w14:textId="77777777" w:rsidR="001F5A7E" w:rsidRPr="00FE23C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FE23C5" w:rsidRPr="00FE23C5" w14:paraId="51FA8F6B" w14:textId="77777777" w:rsidTr="00FE23C5">
        <w:trPr>
          <w:tblHeader/>
        </w:trPr>
        <w:tc>
          <w:tcPr>
            <w:tcW w:w="3732" w:type="dxa"/>
            <w:vAlign w:val="bottom"/>
          </w:tcPr>
          <w:p w14:paraId="1EB02AB8" w14:textId="77777777" w:rsidR="001F5A7E" w:rsidRPr="00FE23C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7638672" w14:textId="77777777" w:rsidR="001F5A7E" w:rsidRPr="00FE23C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658" w:type="dxa"/>
            <w:vAlign w:val="bottom"/>
          </w:tcPr>
          <w:p w14:paraId="7029A6B1" w14:textId="77777777" w:rsidR="001F5A7E" w:rsidRPr="00FE23C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08ECC7FE" w14:textId="37C30DCD" w:rsidR="001F5A7E" w:rsidRPr="00FE23C5" w:rsidRDefault="00BD6F53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D4736" w:rsidRPr="00FE23C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4" w:type="dxa"/>
          </w:tcPr>
          <w:p w14:paraId="7EC12021" w14:textId="77777777" w:rsidR="001F5A7E" w:rsidRPr="00FE23C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FE23C5" w:rsidRPr="00FE23C5" w14:paraId="7500CC94" w14:textId="77777777" w:rsidTr="00FE23C5">
        <w:trPr>
          <w:tblHeader/>
        </w:trPr>
        <w:tc>
          <w:tcPr>
            <w:tcW w:w="3732" w:type="dxa"/>
            <w:vAlign w:val="bottom"/>
          </w:tcPr>
          <w:p w14:paraId="145CD869" w14:textId="77777777" w:rsidR="001F5A7E" w:rsidRPr="00FE23C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8E6F422" w14:textId="77777777" w:rsidR="001F5A7E" w:rsidRPr="00FE23C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8" w:type="dxa"/>
            <w:vAlign w:val="bottom"/>
          </w:tcPr>
          <w:p w14:paraId="5F309AD6" w14:textId="77777777" w:rsidR="001F5A7E" w:rsidRPr="00FE23C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66B0DF74" w14:textId="156B4E33" w:rsidR="001F5A7E" w:rsidRPr="00FE23C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FE23C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2A794B92" w14:textId="3176F820" w:rsidR="001F5A7E" w:rsidRPr="00FE23C5" w:rsidRDefault="001F5A7E" w:rsidP="006626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FE23C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4" w:type="dxa"/>
          </w:tcPr>
          <w:p w14:paraId="0A54DF22" w14:textId="3EBE8452" w:rsidR="001F5A7E" w:rsidRPr="00FE23C5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FE23C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E23C5" w:rsidRPr="00FE23C5" w14:paraId="44FE4D1A" w14:textId="77777777" w:rsidTr="00FE23C5">
        <w:tc>
          <w:tcPr>
            <w:tcW w:w="3732" w:type="dxa"/>
            <w:vAlign w:val="bottom"/>
          </w:tcPr>
          <w:p w14:paraId="3AB53091" w14:textId="77777777" w:rsidR="001F5A7E" w:rsidRPr="00FE23C5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54150C9B" w14:textId="77777777" w:rsidR="001F5A7E" w:rsidRPr="00FE23C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8" w:type="dxa"/>
            <w:vAlign w:val="bottom"/>
          </w:tcPr>
          <w:p w14:paraId="46917FA8" w14:textId="77777777" w:rsidR="001F5A7E" w:rsidRPr="00FE23C5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6DB38B4" w14:textId="77777777" w:rsidR="001F5A7E" w:rsidRPr="00FE23C5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1B4814" w14:textId="77777777" w:rsidR="001F5A7E" w:rsidRPr="00FE23C5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8A8F651" w14:textId="77777777" w:rsidR="001F5A7E" w:rsidRPr="00FE23C5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C5" w:rsidRPr="00FE23C5" w14:paraId="1C64FB85" w14:textId="77777777" w:rsidTr="00FE23C5">
        <w:tc>
          <w:tcPr>
            <w:tcW w:w="3732" w:type="dxa"/>
          </w:tcPr>
          <w:p w14:paraId="6AE0C9D1" w14:textId="7777777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14:paraId="4CAB3BEE" w14:textId="77777777" w:rsidR="0038178F" w:rsidRPr="00FE23C5" w:rsidRDefault="0038178F" w:rsidP="0038178F">
            <w:pPr>
              <w:jc w:val="center"/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  <w:vAlign w:val="bottom"/>
          </w:tcPr>
          <w:p w14:paraId="6026ED9B" w14:textId="77777777" w:rsidR="0038178F" w:rsidRPr="00FE23C5" w:rsidRDefault="0038178F" w:rsidP="0038178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50762C79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094FDA4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4" w:type="dxa"/>
          </w:tcPr>
          <w:p w14:paraId="4ED354B1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23C5" w:rsidRPr="00FE23C5" w14:paraId="10020A22" w14:textId="77777777" w:rsidTr="00FE23C5">
        <w:tc>
          <w:tcPr>
            <w:tcW w:w="3732" w:type="dxa"/>
            <w:vAlign w:val="bottom"/>
          </w:tcPr>
          <w:p w14:paraId="6911E266" w14:textId="32B8B24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350138"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สยามเทคนิคคอนกรีต (สระบุรี) จำกัด</w:t>
            </w:r>
          </w:p>
        </w:tc>
        <w:tc>
          <w:tcPr>
            <w:tcW w:w="1080" w:type="dxa"/>
          </w:tcPr>
          <w:p w14:paraId="6E274F06" w14:textId="77777777" w:rsidR="0038178F" w:rsidRPr="00FE23C5" w:rsidRDefault="0038178F" w:rsidP="0038178F">
            <w:pPr>
              <w:jc w:val="center"/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750F8F90" w14:textId="77777777" w:rsidR="0038178F" w:rsidRPr="00FE23C5" w:rsidRDefault="0038178F" w:rsidP="0038178F"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71038736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F672538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4" w:type="dxa"/>
          </w:tcPr>
          <w:p w14:paraId="230B9FE6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23C5" w:rsidRPr="00FE23C5" w14:paraId="02837A3B" w14:textId="77777777" w:rsidTr="00FE23C5">
        <w:tc>
          <w:tcPr>
            <w:tcW w:w="3732" w:type="dxa"/>
            <w:vAlign w:val="bottom"/>
          </w:tcPr>
          <w:p w14:paraId="394B6A15" w14:textId="7777777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14:paraId="1D317628" w14:textId="77777777" w:rsidR="0038178F" w:rsidRPr="00FE23C5" w:rsidRDefault="0038178F" w:rsidP="0038178F">
            <w:pPr>
              <w:jc w:val="center"/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0D8E9DCC" w14:textId="77777777" w:rsidR="0038178F" w:rsidRPr="00FE23C5" w:rsidRDefault="0038178F" w:rsidP="0038178F"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3348569B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92F3453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4" w:type="dxa"/>
          </w:tcPr>
          <w:p w14:paraId="22F740F3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23C5" w:rsidRPr="00FE23C5" w14:paraId="67050659" w14:textId="77777777" w:rsidTr="00FE23C5">
        <w:tc>
          <w:tcPr>
            <w:tcW w:w="3732" w:type="dxa"/>
            <w:vAlign w:val="bottom"/>
          </w:tcPr>
          <w:p w14:paraId="08F4D5A5" w14:textId="7777777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14:paraId="33B4D4DD" w14:textId="77777777" w:rsidR="0038178F" w:rsidRPr="00FE23C5" w:rsidRDefault="0038178F" w:rsidP="0038178F">
            <w:pPr>
              <w:jc w:val="center"/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3B56FC6A" w14:textId="77777777" w:rsidR="0038178F" w:rsidRPr="00FE23C5" w:rsidRDefault="0038178F" w:rsidP="0038178F"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31E4CCF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C75585A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4" w:type="dxa"/>
          </w:tcPr>
          <w:p w14:paraId="0CCB1C30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23C5" w:rsidRPr="00FE23C5" w14:paraId="74F08871" w14:textId="77777777" w:rsidTr="00FE23C5">
        <w:tc>
          <w:tcPr>
            <w:tcW w:w="3732" w:type="dxa"/>
            <w:vAlign w:val="bottom"/>
          </w:tcPr>
          <w:p w14:paraId="46D164EA" w14:textId="7777777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14:paraId="6A194404" w14:textId="77777777" w:rsidR="0038178F" w:rsidRPr="00FE23C5" w:rsidRDefault="0038178F" w:rsidP="0038178F">
            <w:pPr>
              <w:jc w:val="center"/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66533394" w14:textId="77777777" w:rsidR="0038178F" w:rsidRPr="00FE23C5" w:rsidRDefault="0038178F" w:rsidP="0038178F"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20EEA4B6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E319BD3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4" w:type="dxa"/>
          </w:tcPr>
          <w:p w14:paraId="5033F951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23C5" w:rsidRPr="00FE23C5" w14:paraId="05D9000A" w14:textId="77777777" w:rsidTr="00FE23C5">
        <w:tc>
          <w:tcPr>
            <w:tcW w:w="3732" w:type="dxa"/>
            <w:vAlign w:val="bottom"/>
          </w:tcPr>
          <w:p w14:paraId="4AAF4618" w14:textId="7777777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14:paraId="4120E80D" w14:textId="77777777" w:rsidR="0038178F" w:rsidRPr="00FE23C5" w:rsidRDefault="0038178F" w:rsidP="0038178F">
            <w:pPr>
              <w:jc w:val="center"/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267312B1" w14:textId="77777777" w:rsidR="0038178F" w:rsidRPr="00FE23C5" w:rsidRDefault="0038178F" w:rsidP="0038178F"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27A0CD38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EEDAAAB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4" w:type="dxa"/>
          </w:tcPr>
          <w:p w14:paraId="5EB94D58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23C5" w:rsidRPr="00FE23C5" w14:paraId="45E7B826" w14:textId="77777777" w:rsidTr="00FE23C5">
        <w:tc>
          <w:tcPr>
            <w:tcW w:w="3732" w:type="dxa"/>
            <w:vAlign w:val="bottom"/>
          </w:tcPr>
          <w:p w14:paraId="25D0339C" w14:textId="77777777" w:rsidR="00FE23C5" w:rsidRPr="00FE23C5" w:rsidRDefault="00FE23C5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58BD9D" w14:textId="77777777" w:rsidR="00FE23C5" w:rsidRPr="00FE23C5" w:rsidRDefault="00FE23C5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8" w:type="dxa"/>
          </w:tcPr>
          <w:p w14:paraId="4A6F16FC" w14:textId="77777777" w:rsidR="00FE23C5" w:rsidRPr="00FE23C5" w:rsidRDefault="00FE23C5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D1B16B" w14:textId="77777777" w:rsidR="00FE23C5" w:rsidRPr="00FE23C5" w:rsidRDefault="00FE23C5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90109D" w14:textId="77777777" w:rsidR="00FE23C5" w:rsidRPr="00FE23C5" w:rsidRDefault="00FE23C5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EDA4075" w14:textId="77777777" w:rsidR="00FE23C5" w:rsidRPr="00FE23C5" w:rsidRDefault="00FE23C5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C5" w:rsidRPr="00FE23C5" w14:paraId="215107C3" w14:textId="77777777" w:rsidTr="00FE23C5">
        <w:tc>
          <w:tcPr>
            <w:tcW w:w="3732" w:type="dxa"/>
            <w:vAlign w:val="bottom"/>
          </w:tcPr>
          <w:p w14:paraId="65905628" w14:textId="77777777" w:rsidR="00FE23C5" w:rsidRPr="00FE23C5" w:rsidRDefault="00FE23C5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D4619E4" w14:textId="77777777" w:rsidR="00FE23C5" w:rsidRPr="00FE23C5" w:rsidRDefault="00FE23C5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8" w:type="dxa"/>
          </w:tcPr>
          <w:p w14:paraId="355C261B" w14:textId="77777777" w:rsidR="00FE23C5" w:rsidRPr="00FE23C5" w:rsidRDefault="00FE23C5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2EB167" w14:textId="77777777" w:rsidR="00FE23C5" w:rsidRPr="00FE23C5" w:rsidRDefault="00FE23C5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587CDB" w14:textId="77777777" w:rsidR="00FE23C5" w:rsidRPr="00FE23C5" w:rsidRDefault="00FE23C5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2BABF7E" w14:textId="77777777" w:rsidR="00FE23C5" w:rsidRPr="00FE23C5" w:rsidRDefault="00FE23C5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C5" w:rsidRPr="00FE23C5" w14:paraId="23DFFD9C" w14:textId="77777777" w:rsidTr="00FE23C5">
        <w:tc>
          <w:tcPr>
            <w:tcW w:w="3732" w:type="dxa"/>
            <w:vAlign w:val="bottom"/>
          </w:tcPr>
          <w:p w14:paraId="3CA38627" w14:textId="77777777" w:rsidR="00FE23C5" w:rsidRPr="00FE23C5" w:rsidRDefault="00FE23C5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85E567D" w14:textId="77777777" w:rsidR="00FE23C5" w:rsidRPr="00FE23C5" w:rsidRDefault="00FE23C5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8" w:type="dxa"/>
          </w:tcPr>
          <w:p w14:paraId="0628EED4" w14:textId="77777777" w:rsidR="00FE23C5" w:rsidRPr="00FE23C5" w:rsidRDefault="00FE23C5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5EE054" w14:textId="77777777" w:rsidR="00FE23C5" w:rsidRPr="00FE23C5" w:rsidRDefault="00FE23C5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D0E1E4" w14:textId="77777777" w:rsidR="00FE23C5" w:rsidRPr="00FE23C5" w:rsidRDefault="00FE23C5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576A68B" w14:textId="77777777" w:rsidR="00FE23C5" w:rsidRPr="00FE23C5" w:rsidRDefault="00FE23C5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C5" w:rsidRPr="00FE23C5" w14:paraId="01D74B3C" w14:textId="77777777" w:rsidTr="00FE23C5">
        <w:tc>
          <w:tcPr>
            <w:tcW w:w="3732" w:type="dxa"/>
            <w:vAlign w:val="bottom"/>
          </w:tcPr>
          <w:p w14:paraId="70E335A7" w14:textId="7777777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14:paraId="578E4672" w14:textId="77777777" w:rsidR="0038178F" w:rsidRPr="00FE23C5" w:rsidRDefault="0038178F" w:rsidP="0038178F">
            <w:pPr>
              <w:jc w:val="center"/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08316A25" w14:textId="77777777" w:rsidR="0038178F" w:rsidRPr="00FE23C5" w:rsidRDefault="0038178F" w:rsidP="0038178F"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AC1C20A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63DE71B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4" w:type="dxa"/>
          </w:tcPr>
          <w:p w14:paraId="2FD7B8BF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23C5" w:rsidRPr="00FE23C5" w14:paraId="57A6F999" w14:textId="77777777" w:rsidTr="00FE23C5">
        <w:tc>
          <w:tcPr>
            <w:tcW w:w="3732" w:type="dxa"/>
            <w:vAlign w:val="bottom"/>
          </w:tcPr>
          <w:p w14:paraId="3B6DFA17" w14:textId="7777777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สยามเทคนิค ไมโครไพลน์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5200E2B" w14:textId="77777777" w:rsidR="0038178F" w:rsidRPr="00FE23C5" w:rsidRDefault="0038178F" w:rsidP="0038178F">
            <w:pPr>
              <w:jc w:val="center"/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39CC2884" w14:textId="77777777" w:rsidR="0038178F" w:rsidRPr="00FE23C5" w:rsidRDefault="0038178F" w:rsidP="0038178F"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83B1FD3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F40D39E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4" w:type="dxa"/>
          </w:tcPr>
          <w:p w14:paraId="350338CE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23C5" w:rsidRPr="00FE23C5" w14:paraId="43B44C2C" w14:textId="77777777" w:rsidTr="00FE23C5">
        <w:tc>
          <w:tcPr>
            <w:tcW w:w="3732" w:type="dxa"/>
            <w:vAlign w:val="bottom"/>
          </w:tcPr>
          <w:p w14:paraId="3BC2365A" w14:textId="7777777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14:paraId="24ABF762" w14:textId="77777777" w:rsidR="0038178F" w:rsidRPr="00FE23C5" w:rsidRDefault="0038178F" w:rsidP="0038178F">
            <w:pPr>
              <w:jc w:val="center"/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743E3886" w14:textId="77777777" w:rsidR="0038178F" w:rsidRPr="00FE23C5" w:rsidRDefault="0038178F" w:rsidP="0038178F">
            <w:r w:rsidRPr="00FE23C5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20B694A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AD2F20E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4" w:type="dxa"/>
          </w:tcPr>
          <w:p w14:paraId="699CE970" w14:textId="77777777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FE23C5" w:rsidRPr="00FE23C5" w14:paraId="20B96D15" w14:textId="77777777" w:rsidTr="00FE23C5">
        <w:tc>
          <w:tcPr>
            <w:tcW w:w="3732" w:type="dxa"/>
            <w:vAlign w:val="bottom"/>
          </w:tcPr>
          <w:p w14:paraId="76DB0FB2" w14:textId="77777777" w:rsidR="0038178F" w:rsidRPr="00FE23C5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14:paraId="4CF60617" w14:textId="77777777" w:rsidR="0038178F" w:rsidRPr="00FE23C5" w:rsidRDefault="0038178F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155485E3" w14:textId="77777777" w:rsidR="0038178F" w:rsidRPr="00BB3EB8" w:rsidRDefault="0038178F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B3EB8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14:paraId="66A10DA9" w14:textId="77777777" w:rsidR="0038178F" w:rsidRPr="00FE23C5" w:rsidRDefault="0038178F" w:rsidP="00C10B78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99.999</w:t>
            </w:r>
            <w:r w:rsidR="00C10B78" w:rsidRPr="00FE23C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4B95EF13" w14:textId="68EBEE94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99.999</w:t>
            </w:r>
            <w:r w:rsidR="00350138" w:rsidRPr="00FE23C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4" w:type="dxa"/>
          </w:tcPr>
          <w:p w14:paraId="52018E35" w14:textId="18F5F180" w:rsidR="0038178F" w:rsidRPr="00FE23C5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99.999</w:t>
            </w:r>
            <w:r w:rsidR="00EE3FF9"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</w:tr>
      <w:tr w:rsidR="00FE23C5" w:rsidRPr="00FE23C5" w14:paraId="01E9BEF7" w14:textId="77777777" w:rsidTr="00FE23C5">
        <w:tc>
          <w:tcPr>
            <w:tcW w:w="3732" w:type="dxa"/>
            <w:vAlign w:val="bottom"/>
          </w:tcPr>
          <w:p w14:paraId="51DB4279" w14:textId="7E9CF630" w:rsidR="009D4736" w:rsidRPr="00FE23C5" w:rsidRDefault="009D4736" w:rsidP="00EB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บริษัท วังคอนกรีต จำกัด</w:t>
            </w:r>
          </w:p>
        </w:tc>
        <w:tc>
          <w:tcPr>
            <w:tcW w:w="1080" w:type="dxa"/>
          </w:tcPr>
          <w:p w14:paraId="6391ED07" w14:textId="77777777" w:rsidR="009D4736" w:rsidRPr="00FE23C5" w:rsidRDefault="009D4736" w:rsidP="00EB085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703F13E9" w14:textId="3B6F7011" w:rsidR="009D4736" w:rsidRPr="00BB3EB8" w:rsidRDefault="009D4736" w:rsidP="00EB08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B3EB8">
              <w:rPr>
                <w:rFonts w:ascii="Angsana New" w:hAnsi="Angsana New"/>
                <w:sz w:val="26"/>
                <w:szCs w:val="26"/>
                <w:cs/>
              </w:rPr>
              <w:t>ผลิตผลิตภัณฑ์คอนกรีตอัดแรง</w:t>
            </w:r>
          </w:p>
        </w:tc>
        <w:tc>
          <w:tcPr>
            <w:tcW w:w="1080" w:type="dxa"/>
          </w:tcPr>
          <w:p w14:paraId="3EEBC0D7" w14:textId="32A46A3C" w:rsidR="009D4736" w:rsidRPr="00FE23C5" w:rsidRDefault="002B1651" w:rsidP="002B1651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9D4736" w:rsidRPr="00FE23C5">
              <w:rPr>
                <w:rFonts w:ascii="Angsana New" w:hAnsi="Angsana New"/>
                <w:sz w:val="26"/>
                <w:szCs w:val="26"/>
              </w:rPr>
              <w:t>99.9</w:t>
            </w:r>
            <w:r w:rsidR="00BB3EB8"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80" w:type="dxa"/>
          </w:tcPr>
          <w:p w14:paraId="7551C0DC" w14:textId="685CAF92" w:rsidR="009D4736" w:rsidRPr="00FE23C5" w:rsidRDefault="009D4736" w:rsidP="00EB085C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</w:tcPr>
          <w:p w14:paraId="5C60A012" w14:textId="1293C621" w:rsidR="009D4736" w:rsidRPr="00FE23C5" w:rsidRDefault="002B1651" w:rsidP="002B1651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E23C5" w:rsidRPr="00FE23C5" w14:paraId="06F07593" w14:textId="77777777" w:rsidTr="00FE23C5">
        <w:tc>
          <w:tcPr>
            <w:tcW w:w="3732" w:type="dxa"/>
            <w:vAlign w:val="bottom"/>
          </w:tcPr>
          <w:p w14:paraId="7614307D" w14:textId="77777777" w:rsidR="009D4736" w:rsidRPr="00FE23C5" w:rsidRDefault="009D4736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F9511C2" w14:textId="77777777" w:rsidR="009D4736" w:rsidRPr="00FE23C5" w:rsidRDefault="009D4736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8" w:type="dxa"/>
          </w:tcPr>
          <w:p w14:paraId="14D7447A" w14:textId="77777777" w:rsidR="009D4736" w:rsidRPr="00FE23C5" w:rsidRDefault="009D4736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6ABFAF" w14:textId="77777777" w:rsidR="009D4736" w:rsidRPr="00FE23C5" w:rsidRDefault="009D4736" w:rsidP="00C10B78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485B5E" w14:textId="77777777" w:rsidR="009D4736" w:rsidRPr="00FE23C5" w:rsidRDefault="009D4736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DE5E0DE" w14:textId="77777777" w:rsidR="009D4736" w:rsidRPr="00FE23C5" w:rsidRDefault="009D4736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C5" w:rsidRPr="00FE23C5" w14:paraId="773141B2" w14:textId="77777777" w:rsidTr="00FE23C5">
        <w:tc>
          <w:tcPr>
            <w:tcW w:w="4812" w:type="dxa"/>
            <w:gridSpan w:val="2"/>
            <w:vAlign w:val="bottom"/>
          </w:tcPr>
          <w:p w14:paraId="276F4327" w14:textId="77777777" w:rsidR="00877F49" w:rsidRPr="00FE23C5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บริษัทย่อยทางอ้อมที่ถือหุ้นโดย </w:t>
            </w:r>
            <w:r w:rsidRPr="00FE23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2658" w:type="dxa"/>
          </w:tcPr>
          <w:p w14:paraId="726FF500" w14:textId="77777777" w:rsidR="00877F49" w:rsidRPr="00FE23C5" w:rsidRDefault="00877F49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16E5EE" w14:textId="77777777" w:rsidR="00877F49" w:rsidRPr="00FE23C5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7FA8B7" w14:textId="77777777" w:rsidR="00877F49" w:rsidRPr="00FE23C5" w:rsidRDefault="00877F49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D78325F" w14:textId="77777777" w:rsidR="00877F49" w:rsidRPr="00FE23C5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C5" w:rsidRPr="00FE23C5" w14:paraId="31F06368" w14:textId="77777777" w:rsidTr="00FE23C5">
        <w:tc>
          <w:tcPr>
            <w:tcW w:w="3732" w:type="dxa"/>
            <w:vAlign w:val="bottom"/>
          </w:tcPr>
          <w:p w14:paraId="37B24C0A" w14:textId="77777777" w:rsidR="00877F49" w:rsidRPr="00FE23C5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1080" w:type="dxa"/>
          </w:tcPr>
          <w:p w14:paraId="4E1BF792" w14:textId="77777777" w:rsidR="00877F49" w:rsidRPr="00FE23C5" w:rsidRDefault="00877F49" w:rsidP="00877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658" w:type="dxa"/>
          </w:tcPr>
          <w:p w14:paraId="21F57103" w14:textId="77777777" w:rsidR="00877F49" w:rsidRPr="00FE23C5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1080" w:type="dxa"/>
          </w:tcPr>
          <w:p w14:paraId="5FFD32D1" w14:textId="77777777" w:rsidR="00877F49" w:rsidRPr="00FE23C5" w:rsidRDefault="00877F49" w:rsidP="00877F49">
            <w:pPr>
              <w:tabs>
                <w:tab w:val="decimal" w:pos="576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F9354A5" w14:textId="77777777" w:rsidR="00877F49" w:rsidRPr="00FE23C5" w:rsidRDefault="00877F49" w:rsidP="00877F49">
            <w:pPr>
              <w:tabs>
                <w:tab w:val="decimal" w:pos="57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</w:tcPr>
          <w:p w14:paraId="2222F3D1" w14:textId="111517BC" w:rsidR="00877F49" w:rsidRPr="00FE23C5" w:rsidRDefault="009D4736" w:rsidP="00877F49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E225562" w14:textId="77777777" w:rsidR="00877F49" w:rsidRPr="00FE23C5" w:rsidRDefault="00877F49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2" w:name="_MON_1650551726"/>
      <w:bookmarkStart w:id="3" w:name="_MON_1650551774"/>
      <w:bookmarkStart w:id="4" w:name="_MON_1650551837"/>
      <w:bookmarkStart w:id="5" w:name="_MON_1650551863"/>
      <w:bookmarkStart w:id="6" w:name="_MON_1650551904"/>
      <w:bookmarkStart w:id="7" w:name="_MON_1650551921"/>
      <w:bookmarkStart w:id="8" w:name="_MON_1650551926"/>
      <w:bookmarkStart w:id="9" w:name="_MON_1650551989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32912E" w14:textId="77777777" w:rsidR="00A41D83" w:rsidRPr="00FE23C5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14:paraId="4CF85FDC" w14:textId="1721F5E8" w:rsidR="00A41D83" w:rsidRPr="00FE23C5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F826611" w14:textId="3CDE6EE9" w:rsidR="00880884" w:rsidRPr="00FE23C5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FE23C5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</w:t>
      </w:r>
      <w:r w:rsidR="00CD49A2" w:rsidRPr="00FE23C5">
        <w:rPr>
          <w:rFonts w:ascii="Angsana New" w:hAnsi="Angsana New" w:hint="cs"/>
          <w:spacing w:val="-6"/>
          <w:sz w:val="30"/>
          <w:szCs w:val="30"/>
          <w:cs/>
        </w:rPr>
        <w:t>ข้อมูลทางการเงินรวม</w:t>
      </w:r>
    </w:p>
    <w:p w14:paraId="789290A2" w14:textId="25860311" w:rsidR="00826A2D" w:rsidRPr="00FE23C5" w:rsidRDefault="00880884" w:rsidP="0082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FE23C5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FE23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FE23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FE23C5">
        <w:rPr>
          <w:rFonts w:ascii="Angsana New" w:hAnsi="Angsana New"/>
          <w:spacing w:val="-6"/>
          <w:sz w:val="30"/>
          <w:szCs w:val="30"/>
          <w:cs/>
        </w:rPr>
        <w:br/>
      </w:r>
      <w:r w:rsidRPr="00FE23C5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FE23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</w:t>
      </w:r>
      <w:r w:rsidR="00CD49A2" w:rsidRPr="00FE23C5">
        <w:rPr>
          <w:rFonts w:ascii="Angsana New" w:hAnsi="Angsana New" w:hint="cs"/>
          <w:spacing w:val="-6"/>
          <w:sz w:val="30"/>
          <w:szCs w:val="30"/>
          <w:cs/>
        </w:rPr>
        <w:t>ข้อมูลทางการเงินรวม</w:t>
      </w:r>
      <w:r w:rsidRPr="00FE23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FE23C5">
        <w:rPr>
          <w:rFonts w:ascii="Angsana New" w:hAnsi="Angsana New"/>
          <w:spacing w:val="-6"/>
          <w:sz w:val="30"/>
          <w:szCs w:val="30"/>
          <w:cs/>
        </w:rPr>
        <w:br/>
      </w:r>
      <w:r w:rsidRPr="00FE23C5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FE23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826A2D" w:rsidRPr="00FE23C5">
        <w:rPr>
          <w:rFonts w:ascii="Angsana New" w:hAnsi="Angsana New" w:hint="cs"/>
          <w:spacing w:val="-6"/>
          <w:sz w:val="30"/>
          <w:szCs w:val="30"/>
          <w:cs/>
        </w:rPr>
        <w:t xml:space="preserve"> แต่เท่าที่เมื่อไม่มีหลักฐานการด้อยค่าเกิดขึ้น</w:t>
      </w:r>
    </w:p>
    <w:p w14:paraId="0DB32BCD" w14:textId="6465C8B2" w:rsidR="00975E2A" w:rsidRDefault="00CD49A2" w:rsidP="009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FE23C5">
        <w:rPr>
          <w:rFonts w:ascii="Angsana New" w:hAnsi="Angsana New" w:hint="cs"/>
          <w:spacing w:val="-6"/>
          <w:sz w:val="30"/>
          <w:szCs w:val="30"/>
          <w:cs/>
        </w:rPr>
        <w:t>ข้อมูลทางการเงินรวม</w:t>
      </w:r>
      <w:r w:rsidR="00880884" w:rsidRPr="00FE23C5">
        <w:rPr>
          <w:rFonts w:ascii="Angsana New" w:hAnsi="Angsana New" w:hint="cs"/>
          <w:spacing w:val="-6"/>
          <w:sz w:val="30"/>
          <w:szCs w:val="30"/>
          <w:cs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12DE7C6A" w14:textId="77777777" w:rsidR="005B008D" w:rsidRDefault="005B008D" w:rsidP="009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AA2FE90" w14:textId="77777777" w:rsidR="005B008D" w:rsidRDefault="005B008D" w:rsidP="009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279A417" w14:textId="77777777" w:rsidR="005B008D" w:rsidRPr="00FE23C5" w:rsidRDefault="005B008D" w:rsidP="00975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315B149" w14:textId="77777777" w:rsidR="0086030C" w:rsidRPr="00FE23C5" w:rsidRDefault="0086030C" w:rsidP="00FE23C5">
      <w:pPr>
        <w:spacing w:line="240" w:lineRule="auto"/>
        <w:ind w:left="426" w:right="-23"/>
        <w:rPr>
          <w:rFonts w:ascii="Angsana New" w:hAnsi="Angsana New"/>
          <w:spacing w:val="-6"/>
          <w:sz w:val="30"/>
          <w:szCs w:val="30"/>
        </w:rPr>
      </w:pPr>
      <w:r w:rsidRPr="00FE23C5">
        <w:rPr>
          <w:rFonts w:asciiTheme="majorBidi" w:hAnsiTheme="majorBidi" w:cstheme="majorBidi"/>
          <w:sz w:val="30"/>
          <w:szCs w:val="30"/>
          <w:cs/>
        </w:rPr>
        <w:lastRenderedPageBreak/>
        <w:t>รายการซื้อเงินลงทุนในบริษัทย่อย</w:t>
      </w:r>
    </w:p>
    <w:p w14:paraId="723EEEAB" w14:textId="125CB877" w:rsidR="0086030C" w:rsidRPr="00FE23C5" w:rsidRDefault="0086030C" w:rsidP="00FE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FE23C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B3EB8" w:rsidRPr="00BB3EB8">
        <w:rPr>
          <w:rFonts w:asciiTheme="majorBidi" w:hAnsiTheme="majorBidi" w:cstheme="majorBidi" w:hint="cs"/>
          <w:sz w:val="30"/>
          <w:szCs w:val="30"/>
          <w:lang w:val="en-GB"/>
        </w:rPr>
        <w:t>1</w:t>
      </w:r>
      <w:r w:rsidRPr="00FE23C5">
        <w:rPr>
          <w:rFonts w:asciiTheme="majorBidi" w:hAnsiTheme="majorBidi" w:cstheme="majorBidi" w:hint="cs"/>
          <w:sz w:val="30"/>
          <w:szCs w:val="30"/>
          <w:cs/>
        </w:rPr>
        <w:t xml:space="preserve"> กรกฎ</w:t>
      </w:r>
      <w:r w:rsidR="00BB3EB8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FE23C5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="00BB3EB8" w:rsidRPr="00BB3EB8">
        <w:rPr>
          <w:rFonts w:asciiTheme="majorBidi" w:hAnsiTheme="majorBidi" w:cstheme="majorBidi" w:hint="cs"/>
          <w:sz w:val="30"/>
          <w:szCs w:val="30"/>
          <w:lang w:val="en-GB"/>
        </w:rPr>
        <w:t>2567</w:t>
      </w:r>
      <w:r w:rsidRPr="00FE23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E23C5">
        <w:rPr>
          <w:rFonts w:asciiTheme="majorBidi" w:hAnsiTheme="majorBidi" w:cstheme="majorBidi"/>
          <w:sz w:val="30"/>
          <w:szCs w:val="30"/>
          <w:cs/>
        </w:rPr>
        <w:t>บริษัทได้ซื้อหุ้นสามัญใน</w:t>
      </w:r>
      <w:r w:rsidRPr="00FE23C5">
        <w:rPr>
          <w:rFonts w:asciiTheme="majorBidi" w:hAnsiTheme="majorBidi"/>
          <w:sz w:val="30"/>
          <w:szCs w:val="30"/>
          <w:cs/>
        </w:rPr>
        <w:t>บริษัท วังคอนกรีต จำกัด</w:t>
      </w:r>
      <w:r w:rsidRPr="00FE23C5">
        <w:rPr>
          <w:rFonts w:asciiTheme="majorBidi" w:hAnsiTheme="majorBidi" w:cstheme="majorBidi"/>
          <w:sz w:val="30"/>
          <w:szCs w:val="30"/>
          <w:cs/>
        </w:rPr>
        <w:t xml:space="preserve">  จากผู้ถือหุ้นรายหนึ่งจำนวน </w:t>
      </w:r>
      <w:r w:rsidRPr="00FE23C5">
        <w:rPr>
          <w:rFonts w:asciiTheme="majorBidi" w:hAnsiTheme="majorBidi" w:cstheme="majorBidi"/>
          <w:sz w:val="30"/>
          <w:szCs w:val="30"/>
        </w:rPr>
        <w:t xml:space="preserve">9,000 </w:t>
      </w:r>
      <w:r w:rsidRPr="00FE23C5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Pr="00FE23C5">
        <w:rPr>
          <w:rFonts w:asciiTheme="majorBidi" w:hAnsiTheme="majorBidi" w:cstheme="majorBidi"/>
          <w:sz w:val="30"/>
          <w:szCs w:val="30"/>
        </w:rPr>
        <w:t xml:space="preserve"> 1,000 </w:t>
      </w:r>
      <w:r w:rsidRPr="00FE23C5">
        <w:rPr>
          <w:rFonts w:asciiTheme="majorBidi" w:hAnsiTheme="majorBidi" w:cstheme="majorBidi"/>
          <w:sz w:val="30"/>
          <w:szCs w:val="30"/>
          <w:cs/>
        </w:rPr>
        <w:t>บาท รวมเป็นเงิน</w:t>
      </w:r>
      <w:r w:rsidRPr="00FE23C5">
        <w:rPr>
          <w:rFonts w:asciiTheme="majorBidi" w:hAnsiTheme="majorBidi" w:cstheme="majorBidi"/>
          <w:sz w:val="30"/>
          <w:szCs w:val="30"/>
        </w:rPr>
        <w:t xml:space="preserve"> 9,000,000 </w:t>
      </w:r>
      <w:r w:rsidRPr="00FE23C5">
        <w:rPr>
          <w:rFonts w:asciiTheme="majorBidi" w:hAnsiTheme="majorBidi" w:cstheme="majorBidi"/>
          <w:sz w:val="30"/>
          <w:szCs w:val="30"/>
          <w:cs/>
        </w:rPr>
        <w:t xml:space="preserve">บาท มีผลให้บริษัทเป็นผู้ถือหุ้นรายใหญ่ คิดเป็นสัดส่วนร้อยละ </w:t>
      </w:r>
      <w:r w:rsidRPr="00FE23C5">
        <w:rPr>
          <w:rFonts w:asciiTheme="majorBidi" w:hAnsiTheme="majorBidi" w:cstheme="majorBidi"/>
          <w:sz w:val="30"/>
          <w:szCs w:val="30"/>
        </w:rPr>
        <w:t>99.99</w:t>
      </w:r>
      <w:r w:rsidRPr="00FE23C5">
        <w:rPr>
          <w:rFonts w:asciiTheme="majorBidi" w:hAnsiTheme="majorBidi" w:cstheme="majorBidi"/>
          <w:sz w:val="30"/>
          <w:szCs w:val="30"/>
          <w:cs/>
        </w:rPr>
        <w:t xml:space="preserve"> การจด</w:t>
      </w:r>
      <w:r w:rsidRPr="00FE23C5">
        <w:rPr>
          <w:rFonts w:ascii="Angsana New" w:hAnsi="Angsana New"/>
          <w:spacing w:val="-6"/>
          <w:sz w:val="30"/>
          <w:szCs w:val="30"/>
          <w:cs/>
        </w:rPr>
        <w:t>ทะเบียน</w:t>
      </w:r>
      <w:r w:rsidRPr="00FE23C5">
        <w:rPr>
          <w:rFonts w:asciiTheme="majorBidi" w:hAnsiTheme="majorBidi" w:cstheme="majorBidi"/>
          <w:sz w:val="30"/>
          <w:szCs w:val="30"/>
          <w:cs/>
        </w:rPr>
        <w:t>เปลี่ยนแปลงจำนวนหุ้น</w:t>
      </w:r>
      <w:r w:rsidRPr="00FE23C5">
        <w:rPr>
          <w:rFonts w:asciiTheme="majorBidi" w:hAnsiTheme="majorBidi" w:cstheme="majorBidi"/>
          <w:sz w:val="30"/>
          <w:szCs w:val="30"/>
        </w:rPr>
        <w:t xml:space="preserve"> </w:t>
      </w:r>
      <w:r w:rsidRPr="00FE23C5">
        <w:rPr>
          <w:rFonts w:asciiTheme="majorBidi" w:hAnsiTheme="majorBidi" w:cstheme="majorBidi"/>
          <w:sz w:val="30"/>
          <w:szCs w:val="30"/>
          <w:cs/>
        </w:rPr>
        <w:t>ได้ดำเนินการเสร็จสิ้น</w:t>
      </w:r>
      <w:r w:rsidRPr="00FE23C5">
        <w:rPr>
          <w:rFonts w:asciiTheme="majorBidi" w:hAnsiTheme="majorBidi" w:cstheme="majorBidi"/>
          <w:sz w:val="30"/>
          <w:szCs w:val="30"/>
        </w:rPr>
        <w:t xml:space="preserve"> </w:t>
      </w:r>
      <w:r w:rsidRPr="00FE23C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229AE" w:rsidRPr="00FE23C5">
        <w:rPr>
          <w:rFonts w:asciiTheme="majorBidi" w:hAnsiTheme="majorBidi" w:cstheme="majorBidi"/>
          <w:sz w:val="30"/>
          <w:szCs w:val="30"/>
        </w:rPr>
        <w:t xml:space="preserve">15 </w:t>
      </w:r>
      <w:r w:rsidR="001229AE" w:rsidRPr="00FE23C5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BB3EB8" w:rsidRPr="00BB3EB8">
        <w:rPr>
          <w:rFonts w:asciiTheme="majorBidi" w:hAnsiTheme="majorBidi" w:cstheme="majorBidi" w:hint="cs"/>
          <w:sz w:val="30"/>
          <w:szCs w:val="30"/>
          <w:lang w:val="en-GB"/>
        </w:rPr>
        <w:t>2567</w:t>
      </w:r>
      <w:r w:rsidR="001229AE" w:rsidRPr="00FE23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3571C51" w14:textId="2B9106C1" w:rsidR="0086030C" w:rsidRDefault="00BB3EB8" w:rsidP="00FE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 xml:space="preserve">การเงินรวมนี้ได้รวมงบฐานะการเงินของ </w:t>
      </w:r>
      <w:r w:rsidR="0086030C" w:rsidRPr="00FE23C5">
        <w:rPr>
          <w:rFonts w:asciiTheme="majorBidi" w:hAnsiTheme="majorBidi"/>
          <w:sz w:val="30"/>
          <w:szCs w:val="30"/>
          <w:cs/>
        </w:rPr>
        <w:t>บริษัท วังคอนกรีต จำกัด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 xml:space="preserve">  ณ วันที่ </w:t>
      </w:r>
      <w:r w:rsidR="0086030C" w:rsidRPr="00FE23C5">
        <w:rPr>
          <w:rFonts w:asciiTheme="majorBidi" w:hAnsiTheme="majorBidi" w:cstheme="majorBidi"/>
          <w:sz w:val="30"/>
          <w:szCs w:val="30"/>
        </w:rPr>
        <w:t>30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BB3EB8">
        <w:rPr>
          <w:rFonts w:asciiTheme="majorBidi" w:hAnsiTheme="majorBidi" w:cstheme="majorBidi"/>
          <w:sz w:val="30"/>
          <w:szCs w:val="30"/>
          <w:lang w:val="en-GB"/>
        </w:rPr>
        <w:t>2567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 xml:space="preserve"> และงบกำไรขาดทุนเบ็ดเสร็จตั้งแต่วันที่ </w:t>
      </w:r>
      <w:r w:rsidRPr="00BB3EB8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86030C" w:rsidRPr="00FE23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>กรก</w:t>
      </w:r>
      <w:r w:rsidR="000F2248" w:rsidRPr="00FE23C5">
        <w:rPr>
          <w:rFonts w:asciiTheme="majorBidi" w:hAnsiTheme="majorBidi" w:cstheme="majorBidi" w:hint="cs"/>
          <w:sz w:val="30"/>
          <w:szCs w:val="30"/>
          <w:cs/>
        </w:rPr>
        <w:t>ฎ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BB3EB8">
        <w:rPr>
          <w:rFonts w:asciiTheme="majorBidi" w:hAnsiTheme="majorBidi" w:cstheme="majorBidi"/>
          <w:sz w:val="30"/>
          <w:szCs w:val="30"/>
          <w:lang w:val="en-GB"/>
        </w:rPr>
        <w:t>2567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 xml:space="preserve"> ถึงวันที่</w:t>
      </w:r>
      <w:r w:rsidR="0086030C" w:rsidRPr="00FE23C5">
        <w:rPr>
          <w:rFonts w:asciiTheme="majorBidi" w:hAnsiTheme="majorBidi" w:cstheme="majorBidi"/>
          <w:sz w:val="30"/>
          <w:szCs w:val="30"/>
        </w:rPr>
        <w:t xml:space="preserve"> 30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BB3EB8">
        <w:rPr>
          <w:rFonts w:asciiTheme="majorBidi" w:hAnsiTheme="majorBidi" w:cstheme="majorBidi"/>
          <w:sz w:val="30"/>
          <w:szCs w:val="30"/>
          <w:lang w:val="en-GB"/>
        </w:rPr>
        <w:t>2567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 xml:space="preserve"> ทั้งนี้ มูลค่าของสินทรัพย์ ณ วันที่เป็นบริษัท</w:t>
      </w:r>
      <w:r w:rsidR="0086030C" w:rsidRPr="00FE23C5">
        <w:rPr>
          <w:rFonts w:ascii="Angsana New" w:hAnsi="Angsana New"/>
          <w:spacing w:val="-6"/>
          <w:sz w:val="30"/>
          <w:szCs w:val="30"/>
          <w:cs/>
        </w:rPr>
        <w:t>ย่อย</w:t>
      </w:r>
      <w:r w:rsidR="0086030C" w:rsidRPr="00FE23C5">
        <w:rPr>
          <w:rFonts w:asciiTheme="majorBidi" w:hAnsiTheme="majorBidi" w:cstheme="majorBidi"/>
          <w:sz w:val="30"/>
          <w:szCs w:val="30"/>
          <w:cs/>
        </w:rPr>
        <w:t xml:space="preserve">แสดงตามมูลค่ายุติธรรม </w:t>
      </w:r>
    </w:p>
    <w:p w14:paraId="05FDECAE" w14:textId="77777777" w:rsidR="00E06EED" w:rsidRPr="00FE23C5" w:rsidRDefault="00E06EED" w:rsidP="00E06EED">
      <w:pPr>
        <w:spacing w:line="240" w:lineRule="auto"/>
        <w:ind w:left="426" w:right="-23"/>
        <w:rPr>
          <w:rFonts w:asciiTheme="majorBidi" w:hAnsiTheme="majorBidi" w:cstheme="majorBidi"/>
          <w:sz w:val="30"/>
          <w:szCs w:val="30"/>
        </w:rPr>
      </w:pPr>
      <w:r w:rsidRPr="00FE23C5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มูลค่ายุติธรรมและมูลค่าตามบัญชีของสินทรัพย์สุทธิของ </w:t>
      </w:r>
      <w:r w:rsidRPr="00FE23C5">
        <w:rPr>
          <w:rFonts w:asciiTheme="majorBidi" w:hAnsiTheme="majorBidi"/>
          <w:sz w:val="30"/>
          <w:szCs w:val="30"/>
          <w:cs/>
        </w:rPr>
        <w:t>บริษัท วังคอนกรีต จำกัด</w:t>
      </w:r>
      <w:r w:rsidRPr="00FE23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23C5">
        <w:rPr>
          <w:rFonts w:asciiTheme="majorBidi" w:hAnsiTheme="majorBidi" w:cstheme="majorBidi"/>
          <w:sz w:val="30"/>
          <w:szCs w:val="30"/>
        </w:rPr>
        <w:t xml:space="preserve"> </w:t>
      </w:r>
      <w:r w:rsidRPr="00FE23C5">
        <w:rPr>
          <w:rFonts w:asciiTheme="majorBidi" w:hAnsiTheme="majorBidi" w:cstheme="majorBidi"/>
          <w:sz w:val="30"/>
          <w:szCs w:val="30"/>
          <w:cs/>
        </w:rPr>
        <w:t>ณ วันที่เป็นบริษัทย่อยของบริษัทมีดังต่อไปนี้</w:t>
      </w:r>
    </w:p>
    <w:tbl>
      <w:tblPr>
        <w:tblStyle w:val="TableGrid"/>
        <w:tblW w:w="900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5"/>
        <w:gridCol w:w="1530"/>
        <w:gridCol w:w="1530"/>
      </w:tblGrid>
      <w:tr w:rsidR="00E06EED" w14:paraId="4262F289" w14:textId="77777777" w:rsidTr="00E06EED">
        <w:tc>
          <w:tcPr>
            <w:tcW w:w="5945" w:type="dxa"/>
          </w:tcPr>
          <w:p w14:paraId="2EBE2396" w14:textId="77777777" w:rsidR="00E06EED" w:rsidRDefault="00E06EED" w:rsidP="00E471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61883B97" w14:textId="1359AE27" w:rsidR="00E06EED" w:rsidRDefault="00E06EED" w:rsidP="00E06E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06EED" w14:paraId="6C7EFC8F" w14:textId="77777777" w:rsidTr="00E06EED">
        <w:tc>
          <w:tcPr>
            <w:tcW w:w="5945" w:type="dxa"/>
          </w:tcPr>
          <w:p w14:paraId="68FF5413" w14:textId="77777777" w:rsidR="00E06EED" w:rsidRDefault="00E06EED" w:rsidP="00E471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4942BB" w14:textId="3D4A0B74" w:rsidR="00E06EED" w:rsidRDefault="00E06EED" w:rsidP="00E06E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6391D400" w14:textId="672ACDD3" w:rsidR="00E06EED" w:rsidRDefault="00E06EED" w:rsidP="00E06E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E06EED" w14:paraId="2B21D984" w14:textId="77777777" w:rsidTr="00E06EED">
        <w:tc>
          <w:tcPr>
            <w:tcW w:w="5945" w:type="dxa"/>
          </w:tcPr>
          <w:p w14:paraId="5EABDDC1" w14:textId="77777777" w:rsidR="00E06EED" w:rsidRDefault="00E06EED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02670CDC" w14:textId="77777777" w:rsidR="00E06EED" w:rsidRDefault="00E06EED" w:rsidP="00E471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64FBEF" w14:textId="77777777" w:rsidR="00E06EED" w:rsidRDefault="00E06EED" w:rsidP="00E471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EED" w14:paraId="570CE7FF" w14:textId="77777777" w:rsidTr="00E06EED">
        <w:tc>
          <w:tcPr>
            <w:tcW w:w="5945" w:type="dxa"/>
          </w:tcPr>
          <w:p w14:paraId="4CA277B1" w14:textId="77777777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0FD699DF" w14:textId="15D67373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204</w:t>
            </w:r>
          </w:p>
        </w:tc>
        <w:tc>
          <w:tcPr>
            <w:tcW w:w="1530" w:type="dxa"/>
          </w:tcPr>
          <w:p w14:paraId="36D9A7F3" w14:textId="41126B41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204</w:t>
            </w:r>
          </w:p>
        </w:tc>
      </w:tr>
      <w:tr w:rsidR="00E06EED" w14:paraId="3328AC23" w14:textId="77777777" w:rsidTr="00E06EED">
        <w:tc>
          <w:tcPr>
            <w:tcW w:w="5945" w:type="dxa"/>
          </w:tcPr>
          <w:p w14:paraId="252D0FDC" w14:textId="60F17CA3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9C0D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4CC625D1" w14:textId="5F17BCB2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,219</w:t>
            </w:r>
          </w:p>
        </w:tc>
        <w:tc>
          <w:tcPr>
            <w:tcW w:w="1530" w:type="dxa"/>
          </w:tcPr>
          <w:p w14:paraId="68A593EC" w14:textId="7AA96DFB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,219</w:t>
            </w:r>
          </w:p>
        </w:tc>
      </w:tr>
      <w:tr w:rsidR="00E06EED" w14:paraId="4FE32F7F" w14:textId="77777777" w:rsidTr="00E06EED">
        <w:tc>
          <w:tcPr>
            <w:tcW w:w="5945" w:type="dxa"/>
          </w:tcPr>
          <w:p w14:paraId="3A6087AB" w14:textId="77777777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24417381" w14:textId="2CAEE22A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103</w:t>
            </w:r>
          </w:p>
        </w:tc>
        <w:tc>
          <w:tcPr>
            <w:tcW w:w="1530" w:type="dxa"/>
          </w:tcPr>
          <w:p w14:paraId="7DF8E12B" w14:textId="50ED406D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103</w:t>
            </w:r>
          </w:p>
        </w:tc>
      </w:tr>
      <w:tr w:rsidR="00E06EED" w14:paraId="082C0049" w14:textId="77777777" w:rsidTr="00E06EED">
        <w:tc>
          <w:tcPr>
            <w:tcW w:w="5945" w:type="dxa"/>
          </w:tcPr>
          <w:p w14:paraId="59A20529" w14:textId="77777777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37ACD08F" w14:textId="4C273581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,978</w:t>
            </w:r>
          </w:p>
        </w:tc>
        <w:tc>
          <w:tcPr>
            <w:tcW w:w="1530" w:type="dxa"/>
          </w:tcPr>
          <w:p w14:paraId="7BC9CF8B" w14:textId="38CD7462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,978</w:t>
            </w:r>
          </w:p>
        </w:tc>
      </w:tr>
      <w:tr w:rsidR="00E06EED" w14:paraId="0B0C534F" w14:textId="77777777" w:rsidTr="00E06EED">
        <w:tc>
          <w:tcPr>
            <w:tcW w:w="5945" w:type="dxa"/>
          </w:tcPr>
          <w:p w14:paraId="1B139C81" w14:textId="77777777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/>
                <w:sz w:val="30"/>
                <w:szCs w:val="30"/>
                <w:cs/>
              </w:rPr>
              <w:t>เงินฝากที่มีข้อจำกัดในการใช้</w:t>
            </w:r>
          </w:p>
        </w:tc>
        <w:tc>
          <w:tcPr>
            <w:tcW w:w="1530" w:type="dxa"/>
          </w:tcPr>
          <w:p w14:paraId="5A67CC3D" w14:textId="173C844F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1,033</w:t>
            </w:r>
          </w:p>
        </w:tc>
        <w:tc>
          <w:tcPr>
            <w:tcW w:w="1530" w:type="dxa"/>
          </w:tcPr>
          <w:p w14:paraId="5B133605" w14:textId="3CF6A4D3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1,033</w:t>
            </w:r>
          </w:p>
        </w:tc>
      </w:tr>
      <w:tr w:rsidR="00E06EED" w14:paraId="268E85C2" w14:textId="77777777" w:rsidTr="00E06EED">
        <w:tc>
          <w:tcPr>
            <w:tcW w:w="5945" w:type="dxa"/>
          </w:tcPr>
          <w:p w14:paraId="72E4A9FB" w14:textId="77777777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</w:tcPr>
          <w:p w14:paraId="4959E96F" w14:textId="07AC9A80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30" w:type="dxa"/>
          </w:tcPr>
          <w:p w14:paraId="195D2CDB" w14:textId="5D1E0898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E06EED" w14:paraId="0FCB464C" w14:textId="77777777" w:rsidTr="00E06EED">
        <w:tc>
          <w:tcPr>
            <w:tcW w:w="5945" w:type="dxa"/>
          </w:tcPr>
          <w:p w14:paraId="44AE1FCB" w14:textId="77777777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6706910D" w14:textId="03AFE523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114,057</w:t>
            </w:r>
          </w:p>
        </w:tc>
        <w:tc>
          <w:tcPr>
            <w:tcW w:w="1530" w:type="dxa"/>
          </w:tcPr>
          <w:p w14:paraId="01F7858E" w14:textId="643C962B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5,292</w:t>
            </w:r>
          </w:p>
        </w:tc>
      </w:tr>
      <w:tr w:rsidR="00E06EED" w14:paraId="1AF80CC9" w14:textId="77777777" w:rsidTr="00E06EED">
        <w:tc>
          <w:tcPr>
            <w:tcW w:w="5945" w:type="dxa"/>
          </w:tcPr>
          <w:p w14:paraId="04547D73" w14:textId="77777777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385D52DC" w14:textId="0DF631E1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6F409098" w14:textId="0359DF7E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06EED" w14:paraId="0FE0BBAE" w14:textId="77777777" w:rsidTr="00E06EED">
        <w:tc>
          <w:tcPr>
            <w:tcW w:w="5945" w:type="dxa"/>
          </w:tcPr>
          <w:p w14:paraId="390F2E59" w14:textId="77777777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1530" w:type="dxa"/>
          </w:tcPr>
          <w:p w14:paraId="1671D012" w14:textId="38E44720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1530" w:type="dxa"/>
          </w:tcPr>
          <w:p w14:paraId="2747FDCF" w14:textId="29DF9F85" w:rsidR="00E06EED" w:rsidRDefault="00E06EED" w:rsidP="00E06EE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E06EED" w14:paraId="37E8D4FA" w14:textId="77777777" w:rsidTr="00E06EED">
        <w:tc>
          <w:tcPr>
            <w:tcW w:w="5945" w:type="dxa"/>
          </w:tcPr>
          <w:p w14:paraId="3B8CAEA5" w14:textId="77777777" w:rsidR="00E06EED" w:rsidRDefault="00E06EED" w:rsidP="00E0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</w:tcPr>
          <w:p w14:paraId="1F14BEC5" w14:textId="28896DEB" w:rsidR="00E06EED" w:rsidRDefault="00E06EED" w:rsidP="00E06EE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123,535</w:t>
            </w:r>
          </w:p>
        </w:tc>
        <w:tc>
          <w:tcPr>
            <w:tcW w:w="1530" w:type="dxa"/>
          </w:tcPr>
          <w:p w14:paraId="79E74256" w14:textId="02F77462" w:rsidR="00E06EED" w:rsidRDefault="00E06EED" w:rsidP="00E06EE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14,770</w:t>
            </w:r>
          </w:p>
        </w:tc>
      </w:tr>
    </w:tbl>
    <w:p w14:paraId="2FAB683F" w14:textId="77777777" w:rsidR="00E06EED" w:rsidRDefault="00E06EED" w:rsidP="00FE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E6D63" w14:textId="77777777" w:rsidR="00E06EED" w:rsidRDefault="00E06EED" w:rsidP="00FE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6B4E8" w14:textId="77777777" w:rsidR="00C56242" w:rsidRDefault="00C56242" w:rsidP="00FE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ECFA5" w14:textId="77777777" w:rsidR="00C56242" w:rsidRDefault="00C56242" w:rsidP="00FE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28574" w14:textId="77777777" w:rsidR="00E06EED" w:rsidRDefault="00E06EED" w:rsidP="00FE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5"/>
        <w:gridCol w:w="1530"/>
        <w:gridCol w:w="1530"/>
      </w:tblGrid>
      <w:tr w:rsidR="00E06EED" w14:paraId="2BBA01F8" w14:textId="77777777" w:rsidTr="00E47108">
        <w:tc>
          <w:tcPr>
            <w:tcW w:w="5945" w:type="dxa"/>
          </w:tcPr>
          <w:p w14:paraId="391DEC3B" w14:textId="77777777" w:rsidR="00E06EED" w:rsidRDefault="00E06EED" w:rsidP="00E471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4BFC5E49" w14:textId="77777777" w:rsidR="00E06EED" w:rsidRDefault="00E06EED" w:rsidP="00E471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06EED" w14:paraId="11FC4186" w14:textId="77777777" w:rsidTr="00E47108">
        <w:tc>
          <w:tcPr>
            <w:tcW w:w="5945" w:type="dxa"/>
          </w:tcPr>
          <w:p w14:paraId="19EA4CB4" w14:textId="77777777" w:rsidR="00E06EED" w:rsidRDefault="00E06EED" w:rsidP="00E471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8D656A" w14:textId="77777777" w:rsidR="00E06EED" w:rsidRDefault="00E06EED" w:rsidP="00E471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67786D0C" w14:textId="77777777" w:rsidR="00E06EED" w:rsidRDefault="00E06EED" w:rsidP="00E471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E06EED" w14:paraId="620B80C6" w14:textId="77777777" w:rsidTr="003C58B4">
        <w:trPr>
          <w:trHeight w:hRule="exact" w:val="288"/>
        </w:trPr>
        <w:tc>
          <w:tcPr>
            <w:tcW w:w="5945" w:type="dxa"/>
          </w:tcPr>
          <w:p w14:paraId="156A7531" w14:textId="0DBC47EF" w:rsidR="00E06EED" w:rsidRDefault="00E06EED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1EA587" w14:textId="77777777" w:rsidR="00E06EED" w:rsidRDefault="00E06EED" w:rsidP="00E471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C105E2" w14:textId="77777777" w:rsidR="00E06EED" w:rsidRDefault="00E06EED" w:rsidP="00E471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242" w14:paraId="2BFC5F3C" w14:textId="77777777" w:rsidTr="00C449A7">
        <w:tc>
          <w:tcPr>
            <w:tcW w:w="5945" w:type="dxa"/>
            <w:vAlign w:val="bottom"/>
          </w:tcPr>
          <w:p w14:paraId="6E580551" w14:textId="7ED5079E" w:rsidR="00C56242" w:rsidRDefault="00C56242" w:rsidP="00C5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9C0D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41D0E904" w14:textId="6DEF05B1" w:rsidR="00C56242" w:rsidRDefault="00C56242" w:rsidP="00C562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,339</w:t>
            </w:r>
          </w:p>
        </w:tc>
        <w:tc>
          <w:tcPr>
            <w:tcW w:w="1530" w:type="dxa"/>
            <w:vAlign w:val="bottom"/>
          </w:tcPr>
          <w:p w14:paraId="06880A36" w14:textId="02C3C19D" w:rsidR="00C56242" w:rsidRDefault="00C56242" w:rsidP="00C562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EB8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,339</w:t>
            </w:r>
          </w:p>
        </w:tc>
      </w:tr>
      <w:tr w:rsidR="00C56242" w14:paraId="3E126407" w14:textId="77777777" w:rsidTr="00C449A7">
        <w:tc>
          <w:tcPr>
            <w:tcW w:w="5945" w:type="dxa"/>
            <w:vAlign w:val="bottom"/>
          </w:tcPr>
          <w:p w14:paraId="0BDE3B52" w14:textId="4C83ECF1" w:rsidR="00C56242" w:rsidRDefault="00C56242" w:rsidP="00C5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เงินมัดจำรับล่วงหน้าจากลูกค้า </w:t>
            </w:r>
          </w:p>
        </w:tc>
        <w:tc>
          <w:tcPr>
            <w:tcW w:w="1530" w:type="dxa"/>
            <w:vAlign w:val="bottom"/>
          </w:tcPr>
          <w:p w14:paraId="679666F1" w14:textId="55D34308" w:rsidR="00C56242" w:rsidRDefault="00C56242" w:rsidP="00C562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530" w:type="dxa"/>
            <w:vAlign w:val="bottom"/>
          </w:tcPr>
          <w:p w14:paraId="0FF8278F" w14:textId="0A4B54CA" w:rsidR="00C56242" w:rsidRDefault="00C56242" w:rsidP="00C562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C56242" w14:paraId="4E0D8FFE" w14:textId="77777777" w:rsidTr="00C449A7">
        <w:tc>
          <w:tcPr>
            <w:tcW w:w="5945" w:type="dxa"/>
            <w:vAlign w:val="bottom"/>
          </w:tcPr>
          <w:p w14:paraId="62943A88" w14:textId="5028B4ED" w:rsidR="00C56242" w:rsidRDefault="00C56242" w:rsidP="00C5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vAlign w:val="bottom"/>
          </w:tcPr>
          <w:p w14:paraId="6B965303" w14:textId="5C4B949A" w:rsidR="00C56242" w:rsidRDefault="00C56242" w:rsidP="00C562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30" w:type="dxa"/>
            <w:vAlign w:val="bottom"/>
          </w:tcPr>
          <w:p w14:paraId="00FB919B" w14:textId="3B357967" w:rsidR="00C56242" w:rsidRDefault="00C56242" w:rsidP="00C562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C56242" w14:paraId="15F86FAD" w14:textId="77777777" w:rsidTr="008D2443">
        <w:tc>
          <w:tcPr>
            <w:tcW w:w="5945" w:type="dxa"/>
            <w:vAlign w:val="bottom"/>
          </w:tcPr>
          <w:p w14:paraId="7959F550" w14:textId="1B639133" w:rsidR="00C56242" w:rsidRDefault="00C56242" w:rsidP="00C5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/>
                <w:sz w:val="30"/>
                <w:szCs w:val="30"/>
                <w:cs/>
              </w:rPr>
              <w:t>หนี้สินภาษีเงินได้รอตัด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Pr="00FE23C5">
              <w:rPr>
                <w:rFonts w:asciiTheme="majorBidi" w:hAnsi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1530" w:type="dxa"/>
          </w:tcPr>
          <w:p w14:paraId="0B24F4E7" w14:textId="53C49E10" w:rsidR="00C56242" w:rsidRDefault="00C56242" w:rsidP="00C562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530" w:type="dxa"/>
          </w:tcPr>
          <w:p w14:paraId="23D3F8B1" w14:textId="583A1A0D" w:rsidR="00C56242" w:rsidRDefault="00C56242" w:rsidP="00C562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56242" w14:paraId="1205CF65" w14:textId="77777777" w:rsidTr="008D2443">
        <w:tc>
          <w:tcPr>
            <w:tcW w:w="5945" w:type="dxa"/>
            <w:vAlign w:val="bottom"/>
          </w:tcPr>
          <w:p w14:paraId="76E0FD5C" w14:textId="77A1E9DC" w:rsidR="00C56242" w:rsidRDefault="00C56242" w:rsidP="00C5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30" w:type="dxa"/>
          </w:tcPr>
          <w:p w14:paraId="3064B77F" w14:textId="6C254CF3" w:rsidR="00C56242" w:rsidRDefault="00C56242" w:rsidP="00C562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530" w:type="dxa"/>
          </w:tcPr>
          <w:p w14:paraId="22E04D65" w14:textId="239CB6F2" w:rsidR="00C56242" w:rsidRDefault="00C56242" w:rsidP="00C562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E06EED" w14:paraId="442F43FC" w14:textId="77777777" w:rsidTr="00E47108">
        <w:tc>
          <w:tcPr>
            <w:tcW w:w="5945" w:type="dxa"/>
          </w:tcPr>
          <w:p w14:paraId="03F215E9" w14:textId="7E082703" w:rsidR="00E06EED" w:rsidRDefault="00C56242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FE23C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793F324E" w14:textId="7B587BCD" w:rsidR="00E06EED" w:rsidRDefault="00C56242" w:rsidP="00C562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31,047</w:t>
            </w:r>
          </w:p>
        </w:tc>
        <w:tc>
          <w:tcPr>
            <w:tcW w:w="1530" w:type="dxa"/>
          </w:tcPr>
          <w:p w14:paraId="0879D00D" w14:textId="01BCB49E" w:rsidR="00E06EED" w:rsidRDefault="00C56242" w:rsidP="00C562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9,294</w:t>
            </w:r>
          </w:p>
        </w:tc>
      </w:tr>
      <w:tr w:rsidR="00E06EED" w14:paraId="3528DF3B" w14:textId="77777777" w:rsidTr="00E47108">
        <w:tc>
          <w:tcPr>
            <w:tcW w:w="5945" w:type="dxa"/>
          </w:tcPr>
          <w:p w14:paraId="644FFC67" w14:textId="1D40B07D" w:rsidR="00E06EED" w:rsidRDefault="00C56242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530" w:type="dxa"/>
          </w:tcPr>
          <w:p w14:paraId="6B92DDCC" w14:textId="0D26058E" w:rsidR="00E06EED" w:rsidRDefault="00C56242" w:rsidP="00C5624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E06EED" w:rsidRPr="00FE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530" w:type="dxa"/>
          </w:tcPr>
          <w:p w14:paraId="7C53C7E7" w14:textId="44E30029" w:rsidR="00E06EED" w:rsidRDefault="00E06EED" w:rsidP="00C5624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C56242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</w:tr>
      <w:tr w:rsidR="00E06EED" w14:paraId="30491D52" w14:textId="77777777" w:rsidTr="00E47108">
        <w:tc>
          <w:tcPr>
            <w:tcW w:w="5945" w:type="dxa"/>
          </w:tcPr>
          <w:p w14:paraId="7C08AD13" w14:textId="331922BC" w:rsidR="00E06EED" w:rsidRDefault="00C56242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สัดส่วนการลงทุน (ร้อยละ)</w:t>
            </w:r>
          </w:p>
        </w:tc>
        <w:tc>
          <w:tcPr>
            <w:tcW w:w="1530" w:type="dxa"/>
          </w:tcPr>
          <w:p w14:paraId="73E4BF84" w14:textId="5D536039" w:rsidR="00E06EED" w:rsidRDefault="00C56242" w:rsidP="00C5624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530" w:type="dxa"/>
          </w:tcPr>
          <w:p w14:paraId="2994107C" w14:textId="538A0E51" w:rsidR="00E06EED" w:rsidRDefault="00E06EED" w:rsidP="00E471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242" w14:paraId="515A8B8B" w14:textId="77777777" w:rsidTr="00E47108">
        <w:tc>
          <w:tcPr>
            <w:tcW w:w="5945" w:type="dxa"/>
          </w:tcPr>
          <w:p w14:paraId="36BDF196" w14:textId="38E4E35C" w:rsidR="00C56242" w:rsidRPr="00FE23C5" w:rsidRDefault="00C56242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530" w:type="dxa"/>
          </w:tcPr>
          <w:p w14:paraId="2FE9D69F" w14:textId="6C1E16CD" w:rsidR="00C56242" w:rsidRPr="00FE23C5" w:rsidRDefault="00C56242" w:rsidP="00E471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92,488</w:t>
            </w:r>
          </w:p>
        </w:tc>
        <w:tc>
          <w:tcPr>
            <w:tcW w:w="1530" w:type="dxa"/>
          </w:tcPr>
          <w:p w14:paraId="38DB550C" w14:textId="77777777" w:rsidR="00C56242" w:rsidRPr="00FE23C5" w:rsidRDefault="00C56242" w:rsidP="00E471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EED" w14:paraId="00D7F596" w14:textId="77777777" w:rsidTr="00E47108">
        <w:tc>
          <w:tcPr>
            <w:tcW w:w="5945" w:type="dxa"/>
          </w:tcPr>
          <w:p w14:paraId="7FF69612" w14:textId="3C232F21" w:rsidR="00E06EED" w:rsidRDefault="00C56242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ราคาซื้อ</w:t>
            </w:r>
          </w:p>
        </w:tc>
        <w:tc>
          <w:tcPr>
            <w:tcW w:w="1530" w:type="dxa"/>
          </w:tcPr>
          <w:p w14:paraId="31E83517" w14:textId="308558C6" w:rsidR="00E06EED" w:rsidRDefault="00C56242" w:rsidP="00E471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98,000</w:t>
            </w:r>
          </w:p>
        </w:tc>
        <w:tc>
          <w:tcPr>
            <w:tcW w:w="1530" w:type="dxa"/>
          </w:tcPr>
          <w:p w14:paraId="34497345" w14:textId="72542911" w:rsidR="00E06EED" w:rsidRDefault="00E06EED" w:rsidP="00E471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6EED" w14:paraId="1AA4A2C0" w14:textId="77777777" w:rsidTr="00E47108">
        <w:tc>
          <w:tcPr>
            <w:tcW w:w="5945" w:type="dxa"/>
          </w:tcPr>
          <w:p w14:paraId="77F534F6" w14:textId="35678388" w:rsidR="00E06EED" w:rsidRDefault="00C56242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14FDA76C" w14:textId="3FC42A7C" w:rsidR="00E06EED" w:rsidRDefault="00C56242" w:rsidP="00C5624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06EED" w:rsidRPr="00FE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530" w:type="dxa"/>
          </w:tcPr>
          <w:p w14:paraId="620CA862" w14:textId="21B863BE" w:rsidR="00E06EED" w:rsidRDefault="00E06EED" w:rsidP="00C562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D5E2F21" w14:textId="77777777" w:rsidR="00E06EED" w:rsidRDefault="00E06EED" w:rsidP="00065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13BB18" w14:textId="097B8C72" w:rsidR="0086030C" w:rsidRPr="00FE23C5" w:rsidRDefault="00497A40" w:rsidP="000656FA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ยอดคงค้างระหว่างบริษัทและบริษัทย่อย รายการค้าระหว่างกันที่มีสาระสำคัญ เงินลงทุนในบริษัทย่อยในบัญชีของบริษัทและส่วนของผู้ถือหุ้นของบริษัทย่อยได้ตัดออกจาก</w:t>
      </w:r>
      <w:r w:rsidR="000656FA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</w:t>
      </w:r>
      <w:r w:rsidR="000656FA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รวมนี้แล้ว</w:t>
      </w:r>
    </w:p>
    <w:p w14:paraId="3DA5B3E6" w14:textId="77777777" w:rsidR="000848CB" w:rsidRPr="00FE23C5" w:rsidRDefault="000848CB" w:rsidP="000848CB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52196E5" w14:textId="77777777" w:rsidR="00A552BC" w:rsidRPr="00FE23C5" w:rsidRDefault="00A552BC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b/>
          <w:bCs/>
          <w:szCs w:val="30"/>
          <w:cs/>
        </w:rPr>
        <w:t>นโยบายการบัญชีที่สำคัญ</w:t>
      </w:r>
      <w:r w:rsidRPr="00FE23C5">
        <w:rPr>
          <w:b/>
          <w:bCs/>
          <w:cs/>
        </w:rPr>
        <w:t xml:space="preserve">    </w:t>
      </w:r>
    </w:p>
    <w:p w14:paraId="34A6BB04" w14:textId="6ED6705B" w:rsidR="00FA1650" w:rsidRPr="00FE23C5" w:rsidRDefault="0003768A" w:rsidP="00474420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FE23C5">
        <w:rPr>
          <w:rFonts w:ascii="Angsana New" w:hAnsi="Angsana New"/>
          <w:sz w:val="30"/>
          <w:szCs w:val="30"/>
        </w:rPr>
        <w:t>31</w:t>
      </w:r>
      <w:r w:rsidRPr="00FE23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FE23C5">
        <w:rPr>
          <w:rFonts w:ascii="Angsana New" w:hAnsi="Angsana New"/>
          <w:sz w:val="30"/>
          <w:szCs w:val="30"/>
        </w:rPr>
        <w:t>256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6</w:t>
      </w:r>
    </w:p>
    <w:p w14:paraId="7B614A89" w14:textId="77777777" w:rsidR="00576908" w:rsidRPr="00FE23C5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571EA" w14:textId="77777777" w:rsidR="00456F4F" w:rsidRPr="00FE23C5" w:rsidRDefault="00456F4F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both"/>
        <w:rPr>
          <w:rFonts w:ascii="Angsana New" w:hAnsi="Angsana New"/>
          <w:bCs/>
          <w:sz w:val="30"/>
          <w:szCs w:val="30"/>
        </w:rPr>
      </w:pPr>
      <w:r w:rsidRPr="00FE23C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A9FF97E" w14:textId="77777777" w:rsidR="00FF43AB" w:rsidRDefault="00FF43AB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FE23C5">
        <w:rPr>
          <w:rFonts w:ascii="Angsana New" w:hAnsi="Angsana New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3B01089B" w14:textId="77777777" w:rsidR="005B008D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DA134B9" w14:textId="77777777" w:rsidR="005B008D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1269DF2" w14:textId="77777777" w:rsidR="005B008D" w:rsidRPr="00FE23C5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46334EA9" w14:textId="77777777" w:rsidR="00C67B95" w:rsidRPr="00FE23C5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FE23C5">
        <w:rPr>
          <w:rFonts w:ascii="Angsana New" w:hAnsi="Angsana New" w:cs="Angsana New"/>
          <w:b/>
          <w:sz w:val="30"/>
          <w:szCs w:val="30"/>
          <w:cs/>
          <w:lang w:val="en-US" w:bidi="th-TH"/>
        </w:rPr>
        <w:lastRenderedPageBreak/>
        <w:t>สำหรับความสัมพันธ์</w:t>
      </w:r>
      <w:r w:rsidR="00C2772D" w:rsidRPr="00FE23C5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FE23C5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FE23C5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FE23C5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FE23C5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FE23C5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FE23C5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840" w:type="dxa"/>
        <w:tblInd w:w="392" w:type="dxa"/>
        <w:tblLook w:val="01E0" w:firstRow="1" w:lastRow="1" w:firstColumn="1" w:lastColumn="1" w:noHBand="0" w:noVBand="0"/>
      </w:tblPr>
      <w:tblGrid>
        <w:gridCol w:w="3946"/>
        <w:gridCol w:w="2132"/>
        <w:gridCol w:w="3762"/>
      </w:tblGrid>
      <w:tr w:rsidR="00FE23C5" w:rsidRPr="00FE23C5" w14:paraId="04BF84D8" w14:textId="77777777" w:rsidTr="00167112">
        <w:trPr>
          <w:tblHeader/>
        </w:trPr>
        <w:tc>
          <w:tcPr>
            <w:tcW w:w="3946" w:type="dxa"/>
          </w:tcPr>
          <w:p w14:paraId="395D74D9" w14:textId="77777777" w:rsidR="00C2772D" w:rsidRPr="00FE23C5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32" w:type="dxa"/>
          </w:tcPr>
          <w:p w14:paraId="51587F4C" w14:textId="77777777" w:rsidR="00C2772D" w:rsidRPr="00FE23C5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14:paraId="4B1877FA" w14:textId="77777777" w:rsidR="00C2772D" w:rsidRPr="00FE23C5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FE23C5" w:rsidRPr="00FE23C5" w14:paraId="5859C417" w14:textId="77777777" w:rsidTr="00167112">
        <w:tc>
          <w:tcPr>
            <w:tcW w:w="3946" w:type="dxa"/>
          </w:tcPr>
          <w:p w14:paraId="42580FD6" w14:textId="77777777" w:rsidR="003120EB" w:rsidRPr="00FE23C5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132" w:type="dxa"/>
          </w:tcPr>
          <w:p w14:paraId="47645584" w14:textId="77777777" w:rsidR="003120EB" w:rsidRPr="00FE23C5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F317B72" w14:textId="0110E530" w:rsidR="003120EB" w:rsidRPr="00FE23C5" w:rsidRDefault="003120EB" w:rsidP="005E6908">
            <w:pPr>
              <w:pStyle w:val="block"/>
              <w:spacing w:after="0" w:line="240" w:lineRule="auto"/>
              <w:ind w:left="0" w:right="-13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</w:t>
            </w:r>
            <w:r w:rsidR="005E690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วาง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แผน สั่งการและควบคุมกิจกรรมต่าง</w:t>
            </w:r>
            <w:r w:rsidRPr="00FE23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FE23C5" w:rsidRPr="00FE23C5" w14:paraId="6413821B" w14:textId="77777777" w:rsidTr="00167112">
        <w:tc>
          <w:tcPr>
            <w:tcW w:w="3946" w:type="dxa"/>
          </w:tcPr>
          <w:p w14:paraId="06C493FB" w14:textId="77777777" w:rsidR="003120EB" w:rsidRPr="00FE23C5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132" w:type="dxa"/>
          </w:tcPr>
          <w:p w14:paraId="3E6DADB2" w14:textId="77777777" w:rsidR="003120EB" w:rsidRPr="00FE23C5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0AD5145" w14:textId="77777777" w:rsidR="00CE1A7F" w:rsidRPr="00FE23C5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FE23C5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FE23C5" w:rsidRPr="00FE23C5" w14:paraId="0EC87349" w14:textId="77777777" w:rsidTr="00167112">
        <w:tc>
          <w:tcPr>
            <w:tcW w:w="3946" w:type="dxa"/>
          </w:tcPr>
          <w:p w14:paraId="5B732EEE" w14:textId="77777777" w:rsidR="000E1547" w:rsidRPr="00FE23C5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132" w:type="dxa"/>
          </w:tcPr>
          <w:p w14:paraId="6CDC5A97" w14:textId="77777777" w:rsidR="000E1547" w:rsidRPr="00FE23C5" w:rsidRDefault="000E1547" w:rsidP="00B82C3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C8C55E7" w14:textId="77777777" w:rsidR="000E1547" w:rsidRPr="00FE23C5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FE23C5" w:rsidRPr="00FE23C5" w14:paraId="2144A3B5" w14:textId="77777777" w:rsidTr="00167112">
        <w:tc>
          <w:tcPr>
            <w:tcW w:w="3946" w:type="dxa"/>
          </w:tcPr>
          <w:p w14:paraId="3AFB6E5E" w14:textId="63C7AB68" w:rsidR="00D50EFC" w:rsidRPr="00FE23C5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="000656FA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32" w:type="dxa"/>
          </w:tcPr>
          <w:p w14:paraId="5AC5E47D" w14:textId="77777777" w:rsidR="00D50EFC" w:rsidRPr="00FE23C5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14:paraId="74DB6F2A" w14:textId="77777777" w:rsidR="00CE1A7F" w:rsidRPr="00FE23C5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FE23C5" w:rsidRPr="00FE23C5" w14:paraId="52225B11" w14:textId="77777777" w:rsidTr="00167112">
        <w:tc>
          <w:tcPr>
            <w:tcW w:w="3946" w:type="dxa"/>
          </w:tcPr>
          <w:p w14:paraId="61491D8F" w14:textId="1551ED03" w:rsidR="003120EB" w:rsidRPr="00FE23C5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0656F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</w:t>
            </w:r>
            <w:r w:rsidR="00813018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(เดิมชื่อ </w:t>
            </w:r>
            <w:r w:rsidR="003120EB"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32" w:type="dxa"/>
          </w:tcPr>
          <w:p w14:paraId="4CFFE9BD" w14:textId="77777777" w:rsidR="003120EB" w:rsidRPr="00FE23C5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0B6DBFE" w14:textId="77777777" w:rsidR="003120EB" w:rsidRPr="00FE23C5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FE23C5" w:rsidRPr="00FE23C5" w14:paraId="15627F7C" w14:textId="77777777" w:rsidTr="00167112">
        <w:tc>
          <w:tcPr>
            <w:tcW w:w="3946" w:type="dxa"/>
          </w:tcPr>
          <w:p w14:paraId="0B0C7312" w14:textId="77777777" w:rsidR="003120EB" w:rsidRPr="00FE23C5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FE23C5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FE23C5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32" w:type="dxa"/>
          </w:tcPr>
          <w:p w14:paraId="77A72F7C" w14:textId="77777777" w:rsidR="003120EB" w:rsidRPr="00FE23C5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3D59FDB" w14:textId="0CE371DE" w:rsidR="003120EB" w:rsidRPr="00FE23C5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้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FE23C5" w:rsidRPr="00FE23C5" w14:paraId="271E29FA" w14:textId="77777777" w:rsidTr="00167112">
        <w:trPr>
          <w:trHeight w:val="413"/>
        </w:trPr>
        <w:tc>
          <w:tcPr>
            <w:tcW w:w="3946" w:type="dxa"/>
          </w:tcPr>
          <w:p w14:paraId="7EC1733D" w14:textId="77777777" w:rsidR="003120EB" w:rsidRPr="00FE23C5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132" w:type="dxa"/>
          </w:tcPr>
          <w:p w14:paraId="5E6ED808" w14:textId="77777777" w:rsidR="003120EB" w:rsidRPr="00FE23C5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14:paraId="5D6281E6" w14:textId="77777777" w:rsidR="003120EB" w:rsidRPr="00FE23C5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FE23C5" w:rsidRPr="00FE23C5" w14:paraId="24B12F63" w14:textId="77777777" w:rsidTr="00167112">
        <w:trPr>
          <w:trHeight w:val="413"/>
        </w:trPr>
        <w:tc>
          <w:tcPr>
            <w:tcW w:w="3946" w:type="dxa"/>
          </w:tcPr>
          <w:p w14:paraId="4B3D11FE" w14:textId="77777777" w:rsidR="000C66B4" w:rsidRPr="00FE23C5" w:rsidRDefault="000C66B4" w:rsidP="000C66B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มงคลเสริมกิจ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0E823A1" w14:textId="77777777" w:rsidR="000C66B4" w:rsidRPr="00FE23C5" w:rsidRDefault="000C66B4" w:rsidP="000C66B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4AB8F9C" w14:textId="56A3B7D2" w:rsidR="000C66B4" w:rsidRPr="00FE23C5" w:rsidRDefault="000C66B4" w:rsidP="000C66B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="008C405A"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เป็นผู้ถือหุ้นรายใหญ่</w:t>
            </w:r>
          </w:p>
        </w:tc>
      </w:tr>
      <w:tr w:rsidR="00FE23C5" w:rsidRPr="00FE23C5" w14:paraId="367B22E5" w14:textId="77777777" w:rsidTr="00167112">
        <w:trPr>
          <w:trHeight w:val="413"/>
        </w:trPr>
        <w:tc>
          <w:tcPr>
            <w:tcW w:w="3946" w:type="dxa"/>
          </w:tcPr>
          <w:p w14:paraId="3C73B47E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132" w:type="dxa"/>
          </w:tcPr>
          <w:p w14:paraId="3DE02336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AB39580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6CDAB5FD" w14:textId="77777777" w:rsidTr="00167112">
        <w:trPr>
          <w:trHeight w:val="413"/>
        </w:trPr>
        <w:tc>
          <w:tcPr>
            <w:tcW w:w="3946" w:type="dxa"/>
          </w:tcPr>
          <w:p w14:paraId="2CF68B67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(สระบุรี)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94EAA97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9F310DD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556AF986" w14:textId="77777777" w:rsidTr="00167112">
        <w:trPr>
          <w:trHeight w:val="413"/>
        </w:trPr>
        <w:tc>
          <w:tcPr>
            <w:tcW w:w="3946" w:type="dxa"/>
          </w:tcPr>
          <w:p w14:paraId="1D84A499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(สุโขทัย)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4AB3476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7085328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67CC6579" w14:textId="77777777" w:rsidTr="00167112">
        <w:trPr>
          <w:trHeight w:val="413"/>
        </w:trPr>
        <w:tc>
          <w:tcPr>
            <w:tcW w:w="3946" w:type="dxa"/>
          </w:tcPr>
          <w:p w14:paraId="03F37B46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(บุรีรัมย์)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2ECCEDFE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06D300A5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4A8682F0" w14:textId="77777777" w:rsidTr="00167112">
        <w:trPr>
          <w:trHeight w:val="413"/>
        </w:trPr>
        <w:tc>
          <w:tcPr>
            <w:tcW w:w="3946" w:type="dxa"/>
          </w:tcPr>
          <w:p w14:paraId="275DC141" w14:textId="77777777" w:rsidR="000C66B4" w:rsidRPr="00FE23C5" w:rsidRDefault="000C66B4" w:rsidP="00167112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(อุบลราชธานี)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52CB9C79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83EC132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1AA9B626" w14:textId="77777777" w:rsidTr="00167112">
        <w:trPr>
          <w:trHeight w:val="413"/>
        </w:trPr>
        <w:tc>
          <w:tcPr>
            <w:tcW w:w="3946" w:type="dxa"/>
          </w:tcPr>
          <w:p w14:paraId="255A20FC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(ขอนแก่น)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DB01753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77B9256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3F2E0852" w14:textId="77777777" w:rsidTr="00167112">
        <w:trPr>
          <w:trHeight w:val="413"/>
        </w:trPr>
        <w:tc>
          <w:tcPr>
            <w:tcW w:w="3946" w:type="dxa"/>
          </w:tcPr>
          <w:p w14:paraId="7BBD9F86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(ลำพูน)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349DE213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7F6B943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7A7B153A" w14:textId="77777777" w:rsidTr="00167112">
        <w:trPr>
          <w:trHeight w:val="413"/>
        </w:trPr>
        <w:tc>
          <w:tcPr>
            <w:tcW w:w="3946" w:type="dxa"/>
          </w:tcPr>
          <w:p w14:paraId="6402087B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 ไมโครไพล์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3D0C3698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8972BE1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66E5DBBB" w14:textId="77777777" w:rsidTr="00167112">
        <w:trPr>
          <w:trHeight w:val="413"/>
        </w:trPr>
        <w:tc>
          <w:tcPr>
            <w:tcW w:w="3946" w:type="dxa"/>
          </w:tcPr>
          <w:p w14:paraId="5EEA3EA4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(นครราชสีมา)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5B71FB0F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EB9545A" w14:textId="77777777" w:rsidR="000C66B4" w:rsidRPr="00FE23C5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74964D72" w14:textId="77777777" w:rsidTr="00167112">
        <w:trPr>
          <w:trHeight w:val="413"/>
        </w:trPr>
        <w:tc>
          <w:tcPr>
            <w:tcW w:w="3946" w:type="dxa"/>
          </w:tcPr>
          <w:p w14:paraId="1B2B8960" w14:textId="77777777" w:rsidR="000C66B4" w:rsidRPr="00FE23C5" w:rsidRDefault="000C66B4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สยามสตีลไวร์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7041E5B0" w14:textId="77777777" w:rsidR="000C66B4" w:rsidRPr="00FE23C5" w:rsidRDefault="000C66B4" w:rsidP="0066265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B158B86" w14:textId="77777777" w:rsidR="000C66B4" w:rsidRPr="00FE23C5" w:rsidRDefault="000C66B4" w:rsidP="0066265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23C5" w:rsidRPr="00FE23C5" w14:paraId="0414D02D" w14:textId="77777777" w:rsidTr="00EB085C">
        <w:trPr>
          <w:trHeight w:val="413"/>
        </w:trPr>
        <w:tc>
          <w:tcPr>
            <w:tcW w:w="3946" w:type="dxa"/>
          </w:tcPr>
          <w:p w14:paraId="0E9ABAA3" w14:textId="541E1069" w:rsidR="009D4736" w:rsidRPr="00FE23C5" w:rsidRDefault="009D4736" w:rsidP="00EB085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วังคอนกรีต </w:t>
            </w: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60F6ADAB" w14:textId="77777777" w:rsidR="009D4736" w:rsidRPr="00FE23C5" w:rsidRDefault="009D4736" w:rsidP="00EB085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72716AA2" w14:textId="77777777" w:rsidR="009D4736" w:rsidRPr="00FE23C5" w:rsidRDefault="009D4736" w:rsidP="00EB085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77F49" w:rsidRPr="00FE23C5" w14:paraId="07F8FD23" w14:textId="77777777" w:rsidTr="00167112">
        <w:trPr>
          <w:trHeight w:val="413"/>
        </w:trPr>
        <w:tc>
          <w:tcPr>
            <w:tcW w:w="3946" w:type="dxa"/>
          </w:tcPr>
          <w:p w14:paraId="45261057" w14:textId="77777777" w:rsidR="00877F49" w:rsidRPr="00FE23C5" w:rsidRDefault="00877F49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สยามสตีลไวร์ เทรดดิ้ง จำกัด</w:t>
            </w:r>
          </w:p>
        </w:tc>
        <w:tc>
          <w:tcPr>
            <w:tcW w:w="2132" w:type="dxa"/>
          </w:tcPr>
          <w:p w14:paraId="604DB23E" w14:textId="77777777" w:rsidR="00877F49" w:rsidRPr="00FE23C5" w:rsidRDefault="00877F49" w:rsidP="00877F4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FBBF028" w14:textId="77777777" w:rsidR="00877F49" w:rsidRPr="00FE23C5" w:rsidRDefault="00877F49" w:rsidP="00877F4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14:paraId="72FE8ED2" w14:textId="77777777" w:rsidR="000E1547" w:rsidRPr="00FE23C5" w:rsidRDefault="000E1547" w:rsidP="003D1086">
      <w:pPr>
        <w:ind w:left="540"/>
        <w:jc w:val="both"/>
        <w:rPr>
          <w:rFonts w:ascii="Angsana New" w:hAnsi="Angsana New"/>
          <w:b/>
        </w:rPr>
      </w:pPr>
    </w:p>
    <w:p w14:paraId="3E776D59" w14:textId="77777777" w:rsidR="003D1086" w:rsidRPr="00FE23C5" w:rsidRDefault="003D1086" w:rsidP="003D1086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FE23C5">
        <w:rPr>
          <w:rFonts w:ascii="Angsana New" w:hAnsi="Angsana New"/>
          <w:b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FE23C5" w:rsidRPr="00FE23C5" w14:paraId="3F90021B" w14:textId="77777777" w:rsidTr="003D1086">
        <w:trPr>
          <w:trHeight w:val="20"/>
          <w:tblHeader/>
        </w:trPr>
        <w:tc>
          <w:tcPr>
            <w:tcW w:w="3420" w:type="dxa"/>
          </w:tcPr>
          <w:p w14:paraId="06AAB4B8" w14:textId="77777777" w:rsidR="003D1086" w:rsidRPr="00FE23C5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5DE3B1F6" w14:textId="77777777" w:rsidR="003D1086" w:rsidRPr="00FE23C5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032F1046" w14:textId="77777777" w:rsidR="003D1086" w:rsidRPr="00FE23C5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FE23C5" w:rsidRPr="00FE23C5" w14:paraId="6EC0D670" w14:textId="77777777" w:rsidTr="003D1086">
        <w:trPr>
          <w:trHeight w:val="20"/>
        </w:trPr>
        <w:tc>
          <w:tcPr>
            <w:tcW w:w="3420" w:type="dxa"/>
          </w:tcPr>
          <w:p w14:paraId="12AD93E4" w14:textId="77777777" w:rsidR="003D1086" w:rsidRPr="00FE23C5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280F4049" w14:textId="77777777" w:rsidR="003D1086" w:rsidRPr="00FE23C5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6C21FBAC" w14:textId="77777777" w:rsidR="003D1086" w:rsidRPr="00FE23C5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E23C5" w:rsidRPr="00FE23C5" w14:paraId="7D349735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76EF88AF" w14:textId="77777777" w:rsidR="003D1086" w:rsidRPr="00FE23C5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14:paraId="5E5BA778" w14:textId="77777777" w:rsidR="003D1086" w:rsidRPr="00FE23C5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E23C5" w:rsidRPr="00FE23C5" w14:paraId="46AC7326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599CCAE" w14:textId="77777777" w:rsidR="00B4161F" w:rsidRPr="00FE23C5" w:rsidRDefault="00B4161F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14:paraId="584E15F0" w14:textId="77777777" w:rsidR="00B4161F" w:rsidRPr="00FE23C5" w:rsidRDefault="00B4161F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23C5" w:rsidRPr="00FE23C5" w14:paraId="71DEA0C7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0CA6646" w14:textId="77777777" w:rsidR="005D787C" w:rsidRPr="00FE23C5" w:rsidRDefault="005D787C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580" w:type="dxa"/>
          </w:tcPr>
          <w:p w14:paraId="4FC273BB" w14:textId="77777777" w:rsidR="005D787C" w:rsidRPr="00FE23C5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23C5" w:rsidRPr="00FE23C5" w14:paraId="372FDCFD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04CAD5F4" w14:textId="77777777" w:rsidR="003D1086" w:rsidRPr="00FE23C5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14:paraId="747E953B" w14:textId="77777777" w:rsidR="003D1086" w:rsidRPr="00FE23C5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E23C5" w:rsidRPr="00FE23C5" w14:paraId="1242A7BF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423DA6C2" w14:textId="77777777" w:rsidR="00EC0041" w:rsidRPr="00FE23C5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14:paraId="523339F1" w14:textId="77777777" w:rsidR="00EC0041" w:rsidRPr="00FE23C5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CF6965" w:rsidRPr="00FE23C5" w14:paraId="42194CFB" w14:textId="77777777" w:rsidTr="00CF6965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  <w:shd w:val="clear" w:color="auto" w:fill="auto"/>
          </w:tcPr>
          <w:p w14:paraId="70EE84B8" w14:textId="77777777" w:rsidR="005D787C" w:rsidRPr="00CF6965" w:rsidRDefault="005D787C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F6965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  <w:p w14:paraId="222A1205" w14:textId="4FAC0028" w:rsidR="00123228" w:rsidRPr="00CF6965" w:rsidRDefault="00123228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696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580" w:type="dxa"/>
            <w:shd w:val="clear" w:color="auto" w:fill="auto"/>
          </w:tcPr>
          <w:p w14:paraId="25BE700E" w14:textId="77777777" w:rsidR="005D787C" w:rsidRPr="00FE23C5" w:rsidRDefault="005D787C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  <w:p w14:paraId="4302162B" w14:textId="4CD57D82" w:rsidR="00123228" w:rsidRPr="00FE23C5" w:rsidRDefault="00123228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F6965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อัตราดอกเบี้ยร้อยละ 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  <w:r w:rsidRPr="00CF696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85</w:t>
            </w:r>
            <w:r w:rsidRPr="00CF6965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5FAB1F76" w14:textId="77777777" w:rsidR="00E51A6F" w:rsidRPr="00FE23C5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E61064C" w14:textId="57CC341A" w:rsidR="00301765" w:rsidRPr="00FE23C5" w:rsidRDefault="00301765" w:rsidP="0030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FE23C5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BD6F53" w:rsidRPr="00FE23C5">
        <w:rPr>
          <w:rFonts w:ascii="Angsana New" w:hAnsi="Angsana New" w:hint="cs"/>
          <w:b/>
          <w:sz w:val="30"/>
          <w:szCs w:val="30"/>
          <w:cs/>
        </w:rPr>
        <w:t>และ</w:t>
      </w:r>
      <w:r w:rsidR="009D4736" w:rsidRPr="00FE23C5">
        <w:rPr>
          <w:rFonts w:ascii="Angsana New" w:hAnsi="Angsana New" w:hint="cs"/>
          <w:b/>
          <w:sz w:val="30"/>
          <w:szCs w:val="30"/>
          <w:cs/>
        </w:rPr>
        <w:t>เก้าเดือน</w:t>
      </w:r>
      <w:r w:rsidR="00201202" w:rsidRPr="00FE23C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431E41" w:rsidRPr="00FE23C5">
        <w:rPr>
          <w:rFonts w:ascii="Angsana New" w:hAnsi="Angsana New"/>
          <w:bCs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b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bCs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bCs/>
          <w:sz w:val="30"/>
          <w:szCs w:val="30"/>
        </w:rPr>
        <w:t>2567</w:t>
      </w:r>
      <w:r w:rsidRPr="00FE23C5">
        <w:rPr>
          <w:rFonts w:ascii="Angsana New" w:hAnsi="Angsana New"/>
          <w:bCs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23C5" w:rsidRPr="00FE23C5" w14:paraId="66A6A819" w14:textId="77777777" w:rsidTr="000E48B1">
        <w:trPr>
          <w:tblHeader/>
        </w:trPr>
        <w:tc>
          <w:tcPr>
            <w:tcW w:w="3780" w:type="dxa"/>
          </w:tcPr>
          <w:p w14:paraId="594C7F79" w14:textId="77777777" w:rsidR="00BD6F53" w:rsidRPr="00FE23C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66C31FC5" w14:textId="026C2E6F" w:rsidR="00BD6F53" w:rsidRPr="00FE23C5" w:rsidRDefault="00CD49A2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BD6F53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</w:tr>
      <w:tr w:rsidR="00FE23C5" w:rsidRPr="00FE23C5" w14:paraId="0DF08C2E" w14:textId="77777777" w:rsidTr="000E48B1">
        <w:trPr>
          <w:tblHeader/>
        </w:trPr>
        <w:tc>
          <w:tcPr>
            <w:tcW w:w="3780" w:type="dxa"/>
          </w:tcPr>
          <w:p w14:paraId="228BB7A0" w14:textId="77777777" w:rsidR="00BD6F53" w:rsidRPr="00FE23C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5104838" w14:textId="77777777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3CAF770B" w14:textId="77777777" w:rsidR="00BD6F53" w:rsidRPr="00FE23C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276ADA6" w14:textId="6C0624C1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9D4736"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เก้าเดือน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FE23C5" w:rsidRPr="00FE23C5" w14:paraId="0C230BF7" w14:textId="77777777" w:rsidTr="000E48B1">
        <w:trPr>
          <w:tblHeader/>
        </w:trPr>
        <w:tc>
          <w:tcPr>
            <w:tcW w:w="3780" w:type="dxa"/>
          </w:tcPr>
          <w:p w14:paraId="603E7024" w14:textId="77777777" w:rsidR="00BD6F53" w:rsidRPr="00FE23C5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660EE18" w14:textId="7646E313" w:rsidR="00BD6F53" w:rsidRPr="00FE23C5" w:rsidRDefault="005E6908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E69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D6F53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9D4736" w:rsidRPr="00FE23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5F9AE077" w14:textId="77777777" w:rsidR="00BD6F53" w:rsidRPr="00FE23C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3A21596" w14:textId="53C1C740" w:rsidR="00BD6F53" w:rsidRPr="00FE23C5" w:rsidRDefault="005E6908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69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BD6F53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9D4736" w:rsidRPr="00FE23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FE23C5" w:rsidRPr="00FE23C5" w14:paraId="3C6C764D" w14:textId="77777777" w:rsidTr="000E48B1">
        <w:trPr>
          <w:tblHeader/>
        </w:trPr>
        <w:tc>
          <w:tcPr>
            <w:tcW w:w="3780" w:type="dxa"/>
          </w:tcPr>
          <w:p w14:paraId="378EA87F" w14:textId="77777777" w:rsidR="00BD6F53" w:rsidRPr="00FE23C5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76E2D897" w14:textId="506147B3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</w:tcPr>
          <w:p w14:paraId="779C0B7E" w14:textId="77777777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3871DDAE" w14:textId="43E28633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3522E43" w14:textId="77777777" w:rsidR="00BD6F53" w:rsidRPr="00FE23C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2C56FD9" w14:textId="7E99F45F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6B609174" w14:textId="77777777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B8F3C3" w14:textId="19786F8F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FE23C5" w:rsidRPr="00FE23C5" w14:paraId="16EB0359" w14:textId="77777777" w:rsidTr="000E48B1">
        <w:trPr>
          <w:tblHeader/>
        </w:trPr>
        <w:tc>
          <w:tcPr>
            <w:tcW w:w="3780" w:type="dxa"/>
          </w:tcPr>
          <w:p w14:paraId="2803488F" w14:textId="77777777" w:rsidR="00BD6F53" w:rsidRPr="00FE23C5" w:rsidRDefault="00BD6F53" w:rsidP="000E48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1034E99" w14:textId="77777777" w:rsidR="00BD6F53" w:rsidRPr="00FE23C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E23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FE23C5" w14:paraId="20DC3D1E" w14:textId="77777777" w:rsidTr="000E48B1">
        <w:trPr>
          <w:cantSplit/>
        </w:trPr>
        <w:tc>
          <w:tcPr>
            <w:tcW w:w="3780" w:type="dxa"/>
          </w:tcPr>
          <w:p w14:paraId="50EC36E9" w14:textId="77777777" w:rsidR="00BD6F53" w:rsidRPr="00FE23C5" w:rsidRDefault="00BD6F53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110370B9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4C082825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FF90375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068E8C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77230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0499C4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8BD7A2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23C5" w:rsidRPr="00FE23C5" w14:paraId="68102657" w14:textId="77777777" w:rsidTr="000E48B1">
        <w:trPr>
          <w:cantSplit/>
        </w:trPr>
        <w:tc>
          <w:tcPr>
            <w:tcW w:w="3780" w:type="dxa"/>
          </w:tcPr>
          <w:p w14:paraId="3C216484" w14:textId="77777777" w:rsidR="00BD6F53" w:rsidRPr="00FE23C5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6819F3C4" w14:textId="3A70578F" w:rsidR="00BD6F53" w:rsidRPr="00FE23C5" w:rsidRDefault="00515B79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25,718</w:t>
            </w:r>
          </w:p>
        </w:tc>
        <w:tc>
          <w:tcPr>
            <w:tcW w:w="183" w:type="dxa"/>
          </w:tcPr>
          <w:p w14:paraId="46A9A1E9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B53D36" w14:textId="53D9BEA5" w:rsidR="00BD6F53" w:rsidRPr="00FE23C5" w:rsidRDefault="0029255D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22,203</w:t>
            </w:r>
          </w:p>
        </w:tc>
        <w:tc>
          <w:tcPr>
            <w:tcW w:w="180" w:type="dxa"/>
          </w:tcPr>
          <w:p w14:paraId="67FA2B17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53EF8B" w14:textId="61AF9A2E" w:rsidR="00BD6F53" w:rsidRPr="00FE23C5" w:rsidRDefault="00515B79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51,411</w:t>
            </w:r>
          </w:p>
        </w:tc>
        <w:tc>
          <w:tcPr>
            <w:tcW w:w="180" w:type="dxa"/>
          </w:tcPr>
          <w:p w14:paraId="46196756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9E1ECB" w14:textId="1FA5AE45" w:rsidR="00BD6F53" w:rsidRPr="00FE23C5" w:rsidRDefault="0029255D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74,611</w:t>
            </w:r>
          </w:p>
        </w:tc>
      </w:tr>
      <w:tr w:rsidR="00FE23C5" w:rsidRPr="00FE23C5" w14:paraId="2E060D67" w14:textId="77777777" w:rsidTr="000E48B1">
        <w:trPr>
          <w:cantSplit/>
        </w:trPr>
        <w:tc>
          <w:tcPr>
            <w:tcW w:w="3780" w:type="dxa"/>
          </w:tcPr>
          <w:p w14:paraId="4E9BB437" w14:textId="77777777" w:rsidR="0029255D" w:rsidRPr="00FE23C5" w:rsidRDefault="0029255D" w:rsidP="0029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5D8F4D" w14:textId="1B32272C" w:rsidR="0029255D" w:rsidRPr="00FE23C5" w:rsidRDefault="000A6D35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3" w:type="dxa"/>
          </w:tcPr>
          <w:p w14:paraId="0E4F5757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4D65A55" w14:textId="52E49D7D" w:rsidR="0029255D" w:rsidRPr="00FE23C5" w:rsidRDefault="0029255D" w:rsidP="002925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7E542B6B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129F14" w14:textId="3F547377" w:rsidR="0029255D" w:rsidRPr="00FE23C5" w:rsidRDefault="000A6D35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80" w:type="dxa"/>
          </w:tcPr>
          <w:p w14:paraId="2B6DC22B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BEC7DC" w14:textId="61D6EAAA" w:rsidR="0029255D" w:rsidRPr="00FE23C5" w:rsidRDefault="0029255D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675</w:t>
            </w:r>
          </w:p>
        </w:tc>
      </w:tr>
      <w:tr w:rsidR="00FE23C5" w:rsidRPr="00FE23C5" w14:paraId="1332AD57" w14:textId="77777777" w:rsidTr="000E48B1">
        <w:trPr>
          <w:cantSplit/>
        </w:trPr>
        <w:tc>
          <w:tcPr>
            <w:tcW w:w="3780" w:type="dxa"/>
          </w:tcPr>
          <w:p w14:paraId="393CF106" w14:textId="77777777" w:rsidR="0029255D" w:rsidRPr="00FE23C5" w:rsidRDefault="0029255D" w:rsidP="0029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71F74D64" w14:textId="00691F72" w:rsidR="0029255D" w:rsidRPr="00FE23C5" w:rsidRDefault="000A6D35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31,394</w:t>
            </w:r>
          </w:p>
        </w:tc>
        <w:tc>
          <w:tcPr>
            <w:tcW w:w="183" w:type="dxa"/>
          </w:tcPr>
          <w:p w14:paraId="3760E9D8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BF7C855" w14:textId="282C8255" w:rsidR="0029255D" w:rsidRPr="00FE23C5" w:rsidRDefault="0029255D" w:rsidP="002925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16,019</w:t>
            </w:r>
          </w:p>
        </w:tc>
        <w:tc>
          <w:tcPr>
            <w:tcW w:w="180" w:type="dxa"/>
          </w:tcPr>
          <w:p w14:paraId="0BCD1596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C1D184" w14:textId="0DE2F204" w:rsidR="0029255D" w:rsidRPr="00FE23C5" w:rsidRDefault="000A6D35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79,525</w:t>
            </w:r>
          </w:p>
        </w:tc>
        <w:tc>
          <w:tcPr>
            <w:tcW w:w="180" w:type="dxa"/>
          </w:tcPr>
          <w:p w14:paraId="078F8D5F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2F35E0" w14:textId="402E6336" w:rsidR="0029255D" w:rsidRPr="00FE23C5" w:rsidRDefault="0029255D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38,675</w:t>
            </w:r>
          </w:p>
        </w:tc>
      </w:tr>
      <w:tr w:rsidR="00FE23C5" w:rsidRPr="00FE23C5" w14:paraId="0C9B0EAA" w14:textId="77777777" w:rsidTr="000E48B1">
        <w:trPr>
          <w:cantSplit/>
        </w:trPr>
        <w:tc>
          <w:tcPr>
            <w:tcW w:w="3780" w:type="dxa"/>
          </w:tcPr>
          <w:p w14:paraId="1A30A9B7" w14:textId="77777777" w:rsidR="0029255D" w:rsidRPr="00FE23C5" w:rsidRDefault="0029255D" w:rsidP="0029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57EB936B" w14:textId="1D867CFF" w:rsidR="0029255D" w:rsidRPr="00FE23C5" w:rsidRDefault="00BB3EB8" w:rsidP="0029255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121</w:t>
            </w:r>
          </w:p>
        </w:tc>
        <w:tc>
          <w:tcPr>
            <w:tcW w:w="183" w:type="dxa"/>
          </w:tcPr>
          <w:p w14:paraId="038343B8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DC9A722" w14:textId="237BE1D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19,757</w:t>
            </w:r>
          </w:p>
        </w:tc>
        <w:tc>
          <w:tcPr>
            <w:tcW w:w="180" w:type="dxa"/>
          </w:tcPr>
          <w:p w14:paraId="1C1DB386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CCBEF" w14:textId="19267A65" w:rsidR="0029255D" w:rsidRPr="00FE23C5" w:rsidRDefault="000A6D35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2,261</w:t>
            </w:r>
          </w:p>
        </w:tc>
        <w:tc>
          <w:tcPr>
            <w:tcW w:w="180" w:type="dxa"/>
          </w:tcPr>
          <w:p w14:paraId="60A868C3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C7F1FB" w14:textId="0FA64F4C" w:rsidR="0029255D" w:rsidRPr="00FE23C5" w:rsidRDefault="0029255D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19,757</w:t>
            </w:r>
          </w:p>
        </w:tc>
      </w:tr>
      <w:tr w:rsidR="00FE23C5" w:rsidRPr="00FE23C5" w14:paraId="5BACCCED" w14:textId="77777777" w:rsidTr="000E48B1">
        <w:trPr>
          <w:cantSplit/>
        </w:trPr>
        <w:tc>
          <w:tcPr>
            <w:tcW w:w="3780" w:type="dxa"/>
          </w:tcPr>
          <w:p w14:paraId="338E597D" w14:textId="77777777" w:rsidR="0029255D" w:rsidRPr="00FE23C5" w:rsidRDefault="0029255D" w:rsidP="0029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770BE00E" w14:textId="4D7A6AE2" w:rsidR="0029255D" w:rsidRPr="00FE23C5" w:rsidRDefault="00BB3EB8" w:rsidP="0029255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90</w:t>
            </w:r>
          </w:p>
        </w:tc>
        <w:tc>
          <w:tcPr>
            <w:tcW w:w="183" w:type="dxa"/>
          </w:tcPr>
          <w:p w14:paraId="1D9F7C83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A787826" w14:textId="5604CA4F" w:rsidR="0029255D" w:rsidRPr="00FE23C5" w:rsidRDefault="0029255D" w:rsidP="0029255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4AA5F304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68B68B" w14:textId="61957B78" w:rsidR="0029255D" w:rsidRPr="00FE23C5" w:rsidRDefault="00BE374E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</w:tcPr>
          <w:p w14:paraId="5B2FE762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CC823A" w14:textId="0AE1EB7E" w:rsidR="0029255D" w:rsidRPr="00FE23C5" w:rsidRDefault="0029255D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</w:p>
        </w:tc>
      </w:tr>
      <w:tr w:rsidR="00FE23C5" w:rsidRPr="00FE23C5" w14:paraId="1784C481" w14:textId="77777777" w:rsidTr="000E48B1">
        <w:trPr>
          <w:cantSplit/>
        </w:trPr>
        <w:tc>
          <w:tcPr>
            <w:tcW w:w="3780" w:type="dxa"/>
          </w:tcPr>
          <w:p w14:paraId="4C4C2D37" w14:textId="77777777" w:rsidR="00BD6F53" w:rsidRPr="00FE23C5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16F6DE6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AD7DF01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930A05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F447CB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318C0" w14:textId="77777777" w:rsidR="00BD6F53" w:rsidRPr="00FE23C5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896E12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5066CE" w14:textId="77777777" w:rsidR="00BD6F53" w:rsidRPr="00FE23C5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E23C5" w:rsidRPr="00FE23C5" w14:paraId="48992845" w14:textId="77777777" w:rsidTr="000E48B1">
        <w:trPr>
          <w:cantSplit/>
        </w:trPr>
        <w:tc>
          <w:tcPr>
            <w:tcW w:w="3780" w:type="dxa"/>
          </w:tcPr>
          <w:p w14:paraId="5B735045" w14:textId="77777777" w:rsidR="00BD6F53" w:rsidRPr="00FE23C5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1DB44E0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3EE2F1A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391B74F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323ABF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4A48D" w14:textId="77777777" w:rsidR="00BD6F53" w:rsidRPr="00FE23C5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299608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D7E76" w14:textId="77777777" w:rsidR="00BD6F53" w:rsidRPr="00FE23C5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3C5" w:rsidRPr="00FE23C5" w14:paraId="0613CB60" w14:textId="77777777" w:rsidTr="000E48B1">
        <w:trPr>
          <w:cantSplit/>
        </w:trPr>
        <w:tc>
          <w:tcPr>
            <w:tcW w:w="3780" w:type="dxa"/>
          </w:tcPr>
          <w:p w14:paraId="36AAA9C5" w14:textId="77777777" w:rsidR="00BA5D82" w:rsidRPr="00FE23C5" w:rsidRDefault="00BA5D82" w:rsidP="00BA5D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4C3FC814" w14:textId="2E6B4872" w:rsidR="00BA5D82" w:rsidRPr="00FE23C5" w:rsidRDefault="00BA5D82" w:rsidP="00BA5D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6,805</w:t>
            </w:r>
          </w:p>
        </w:tc>
        <w:tc>
          <w:tcPr>
            <w:tcW w:w="183" w:type="dxa"/>
          </w:tcPr>
          <w:p w14:paraId="45EB751E" w14:textId="77777777" w:rsidR="00BA5D82" w:rsidRPr="00FE23C5" w:rsidRDefault="00BA5D82" w:rsidP="00BA5D8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4F8CF2B" w14:textId="41FCAB01" w:rsidR="00BA5D82" w:rsidRPr="00FE23C5" w:rsidRDefault="00BA5D82" w:rsidP="00BA5D8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0" w:type="dxa"/>
          </w:tcPr>
          <w:p w14:paraId="0830AB92" w14:textId="77777777" w:rsidR="00BA5D82" w:rsidRPr="00FE23C5" w:rsidRDefault="00BA5D82" w:rsidP="00BA5D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2B8C2" w14:textId="15392593" w:rsidR="00BA5D82" w:rsidRPr="00FE23C5" w:rsidRDefault="00BA5D82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22,807</w:t>
            </w:r>
          </w:p>
        </w:tc>
        <w:tc>
          <w:tcPr>
            <w:tcW w:w="180" w:type="dxa"/>
          </w:tcPr>
          <w:p w14:paraId="0AE6D793" w14:textId="77777777" w:rsidR="00BA5D82" w:rsidRPr="00FE23C5" w:rsidRDefault="00BA5D82" w:rsidP="00BA5D8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8E7DC" w14:textId="29CC6AE4" w:rsidR="00BA5D82" w:rsidRPr="00FE23C5" w:rsidRDefault="00BA5D82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24,063</w:t>
            </w:r>
          </w:p>
        </w:tc>
      </w:tr>
      <w:tr w:rsidR="00FE23C5" w:rsidRPr="00FE23C5" w14:paraId="47E31F99" w14:textId="77777777" w:rsidTr="000E48B1">
        <w:trPr>
          <w:cantSplit/>
        </w:trPr>
        <w:tc>
          <w:tcPr>
            <w:tcW w:w="3780" w:type="dxa"/>
          </w:tcPr>
          <w:p w14:paraId="406DDD4B" w14:textId="77777777" w:rsidR="00BA5D82" w:rsidRPr="00FE23C5" w:rsidRDefault="00BA5D82" w:rsidP="00BA5D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F61A8" w14:textId="4C633492" w:rsidR="00BA5D82" w:rsidRPr="00FE23C5" w:rsidRDefault="00BA5D82" w:rsidP="00BA5D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83" w:type="dxa"/>
          </w:tcPr>
          <w:p w14:paraId="1BE25AF3" w14:textId="77777777" w:rsidR="00BA5D82" w:rsidRPr="00FE23C5" w:rsidRDefault="00BA5D82" w:rsidP="00BA5D8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5C7EBDA" w14:textId="038605F9" w:rsidR="00BA5D82" w:rsidRPr="00FE23C5" w:rsidRDefault="00BA5D82" w:rsidP="00BA5D8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B3EB8"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70</w:t>
            </w:r>
          </w:p>
        </w:tc>
        <w:tc>
          <w:tcPr>
            <w:tcW w:w="180" w:type="dxa"/>
          </w:tcPr>
          <w:p w14:paraId="71AFE049" w14:textId="77777777" w:rsidR="00BA5D82" w:rsidRPr="00FE23C5" w:rsidRDefault="00BA5D82" w:rsidP="00BA5D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C4569" w14:textId="036C3685" w:rsidR="00BA5D82" w:rsidRPr="00FE23C5" w:rsidRDefault="00BA5D82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1,264</w:t>
            </w:r>
          </w:p>
        </w:tc>
        <w:tc>
          <w:tcPr>
            <w:tcW w:w="180" w:type="dxa"/>
          </w:tcPr>
          <w:p w14:paraId="3A3F8E68" w14:textId="77777777" w:rsidR="00BA5D82" w:rsidRPr="00FE23C5" w:rsidRDefault="00BA5D82" w:rsidP="00BA5D8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70DA4" w14:textId="42EE1556" w:rsidR="00BA5D82" w:rsidRPr="00FE23C5" w:rsidRDefault="00BA5D82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</w:t>
            </w:r>
          </w:p>
        </w:tc>
      </w:tr>
      <w:tr w:rsidR="00BA5D82" w:rsidRPr="00FE23C5" w14:paraId="27B86FF8" w14:textId="77777777" w:rsidTr="000E48B1">
        <w:trPr>
          <w:cantSplit/>
        </w:trPr>
        <w:tc>
          <w:tcPr>
            <w:tcW w:w="3780" w:type="dxa"/>
          </w:tcPr>
          <w:p w14:paraId="6F40144F" w14:textId="77777777" w:rsidR="00BA5D82" w:rsidRPr="00FE23C5" w:rsidRDefault="00BA5D82" w:rsidP="00BA5D8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811D7" w14:textId="69743F31" w:rsidR="00BA5D82" w:rsidRPr="00FE23C5" w:rsidRDefault="00BA5D82" w:rsidP="00BA5D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7,226</w:t>
            </w:r>
          </w:p>
        </w:tc>
        <w:tc>
          <w:tcPr>
            <w:tcW w:w="183" w:type="dxa"/>
          </w:tcPr>
          <w:p w14:paraId="35B11164" w14:textId="77777777" w:rsidR="00BA5D82" w:rsidRPr="00FE23C5" w:rsidRDefault="00BA5D82" w:rsidP="00BA5D8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4F4EA37" w14:textId="163CFFB9" w:rsidR="00BA5D82" w:rsidRPr="00FE23C5" w:rsidRDefault="00BA5D82" w:rsidP="00BA5D8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</w:t>
            </w:r>
            <w:r w:rsidR="00BB3EB8" w:rsidRPr="00BB3EB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22CA255C" w14:textId="77777777" w:rsidR="00BA5D82" w:rsidRPr="00FE23C5" w:rsidRDefault="00BA5D82" w:rsidP="00BA5D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080B0C" w14:textId="353790F2" w:rsidR="00BA5D82" w:rsidRPr="00FE23C5" w:rsidRDefault="00BA5D82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24,071</w:t>
            </w:r>
          </w:p>
        </w:tc>
        <w:tc>
          <w:tcPr>
            <w:tcW w:w="180" w:type="dxa"/>
          </w:tcPr>
          <w:p w14:paraId="0F9C8FEC" w14:textId="77777777" w:rsidR="00BA5D82" w:rsidRPr="00FE23C5" w:rsidRDefault="00BA5D82" w:rsidP="00BA5D8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A0BEF" w14:textId="3FCDC0FF" w:rsidR="00BA5D82" w:rsidRPr="00FE23C5" w:rsidRDefault="00BA5D82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24,571</w:t>
            </w:r>
          </w:p>
        </w:tc>
      </w:tr>
    </w:tbl>
    <w:p w14:paraId="69AC5402" w14:textId="77777777" w:rsidR="00BD6F53" w:rsidRPr="00FE23C5" w:rsidRDefault="00BD6F53" w:rsidP="00BD6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23C5" w:rsidRPr="00FE23C5" w14:paraId="64D26E5C" w14:textId="77777777" w:rsidTr="000E48B1">
        <w:trPr>
          <w:tblHeader/>
        </w:trPr>
        <w:tc>
          <w:tcPr>
            <w:tcW w:w="3780" w:type="dxa"/>
          </w:tcPr>
          <w:p w14:paraId="131FC58B" w14:textId="77777777" w:rsidR="00BD6F53" w:rsidRPr="00FE23C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4EA1FCA" w14:textId="14408E24" w:rsidR="00BD6F53" w:rsidRPr="00FE23C5" w:rsidRDefault="00CD49A2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BD6F53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</w:t>
            </w:r>
            <w:r w:rsidR="004A569E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FE23C5" w:rsidRPr="00FE23C5" w14:paraId="2F006061" w14:textId="77777777" w:rsidTr="000E48B1">
        <w:trPr>
          <w:tblHeader/>
        </w:trPr>
        <w:tc>
          <w:tcPr>
            <w:tcW w:w="3780" w:type="dxa"/>
          </w:tcPr>
          <w:p w14:paraId="77E0A16D" w14:textId="77777777" w:rsidR="00BD6F53" w:rsidRPr="00FE23C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F9DC2E9" w14:textId="77777777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624B6FA2" w14:textId="77777777" w:rsidR="00BD6F53" w:rsidRPr="00FE23C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30697F6" w14:textId="67D8F423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9D4736"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เก้าเดือน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FE23C5" w:rsidRPr="00FE23C5" w14:paraId="04289D8B" w14:textId="77777777" w:rsidTr="000E48B1">
        <w:trPr>
          <w:tblHeader/>
        </w:trPr>
        <w:tc>
          <w:tcPr>
            <w:tcW w:w="3780" w:type="dxa"/>
          </w:tcPr>
          <w:p w14:paraId="3C7E42EE" w14:textId="77777777" w:rsidR="00BD6F53" w:rsidRPr="00FE23C5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2DA7F33" w14:textId="2AA84934" w:rsidR="00BD6F53" w:rsidRPr="00FE23C5" w:rsidRDefault="005E6908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BD6F53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9D4736" w:rsidRPr="00FE23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234EA018" w14:textId="77777777" w:rsidR="00BD6F53" w:rsidRPr="00FE23C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A608705" w14:textId="43CCCA04" w:rsidR="00BD6F53" w:rsidRPr="00FE23C5" w:rsidRDefault="005E6908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BD6F53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9D4736" w:rsidRPr="00FE23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FE23C5" w:rsidRPr="00FE23C5" w14:paraId="0261998C" w14:textId="77777777" w:rsidTr="000E48B1">
        <w:trPr>
          <w:tblHeader/>
        </w:trPr>
        <w:tc>
          <w:tcPr>
            <w:tcW w:w="3780" w:type="dxa"/>
          </w:tcPr>
          <w:p w14:paraId="25307EFE" w14:textId="77777777" w:rsidR="00BD6F53" w:rsidRPr="00FE23C5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5084912B" w14:textId="47F0EE3B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</w:tcPr>
          <w:p w14:paraId="08C1EF9F" w14:textId="77777777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131267CD" w14:textId="18F43089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424F06D" w14:textId="77777777" w:rsidR="00BD6F53" w:rsidRPr="00FE23C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8284DFA" w14:textId="144DEA7A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1D445B7F" w14:textId="77777777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76CB49" w14:textId="1CE4FE0A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FE23C5" w:rsidRPr="00FE23C5" w14:paraId="649C8D32" w14:textId="77777777" w:rsidTr="000E48B1">
        <w:trPr>
          <w:tblHeader/>
        </w:trPr>
        <w:tc>
          <w:tcPr>
            <w:tcW w:w="3780" w:type="dxa"/>
          </w:tcPr>
          <w:p w14:paraId="754C4428" w14:textId="77777777" w:rsidR="00BD6F53" w:rsidRPr="00FE23C5" w:rsidRDefault="00BD6F53" w:rsidP="000E48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9DFAA7F" w14:textId="77777777" w:rsidR="00BD6F53" w:rsidRPr="00FE23C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E23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FE23C5" w14:paraId="5A786F1C" w14:textId="77777777" w:rsidTr="000E48B1">
        <w:trPr>
          <w:cantSplit/>
        </w:trPr>
        <w:tc>
          <w:tcPr>
            <w:tcW w:w="3780" w:type="dxa"/>
          </w:tcPr>
          <w:p w14:paraId="64E1A6CE" w14:textId="77777777" w:rsidR="00BD6F53" w:rsidRPr="00FE23C5" w:rsidRDefault="00BD6F53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3FC91F67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1C681D8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77003A0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F47E7E3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7FCB5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5C66E5D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884D1FB" w14:textId="77777777" w:rsidR="00BD6F53" w:rsidRPr="00FE23C5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23C5" w:rsidRPr="00FE23C5" w14:paraId="381EF1F8" w14:textId="77777777" w:rsidTr="000E48B1">
        <w:trPr>
          <w:cantSplit/>
        </w:trPr>
        <w:tc>
          <w:tcPr>
            <w:tcW w:w="3780" w:type="dxa"/>
          </w:tcPr>
          <w:p w14:paraId="594B78B6" w14:textId="77777777" w:rsidR="000A6D35" w:rsidRPr="00FE23C5" w:rsidRDefault="000A6D35" w:rsidP="000A6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3F62BB67" w14:textId="09EF0948" w:rsidR="000A6D35" w:rsidRPr="00FE23C5" w:rsidRDefault="00515B79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62,298</w:t>
            </w:r>
          </w:p>
        </w:tc>
        <w:tc>
          <w:tcPr>
            <w:tcW w:w="183" w:type="dxa"/>
          </w:tcPr>
          <w:p w14:paraId="49BC3DBA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598E435" w14:textId="541ECBCA" w:rsidR="000A6D35" w:rsidRPr="00FE23C5" w:rsidRDefault="000A6D35" w:rsidP="000A6D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39,2</w:t>
            </w:r>
            <w:r w:rsidR="00BB3EB8"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61</w:t>
            </w:r>
          </w:p>
        </w:tc>
        <w:tc>
          <w:tcPr>
            <w:tcW w:w="180" w:type="dxa"/>
          </w:tcPr>
          <w:p w14:paraId="6577A4B6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6C3B1" w14:textId="2A79A79C" w:rsidR="000A6D35" w:rsidRPr="00FE23C5" w:rsidRDefault="00515B79" w:rsidP="000A6D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113,701</w:t>
            </w:r>
          </w:p>
        </w:tc>
        <w:tc>
          <w:tcPr>
            <w:tcW w:w="180" w:type="dxa"/>
          </w:tcPr>
          <w:p w14:paraId="4ABE3484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F19646" w14:textId="20150379" w:rsidR="000A6D35" w:rsidRPr="00FE23C5" w:rsidRDefault="000A6D35" w:rsidP="000A6D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135,1</w:t>
            </w:r>
            <w:r w:rsidR="00BB3EB8"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06</w:t>
            </w:r>
          </w:p>
        </w:tc>
      </w:tr>
      <w:tr w:rsidR="00FE23C5" w:rsidRPr="00FE23C5" w14:paraId="3515250C" w14:textId="77777777" w:rsidTr="000E48B1">
        <w:trPr>
          <w:cantSplit/>
        </w:trPr>
        <w:tc>
          <w:tcPr>
            <w:tcW w:w="3780" w:type="dxa"/>
          </w:tcPr>
          <w:p w14:paraId="1635785C" w14:textId="77777777" w:rsidR="000A6D35" w:rsidRPr="00FE23C5" w:rsidRDefault="000A6D35" w:rsidP="000A6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1C571CEB" w14:textId="6B405B87" w:rsidR="000A6D35" w:rsidRPr="00FE23C5" w:rsidRDefault="00D277EA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3" w:type="dxa"/>
          </w:tcPr>
          <w:p w14:paraId="54FD1F63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DAA05C4" w14:textId="0806D259" w:rsidR="000A6D35" w:rsidRPr="00FE23C5" w:rsidRDefault="000A6D35" w:rsidP="000A6D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80" w:type="dxa"/>
          </w:tcPr>
          <w:p w14:paraId="4EABD9CA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EECF4" w14:textId="607A8B22" w:rsidR="000A6D35" w:rsidRPr="00FE23C5" w:rsidRDefault="000A6D35" w:rsidP="000A6D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1,716</w:t>
            </w:r>
          </w:p>
        </w:tc>
        <w:tc>
          <w:tcPr>
            <w:tcW w:w="180" w:type="dxa"/>
          </w:tcPr>
          <w:p w14:paraId="6A652CEC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79433C" w14:textId="5692D118" w:rsidR="000A6D35" w:rsidRPr="00FE23C5" w:rsidRDefault="000A6D35" w:rsidP="000A6D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</w:p>
        </w:tc>
      </w:tr>
      <w:tr w:rsidR="00FE23C5" w:rsidRPr="00FE23C5" w14:paraId="34A03EE7" w14:textId="77777777" w:rsidTr="000E48B1">
        <w:trPr>
          <w:cantSplit/>
        </w:trPr>
        <w:tc>
          <w:tcPr>
            <w:tcW w:w="3780" w:type="dxa"/>
          </w:tcPr>
          <w:p w14:paraId="4C0856CE" w14:textId="6786236C" w:rsidR="0049372F" w:rsidRPr="00FE23C5" w:rsidRDefault="0049372F" w:rsidP="000A6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6F6F1E0" w14:textId="384CB853" w:rsidR="0049372F" w:rsidRPr="00FE23C5" w:rsidRDefault="00BB3EB8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  <w:r w:rsidR="0049372F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,104</w:t>
            </w:r>
          </w:p>
        </w:tc>
        <w:tc>
          <w:tcPr>
            <w:tcW w:w="183" w:type="dxa"/>
          </w:tcPr>
          <w:p w14:paraId="7AAA24CB" w14:textId="77777777" w:rsidR="0049372F" w:rsidRPr="00FE23C5" w:rsidRDefault="0049372F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C527ADA" w14:textId="054D945B" w:rsidR="0049372F" w:rsidRPr="00FE23C5" w:rsidRDefault="0049372F" w:rsidP="000A6D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3FE7D2" w14:textId="77777777" w:rsidR="0049372F" w:rsidRPr="00FE23C5" w:rsidRDefault="0049372F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AD290C" w14:textId="08F3B6D3" w:rsidR="0049372F" w:rsidRPr="00FE23C5" w:rsidRDefault="0049372F" w:rsidP="000A6D3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2,902</w:t>
            </w:r>
          </w:p>
        </w:tc>
        <w:tc>
          <w:tcPr>
            <w:tcW w:w="180" w:type="dxa"/>
          </w:tcPr>
          <w:p w14:paraId="4F0C8F52" w14:textId="77777777" w:rsidR="0049372F" w:rsidRPr="00FE23C5" w:rsidRDefault="0049372F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E30E16" w14:textId="08B972C1" w:rsidR="0049372F" w:rsidRPr="00FE23C5" w:rsidRDefault="0049372F" w:rsidP="000A6D3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23C5" w:rsidRPr="00FE23C5" w14:paraId="5949BDF1" w14:textId="77777777" w:rsidTr="000E48B1">
        <w:trPr>
          <w:cantSplit/>
        </w:trPr>
        <w:tc>
          <w:tcPr>
            <w:tcW w:w="3780" w:type="dxa"/>
          </w:tcPr>
          <w:p w14:paraId="56B198A7" w14:textId="69B1DCFF" w:rsidR="009412E8" w:rsidRPr="00FE23C5" w:rsidRDefault="009412E8" w:rsidP="000A6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170" w:type="dxa"/>
          </w:tcPr>
          <w:p w14:paraId="763A167B" w14:textId="1944BEEB" w:rsidR="009412E8" w:rsidRPr="00FE23C5" w:rsidRDefault="00123228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D7D6864" w14:textId="77777777" w:rsidR="009412E8" w:rsidRPr="00FE23C5" w:rsidRDefault="009412E8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F1A99F9" w14:textId="28F74F22" w:rsidR="009412E8" w:rsidRPr="00FE23C5" w:rsidRDefault="00BB3EB8" w:rsidP="000A6D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188</w:t>
            </w:r>
          </w:p>
        </w:tc>
        <w:tc>
          <w:tcPr>
            <w:tcW w:w="180" w:type="dxa"/>
          </w:tcPr>
          <w:p w14:paraId="7A91B088" w14:textId="77777777" w:rsidR="009412E8" w:rsidRPr="00FE23C5" w:rsidRDefault="009412E8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2E51C2" w14:textId="7D5D0C31" w:rsidR="009412E8" w:rsidRPr="00FE23C5" w:rsidRDefault="00123228" w:rsidP="000A6D3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035F2A" w14:textId="77777777" w:rsidR="009412E8" w:rsidRPr="00FE23C5" w:rsidRDefault="009412E8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668003" w14:textId="140B253A" w:rsidR="009412E8" w:rsidRPr="00FE23C5" w:rsidRDefault="00BB3EB8" w:rsidP="000A6D3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188</w:t>
            </w:r>
          </w:p>
        </w:tc>
      </w:tr>
      <w:tr w:rsidR="00FE23C5" w:rsidRPr="00FE23C5" w14:paraId="73C80F4D" w14:textId="77777777" w:rsidTr="000E48B1">
        <w:trPr>
          <w:cantSplit/>
        </w:trPr>
        <w:tc>
          <w:tcPr>
            <w:tcW w:w="3780" w:type="dxa"/>
          </w:tcPr>
          <w:p w14:paraId="073B0572" w14:textId="77777777" w:rsidR="000A6D35" w:rsidRPr="00FE23C5" w:rsidRDefault="000A6D35" w:rsidP="000A6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7E4C8FD9" w14:textId="29916E95" w:rsidR="000A6D35" w:rsidRPr="00FE23C5" w:rsidRDefault="00D277EA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37,111</w:t>
            </w:r>
          </w:p>
        </w:tc>
        <w:tc>
          <w:tcPr>
            <w:tcW w:w="183" w:type="dxa"/>
          </w:tcPr>
          <w:p w14:paraId="5A3762D4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9D7478B" w14:textId="596E5766" w:rsidR="000A6D35" w:rsidRPr="00FE23C5" w:rsidRDefault="00BB3EB8" w:rsidP="000A6D3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15</w:t>
            </w:r>
            <w:r w:rsidR="009412E8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,574</w:t>
            </w:r>
          </w:p>
        </w:tc>
        <w:tc>
          <w:tcPr>
            <w:tcW w:w="180" w:type="dxa"/>
          </w:tcPr>
          <w:p w14:paraId="72E061E1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17F265" w14:textId="58386E7E" w:rsidR="000A6D35" w:rsidRPr="00FE23C5" w:rsidRDefault="000A6D35" w:rsidP="000A6D3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66,690</w:t>
            </w:r>
          </w:p>
        </w:tc>
        <w:tc>
          <w:tcPr>
            <w:tcW w:w="180" w:type="dxa"/>
          </w:tcPr>
          <w:p w14:paraId="22BAD7B2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F19AAF" w14:textId="473D5CE1" w:rsidR="000A6D35" w:rsidRPr="00FE23C5" w:rsidRDefault="009412E8" w:rsidP="000A6D3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38,182</w:t>
            </w:r>
          </w:p>
        </w:tc>
      </w:tr>
      <w:tr w:rsidR="00FE23C5" w:rsidRPr="00FE23C5" w14:paraId="683EEDB4" w14:textId="77777777" w:rsidTr="000E48B1">
        <w:trPr>
          <w:cantSplit/>
        </w:trPr>
        <w:tc>
          <w:tcPr>
            <w:tcW w:w="3780" w:type="dxa"/>
          </w:tcPr>
          <w:p w14:paraId="6ED9FB4D" w14:textId="77777777" w:rsidR="000A6D35" w:rsidRPr="00FE23C5" w:rsidRDefault="000A6D35" w:rsidP="000A6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3B8AAD30" w14:textId="3A674A40" w:rsidR="000A6D35" w:rsidRPr="00FE23C5" w:rsidRDefault="00D277EA" w:rsidP="000A6D3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5222D9C9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E09DB93" w14:textId="39479AF8" w:rsidR="000A6D35" w:rsidRPr="00FE23C5" w:rsidRDefault="00BB3EB8" w:rsidP="000A6D3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90</w:t>
            </w:r>
          </w:p>
        </w:tc>
        <w:tc>
          <w:tcPr>
            <w:tcW w:w="180" w:type="dxa"/>
          </w:tcPr>
          <w:p w14:paraId="7B394AEC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C4C99" w14:textId="2C5EB549" w:rsidR="000A6D35" w:rsidRPr="00FE23C5" w:rsidRDefault="000A6D35" w:rsidP="000A6D3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</w:tcPr>
          <w:p w14:paraId="6D137600" w14:textId="77777777" w:rsidR="000A6D35" w:rsidRPr="00FE23C5" w:rsidRDefault="000A6D35" w:rsidP="000A6D3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A2D7D6" w14:textId="72E620C8" w:rsidR="000A6D35" w:rsidRPr="00FE23C5" w:rsidRDefault="009412E8" w:rsidP="000A6D3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</w:p>
        </w:tc>
      </w:tr>
      <w:tr w:rsidR="00FE23C5" w:rsidRPr="00FE23C5" w14:paraId="64E6D597" w14:textId="77777777" w:rsidTr="000E48B1">
        <w:trPr>
          <w:cantSplit/>
        </w:trPr>
        <w:tc>
          <w:tcPr>
            <w:tcW w:w="3780" w:type="dxa"/>
          </w:tcPr>
          <w:p w14:paraId="5131FEBC" w14:textId="77777777" w:rsidR="00BD6F53" w:rsidRPr="00FE23C5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06652A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E63C131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F752D7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31B403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38985" w14:textId="77777777" w:rsidR="00BD6F53" w:rsidRPr="00FE23C5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4F7029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78E9B40" w14:textId="77777777" w:rsidR="00BD6F53" w:rsidRPr="00FE23C5" w:rsidRDefault="00BD6F53" w:rsidP="00BD6F5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1CCB548E" w14:textId="77777777" w:rsidTr="000E48B1">
        <w:trPr>
          <w:cantSplit/>
        </w:trPr>
        <w:tc>
          <w:tcPr>
            <w:tcW w:w="3780" w:type="dxa"/>
          </w:tcPr>
          <w:p w14:paraId="069CFEEA" w14:textId="77777777" w:rsidR="00BD6F53" w:rsidRPr="00FE23C5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4FEC108D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E43DE3F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CB1D560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D53B072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4E6E6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3AC518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A804C1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E23C5" w:rsidRPr="00FE23C5" w14:paraId="7ABF34B2" w14:textId="77777777" w:rsidTr="000E48B1">
        <w:trPr>
          <w:cantSplit/>
        </w:trPr>
        <w:tc>
          <w:tcPr>
            <w:tcW w:w="3780" w:type="dxa"/>
          </w:tcPr>
          <w:p w14:paraId="3F778967" w14:textId="77777777" w:rsidR="00BD6F53" w:rsidRPr="00FE23C5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7DF08A3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25B3558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01A72E5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B693D6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227A5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EC7D9E7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F7885" w14:textId="77777777" w:rsidR="00BD6F53" w:rsidRPr="00FE23C5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3C5" w:rsidRPr="00FE23C5" w14:paraId="3E841E64" w14:textId="77777777" w:rsidTr="000E48B1">
        <w:trPr>
          <w:cantSplit/>
        </w:trPr>
        <w:tc>
          <w:tcPr>
            <w:tcW w:w="3780" w:type="dxa"/>
          </w:tcPr>
          <w:p w14:paraId="14557B37" w14:textId="77777777" w:rsidR="0029255D" w:rsidRPr="00FE23C5" w:rsidRDefault="0029255D" w:rsidP="002925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E64ABD9" w14:textId="04F6E824" w:rsidR="0029255D" w:rsidRPr="00FE23C5" w:rsidRDefault="003C072F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6,805</w:t>
            </w:r>
          </w:p>
        </w:tc>
        <w:tc>
          <w:tcPr>
            <w:tcW w:w="183" w:type="dxa"/>
            <w:shd w:val="clear" w:color="auto" w:fill="auto"/>
          </w:tcPr>
          <w:p w14:paraId="67216684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0766C91F" w14:textId="6FC00D3A" w:rsidR="0029255D" w:rsidRPr="00FE23C5" w:rsidRDefault="0029255D" w:rsidP="002925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0" w:type="dxa"/>
            <w:shd w:val="clear" w:color="auto" w:fill="auto"/>
          </w:tcPr>
          <w:p w14:paraId="0D3E64B6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AA414E" w14:textId="7E9AB104" w:rsidR="0029255D" w:rsidRPr="00FE23C5" w:rsidRDefault="003C072F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22,807</w:t>
            </w:r>
          </w:p>
        </w:tc>
        <w:tc>
          <w:tcPr>
            <w:tcW w:w="180" w:type="dxa"/>
          </w:tcPr>
          <w:p w14:paraId="77982719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20DB27" w14:textId="7EEB3597" w:rsidR="0029255D" w:rsidRPr="00FE23C5" w:rsidRDefault="0029255D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24,063</w:t>
            </w:r>
          </w:p>
        </w:tc>
      </w:tr>
      <w:tr w:rsidR="00FE23C5" w:rsidRPr="00FE23C5" w14:paraId="7E4DDF09" w14:textId="77777777" w:rsidTr="000E48B1">
        <w:trPr>
          <w:cantSplit/>
        </w:trPr>
        <w:tc>
          <w:tcPr>
            <w:tcW w:w="3780" w:type="dxa"/>
          </w:tcPr>
          <w:p w14:paraId="6D8EB725" w14:textId="77777777" w:rsidR="0029255D" w:rsidRPr="00FE23C5" w:rsidRDefault="0029255D" w:rsidP="002925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14F7F6" w14:textId="22127FFB" w:rsidR="0029255D" w:rsidRPr="00FE23C5" w:rsidRDefault="003C072F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83" w:type="dxa"/>
            <w:shd w:val="clear" w:color="auto" w:fill="auto"/>
          </w:tcPr>
          <w:p w14:paraId="1A79530A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B7362BA" w14:textId="5C4DC8C0" w:rsidR="0029255D" w:rsidRPr="00FE23C5" w:rsidRDefault="0029255D" w:rsidP="002925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B3EB8"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549F46F8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728A48" w14:textId="7B27CAFA" w:rsidR="0029255D" w:rsidRPr="00FE23C5" w:rsidRDefault="003C072F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1,264</w:t>
            </w:r>
          </w:p>
        </w:tc>
        <w:tc>
          <w:tcPr>
            <w:tcW w:w="180" w:type="dxa"/>
          </w:tcPr>
          <w:p w14:paraId="2E2FE577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82E310" w14:textId="18668E9E" w:rsidR="0029255D" w:rsidRPr="00FE23C5" w:rsidRDefault="0029255D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</w:t>
            </w:r>
          </w:p>
        </w:tc>
      </w:tr>
      <w:tr w:rsidR="0029255D" w:rsidRPr="00FE23C5" w14:paraId="7F81A8FB" w14:textId="77777777" w:rsidTr="000E48B1">
        <w:trPr>
          <w:cantSplit/>
        </w:trPr>
        <w:tc>
          <w:tcPr>
            <w:tcW w:w="3780" w:type="dxa"/>
          </w:tcPr>
          <w:p w14:paraId="0C7250C9" w14:textId="77777777" w:rsidR="0029255D" w:rsidRPr="00FE23C5" w:rsidRDefault="0029255D" w:rsidP="002925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1F3E2" w14:textId="4CA3A34E" w:rsidR="0029255D" w:rsidRPr="00FE23C5" w:rsidRDefault="00BA5D82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7,226</w:t>
            </w:r>
          </w:p>
        </w:tc>
        <w:tc>
          <w:tcPr>
            <w:tcW w:w="183" w:type="dxa"/>
            <w:shd w:val="clear" w:color="auto" w:fill="auto"/>
          </w:tcPr>
          <w:p w14:paraId="3245D5CE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81C39" w14:textId="60C5959E" w:rsidR="0029255D" w:rsidRPr="00FE23C5" w:rsidRDefault="0029255D" w:rsidP="0029255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</w:t>
            </w:r>
            <w:r w:rsidR="00BB3EB8" w:rsidRPr="00BB3EB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9CF8F1F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27EFD" w14:textId="63DB63A9" w:rsidR="0029255D" w:rsidRPr="00FE23C5" w:rsidRDefault="003C072F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24,071</w:t>
            </w:r>
          </w:p>
        </w:tc>
        <w:tc>
          <w:tcPr>
            <w:tcW w:w="180" w:type="dxa"/>
          </w:tcPr>
          <w:p w14:paraId="0CBE8AE0" w14:textId="77777777" w:rsidR="0029255D" w:rsidRPr="00FE23C5" w:rsidRDefault="0029255D" w:rsidP="0029255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E27A7C" w14:textId="2E5CE86B" w:rsidR="0029255D" w:rsidRPr="00FE23C5" w:rsidRDefault="0029255D" w:rsidP="005E690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24,571</w:t>
            </w:r>
          </w:p>
        </w:tc>
      </w:tr>
    </w:tbl>
    <w:p w14:paraId="15480936" w14:textId="77777777" w:rsidR="00576908" w:rsidRPr="00FE23C5" w:rsidRDefault="00576908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796259A" w14:textId="45C89A00" w:rsidR="00B239EA" w:rsidRPr="00FE23C5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01E69" w:rsidRPr="00FE23C5">
        <w:rPr>
          <w:rFonts w:ascii="Angsana New" w:hAnsi="Angsana New"/>
          <w:sz w:val="30"/>
          <w:szCs w:val="30"/>
        </w:rPr>
        <w:t xml:space="preserve">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FE23C5">
        <w:rPr>
          <w:rFonts w:ascii="Angsana New" w:hAnsi="Angsana New"/>
          <w:sz w:val="30"/>
          <w:szCs w:val="30"/>
        </w:rPr>
        <w:t xml:space="preserve">31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FE23C5">
        <w:rPr>
          <w:rFonts w:ascii="Angsana New" w:hAnsi="Angsana New"/>
          <w:sz w:val="30"/>
          <w:szCs w:val="30"/>
        </w:rPr>
        <w:t>2566</w:t>
      </w:r>
      <w:r w:rsidR="00CC33D5"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มีดังนี้</w:t>
      </w:r>
    </w:p>
    <w:p w14:paraId="333AF35C" w14:textId="77777777" w:rsidR="00123228" w:rsidRPr="00FE23C5" w:rsidRDefault="00123228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23C5" w:rsidRPr="00FE23C5" w14:paraId="4A0F7D5F" w14:textId="77777777" w:rsidTr="00F76FA5">
        <w:trPr>
          <w:tblHeader/>
        </w:trPr>
        <w:tc>
          <w:tcPr>
            <w:tcW w:w="3780" w:type="dxa"/>
          </w:tcPr>
          <w:p w14:paraId="262D3547" w14:textId="77777777" w:rsidR="00AB6137" w:rsidRPr="00FE23C5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619E57" w14:textId="6485431B" w:rsidR="00AB6137" w:rsidRPr="00FE23C5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4F043643" w14:textId="77777777" w:rsidR="00AB6137" w:rsidRPr="00FE23C5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A28D31" w14:textId="66D3372A" w:rsidR="00AB6137" w:rsidRPr="00FE23C5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</w:t>
            </w:r>
            <w:r w:rsidR="005E690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FE23C5" w:rsidRPr="00FE23C5" w14:paraId="30083B47" w14:textId="77777777" w:rsidTr="00F76FA5">
        <w:trPr>
          <w:tblHeader/>
        </w:trPr>
        <w:tc>
          <w:tcPr>
            <w:tcW w:w="3780" w:type="dxa"/>
          </w:tcPr>
          <w:p w14:paraId="4F4986FE" w14:textId="77777777" w:rsidR="00AB6137" w:rsidRPr="00FE23C5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2CCA42D" w14:textId="236E6FB1" w:rsidR="00AB6137" w:rsidRPr="00FE23C5" w:rsidRDefault="00BD6F53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9D4736" w:rsidRPr="00CF696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  <w:r w:rsidR="00EC0041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="00EE3FF9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</w:t>
            </w:r>
            <w:r w:rsidR="00754E30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9F7423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</w:tcPr>
          <w:p w14:paraId="0FC32D64" w14:textId="77777777" w:rsidR="00AB6137" w:rsidRPr="00FE23C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DB0FD0A" w14:textId="056AC7FF" w:rsidR="00AB6137" w:rsidRPr="00FE23C5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F7423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9E84CD1" w14:textId="77777777" w:rsidR="00AB6137" w:rsidRPr="00FE23C5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D79BC7" w14:textId="7662F622" w:rsidR="00AB6137" w:rsidRPr="00FE23C5" w:rsidRDefault="00BD6F53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 w:rsidR="009D4736" w:rsidRPr="00CF696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กันยายน</w:t>
            </w:r>
            <w:r w:rsidR="00EC0041"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="009F7423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D8027CB" w14:textId="77777777" w:rsidR="00AB6137" w:rsidRPr="00FE23C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4C06" w14:textId="005A2927" w:rsidR="00AB6137" w:rsidRPr="00FE23C5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754E30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9F7423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FE23C5" w:rsidRPr="00FE23C5" w14:paraId="41150717" w14:textId="77777777" w:rsidTr="00B82C31">
        <w:trPr>
          <w:tblHeader/>
        </w:trPr>
        <w:tc>
          <w:tcPr>
            <w:tcW w:w="3780" w:type="dxa"/>
          </w:tcPr>
          <w:p w14:paraId="46D6D601" w14:textId="77777777" w:rsidR="00A6590E" w:rsidRPr="00FE23C5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DCBB95" w14:textId="77777777" w:rsidR="00A6590E" w:rsidRPr="00FE23C5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E23C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FE23C5" w14:paraId="48937EF3" w14:textId="77777777" w:rsidTr="00F76FA5">
        <w:trPr>
          <w:cantSplit/>
        </w:trPr>
        <w:tc>
          <w:tcPr>
            <w:tcW w:w="3780" w:type="dxa"/>
          </w:tcPr>
          <w:p w14:paraId="5EBDCD87" w14:textId="77777777" w:rsidR="00ED78C4" w:rsidRPr="00FE23C5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2829B85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795113C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C3156C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995EB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92F5C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BAD834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051F6C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23C5" w:rsidRPr="00FE23C5" w14:paraId="6DFBE45A" w14:textId="77777777" w:rsidTr="00CF6965">
        <w:trPr>
          <w:cantSplit/>
        </w:trPr>
        <w:tc>
          <w:tcPr>
            <w:tcW w:w="3780" w:type="dxa"/>
          </w:tcPr>
          <w:p w14:paraId="5D7A0EE9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9AEA4B" w14:textId="6BFC612A" w:rsidR="00057699" w:rsidRPr="00FE23C5" w:rsidRDefault="00515B7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27,352</w:t>
            </w:r>
          </w:p>
        </w:tc>
        <w:tc>
          <w:tcPr>
            <w:tcW w:w="183" w:type="dxa"/>
          </w:tcPr>
          <w:p w14:paraId="081B1D6F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344EB2B" w14:textId="4FE6BEDE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21,543</w:t>
            </w:r>
          </w:p>
        </w:tc>
        <w:tc>
          <w:tcPr>
            <w:tcW w:w="180" w:type="dxa"/>
          </w:tcPr>
          <w:p w14:paraId="55FE7ACE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EBA14CB" w14:textId="0AE9D66C" w:rsidR="00057699" w:rsidRPr="00FE23C5" w:rsidRDefault="00BA5D82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123228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9372F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80" w:type="dxa"/>
          </w:tcPr>
          <w:p w14:paraId="63BC6F0F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FD7EF2" w14:textId="5E98DCAD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</w:tr>
      <w:tr w:rsidR="00FE23C5" w:rsidRPr="00FE23C5" w14:paraId="34749FB8" w14:textId="77777777" w:rsidTr="007579FC">
        <w:trPr>
          <w:cantSplit/>
          <w:trHeight w:hRule="exact" w:val="170"/>
        </w:trPr>
        <w:tc>
          <w:tcPr>
            <w:tcW w:w="3780" w:type="dxa"/>
          </w:tcPr>
          <w:p w14:paraId="737433BF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F22BAF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482B7CF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45D254DE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0EAC3B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AF21646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4D2FCE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2FCA67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F6965" w:rsidRPr="00FE23C5" w14:paraId="79456B95" w14:textId="77777777" w:rsidTr="009B19F1">
        <w:trPr>
          <w:cantSplit/>
        </w:trPr>
        <w:tc>
          <w:tcPr>
            <w:tcW w:w="3780" w:type="dxa"/>
          </w:tcPr>
          <w:p w14:paraId="331ED95B" w14:textId="77777777" w:rsidR="00CF6965" w:rsidRPr="00FE23C5" w:rsidRDefault="00CF6965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55964" w14:textId="77777777" w:rsidR="00CF6965" w:rsidRPr="00FE23C5" w:rsidRDefault="00CF6965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3C3294C" w14:textId="77777777" w:rsidR="00CF6965" w:rsidRPr="00FE23C5" w:rsidRDefault="00CF6965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1140586" w14:textId="77777777" w:rsidR="00CF6965" w:rsidRPr="00FE23C5" w:rsidRDefault="00CF6965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24D95E" w14:textId="77777777" w:rsidR="00CF6965" w:rsidRPr="00FE23C5" w:rsidRDefault="00CF6965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B3D660" w14:textId="77777777" w:rsidR="00CF6965" w:rsidRPr="00FE23C5" w:rsidRDefault="00CF6965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633D194" w14:textId="77777777" w:rsidR="00CF6965" w:rsidRPr="00FE23C5" w:rsidRDefault="00CF6965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FBF727" w14:textId="77777777" w:rsidR="00CF6965" w:rsidRPr="00FE23C5" w:rsidRDefault="00CF6965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78F6E2D7" w14:textId="77777777" w:rsidTr="009B19F1">
        <w:trPr>
          <w:cantSplit/>
        </w:trPr>
        <w:tc>
          <w:tcPr>
            <w:tcW w:w="3780" w:type="dxa"/>
          </w:tcPr>
          <w:p w14:paraId="1FA5166B" w14:textId="77777777" w:rsidR="0019374A" w:rsidRPr="00FE23C5" w:rsidRDefault="0019374A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9202890" w14:textId="58BD641B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4A569E"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1C10A88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BDE4BD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0FCFEA1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12368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1A1C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E6908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602EFA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65ED1052" w14:textId="77777777" w:rsidTr="009B19F1">
        <w:trPr>
          <w:cantSplit/>
        </w:trPr>
        <w:tc>
          <w:tcPr>
            <w:tcW w:w="3780" w:type="dxa"/>
          </w:tcPr>
          <w:p w14:paraId="326950E3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50D4D5" w14:textId="02827DB4" w:rsidR="00057699" w:rsidRPr="00FE23C5" w:rsidRDefault="009D5B00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01A3FA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6FC9B4A" w14:textId="2EB3DF54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E4E43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6D14CB" w14:textId="073D1CA7" w:rsidR="00057699" w:rsidRPr="00FE23C5" w:rsidRDefault="001120D3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</w:t>
            </w:r>
            <w:r w:rsidR="0049372F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180" w:type="dxa"/>
          </w:tcPr>
          <w:p w14:paraId="2DC368EB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9CC98E" w14:textId="7F1A4FB5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35,113</w:t>
            </w:r>
          </w:p>
        </w:tc>
      </w:tr>
      <w:tr w:rsidR="00FE23C5" w:rsidRPr="00FE23C5" w14:paraId="2CE12FA7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5297FB6B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952BB6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BAB7EA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A2E5AD5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F7A84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BEB53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AFB309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74189E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16245E7C" w14:textId="77777777" w:rsidTr="00642589">
        <w:trPr>
          <w:cantSplit/>
        </w:trPr>
        <w:tc>
          <w:tcPr>
            <w:tcW w:w="3780" w:type="dxa"/>
          </w:tcPr>
          <w:p w14:paraId="5E908002" w14:textId="77777777" w:rsidR="0019374A" w:rsidRPr="00FE23C5" w:rsidRDefault="0019374A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CEC30F4" w14:textId="5251D2BE" w:rsidR="005D6966" w:rsidRPr="00FE23C5" w:rsidRDefault="005D6966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C1EB577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24723E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E3F9075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5D3D6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C91D5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A37118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3681F5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696A1CBD" w14:textId="77777777" w:rsidTr="00642589">
        <w:trPr>
          <w:cantSplit/>
        </w:trPr>
        <w:tc>
          <w:tcPr>
            <w:tcW w:w="3780" w:type="dxa"/>
          </w:tcPr>
          <w:p w14:paraId="0C4983A8" w14:textId="3F3A1DFF" w:rsidR="005D6966" w:rsidRPr="00FE23C5" w:rsidRDefault="00400F0B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4C77E1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9FE741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4776D78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F9207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81CCB6" w14:textId="2465F1E6" w:rsidR="005D6966" w:rsidRPr="00FE23C5" w:rsidRDefault="00400F0B" w:rsidP="00B348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54,000</w:t>
            </w:r>
          </w:p>
        </w:tc>
        <w:tc>
          <w:tcPr>
            <w:tcW w:w="180" w:type="dxa"/>
          </w:tcPr>
          <w:p w14:paraId="54976ED5" w14:textId="77777777" w:rsidR="005D6966" w:rsidRPr="00FE23C5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83C003" w14:textId="0A10DB11" w:rsidR="005D6966" w:rsidRPr="00FE23C5" w:rsidRDefault="0019374A" w:rsidP="00B348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23C5" w:rsidRPr="00FE23C5" w14:paraId="308BB3E4" w14:textId="77777777" w:rsidTr="00F76FA5">
        <w:trPr>
          <w:cantSplit/>
        </w:trPr>
        <w:tc>
          <w:tcPr>
            <w:tcW w:w="3780" w:type="dxa"/>
          </w:tcPr>
          <w:p w14:paraId="2E5C105B" w14:textId="77777777" w:rsidR="005D6966" w:rsidRPr="00FE23C5" w:rsidRDefault="005D6966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AC3383" w14:textId="68EEECF0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D40F59D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1B7DBF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9B3F002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0B84F3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1A71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1B5BC8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9CF5BA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51C0B4E5" w14:textId="77777777" w:rsidTr="00F76FA5">
        <w:trPr>
          <w:cantSplit/>
        </w:trPr>
        <w:tc>
          <w:tcPr>
            <w:tcW w:w="3780" w:type="dxa"/>
          </w:tcPr>
          <w:p w14:paraId="7A810B11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39271D4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425A629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644C10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C6BB23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F78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AC973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EF05DD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5B3FA0AE" w14:textId="77777777" w:rsidTr="004D2642">
        <w:trPr>
          <w:cantSplit/>
        </w:trPr>
        <w:tc>
          <w:tcPr>
            <w:tcW w:w="3780" w:type="dxa"/>
          </w:tcPr>
          <w:p w14:paraId="68E88536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B6885" w14:textId="7B9D8FA7" w:rsidR="00057699" w:rsidRPr="00FE23C5" w:rsidRDefault="009D5B00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F5927A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6013C32" w14:textId="118D5EF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86F16E5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CE02AA" w14:textId="2C6EBE3F" w:rsidR="00057699" w:rsidRPr="00FE23C5" w:rsidRDefault="009D5B00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2492BCC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1E44A" w14:textId="16F50BC5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FE23C5" w:rsidRPr="00FE23C5" w14:paraId="68C70A7C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33041D16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CA1B8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34E9B0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EF5B040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773A46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038405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C7F91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6D005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316B8FD4" w14:textId="77777777" w:rsidTr="00F76FA5">
        <w:trPr>
          <w:cantSplit/>
        </w:trPr>
        <w:tc>
          <w:tcPr>
            <w:tcW w:w="3780" w:type="dxa"/>
          </w:tcPr>
          <w:p w14:paraId="52C96018" w14:textId="77777777" w:rsidR="0019374A" w:rsidRPr="00FE23C5" w:rsidRDefault="0019374A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6EA1981" w14:textId="688BB5C6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DE13744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11F788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51EF5A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82C74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E5966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87041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E72B0F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44C6907E" w14:textId="77777777" w:rsidTr="004D2642">
        <w:trPr>
          <w:cantSplit/>
        </w:trPr>
        <w:tc>
          <w:tcPr>
            <w:tcW w:w="3780" w:type="dxa"/>
          </w:tcPr>
          <w:p w14:paraId="06798665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258404" w14:textId="60E09E0F" w:rsidR="00057699" w:rsidRPr="00FE23C5" w:rsidRDefault="00400F0B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8,842</w:t>
            </w:r>
          </w:p>
        </w:tc>
        <w:tc>
          <w:tcPr>
            <w:tcW w:w="183" w:type="dxa"/>
          </w:tcPr>
          <w:p w14:paraId="5D46778D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3653DDA" w14:textId="2992BF4F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14,292</w:t>
            </w:r>
          </w:p>
        </w:tc>
        <w:tc>
          <w:tcPr>
            <w:tcW w:w="180" w:type="dxa"/>
          </w:tcPr>
          <w:p w14:paraId="0E02C80A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BC0D438" w14:textId="149DD639" w:rsidR="00057699" w:rsidRPr="00FE23C5" w:rsidRDefault="00107E6C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86,869</w:t>
            </w:r>
          </w:p>
        </w:tc>
        <w:tc>
          <w:tcPr>
            <w:tcW w:w="180" w:type="dxa"/>
          </w:tcPr>
          <w:p w14:paraId="4F9A1EBE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9A33EA" w14:textId="647F1739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9,818</w:t>
            </w:r>
          </w:p>
        </w:tc>
      </w:tr>
      <w:tr w:rsidR="00FE23C5" w:rsidRPr="00FE23C5" w14:paraId="78D9721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0A20E9D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75289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DC61FC4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34BDA5C7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8D9BA2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98759C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C0C1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C39935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072863B6" w14:textId="77777777" w:rsidTr="00F76FA5">
        <w:trPr>
          <w:cantSplit/>
        </w:trPr>
        <w:tc>
          <w:tcPr>
            <w:tcW w:w="3780" w:type="dxa"/>
          </w:tcPr>
          <w:p w14:paraId="2E0F5D98" w14:textId="77777777" w:rsidR="0019374A" w:rsidRPr="00FE23C5" w:rsidRDefault="0019374A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8FA2B5A" w14:textId="734C6922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4A569E"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405DFDA0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0D7CC79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1CC26A2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F2E540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19E45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3184A0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B9B381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FE23C5" w14:paraId="6076BE35" w14:textId="77777777" w:rsidTr="004D2642">
        <w:trPr>
          <w:cantSplit/>
        </w:trPr>
        <w:tc>
          <w:tcPr>
            <w:tcW w:w="3780" w:type="dxa"/>
          </w:tcPr>
          <w:p w14:paraId="3385FCBB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D73F1" w14:textId="282555A6" w:rsidR="00057699" w:rsidRPr="00FE23C5" w:rsidRDefault="00D346F8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E95AE81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546F6A" w14:textId="190CEB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80" w:type="dxa"/>
          </w:tcPr>
          <w:p w14:paraId="65432CB7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176862" w14:textId="36C96817" w:rsidR="00057699" w:rsidRPr="00FE23C5" w:rsidRDefault="00107E6C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15,156</w:t>
            </w:r>
          </w:p>
        </w:tc>
        <w:tc>
          <w:tcPr>
            <w:tcW w:w="180" w:type="dxa"/>
          </w:tcPr>
          <w:p w14:paraId="660C53C3" w14:textId="77777777" w:rsidR="00057699" w:rsidRPr="00FE23C5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649B8" w14:textId="07742224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15,254</w:t>
            </w:r>
          </w:p>
        </w:tc>
      </w:tr>
    </w:tbl>
    <w:p w14:paraId="375DAE7D" w14:textId="77777777" w:rsidR="00123228" w:rsidRPr="00FE23C5" w:rsidRDefault="00123228" w:rsidP="008269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8D52A1" w14:textId="77777777" w:rsidR="0082696A" w:rsidRPr="00FE23C5" w:rsidRDefault="0082696A" w:rsidP="008269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15C198" w14:textId="77777777" w:rsidR="00CF6965" w:rsidRDefault="00CF6965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776928" w14:textId="77777777" w:rsidR="00CF6965" w:rsidRDefault="00CF6965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DF9BF7" w14:textId="77777777" w:rsidR="00CF6965" w:rsidRDefault="00CF6965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596CEF4" w14:textId="77777777" w:rsidR="00CF6965" w:rsidRDefault="00CF6965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779E6B" w14:textId="77777777" w:rsidR="00CF6965" w:rsidRDefault="00CF6965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2E490C" w14:textId="77777777" w:rsidR="00CF6965" w:rsidRDefault="00CF6965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34E904" w14:textId="110530D0" w:rsidR="009153FC" w:rsidRPr="00FE23C5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26DC0D81" w14:textId="77777777" w:rsidR="009153FC" w:rsidRPr="00FE23C5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62FED98A" w14:textId="77777777" w:rsidR="0086694E" w:rsidRPr="00FE23C5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FE23C5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14:paraId="65EC6E81" w14:textId="35F15F4E" w:rsidR="0086694E" w:rsidRPr="00FE23C5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FE23C5">
        <w:rPr>
          <w:rFonts w:ascii="Angsana New" w:hAnsi="Angsana New"/>
          <w:spacing w:val="5"/>
          <w:sz w:val="30"/>
          <w:szCs w:val="30"/>
        </w:rPr>
        <w:t>12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FE23C5">
        <w:rPr>
          <w:rFonts w:ascii="Angsana New" w:hAnsi="Angsana New"/>
          <w:spacing w:val="5"/>
          <w:sz w:val="30"/>
          <w:szCs w:val="30"/>
        </w:rPr>
        <w:t>2559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FE23C5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FE23C5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FE23C5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FE23C5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E23C5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FE23C5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FE23C5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FE23C5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FE23C5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FE23C5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FE23C5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FE23C5">
        <w:rPr>
          <w:rFonts w:ascii="Angsana New" w:hAnsi="Angsana New"/>
          <w:spacing w:val="5"/>
          <w:sz w:val="30"/>
          <w:szCs w:val="30"/>
        </w:rPr>
        <w:t>3</w:t>
      </w:r>
      <w:r w:rsidR="00EE5AB6" w:rsidRPr="00FE23C5">
        <w:rPr>
          <w:rFonts w:ascii="Angsana New" w:hAnsi="Angsana New"/>
          <w:spacing w:val="5"/>
          <w:sz w:val="30"/>
          <w:szCs w:val="30"/>
        </w:rPr>
        <w:t>00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FE23C5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FE23C5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FE23C5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</w:t>
      </w:r>
      <w:r w:rsidR="00BD6F53" w:rsidRPr="00FE23C5">
        <w:rPr>
          <w:rFonts w:ascii="Angsana New" w:hAnsi="Angsana New"/>
          <w:spacing w:val="5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pacing w:val="5"/>
          <w:sz w:val="30"/>
          <w:szCs w:val="30"/>
          <w:cs/>
        </w:rPr>
        <w:t>กันยา</w:t>
      </w:r>
      <w:r w:rsidR="009D4736" w:rsidRPr="00CF6965">
        <w:rPr>
          <w:rFonts w:ascii="Angsana New" w:hAnsi="Angsana New"/>
          <w:spacing w:val="5"/>
          <w:sz w:val="30"/>
          <w:szCs w:val="30"/>
          <w:cs/>
        </w:rPr>
        <w:t>ยน</w:t>
      </w:r>
      <w:r w:rsidR="009D5C8F" w:rsidRPr="00FE23C5">
        <w:rPr>
          <w:rFonts w:ascii="Angsana New" w:hAnsi="Angsana New"/>
          <w:spacing w:val="5"/>
          <w:sz w:val="30"/>
          <w:szCs w:val="30"/>
        </w:rPr>
        <w:t xml:space="preserve"> </w:t>
      </w:r>
      <w:r w:rsidR="008D63E4" w:rsidRPr="00FE23C5">
        <w:rPr>
          <w:rFonts w:ascii="Angsana New" w:hAnsi="Angsana New"/>
          <w:spacing w:val="5"/>
          <w:sz w:val="30"/>
          <w:szCs w:val="30"/>
        </w:rPr>
        <w:t>2563</w:t>
      </w:r>
      <w:r w:rsidR="00724EB9" w:rsidRPr="00FE23C5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FE23C5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FE23C5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FE23C5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FE23C5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FE23C5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FE23C5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FE23C5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FE23C5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FE23C5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FE23C5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FE23C5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FE23C5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FE23C5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FE23C5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FE23C5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FE23C5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14:paraId="174A32EC" w14:textId="77777777" w:rsidR="00AD62DF" w:rsidRPr="00FE23C5" w:rsidRDefault="00AD62DF" w:rsidP="00AD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pacing w:val="5"/>
          <w:sz w:val="30"/>
          <w:szCs w:val="30"/>
        </w:rPr>
      </w:pPr>
      <w:bookmarkStart w:id="10" w:name="_Hlk103085298"/>
    </w:p>
    <w:p w14:paraId="3A582FDE" w14:textId="46342AE8" w:rsidR="005B0D72" w:rsidRPr="00FE23C5" w:rsidRDefault="003F55A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บริษัทมีเงินประกันผลงานโครงการก่อสร้างเขื่อนคอนกรีตเสริมเหล็กพร้อมทางเดินริมคลองแสนแสบ </w:t>
      </w:r>
      <w:r w:rsidR="00260DC7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  </w:t>
      </w:r>
      <w:r w:rsidR="0054178F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        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ที่</w:t>
      </w:r>
      <w:r w:rsidR="00304739" w:rsidRPr="00FE23C5">
        <w:rPr>
          <w:rFonts w:ascii="Angsana New" w:hAnsi="Angsana New" w:hint="cs"/>
          <w:spacing w:val="5"/>
          <w:sz w:val="30"/>
          <w:szCs w:val="30"/>
          <w:cs/>
        </w:rPr>
        <w:t>คู่สัญญา</w:t>
      </w:r>
      <w:r w:rsidRPr="00FE23C5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="00304739" w:rsidRPr="00FE23C5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26A2D" w:rsidRPr="00FE23C5">
        <w:rPr>
          <w:rFonts w:ascii="Angsana New" w:hAnsi="Angsana New"/>
          <w:spacing w:val="5"/>
          <w:sz w:val="30"/>
          <w:szCs w:val="30"/>
        </w:rPr>
        <w:t>23.83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="00826A2D" w:rsidRPr="00FE23C5">
        <w:rPr>
          <w:rFonts w:ascii="Angsana New" w:hAnsi="Angsana New"/>
          <w:spacing w:val="5"/>
          <w:sz w:val="30"/>
          <w:szCs w:val="30"/>
        </w:rPr>
        <w:t>2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ปี</w:t>
      </w:r>
      <w:r w:rsidR="005B0D72" w:rsidRPr="00FE23C5">
        <w:rPr>
          <w:rFonts w:ascii="Angsana New" w:hAnsi="Angsana New"/>
          <w:spacing w:val="5"/>
          <w:sz w:val="30"/>
          <w:szCs w:val="30"/>
          <w:cs/>
        </w:rPr>
        <w:t>นับจากคู่สัญญาส่งมอบงาน และผู้ว่าจ้างของคู่สัญญาได้ตรวจรับมอบงานงวดสุด</w:t>
      </w:r>
      <w:r w:rsidR="001D5794" w:rsidRPr="00FE23C5">
        <w:rPr>
          <w:rFonts w:ascii="Angsana New" w:hAnsi="Angsana New"/>
          <w:spacing w:val="5"/>
          <w:sz w:val="30"/>
          <w:szCs w:val="30"/>
          <w:cs/>
        </w:rPr>
        <w:t>ท้ายแล้วเสร็จ ซึ่ง</w:t>
      </w:r>
      <w:r w:rsidR="00E130D2" w:rsidRPr="00FE23C5">
        <w:rPr>
          <w:rFonts w:ascii="Angsana New" w:hAnsi="Angsana New" w:hint="cs"/>
          <w:spacing w:val="5"/>
          <w:sz w:val="30"/>
          <w:szCs w:val="30"/>
          <w:cs/>
        </w:rPr>
        <w:t>ได้</w:t>
      </w:r>
      <w:r w:rsidR="001D5794" w:rsidRPr="00FE23C5">
        <w:rPr>
          <w:rFonts w:ascii="Angsana New" w:hAnsi="Angsana New"/>
          <w:spacing w:val="5"/>
          <w:sz w:val="30"/>
          <w:szCs w:val="30"/>
          <w:cs/>
        </w:rPr>
        <w:t>ส่งมอ</w:t>
      </w:r>
      <w:r w:rsidR="001D5794" w:rsidRPr="00FE23C5">
        <w:rPr>
          <w:rFonts w:ascii="Angsana New" w:hAnsi="Angsana New" w:hint="cs"/>
          <w:spacing w:val="5"/>
          <w:sz w:val="30"/>
          <w:szCs w:val="30"/>
          <w:cs/>
        </w:rPr>
        <w:t>บ</w:t>
      </w:r>
      <w:r w:rsidR="005B0D72" w:rsidRPr="00FE23C5">
        <w:rPr>
          <w:rFonts w:ascii="Angsana New" w:hAnsi="Angsana New"/>
          <w:spacing w:val="5"/>
          <w:sz w:val="30"/>
          <w:szCs w:val="30"/>
          <w:cs/>
        </w:rPr>
        <w:t>งานงวดสุดท้าย</w:t>
      </w:r>
      <w:r w:rsidR="00E130D2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ในวันที่  </w:t>
      </w:r>
      <w:r w:rsidR="00B541E3" w:rsidRPr="00FE23C5">
        <w:rPr>
          <w:rFonts w:ascii="Angsana New" w:hAnsi="Angsana New"/>
          <w:spacing w:val="5"/>
          <w:sz w:val="30"/>
          <w:szCs w:val="30"/>
        </w:rPr>
        <w:t xml:space="preserve">23 </w:t>
      </w:r>
      <w:r w:rsidR="00B541E3" w:rsidRPr="00FE23C5">
        <w:rPr>
          <w:rFonts w:ascii="Angsana New" w:hAnsi="Angsana New" w:hint="cs"/>
          <w:spacing w:val="5"/>
          <w:sz w:val="30"/>
          <w:szCs w:val="30"/>
          <w:cs/>
        </w:rPr>
        <w:t>สิงหาคม</w:t>
      </w:r>
      <w:r w:rsidR="00123228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BB3EB8" w:rsidRPr="00BB3EB8">
        <w:rPr>
          <w:rFonts w:ascii="Angsana New" w:hAnsi="Angsana New" w:hint="cs"/>
          <w:spacing w:val="5"/>
          <w:sz w:val="30"/>
          <w:szCs w:val="30"/>
          <w:lang w:val="en-GB"/>
        </w:rPr>
        <w:t>2567</w:t>
      </w:r>
      <w:r w:rsidR="00B541E3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B0D72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B0D72" w:rsidRPr="00FE23C5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="005B0D72" w:rsidRPr="00FE23C5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5B0D72" w:rsidRPr="00FE23C5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="005B0D72" w:rsidRPr="00FE23C5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="00CE3283" w:rsidRPr="00FE23C5">
        <w:rPr>
          <w:rFonts w:ascii="Angsana New" w:hAnsi="Angsana New"/>
          <w:spacing w:val="5"/>
          <w:sz w:val="30"/>
          <w:szCs w:val="30"/>
          <w:cs/>
        </w:rPr>
        <w:t>ภายใน</w:t>
      </w:r>
      <w:r w:rsidR="00515B79" w:rsidRPr="00FE23C5">
        <w:rPr>
          <w:rFonts w:ascii="Angsana New" w:hAnsi="Angsana New" w:hint="cs"/>
          <w:spacing w:val="5"/>
          <w:sz w:val="30"/>
          <w:szCs w:val="30"/>
          <w:cs/>
        </w:rPr>
        <w:t>เดือน</w:t>
      </w:r>
      <w:r w:rsidR="00123228" w:rsidRPr="00CF6965">
        <w:rPr>
          <w:rFonts w:ascii="Angsana New" w:hAnsi="Angsana New" w:hint="cs"/>
          <w:spacing w:val="5"/>
          <w:sz w:val="30"/>
          <w:szCs w:val="30"/>
          <w:cs/>
        </w:rPr>
        <w:t>กันย</w:t>
      </w:r>
      <w:r w:rsidR="00515B79" w:rsidRPr="00CF6965">
        <w:rPr>
          <w:rFonts w:ascii="Angsana New" w:hAnsi="Angsana New" w:hint="cs"/>
          <w:spacing w:val="5"/>
          <w:sz w:val="30"/>
          <w:szCs w:val="30"/>
          <w:cs/>
        </w:rPr>
        <w:t>ายน</w:t>
      </w:r>
      <w:r w:rsidR="00123228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B0D72" w:rsidRPr="00FE23C5">
        <w:rPr>
          <w:rFonts w:ascii="Angsana New" w:hAnsi="Angsana New"/>
          <w:spacing w:val="5"/>
          <w:sz w:val="30"/>
          <w:szCs w:val="30"/>
          <w:cs/>
        </w:rPr>
        <w:t xml:space="preserve"> ปี </w:t>
      </w:r>
      <w:r w:rsidR="00AD62DF" w:rsidRPr="00FE23C5">
        <w:rPr>
          <w:rFonts w:ascii="Angsana New" w:hAnsi="Angsana New"/>
          <w:spacing w:val="5"/>
          <w:sz w:val="30"/>
          <w:szCs w:val="30"/>
        </w:rPr>
        <w:t>2569</w:t>
      </w:r>
    </w:p>
    <w:p w14:paraId="332E450C" w14:textId="77777777" w:rsidR="00B55AC4" w:rsidRPr="00FE23C5" w:rsidRDefault="00B55AC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4312BCB" w14:textId="11CEF02F" w:rsidR="00420C1A" w:rsidRPr="00FE23C5" w:rsidRDefault="00B55AC4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spacing w:val="5"/>
          <w:sz w:val="30"/>
          <w:szCs w:val="30"/>
          <w:cs/>
        </w:rPr>
      </w:pPr>
      <w:r w:rsidRPr="00FE23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4D69E3E9" w14:textId="77777777" w:rsidR="00CD1310" w:rsidRPr="00FE23C5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72594153" w14:textId="40E90E60" w:rsidR="00E1347D" w:rsidRPr="00FE23C5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20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2566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</w:t>
      </w:r>
      <w:r w:rsidR="00CD131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="00CD1310" w:rsidRPr="00FE23C5">
        <w:rPr>
          <w:rFonts w:ascii="Angsana New" w:hAnsi="Angsana New"/>
          <w:spacing w:val="5"/>
          <w:sz w:val="30"/>
          <w:szCs w:val="30"/>
        </w:rPr>
        <w:t xml:space="preserve">1 </w:t>
      </w:r>
      <w:r w:rsidR="00CD131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CD1310" w:rsidRPr="00FE23C5">
        <w:rPr>
          <w:rFonts w:ascii="Angsana New" w:hAnsi="Angsana New"/>
          <w:spacing w:val="5"/>
          <w:sz w:val="30"/>
          <w:szCs w:val="30"/>
        </w:rPr>
        <w:t xml:space="preserve">31 </w:t>
      </w:r>
      <w:r w:rsidR="00CD131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="00CD1310" w:rsidRPr="00FE23C5">
        <w:rPr>
          <w:rFonts w:ascii="Angsana New" w:hAnsi="Angsana New"/>
          <w:spacing w:val="5"/>
          <w:sz w:val="30"/>
          <w:szCs w:val="30"/>
        </w:rPr>
        <w:t>256</w:t>
      </w:r>
      <w:r w:rsidR="00EE3FF9" w:rsidRPr="00FE23C5">
        <w:rPr>
          <w:rFonts w:ascii="Angsana New" w:hAnsi="Angsana New" w:hint="cs"/>
          <w:spacing w:val="5"/>
          <w:sz w:val="30"/>
          <w:szCs w:val="30"/>
          <w:lang w:val="en-GB"/>
        </w:rPr>
        <w:t>7</w:t>
      </w:r>
      <w:r w:rsidR="00FB723E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CD1310" w:rsidRPr="00FE23C5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ณ วันที่ </w:t>
      </w:r>
      <w:r w:rsidR="00431E41" w:rsidRPr="00FE23C5">
        <w:rPr>
          <w:rFonts w:ascii="Angsana New" w:hAnsi="Angsana New"/>
          <w:spacing w:val="5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pacing w:val="5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pacing w:val="5"/>
          <w:sz w:val="30"/>
          <w:szCs w:val="30"/>
        </w:rPr>
        <w:t>2567</w:t>
      </w:r>
      <w:r w:rsidR="00CD1310" w:rsidRPr="00FE23C5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บริษัทมีภาระผูกพันที่จะต้องจ่ายค่าเช่าดังกล่าวเป็นจำนวน </w:t>
      </w:r>
      <w:r w:rsidR="007E3FD3" w:rsidRPr="00FE23C5">
        <w:rPr>
          <w:rFonts w:ascii="Angsana New" w:hAnsi="Angsana New"/>
          <w:spacing w:val="5"/>
          <w:sz w:val="30"/>
          <w:szCs w:val="30"/>
        </w:rPr>
        <w:t>0.</w:t>
      </w:r>
      <w:r w:rsidR="00E130D2" w:rsidRPr="00FE23C5">
        <w:rPr>
          <w:rFonts w:ascii="Angsana New" w:hAnsi="Angsana New"/>
          <w:spacing w:val="5"/>
          <w:sz w:val="30"/>
          <w:szCs w:val="30"/>
        </w:rPr>
        <w:t>09</w:t>
      </w:r>
      <w:r w:rsidR="00CD1310" w:rsidRPr="00FE23C5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FE23C5">
        <w:rPr>
          <w:rFonts w:ascii="Angsana New" w:hAnsi="Angsana New" w:hint="cs"/>
          <w:spacing w:val="5"/>
          <w:sz w:val="30"/>
          <w:szCs w:val="30"/>
          <w:cs/>
        </w:rPr>
        <w:t>ล้านบาท</w:t>
      </w:r>
    </w:p>
    <w:p w14:paraId="652C0BA1" w14:textId="77777777" w:rsidR="001D5794" w:rsidRPr="00FE23C5" w:rsidRDefault="001D579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5C710B4" w14:textId="77777777" w:rsidR="001D5794" w:rsidRPr="00FE23C5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396C8979" w14:textId="478A7138" w:rsidR="00B55AC4" w:rsidRPr="00FE23C5" w:rsidRDefault="001D5794" w:rsidP="00B55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="00B04920" w:rsidRPr="00FE23C5">
        <w:rPr>
          <w:rFonts w:ascii="Angsana New" w:hAnsi="Angsana New"/>
          <w:spacing w:val="5"/>
          <w:sz w:val="30"/>
          <w:szCs w:val="30"/>
        </w:rPr>
        <w:t xml:space="preserve"> 1 </w:t>
      </w:r>
      <w:r w:rsidR="00B0492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="00B04920" w:rsidRPr="00FE23C5">
        <w:rPr>
          <w:rFonts w:ascii="Angsana New" w:hAnsi="Angsana New"/>
          <w:spacing w:val="5"/>
          <w:sz w:val="30"/>
          <w:szCs w:val="30"/>
        </w:rPr>
        <w:t>2566</w:t>
      </w:r>
      <w:r w:rsidR="005B60CB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3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1C4B60" w:rsidRPr="00FE23C5">
        <w:rPr>
          <w:rFonts w:ascii="Angsana New" w:hAnsi="Angsana New"/>
          <w:spacing w:val="5"/>
          <w:sz w:val="30"/>
          <w:szCs w:val="30"/>
        </w:rPr>
        <w:t xml:space="preserve">31 </w:t>
      </w:r>
      <w:r w:rsidR="001C4B6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r w:rsidR="001C4B60" w:rsidRPr="00FE23C5">
        <w:rPr>
          <w:rFonts w:ascii="Angsana New" w:hAnsi="Angsana New"/>
          <w:spacing w:val="5"/>
          <w:sz w:val="30"/>
          <w:szCs w:val="30"/>
        </w:rPr>
        <w:t>2569</w:t>
      </w:r>
      <w:r w:rsidR="00FB723E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FB723E" w:rsidRPr="00FE23C5">
        <w:rPr>
          <w:rFonts w:ascii="Angsana New" w:hAnsi="Angsana New"/>
          <w:spacing w:val="5"/>
          <w:sz w:val="30"/>
          <w:szCs w:val="30"/>
          <w:cs/>
        </w:rPr>
        <w:t xml:space="preserve"> </w:t>
      </w:r>
      <w:bookmarkStart w:id="11" w:name="_Hlk166501515"/>
      <w:r w:rsidR="00B55AC4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ณ วันที่ </w:t>
      </w:r>
      <w:r w:rsidR="00431E41" w:rsidRPr="00FE23C5">
        <w:rPr>
          <w:rFonts w:ascii="Angsana New" w:hAnsi="Angsana New"/>
          <w:spacing w:val="5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pacing w:val="5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pacing w:val="5"/>
          <w:sz w:val="30"/>
          <w:szCs w:val="30"/>
        </w:rPr>
        <w:t>2567</w:t>
      </w:r>
      <w:r w:rsidR="00B55AC4" w:rsidRPr="00FE23C5">
        <w:rPr>
          <w:rFonts w:ascii="Angsana New" w:hAnsi="Angsana New"/>
          <w:spacing w:val="5"/>
          <w:sz w:val="30"/>
          <w:szCs w:val="30"/>
        </w:rPr>
        <w:t xml:space="preserve"> </w:t>
      </w:r>
      <w:r w:rsidR="00B55AC4" w:rsidRPr="00FE23C5">
        <w:rPr>
          <w:rFonts w:ascii="Angsana New" w:hAnsi="Angsana New" w:hint="cs"/>
          <w:spacing w:val="5"/>
          <w:sz w:val="30"/>
          <w:szCs w:val="30"/>
          <w:cs/>
        </w:rPr>
        <w:t>บริษัทมีภาระผูกพันที่ต้องปฏิบัติตามสัญญาเช่าดังกล่าวเป็นจำนวน</w:t>
      </w:r>
      <w:r w:rsidR="007E3FD3" w:rsidRPr="00FE23C5">
        <w:rPr>
          <w:rFonts w:ascii="Angsana New" w:hAnsi="Angsana New"/>
          <w:spacing w:val="5"/>
          <w:sz w:val="30"/>
          <w:szCs w:val="30"/>
        </w:rPr>
        <w:t xml:space="preserve"> </w:t>
      </w:r>
      <w:r w:rsidR="00C62D93" w:rsidRPr="00FE23C5">
        <w:rPr>
          <w:rFonts w:ascii="Angsana New" w:hAnsi="Angsana New"/>
          <w:spacing w:val="5"/>
          <w:sz w:val="30"/>
          <w:szCs w:val="30"/>
        </w:rPr>
        <w:t xml:space="preserve">2.66 </w:t>
      </w:r>
      <w:r w:rsidR="00B55AC4" w:rsidRPr="00FE23C5">
        <w:rPr>
          <w:rFonts w:ascii="Angsana New" w:hAnsi="Angsana New" w:hint="cs"/>
          <w:spacing w:val="5"/>
          <w:sz w:val="30"/>
          <w:szCs w:val="30"/>
          <w:cs/>
        </w:rPr>
        <w:t>ล้านบาท</w:t>
      </w:r>
    </w:p>
    <w:bookmarkEnd w:id="11"/>
    <w:p w14:paraId="0600AA72" w14:textId="77777777" w:rsidR="009D5C8F" w:rsidRDefault="009D5C8F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2099D8B" w14:textId="77777777" w:rsidR="00CF6965" w:rsidRPr="00FE23C5" w:rsidRDefault="00CF6965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B177981" w14:textId="07E20C5B" w:rsidR="00CD1310" w:rsidRPr="00FE23C5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lastRenderedPageBreak/>
        <w:t>สัญญา</w:t>
      </w:r>
      <w:r w:rsidR="004F5E74"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10"/>
    <w:p w14:paraId="5B9AB198" w14:textId="3D66C862" w:rsidR="00183760" w:rsidRPr="00FE23C5" w:rsidRDefault="00CD1310" w:rsidP="0018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20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2566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FE23C5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1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31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E23C5">
        <w:rPr>
          <w:rFonts w:ascii="Angsana New" w:hAnsi="Angsana New"/>
          <w:spacing w:val="5"/>
          <w:sz w:val="30"/>
          <w:szCs w:val="30"/>
        </w:rPr>
        <w:t>256</w:t>
      </w:r>
      <w:r w:rsidR="001E594F" w:rsidRPr="00FE23C5">
        <w:rPr>
          <w:rFonts w:ascii="Angsana New" w:hAnsi="Angsana New"/>
          <w:spacing w:val="5"/>
          <w:sz w:val="30"/>
          <w:szCs w:val="30"/>
        </w:rPr>
        <w:t>7</w:t>
      </w:r>
      <w:r w:rsidR="0018376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 </w:t>
      </w:r>
      <w:bookmarkStart w:id="12" w:name="_Hlk166501884"/>
      <w:r w:rsidR="00B55AC4" w:rsidRPr="00FE23C5">
        <w:rPr>
          <w:rFonts w:ascii="Angsana New" w:hAnsi="Angsana New"/>
          <w:spacing w:val="5"/>
          <w:sz w:val="30"/>
          <w:szCs w:val="30"/>
          <w:cs/>
        </w:rPr>
        <w:t xml:space="preserve">ณ วันที่ </w:t>
      </w:r>
      <w:r w:rsidR="00431E41" w:rsidRPr="00FE23C5">
        <w:rPr>
          <w:rFonts w:ascii="Angsana New" w:hAnsi="Angsana New"/>
          <w:spacing w:val="5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pacing w:val="5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pacing w:val="5"/>
          <w:sz w:val="30"/>
          <w:szCs w:val="30"/>
        </w:rPr>
        <w:t>2567</w:t>
      </w:r>
      <w:r w:rsidR="00B55AC4" w:rsidRPr="00FE23C5">
        <w:rPr>
          <w:rFonts w:ascii="Angsana New" w:hAnsi="Angsana New"/>
          <w:spacing w:val="5"/>
          <w:sz w:val="30"/>
          <w:szCs w:val="30"/>
          <w:cs/>
        </w:rPr>
        <w:t xml:space="preserve"> บริษัทมีภาระผูกพันที่ต้องปฏิบัติตามสัญญาเช่าดังกล่าวเป็นจำนวน </w:t>
      </w:r>
      <w:r w:rsidR="007E3FD3" w:rsidRPr="00FE23C5">
        <w:rPr>
          <w:rFonts w:ascii="Angsana New" w:hAnsi="Angsana New"/>
          <w:spacing w:val="5"/>
          <w:sz w:val="30"/>
          <w:szCs w:val="30"/>
        </w:rPr>
        <w:t>0.</w:t>
      </w:r>
      <w:r w:rsidR="00C62D93" w:rsidRPr="00FE23C5">
        <w:rPr>
          <w:rFonts w:ascii="Angsana New" w:hAnsi="Angsana New"/>
          <w:spacing w:val="5"/>
          <w:sz w:val="30"/>
          <w:szCs w:val="30"/>
        </w:rPr>
        <w:t>23</w:t>
      </w:r>
      <w:r w:rsidR="00B55AC4" w:rsidRPr="00FE23C5">
        <w:rPr>
          <w:rFonts w:ascii="Angsana New" w:hAnsi="Angsana New"/>
          <w:spacing w:val="5"/>
          <w:sz w:val="30"/>
          <w:szCs w:val="30"/>
          <w:cs/>
        </w:rPr>
        <w:t xml:space="preserve"> ล้านบาท</w:t>
      </w:r>
    </w:p>
    <w:bookmarkEnd w:id="12"/>
    <w:p w14:paraId="3D640295" w14:textId="77777777" w:rsidR="00CD1310" w:rsidRPr="00FE23C5" w:rsidRDefault="00CD1310" w:rsidP="0018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40C3D1A4" w14:textId="77777777" w:rsidR="00F97112" w:rsidRPr="00FE23C5" w:rsidRDefault="00F97112" w:rsidP="00F97112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3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13EA54A1" w14:textId="153C2BFC" w:rsidR="006F532D" w:rsidRPr="00FE23C5" w:rsidRDefault="004F4F20" w:rsidP="00903A60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E23C5">
        <w:rPr>
          <w:rFonts w:ascii="Angsana New" w:hAnsi="Angsana New"/>
          <w:sz w:val="30"/>
          <w:szCs w:val="30"/>
        </w:rPr>
        <w:t>30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9D4736" w:rsidRPr="00FE23C5">
        <w:rPr>
          <w:rFonts w:ascii="Angsana New" w:hAnsi="Angsana New" w:hint="cs"/>
          <w:sz w:val="30"/>
          <w:szCs w:val="30"/>
          <w:cs/>
        </w:rPr>
        <w:t>กันยายน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</w:rPr>
        <w:t xml:space="preserve">2567 </w:t>
      </w:r>
      <w:r w:rsidR="00B0757D" w:rsidRPr="00FE23C5">
        <w:rPr>
          <w:rFonts w:ascii="Angsana New" w:hAnsi="Angsana New" w:hint="cs"/>
          <w:sz w:val="30"/>
          <w:szCs w:val="30"/>
          <w:cs/>
        </w:rPr>
        <w:t>และ</w:t>
      </w:r>
      <w:r w:rsidR="00B0757D" w:rsidRPr="00FE23C5">
        <w:rPr>
          <w:rFonts w:ascii="Angsana New" w:hAnsi="Angsana New"/>
          <w:sz w:val="30"/>
          <w:szCs w:val="30"/>
          <w:cs/>
        </w:rPr>
        <w:t xml:space="preserve"> </w:t>
      </w:r>
      <w:r w:rsidR="00B0757D" w:rsidRPr="00FE23C5">
        <w:rPr>
          <w:rFonts w:ascii="Angsana New" w:hAnsi="Angsana New"/>
          <w:sz w:val="30"/>
          <w:szCs w:val="30"/>
        </w:rPr>
        <w:t xml:space="preserve">31 </w:t>
      </w:r>
      <w:r w:rsidR="00B0757D" w:rsidRPr="00FE23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57D" w:rsidRPr="00FE23C5">
        <w:rPr>
          <w:rFonts w:ascii="Angsana New" w:hAnsi="Angsana New"/>
          <w:sz w:val="30"/>
          <w:szCs w:val="30"/>
        </w:rPr>
        <w:t xml:space="preserve">2566 </w:t>
      </w:r>
      <w:r w:rsidR="00F97112" w:rsidRPr="00FE23C5">
        <w:rPr>
          <w:rFonts w:ascii="Angsana New" w:hAnsi="Angsana New" w:hint="cs"/>
          <w:sz w:val="30"/>
          <w:szCs w:val="30"/>
          <w:cs/>
        </w:rPr>
        <w:t xml:space="preserve">บริษัทได้ลงนามในการเข้าค้ำประกันให้แก่ บริษัท สยามสตีลไวร์ จำกัด ในการเข้ารับวงเงินสินเชื่อกับสถาบันการเงิน จำนวน </w:t>
      </w:r>
      <w:r w:rsidR="00597794" w:rsidRPr="00FE23C5">
        <w:rPr>
          <w:rFonts w:ascii="Angsana New" w:hAnsi="Angsana New"/>
          <w:sz w:val="30"/>
          <w:szCs w:val="30"/>
        </w:rPr>
        <w:t>1,003.40</w:t>
      </w:r>
      <w:r w:rsidR="00B0757D" w:rsidRPr="00FE23C5">
        <w:rPr>
          <w:rFonts w:ascii="Angsana New" w:hAnsi="Angsana New"/>
          <w:sz w:val="30"/>
          <w:szCs w:val="30"/>
        </w:rPr>
        <w:t xml:space="preserve"> </w:t>
      </w:r>
      <w:r w:rsidR="00B0757D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F97112" w:rsidRPr="00FE23C5">
        <w:rPr>
          <w:rFonts w:ascii="Angsana New" w:hAnsi="Angsana New" w:hint="cs"/>
          <w:sz w:val="30"/>
          <w:szCs w:val="30"/>
          <w:cs/>
        </w:rPr>
        <w:t>ล้านบาท</w:t>
      </w:r>
      <w:r w:rsidRPr="00FE23C5"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="00B0757D" w:rsidRPr="00FE23C5">
        <w:rPr>
          <w:rFonts w:ascii="Angsana New" w:hAnsi="Angsana New"/>
          <w:sz w:val="30"/>
          <w:szCs w:val="30"/>
        </w:rPr>
        <w:t xml:space="preserve">823.40 </w:t>
      </w:r>
      <w:r w:rsidRPr="00FE23C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5A9E83C4" w14:textId="348A8299" w:rsidR="006F532D" w:rsidRPr="00FE23C5" w:rsidRDefault="000C08EB" w:rsidP="003324B4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 w:hint="cs"/>
          <w:sz w:val="30"/>
          <w:szCs w:val="30"/>
          <w:cs/>
        </w:rPr>
        <w:t>กันยายน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6F532D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6F532D" w:rsidRPr="00FE23C5">
        <w:rPr>
          <w:rFonts w:ascii="Angsana New" w:hAnsi="Angsana New"/>
          <w:sz w:val="30"/>
          <w:szCs w:val="30"/>
        </w:rPr>
        <w:t xml:space="preserve">2567 </w:t>
      </w:r>
      <w:r w:rsidR="006F532D" w:rsidRPr="00FE23C5">
        <w:rPr>
          <w:rFonts w:ascii="Angsana New" w:hAnsi="Angsana New" w:hint="cs"/>
          <w:sz w:val="30"/>
          <w:szCs w:val="30"/>
          <w:cs/>
        </w:rPr>
        <w:t xml:space="preserve">บริษัท สยามสตีลไวร์ จำกัด </w:t>
      </w:r>
      <w:r w:rsidRPr="00FE23C5">
        <w:rPr>
          <w:rFonts w:ascii="Angsana New" w:hAnsi="Angsana New" w:hint="cs"/>
          <w:sz w:val="30"/>
          <w:szCs w:val="30"/>
          <w:cs/>
        </w:rPr>
        <w:t>มีวงเงินสินเชื่อที่ใช้ร่วมกับบริษัท</w:t>
      </w:r>
      <w:r w:rsidR="00597794" w:rsidRPr="00FE23C5">
        <w:rPr>
          <w:rFonts w:ascii="Angsana New" w:hAnsi="Angsana New" w:hint="cs"/>
          <w:sz w:val="30"/>
          <w:szCs w:val="30"/>
          <w:cs/>
        </w:rPr>
        <w:t>ได้</w:t>
      </w:r>
      <w:r w:rsidR="006F532D" w:rsidRPr="00FE23C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180</w:t>
      </w:r>
      <w:r w:rsidR="006F532D" w:rsidRPr="00FE23C5">
        <w:rPr>
          <w:rFonts w:ascii="Angsana New" w:hAnsi="Angsana New"/>
          <w:sz w:val="30"/>
          <w:szCs w:val="30"/>
          <w:cs/>
        </w:rPr>
        <w:t xml:space="preserve"> </w:t>
      </w:r>
      <w:r w:rsidR="006F532D" w:rsidRPr="00FE23C5">
        <w:rPr>
          <w:rFonts w:ascii="Angsana New" w:hAnsi="Angsana New" w:hint="cs"/>
          <w:sz w:val="30"/>
          <w:szCs w:val="30"/>
          <w:cs/>
        </w:rPr>
        <w:t>ล้านบาท</w:t>
      </w:r>
    </w:p>
    <w:p w14:paraId="3659B747" w14:textId="77777777" w:rsidR="0082696A" w:rsidRPr="00FE23C5" w:rsidRDefault="0082696A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5EC434" w14:textId="77777777" w:rsidR="00954A7A" w:rsidRPr="00FE23C5" w:rsidRDefault="00334C11" w:rsidP="005E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t>5</w:t>
      </w:r>
      <w:r w:rsidR="005D1BEB" w:rsidRPr="00FE23C5">
        <w:rPr>
          <w:rFonts w:ascii="Angsana New" w:hAnsi="Angsana New"/>
          <w:b/>
          <w:sz w:val="30"/>
          <w:szCs w:val="30"/>
        </w:rPr>
        <w:tab/>
      </w:r>
      <w:r w:rsidR="002E2517" w:rsidRPr="00FE23C5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FE23C5" w:rsidRPr="00FE23C5" w14:paraId="43AB1B99" w14:textId="77777777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0C99F37C" w14:textId="77777777" w:rsidR="00020175" w:rsidRPr="00FE23C5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091E8171" w14:textId="77777777" w:rsidR="00020175" w:rsidRPr="00FE23C5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725871A9" w14:textId="77777777" w:rsidR="00020175" w:rsidRPr="00FE23C5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14:paraId="460D67A4" w14:textId="77777777" w:rsidR="00020175" w:rsidRPr="00FE23C5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0B4DD32D" w14:textId="1FDA9E85" w:rsidR="00020175" w:rsidRPr="00FE23C5" w:rsidRDefault="00CD49A2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7BA60988" w14:textId="77777777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164E838B" w14:textId="77777777" w:rsidR="00676C71" w:rsidRPr="00FE23C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3" w:name="_Hlk31728616"/>
          </w:p>
        </w:tc>
        <w:tc>
          <w:tcPr>
            <w:tcW w:w="474" w:type="pct"/>
          </w:tcPr>
          <w:p w14:paraId="5D191F7F" w14:textId="77777777" w:rsidR="00676C71" w:rsidRPr="00FE23C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7DA273A" w14:textId="77777777" w:rsidR="00676C71" w:rsidRPr="00FE23C5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14:paraId="771F989C" w14:textId="77777777" w:rsidR="00676C71" w:rsidRPr="00FE23C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22E8FE3" w14:textId="74289DF8" w:rsidR="00676C71" w:rsidRPr="00FE23C5" w:rsidRDefault="00BD6F53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858DE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58DE" w:rsidRPr="00FE23C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6C71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0" w:type="pct"/>
          </w:tcPr>
          <w:p w14:paraId="1F52AAA5" w14:textId="77777777" w:rsidR="00676C71" w:rsidRPr="00FE23C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16931BD" w14:textId="5FAD7CCA" w:rsidR="00676C71" w:rsidRPr="00FE23C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FE23C5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FE23C5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057699" w:rsidRPr="00FE23C5">
              <w:rPr>
                <w:rFonts w:ascii="Angsana New" w:hAnsi="Angsana New"/>
                <w:spacing w:val="-8"/>
                <w:sz w:val="30"/>
                <w:szCs w:val="30"/>
              </w:rPr>
              <w:t>6</w:t>
            </w:r>
          </w:p>
        </w:tc>
      </w:tr>
      <w:tr w:rsidR="00FE23C5" w:rsidRPr="00FE23C5" w14:paraId="35A6B273" w14:textId="77777777" w:rsidTr="004F2A9B">
        <w:trPr>
          <w:trHeight w:val="430"/>
          <w:tblHeader/>
        </w:trPr>
        <w:tc>
          <w:tcPr>
            <w:tcW w:w="1314" w:type="pct"/>
          </w:tcPr>
          <w:p w14:paraId="2BC8997F" w14:textId="77777777" w:rsidR="00676C71" w:rsidRPr="00FE23C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49B576FA" w14:textId="77777777" w:rsidR="00676C71" w:rsidRPr="00FE23C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1A2267E" w14:textId="77777777" w:rsidR="00676C71" w:rsidRPr="00FE23C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14:paraId="54AB8929" w14:textId="77777777" w:rsidR="00676C71" w:rsidRPr="00FE23C5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53B9DE7B" w14:textId="77777777" w:rsidR="00676C71" w:rsidRPr="00FE23C5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14:paraId="1C9906CD" w14:textId="77777777" w:rsidR="00676C71" w:rsidRPr="00FE23C5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E23C5" w:rsidRPr="00FE23C5" w14:paraId="3208D14A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5718C6A9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14:paraId="6C8A15E9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087787A8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14:paraId="6C9BDCD2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273453F" w14:textId="4188863F" w:rsidR="00057699" w:rsidRPr="00FE23C5" w:rsidRDefault="00053A41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27,352</w:t>
            </w:r>
          </w:p>
        </w:tc>
        <w:tc>
          <w:tcPr>
            <w:tcW w:w="100" w:type="pct"/>
          </w:tcPr>
          <w:p w14:paraId="0B345D87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72F4BD23" w14:textId="4654B9B4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21,543</w:t>
            </w:r>
          </w:p>
        </w:tc>
      </w:tr>
      <w:tr w:rsidR="00FE23C5" w:rsidRPr="00FE23C5" w14:paraId="13171D9B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1751DB2D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14:paraId="3A521847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7A27D8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3B577152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4A32757" w14:textId="7B3E1D5F" w:rsidR="00057699" w:rsidRPr="00FE23C5" w:rsidRDefault="00560033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="00053A41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53A41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00" w:type="pct"/>
          </w:tcPr>
          <w:p w14:paraId="2228F233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7E04DD8" w14:textId="2CB1DFDA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</w:tr>
      <w:tr w:rsidR="00FE23C5" w:rsidRPr="00FE23C5" w14:paraId="233C8B65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78D77761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14:paraId="7D0BCDA7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8DD84F7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7542D6F6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03D9667" w14:textId="73F00FCB" w:rsidR="00057699" w:rsidRPr="00FE23C5" w:rsidRDefault="00053A41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577,148</w:t>
            </w:r>
          </w:p>
        </w:tc>
        <w:tc>
          <w:tcPr>
            <w:tcW w:w="100" w:type="pct"/>
          </w:tcPr>
          <w:p w14:paraId="75BFAAC8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5507B1CB" w14:textId="0239C5A4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440,312</w:t>
            </w:r>
          </w:p>
        </w:tc>
      </w:tr>
      <w:tr w:rsidR="00FE23C5" w:rsidRPr="00FE23C5" w14:paraId="088CEEDC" w14:textId="77777777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14:paraId="64BC6294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31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14:paraId="2A1EAD25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75E53510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753191BB" w14:textId="3E4105F1" w:rsidR="00057699" w:rsidRPr="00FE23C5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05998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</w:t>
            </w:r>
            <w:r w:rsidR="00560033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0" w:type="pct"/>
          </w:tcPr>
          <w:p w14:paraId="09B0BAEF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C000A03" w14:textId="510A17BC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E3FF9" w:rsidRPr="00FE23C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68</w:t>
            </w: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E3FF9" w:rsidRPr="00FE23C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444</w:t>
            </w: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E23C5" w:rsidRPr="00FE23C5" w14:paraId="70ED5C32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21B41244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142D71DA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5860C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6DA449A2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52A9AC6F" w14:textId="1DBA2133" w:rsidR="00057699" w:rsidRPr="00FE23C5" w:rsidRDefault="00053A41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500,514</w:t>
            </w:r>
          </w:p>
        </w:tc>
        <w:tc>
          <w:tcPr>
            <w:tcW w:w="100" w:type="pct"/>
          </w:tcPr>
          <w:p w14:paraId="5248FD68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52E6BE0" w14:textId="61801C4B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371,868</w:t>
            </w:r>
          </w:p>
        </w:tc>
      </w:tr>
      <w:tr w:rsidR="00FE23C5" w:rsidRPr="00FE23C5" w14:paraId="6D47A8AC" w14:textId="77777777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5CF6D29D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14:paraId="03FAB2F8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14:paraId="43B09714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14:paraId="68A0C2F0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14:paraId="7A6367DF" w14:textId="77777777" w:rsidR="00057699" w:rsidRPr="00FE23C5" w:rsidRDefault="00057699" w:rsidP="00057699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14:paraId="5294CB6C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14:paraId="314CE05A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E23C5" w:rsidRPr="00FE23C5" w14:paraId="353E769F" w14:textId="77777777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711EAF5D" w14:textId="40702934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ค่าเผื่อผลขาดทุนด้านเครดิตที่คาดว่าจะเกิดขึ้นต้นปี</w:t>
            </w:r>
            <w:r w:rsidRPr="00FE23C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14:paraId="413A7DBE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7BF6BEB5" w14:textId="2C695A19" w:rsidR="00057699" w:rsidRPr="00FE23C5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68,444</w:t>
            </w:r>
          </w:p>
        </w:tc>
        <w:tc>
          <w:tcPr>
            <w:tcW w:w="100" w:type="pct"/>
          </w:tcPr>
          <w:p w14:paraId="43FF1A0B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2C96EE3D" w14:textId="231126CE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31,594</w:t>
            </w:r>
          </w:p>
        </w:tc>
      </w:tr>
      <w:tr w:rsidR="00FE23C5" w:rsidRPr="00FE23C5" w14:paraId="44E52359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38599125" w14:textId="77777777" w:rsidR="00057699" w:rsidRPr="00FE23C5" w:rsidRDefault="00057699" w:rsidP="00057699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14:paraId="5F221B0C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7476B3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20FA749D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43587EBB" w14:textId="0E7196CC" w:rsidR="00057699" w:rsidRPr="00FE23C5" w:rsidRDefault="00840FED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10,973</w:t>
            </w:r>
          </w:p>
        </w:tc>
        <w:tc>
          <w:tcPr>
            <w:tcW w:w="100" w:type="pct"/>
          </w:tcPr>
          <w:p w14:paraId="3502A1A7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410055B7" w14:textId="5B5FAE6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37,450</w:t>
            </w:r>
          </w:p>
        </w:tc>
      </w:tr>
      <w:tr w:rsidR="00FE23C5" w:rsidRPr="00FE23C5" w14:paraId="17E56579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2589ED51" w14:textId="77777777" w:rsidR="00057699" w:rsidRPr="00FE23C5" w:rsidRDefault="00057699" w:rsidP="0005769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FE23C5">
              <w:rPr>
                <w:rFonts w:ascii="Angsana New" w:hAnsi="Angsana New"/>
                <w:sz w:val="30"/>
                <w:szCs w:val="30"/>
              </w:rPr>
              <w:t>/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14:paraId="37620A0D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287574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762ED015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CF1B9E0" w14:textId="398E346B" w:rsidR="00057699" w:rsidRPr="00FE23C5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40FED"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2,783</w:t>
            </w: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00" w:type="pct"/>
          </w:tcPr>
          <w:p w14:paraId="6074B724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8A2C826" w14:textId="687F6965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(600)</w:t>
            </w:r>
          </w:p>
        </w:tc>
      </w:tr>
      <w:tr w:rsidR="00057699" w:rsidRPr="00FE23C5" w14:paraId="44CB4A13" w14:textId="77777777" w:rsidTr="00576908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56729C9C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FE23C5">
              <w:rPr>
                <w:rFonts w:ascii="Angsana New" w:hAnsi="Angsana New"/>
                <w:sz w:val="30"/>
                <w:szCs w:val="30"/>
              </w:rPr>
              <w:t>/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7" w:type="pct"/>
          </w:tcPr>
          <w:p w14:paraId="05EEFBB8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C3B7CAA" w14:textId="39E84294" w:rsidR="00057699" w:rsidRPr="00FE23C5" w:rsidRDefault="00DE3C40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7B422B"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40FED"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00" w:type="pct"/>
          </w:tcPr>
          <w:p w14:paraId="512A4FC9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F43BD8A" w14:textId="158671A0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68,444</w:t>
            </w:r>
          </w:p>
        </w:tc>
      </w:tr>
      <w:bookmarkEnd w:id="13"/>
    </w:tbl>
    <w:p w14:paraId="5665B643" w14:textId="77777777" w:rsidR="00350138" w:rsidRPr="00FE23C5" w:rsidRDefault="0035013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79F5C30D" w14:textId="77777777" w:rsidR="00CF6965" w:rsidRDefault="00CF6965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6923B7A6" w14:textId="77777777" w:rsidR="005E6908" w:rsidRDefault="005E6908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467FAC64" w14:textId="15689B8A" w:rsidR="00D31F88" w:rsidRPr="00FE23C5" w:rsidRDefault="00D31F88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7"/>
        <w:gridCol w:w="807"/>
        <w:gridCol w:w="281"/>
        <w:gridCol w:w="1283"/>
        <w:gridCol w:w="260"/>
        <w:gridCol w:w="1305"/>
      </w:tblGrid>
      <w:tr w:rsidR="00FE23C5" w:rsidRPr="00FE23C5" w14:paraId="1D7CA986" w14:textId="77777777" w:rsidTr="00CF6965">
        <w:trPr>
          <w:trHeight w:val="380"/>
          <w:tblHeader/>
        </w:trPr>
        <w:tc>
          <w:tcPr>
            <w:tcW w:w="2117" w:type="pct"/>
          </w:tcPr>
          <w:p w14:paraId="2B054D99" w14:textId="77777777" w:rsidR="00020175" w:rsidRPr="00FE23C5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1" w:type="pct"/>
          </w:tcPr>
          <w:p w14:paraId="057EB530" w14:textId="77777777" w:rsidR="00020175" w:rsidRPr="00FE23C5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  <w:vAlign w:val="center"/>
          </w:tcPr>
          <w:p w14:paraId="68F9944E" w14:textId="77777777" w:rsidR="00020175" w:rsidRPr="00FE23C5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vAlign w:val="center"/>
          </w:tcPr>
          <w:p w14:paraId="49BB5212" w14:textId="77777777" w:rsidR="00020175" w:rsidRPr="00FE23C5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pct"/>
            <w:gridSpan w:val="3"/>
            <w:vAlign w:val="center"/>
          </w:tcPr>
          <w:p w14:paraId="32485F4C" w14:textId="1D035CB5" w:rsidR="00020175" w:rsidRPr="00FE23C5" w:rsidRDefault="00CD49A2" w:rsidP="006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751D76D0" w14:textId="77777777" w:rsidTr="00CF6965">
        <w:trPr>
          <w:trHeight w:val="380"/>
          <w:tblHeader/>
        </w:trPr>
        <w:tc>
          <w:tcPr>
            <w:tcW w:w="2117" w:type="pct"/>
          </w:tcPr>
          <w:p w14:paraId="52803506" w14:textId="77777777" w:rsidR="00946A08" w:rsidRPr="00FE23C5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4" w:name="_Hlk31729049"/>
          </w:p>
        </w:tc>
        <w:tc>
          <w:tcPr>
            <w:tcW w:w="751" w:type="pct"/>
          </w:tcPr>
          <w:p w14:paraId="1B7EFBA0" w14:textId="77777777" w:rsidR="00946A08" w:rsidRPr="00FE23C5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37" w:type="pct"/>
            <w:vAlign w:val="center"/>
          </w:tcPr>
          <w:p w14:paraId="7187F7CC" w14:textId="77777777" w:rsidR="00946A08" w:rsidRPr="00FE23C5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vAlign w:val="center"/>
          </w:tcPr>
          <w:p w14:paraId="083A42AD" w14:textId="77777777" w:rsidR="00946A08" w:rsidRPr="00FE23C5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vAlign w:val="center"/>
          </w:tcPr>
          <w:p w14:paraId="3E1C9A2D" w14:textId="0DF4D515" w:rsidR="00946A08" w:rsidRPr="00FE23C5" w:rsidRDefault="00BD6F53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57699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46A08" w:rsidRPr="00FE23C5">
              <w:rPr>
                <w:rFonts w:ascii="Angsana New" w:hAnsi="Angsana New"/>
                <w:sz w:val="30"/>
                <w:szCs w:val="30"/>
              </w:rPr>
              <w:t>25</w:t>
            </w:r>
            <w:r w:rsidR="008858DE" w:rsidRPr="00FE23C5">
              <w:rPr>
                <w:rFonts w:ascii="Angsana New" w:hAnsi="Angsana New"/>
                <w:sz w:val="30"/>
                <w:szCs w:val="30"/>
              </w:rPr>
              <w:t>6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6A537415" w14:textId="77777777" w:rsidR="00946A08" w:rsidRPr="00FE23C5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vAlign w:val="center"/>
          </w:tcPr>
          <w:p w14:paraId="1E992B43" w14:textId="4BDB0267" w:rsidR="00946A08" w:rsidRPr="00FE23C5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128F8343" w14:textId="77777777" w:rsidTr="00CF6965">
        <w:trPr>
          <w:trHeight w:val="299"/>
          <w:tblHeader/>
        </w:trPr>
        <w:tc>
          <w:tcPr>
            <w:tcW w:w="2117" w:type="pct"/>
          </w:tcPr>
          <w:p w14:paraId="066402BA" w14:textId="77777777" w:rsidR="00267E04" w:rsidRPr="00FE23C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1" w:type="pct"/>
          </w:tcPr>
          <w:p w14:paraId="45C9421B" w14:textId="77777777" w:rsidR="00267E04" w:rsidRPr="00FE23C5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30" w:type="pct"/>
            <w:gridSpan w:val="5"/>
          </w:tcPr>
          <w:p w14:paraId="54F9E9E9" w14:textId="77777777" w:rsidR="00267E04" w:rsidRPr="00FE23C5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FE23C5" w14:paraId="79C03FF4" w14:textId="77777777" w:rsidTr="00CF6965">
        <w:trPr>
          <w:trHeight w:val="299"/>
        </w:trPr>
        <w:tc>
          <w:tcPr>
            <w:tcW w:w="2117" w:type="pct"/>
          </w:tcPr>
          <w:p w14:paraId="26AB5F3C" w14:textId="77777777" w:rsidR="00267E04" w:rsidRPr="00FE23C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51" w:type="pct"/>
          </w:tcPr>
          <w:p w14:paraId="177135A0" w14:textId="77777777" w:rsidR="00267E04" w:rsidRPr="00FE23C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37" w:type="pct"/>
          </w:tcPr>
          <w:p w14:paraId="6D22F0C5" w14:textId="77777777" w:rsidR="00267E04" w:rsidRPr="00FE23C5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07BB7DD" w14:textId="77777777" w:rsidR="00267E04" w:rsidRPr="00FE23C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</w:tcPr>
          <w:p w14:paraId="554994B1" w14:textId="77777777" w:rsidR="00267E04" w:rsidRPr="00FE23C5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2DA2A70" w14:textId="77777777" w:rsidR="00267E04" w:rsidRPr="00FE23C5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069ABFE4" w14:textId="77777777" w:rsidR="00267E04" w:rsidRPr="00FE23C5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3C5" w:rsidRPr="00FE23C5" w14:paraId="3DFAF6FF" w14:textId="77777777" w:rsidTr="00CF6965">
        <w:trPr>
          <w:trHeight w:val="299"/>
        </w:trPr>
        <w:tc>
          <w:tcPr>
            <w:tcW w:w="2117" w:type="pct"/>
          </w:tcPr>
          <w:p w14:paraId="5F627854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51" w:type="pct"/>
          </w:tcPr>
          <w:p w14:paraId="5FAF1371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5A89C997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2" w:type="pct"/>
          </w:tcPr>
          <w:p w14:paraId="73078323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</w:tcPr>
          <w:p w14:paraId="023EDB64" w14:textId="1E860FF4" w:rsidR="00057699" w:rsidRPr="00FE23C5" w:rsidRDefault="00053A41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21,633</w:t>
            </w:r>
          </w:p>
        </w:tc>
        <w:tc>
          <w:tcPr>
            <w:tcW w:w="141" w:type="pct"/>
          </w:tcPr>
          <w:p w14:paraId="4073409A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7" w:type="pct"/>
          </w:tcPr>
          <w:p w14:paraId="20823369" w14:textId="0E89BDB2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US" w:bidi="th-TH"/>
              </w:rPr>
              <w:t>9,107</w:t>
            </w:r>
          </w:p>
        </w:tc>
      </w:tr>
      <w:tr w:rsidR="00FE23C5" w:rsidRPr="00FE23C5" w14:paraId="21134327" w14:textId="77777777" w:rsidTr="00CF6965">
        <w:tc>
          <w:tcPr>
            <w:tcW w:w="2117" w:type="pct"/>
          </w:tcPr>
          <w:p w14:paraId="5FE262C9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51" w:type="pct"/>
          </w:tcPr>
          <w:p w14:paraId="0AF4A42C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664AD5B8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FF5D45A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95" w:type="pct"/>
          </w:tcPr>
          <w:p w14:paraId="74E058BC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41" w:type="pct"/>
          </w:tcPr>
          <w:p w14:paraId="5DB90E8B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1F6FDA37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212B7D91" w14:textId="77777777" w:rsidTr="00CF6965">
        <w:tc>
          <w:tcPr>
            <w:tcW w:w="2117" w:type="pct"/>
          </w:tcPr>
          <w:p w14:paraId="7B03FA78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E23C5">
              <w:rPr>
                <w:rFonts w:ascii="Angsana New" w:hAnsi="Angsana New"/>
                <w:sz w:val="30"/>
                <w:szCs w:val="30"/>
              </w:rPr>
              <w:t>3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51" w:type="pct"/>
          </w:tcPr>
          <w:p w14:paraId="62ACBC7C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17C7DAA9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2" w:type="pct"/>
          </w:tcPr>
          <w:p w14:paraId="691C314D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</w:tcPr>
          <w:p w14:paraId="799C41BE" w14:textId="6D52ABE7" w:rsidR="00057699" w:rsidRPr="00FE23C5" w:rsidRDefault="001E435E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5,719</w:t>
            </w:r>
          </w:p>
        </w:tc>
        <w:tc>
          <w:tcPr>
            <w:tcW w:w="141" w:type="pct"/>
          </w:tcPr>
          <w:p w14:paraId="7A931001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76D9EB79" w14:textId="6F906D43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</w:tr>
      <w:tr w:rsidR="00FE23C5" w:rsidRPr="00FE23C5" w14:paraId="1DE80535" w14:textId="77777777" w:rsidTr="00CF6965">
        <w:tc>
          <w:tcPr>
            <w:tcW w:w="2117" w:type="pct"/>
          </w:tcPr>
          <w:p w14:paraId="1C7CD9DA" w14:textId="0C614128" w:rsidR="00057699" w:rsidRPr="00FE23C5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51" w:type="pct"/>
          </w:tcPr>
          <w:p w14:paraId="7CBE402E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29B1298F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2" w:type="pct"/>
          </w:tcPr>
          <w:p w14:paraId="0C942EBD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</w:tcPr>
          <w:p w14:paraId="2BD1CFB2" w14:textId="11D326C9" w:rsidR="00057699" w:rsidRPr="00FE23C5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</w:tcPr>
          <w:p w14:paraId="2B199AA2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07" w:type="pct"/>
          </w:tcPr>
          <w:p w14:paraId="104E10D2" w14:textId="699BA016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E23C5" w:rsidRPr="00FE23C5" w14:paraId="3D86E56B" w14:textId="77777777" w:rsidTr="00CF6965">
        <w:tc>
          <w:tcPr>
            <w:tcW w:w="2117" w:type="pct"/>
          </w:tcPr>
          <w:p w14:paraId="691C8F94" w14:textId="71273041" w:rsidR="00057699" w:rsidRPr="00FE23C5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51" w:type="pct"/>
          </w:tcPr>
          <w:p w14:paraId="07BD0BFE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7A81BFF9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2" w:type="pct"/>
          </w:tcPr>
          <w:p w14:paraId="5EAEB635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6F90E7BE" w14:textId="6C83958E" w:rsidR="00057699" w:rsidRPr="00FE23C5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vMerge w:val="restart"/>
          </w:tcPr>
          <w:p w14:paraId="251751B8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0AA6D6B0" w14:textId="08E98AC0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E23C5" w:rsidRPr="00FE23C5" w14:paraId="65DF8321" w14:textId="77777777" w:rsidTr="00CF6965">
        <w:trPr>
          <w:trHeight w:val="371"/>
        </w:trPr>
        <w:tc>
          <w:tcPr>
            <w:tcW w:w="2117" w:type="pct"/>
          </w:tcPr>
          <w:p w14:paraId="7B1C1EA5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1" w:type="pct"/>
          </w:tcPr>
          <w:p w14:paraId="00D0ABE9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605FC8CF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52" w:type="pct"/>
          </w:tcPr>
          <w:p w14:paraId="55A78BC2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14:paraId="17A97FA0" w14:textId="1EFE5E08" w:rsidR="00057699" w:rsidRPr="00FE23C5" w:rsidRDefault="00053A41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27,352</w:t>
            </w:r>
          </w:p>
        </w:tc>
        <w:tc>
          <w:tcPr>
            <w:tcW w:w="141" w:type="pct"/>
            <w:vMerge/>
          </w:tcPr>
          <w:p w14:paraId="5C91D10D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610DB4D7" w14:textId="7F6A881D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FE23C5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21,543</w:t>
            </w:r>
          </w:p>
        </w:tc>
      </w:tr>
      <w:tr w:rsidR="00FE23C5" w:rsidRPr="00FE23C5" w14:paraId="6B78480F" w14:textId="77777777" w:rsidTr="00CF6965">
        <w:trPr>
          <w:trHeight w:val="379"/>
        </w:trPr>
        <w:tc>
          <w:tcPr>
            <w:tcW w:w="2117" w:type="pct"/>
            <w:vAlign w:val="bottom"/>
          </w:tcPr>
          <w:p w14:paraId="4AB67FD3" w14:textId="66D8D787" w:rsidR="00D56D22" w:rsidRPr="00FE23C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="005E69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ๆ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1" w:type="pct"/>
          </w:tcPr>
          <w:p w14:paraId="56529EA3" w14:textId="77777777" w:rsidR="00D56D22" w:rsidRPr="00FE23C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3A9CBD04" w14:textId="77777777" w:rsidR="00D56D22" w:rsidRPr="00FE23C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A0C0837" w14:textId="77777777" w:rsidR="00D56D22" w:rsidRPr="00FE23C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2AA3DD94" w14:textId="77777777" w:rsidR="00D56D22" w:rsidRPr="00FE23C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bookmarkEnd w:id="14"/>
      <w:tr w:rsidR="00FE23C5" w:rsidRPr="00FE23C5" w14:paraId="3C8AD726" w14:textId="77777777" w:rsidTr="00CF6965">
        <w:trPr>
          <w:trHeight w:val="379"/>
        </w:trPr>
        <w:tc>
          <w:tcPr>
            <w:tcW w:w="2117" w:type="pct"/>
          </w:tcPr>
          <w:p w14:paraId="00716ABA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51" w:type="pct"/>
          </w:tcPr>
          <w:p w14:paraId="1A181E0A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2A452F84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B3C9DAD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</w:tcPr>
          <w:p w14:paraId="1F79D951" w14:textId="4920CDC5" w:rsidR="00057699" w:rsidRPr="00FE23C5" w:rsidRDefault="00053A41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286,291</w:t>
            </w:r>
          </w:p>
        </w:tc>
        <w:tc>
          <w:tcPr>
            <w:tcW w:w="141" w:type="pct"/>
          </w:tcPr>
          <w:p w14:paraId="2092C3F5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7" w:type="pct"/>
          </w:tcPr>
          <w:p w14:paraId="39744514" w14:textId="665024C4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171,928</w:t>
            </w:r>
          </w:p>
        </w:tc>
      </w:tr>
      <w:tr w:rsidR="00FE23C5" w:rsidRPr="00FE23C5" w14:paraId="3397F5D4" w14:textId="77777777" w:rsidTr="00CF6965">
        <w:trPr>
          <w:trHeight w:val="379"/>
        </w:trPr>
        <w:tc>
          <w:tcPr>
            <w:tcW w:w="2117" w:type="pct"/>
          </w:tcPr>
          <w:p w14:paraId="356CA033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51" w:type="pct"/>
          </w:tcPr>
          <w:p w14:paraId="234AA4BD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019EA2D5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DD97363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5A2C64AC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41EF944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634D9D49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3D521011" w14:textId="77777777" w:rsidTr="00CF6965">
        <w:trPr>
          <w:trHeight w:val="379"/>
        </w:trPr>
        <w:tc>
          <w:tcPr>
            <w:tcW w:w="2117" w:type="pct"/>
          </w:tcPr>
          <w:p w14:paraId="67BE869A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E23C5">
              <w:rPr>
                <w:rFonts w:ascii="Angsana New" w:hAnsi="Angsana New"/>
                <w:sz w:val="30"/>
                <w:szCs w:val="30"/>
              </w:rPr>
              <w:t>3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51" w:type="pct"/>
          </w:tcPr>
          <w:p w14:paraId="133EB1D1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673859AB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77D4DE8B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</w:tcPr>
          <w:p w14:paraId="3C6A6A24" w14:textId="163F78E3" w:rsidR="00057699" w:rsidRPr="00FE23C5" w:rsidRDefault="001E435E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141,232</w:t>
            </w:r>
          </w:p>
        </w:tc>
        <w:tc>
          <w:tcPr>
            <w:tcW w:w="141" w:type="pct"/>
          </w:tcPr>
          <w:p w14:paraId="5976B36E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39CE6053" w14:textId="1D971FEA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153,332</w:t>
            </w:r>
          </w:p>
        </w:tc>
      </w:tr>
      <w:tr w:rsidR="00FE23C5" w:rsidRPr="00FE23C5" w14:paraId="3FE4E71E" w14:textId="77777777" w:rsidTr="00CF6965">
        <w:trPr>
          <w:trHeight w:val="379"/>
        </w:trPr>
        <w:tc>
          <w:tcPr>
            <w:tcW w:w="2117" w:type="pct"/>
          </w:tcPr>
          <w:p w14:paraId="103F33B2" w14:textId="3E06D598" w:rsidR="00057699" w:rsidRPr="00FE23C5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51" w:type="pct"/>
          </w:tcPr>
          <w:p w14:paraId="63AEED22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48CC1767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8AAB364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</w:tcPr>
          <w:p w14:paraId="27B0EF87" w14:textId="41BF4407" w:rsidR="00057699" w:rsidRPr="00FE23C5" w:rsidRDefault="001E435E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24,516</w:t>
            </w:r>
          </w:p>
        </w:tc>
        <w:tc>
          <w:tcPr>
            <w:tcW w:w="141" w:type="pct"/>
          </w:tcPr>
          <w:p w14:paraId="49E1CC9C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767349D8" w14:textId="03ED7143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2,354</w:t>
            </w:r>
          </w:p>
        </w:tc>
      </w:tr>
      <w:tr w:rsidR="00FE23C5" w:rsidRPr="00FE23C5" w14:paraId="655D475E" w14:textId="77777777" w:rsidTr="00CF6965">
        <w:trPr>
          <w:trHeight w:val="303"/>
        </w:trPr>
        <w:tc>
          <w:tcPr>
            <w:tcW w:w="2117" w:type="pct"/>
          </w:tcPr>
          <w:p w14:paraId="4B834948" w14:textId="688EFE39" w:rsidR="00057699" w:rsidRPr="00FE23C5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51" w:type="pct"/>
          </w:tcPr>
          <w:p w14:paraId="069F31C4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2444E12E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017F654D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</w:tcPr>
          <w:p w14:paraId="0F5DE84F" w14:textId="52C0D58B" w:rsidR="00057699" w:rsidRPr="00FE23C5" w:rsidRDefault="001E435E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19,310</w:t>
            </w:r>
          </w:p>
        </w:tc>
        <w:tc>
          <w:tcPr>
            <w:tcW w:w="141" w:type="pct"/>
          </w:tcPr>
          <w:p w14:paraId="20A5CE0F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07" w:type="pct"/>
          </w:tcPr>
          <w:p w14:paraId="13DECCA3" w14:textId="037CE3EC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4,978</w:t>
            </w:r>
          </w:p>
        </w:tc>
      </w:tr>
      <w:tr w:rsidR="00FE23C5" w:rsidRPr="00FE23C5" w14:paraId="2EAC9216" w14:textId="77777777" w:rsidTr="00CF6965">
        <w:tc>
          <w:tcPr>
            <w:tcW w:w="2117" w:type="pct"/>
          </w:tcPr>
          <w:p w14:paraId="4687C18B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51" w:type="pct"/>
          </w:tcPr>
          <w:p w14:paraId="6118D24D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1048C7E4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5329293A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6D1F8722" w14:textId="7E5CCC8E" w:rsidR="00057699" w:rsidRPr="00FE23C5" w:rsidRDefault="001E435E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78,447</w:t>
            </w:r>
          </w:p>
        </w:tc>
        <w:tc>
          <w:tcPr>
            <w:tcW w:w="141" w:type="pct"/>
          </w:tcPr>
          <w:p w14:paraId="6D902739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4E3DA9EC" w14:textId="695D8C51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86,177</w:t>
            </w:r>
          </w:p>
        </w:tc>
      </w:tr>
      <w:tr w:rsidR="00FE23C5" w:rsidRPr="00FE23C5" w14:paraId="5605790C" w14:textId="77777777" w:rsidTr="00CF6965">
        <w:tc>
          <w:tcPr>
            <w:tcW w:w="2117" w:type="pct"/>
          </w:tcPr>
          <w:p w14:paraId="2D6D172E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5" w:name="_Hlk23778902"/>
          </w:p>
        </w:tc>
        <w:tc>
          <w:tcPr>
            <w:tcW w:w="751" w:type="pct"/>
          </w:tcPr>
          <w:p w14:paraId="4D1F1A99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3D4C4616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3229800D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7D224630" w14:textId="59588441" w:rsidR="00057699" w:rsidRPr="00FE23C5" w:rsidRDefault="00053A41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549,796</w:t>
            </w:r>
          </w:p>
        </w:tc>
        <w:tc>
          <w:tcPr>
            <w:tcW w:w="141" w:type="pct"/>
          </w:tcPr>
          <w:p w14:paraId="26EBACFB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3A57D14E" w14:textId="6A0E9A46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</w:tr>
      <w:bookmarkEnd w:id="15"/>
      <w:tr w:rsidR="00FE23C5" w:rsidRPr="00FE23C5" w14:paraId="29C47445" w14:textId="77777777" w:rsidTr="00CF6965">
        <w:tc>
          <w:tcPr>
            <w:tcW w:w="2868" w:type="pct"/>
            <w:gridSpan w:val="2"/>
          </w:tcPr>
          <w:p w14:paraId="2B01A7CA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7" w:type="pct"/>
            <w:shd w:val="clear" w:color="auto" w:fill="auto"/>
          </w:tcPr>
          <w:p w14:paraId="798EAF78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2" w:type="pct"/>
          </w:tcPr>
          <w:p w14:paraId="71EE8C8C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6792BDBC" w14:textId="216970CD" w:rsidR="00057699" w:rsidRPr="00FE23C5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</w:t>
            </w:r>
            <w:r w:rsidR="001E435E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634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Merge w:val="restart"/>
          </w:tcPr>
          <w:p w14:paraId="0385BE47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CE14943" w14:textId="5AB23359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313FF" w:rsidRPr="00FE23C5">
              <w:rPr>
                <w:rFonts w:ascii="Angsana New" w:hAnsi="Angsana New" w:cs="Angsana New"/>
                <w:sz w:val="30"/>
                <w:szCs w:val="30"/>
              </w:rPr>
              <w:t>68,444</w:t>
            </w:r>
            <w:r w:rsidRPr="00FE23C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E23C5" w:rsidRPr="00FE23C5" w14:paraId="6C68D756" w14:textId="77777777" w:rsidTr="00CF6965">
        <w:tc>
          <w:tcPr>
            <w:tcW w:w="2117" w:type="pct"/>
          </w:tcPr>
          <w:p w14:paraId="70AD483D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1" w:type="pct"/>
          </w:tcPr>
          <w:p w14:paraId="42B94FCF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  <w:shd w:val="clear" w:color="auto" w:fill="auto"/>
          </w:tcPr>
          <w:p w14:paraId="5A379795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21BF11BD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14:paraId="3A1834A3" w14:textId="402572DC" w:rsidR="00057699" w:rsidRPr="00FE23C5" w:rsidRDefault="00053A41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473,162</w:t>
            </w:r>
          </w:p>
        </w:tc>
        <w:tc>
          <w:tcPr>
            <w:tcW w:w="141" w:type="pct"/>
            <w:vMerge/>
          </w:tcPr>
          <w:p w14:paraId="4DA814CD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4432D02B" w14:textId="6159178D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350,325</w:t>
            </w:r>
          </w:p>
        </w:tc>
      </w:tr>
      <w:tr w:rsidR="00CF6965" w:rsidRPr="00FE23C5" w14:paraId="6A4DBAE8" w14:textId="77777777" w:rsidTr="00CF6965">
        <w:tc>
          <w:tcPr>
            <w:tcW w:w="2117" w:type="pct"/>
          </w:tcPr>
          <w:p w14:paraId="0D19F6A8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1" w:type="pct"/>
          </w:tcPr>
          <w:p w14:paraId="38183A9D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148D59A0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0DB418A2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14:paraId="5121B998" w14:textId="710BE552" w:rsidR="00057699" w:rsidRPr="00FE23C5" w:rsidRDefault="00053A41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500,514</w:t>
            </w:r>
          </w:p>
        </w:tc>
        <w:tc>
          <w:tcPr>
            <w:tcW w:w="141" w:type="pct"/>
            <w:vMerge/>
            <w:tcBorders>
              <w:bottom w:val="nil"/>
            </w:tcBorders>
          </w:tcPr>
          <w:p w14:paraId="15D9E5A5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14:paraId="634BB438" w14:textId="5F77D6E8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371,868</w:t>
            </w:r>
          </w:p>
        </w:tc>
      </w:tr>
    </w:tbl>
    <w:p w14:paraId="59BBA8EE" w14:textId="77777777" w:rsidR="00B87652" w:rsidRDefault="00B87652" w:rsidP="00B87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7C505974" w14:textId="77777777" w:rsidR="00CF6965" w:rsidRPr="00FE23C5" w:rsidRDefault="00CF6965" w:rsidP="00B87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12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1"/>
        <w:gridCol w:w="778"/>
        <w:gridCol w:w="353"/>
        <w:gridCol w:w="1033"/>
        <w:gridCol w:w="736"/>
        <w:gridCol w:w="280"/>
        <w:gridCol w:w="64"/>
        <w:gridCol w:w="282"/>
        <w:gridCol w:w="1217"/>
        <w:gridCol w:w="238"/>
        <w:gridCol w:w="1320"/>
        <w:gridCol w:w="76"/>
        <w:gridCol w:w="2760"/>
      </w:tblGrid>
      <w:tr w:rsidR="00FE23C5" w:rsidRPr="00FE23C5" w14:paraId="0A395B68" w14:textId="77777777" w:rsidTr="00B87652">
        <w:trPr>
          <w:gridAfter w:val="1"/>
          <w:wAfter w:w="1126" w:type="pct"/>
          <w:trHeight w:val="380"/>
          <w:tblHeader/>
        </w:trPr>
        <w:tc>
          <w:tcPr>
            <w:tcW w:w="1593" w:type="pct"/>
            <w:gridSpan w:val="2"/>
          </w:tcPr>
          <w:p w14:paraId="619169CA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2294614C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  <w:gridSpan w:val="3"/>
            <w:vAlign w:val="center"/>
          </w:tcPr>
          <w:p w14:paraId="31655E34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center"/>
          </w:tcPr>
          <w:p w14:paraId="18DBB035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pct"/>
            <w:gridSpan w:val="4"/>
            <w:vAlign w:val="center"/>
          </w:tcPr>
          <w:p w14:paraId="3F03A763" w14:textId="2AB00B7C" w:rsidR="00B87652" w:rsidRPr="00FE23C5" w:rsidRDefault="00CD49A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ข้อมูลทางการเงินเฉพาะ</w:t>
            </w:r>
            <w:r w:rsidR="003849A2" w:rsidRPr="00FE23C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55D5916F" w14:textId="77777777" w:rsidTr="00B87652">
        <w:trPr>
          <w:gridAfter w:val="2"/>
          <w:wAfter w:w="1156" w:type="pct"/>
          <w:trHeight w:val="326"/>
          <w:tblHeader/>
        </w:trPr>
        <w:tc>
          <w:tcPr>
            <w:tcW w:w="1276" w:type="pct"/>
          </w:tcPr>
          <w:p w14:paraId="61FDA9DE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5B6A93F8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  <w:gridSpan w:val="2"/>
          </w:tcPr>
          <w:p w14:paraId="22BB87A2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" w:type="pct"/>
          </w:tcPr>
          <w:p w14:paraId="0F4F12F8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3"/>
          </w:tcPr>
          <w:p w14:paraId="679761A6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  2567</w:t>
            </w:r>
          </w:p>
        </w:tc>
        <w:tc>
          <w:tcPr>
            <w:tcW w:w="97" w:type="pct"/>
          </w:tcPr>
          <w:p w14:paraId="358A07EE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B5EFB26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FE23C5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FE23C5">
              <w:rPr>
                <w:rFonts w:ascii="Angsana New" w:hAnsi="Angsana New"/>
                <w:spacing w:val="-8"/>
                <w:sz w:val="30"/>
                <w:szCs w:val="30"/>
              </w:rPr>
              <w:t>2566</w:t>
            </w:r>
          </w:p>
        </w:tc>
      </w:tr>
      <w:tr w:rsidR="00FE23C5" w:rsidRPr="00FE23C5" w14:paraId="38118F89" w14:textId="77777777" w:rsidTr="00B87652">
        <w:trPr>
          <w:trHeight w:val="430"/>
          <w:tblHeader/>
        </w:trPr>
        <w:tc>
          <w:tcPr>
            <w:tcW w:w="1276" w:type="pct"/>
          </w:tcPr>
          <w:p w14:paraId="7D3924BD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" w:type="pct"/>
            <w:gridSpan w:val="2"/>
          </w:tcPr>
          <w:p w14:paraId="14436990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7935795F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" w:type="pct"/>
          </w:tcPr>
          <w:p w14:paraId="137E3D55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5"/>
          </w:tcPr>
          <w:p w14:paraId="6D039741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56" w:type="pct"/>
            <w:gridSpan w:val="2"/>
          </w:tcPr>
          <w:p w14:paraId="3DCE8D5A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E23C5" w:rsidRPr="00FE23C5" w14:paraId="7FD2B895" w14:textId="77777777" w:rsidTr="00B87652">
        <w:trPr>
          <w:gridAfter w:val="2"/>
          <w:wAfter w:w="1156" w:type="pct"/>
          <w:trHeight w:val="430"/>
        </w:trPr>
        <w:tc>
          <w:tcPr>
            <w:tcW w:w="1276" w:type="pct"/>
          </w:tcPr>
          <w:p w14:paraId="14BC4C72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61" w:type="pct"/>
            <w:gridSpan w:val="2"/>
          </w:tcPr>
          <w:p w14:paraId="16CD6471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60931146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" w:type="pct"/>
          </w:tcPr>
          <w:p w14:paraId="050A9C8D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3"/>
          </w:tcPr>
          <w:p w14:paraId="032472D7" w14:textId="0B5A2C5D" w:rsidR="00B87652" w:rsidRPr="00FE23C5" w:rsidRDefault="00053A41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67,930</w:t>
            </w:r>
          </w:p>
        </w:tc>
        <w:tc>
          <w:tcPr>
            <w:tcW w:w="97" w:type="pct"/>
          </w:tcPr>
          <w:p w14:paraId="28565CA0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</w:tcPr>
          <w:p w14:paraId="142C3AA6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</w:tr>
      <w:tr w:rsidR="00FE23C5" w:rsidRPr="00FE23C5" w14:paraId="4617D69E" w14:textId="77777777" w:rsidTr="00B87652">
        <w:trPr>
          <w:gridAfter w:val="2"/>
          <w:wAfter w:w="1156" w:type="pct"/>
          <w:trHeight w:val="430"/>
        </w:trPr>
        <w:tc>
          <w:tcPr>
            <w:tcW w:w="1276" w:type="pct"/>
          </w:tcPr>
          <w:p w14:paraId="52003ADE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61" w:type="pct"/>
            <w:gridSpan w:val="2"/>
          </w:tcPr>
          <w:p w14:paraId="6DDF3189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267C3B46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06FAB27E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gridSpan w:val="3"/>
            <w:tcBorders>
              <w:bottom w:val="single" w:sz="4" w:space="0" w:color="auto"/>
            </w:tcBorders>
          </w:tcPr>
          <w:p w14:paraId="5A9E38E1" w14:textId="430385CB" w:rsidR="00B87652" w:rsidRPr="00FE23C5" w:rsidRDefault="00053A41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441,021</w:t>
            </w:r>
          </w:p>
        </w:tc>
        <w:tc>
          <w:tcPr>
            <w:tcW w:w="97" w:type="pct"/>
          </w:tcPr>
          <w:p w14:paraId="02F8F6EB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4254D6B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417,820</w:t>
            </w:r>
          </w:p>
        </w:tc>
      </w:tr>
      <w:tr w:rsidR="00FE23C5" w:rsidRPr="00FE23C5" w14:paraId="1BD2D707" w14:textId="77777777" w:rsidTr="00B87652">
        <w:trPr>
          <w:gridAfter w:val="2"/>
          <w:wAfter w:w="1156" w:type="pct"/>
          <w:trHeight w:val="414"/>
        </w:trPr>
        <w:tc>
          <w:tcPr>
            <w:tcW w:w="1276" w:type="pct"/>
          </w:tcPr>
          <w:p w14:paraId="1B914697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  <w:gridSpan w:val="2"/>
          </w:tcPr>
          <w:p w14:paraId="2F4DC481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557864CD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06BFE172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</w:tcBorders>
          </w:tcPr>
          <w:p w14:paraId="0A388525" w14:textId="2B315786" w:rsidR="00B87652" w:rsidRPr="00FE23C5" w:rsidRDefault="00053A41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508,951</w:t>
            </w:r>
          </w:p>
        </w:tc>
        <w:tc>
          <w:tcPr>
            <w:tcW w:w="97" w:type="pct"/>
          </w:tcPr>
          <w:p w14:paraId="35588ECB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216ADDFC" w14:textId="231F75DD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B3EB8"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71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B3EB8" w:rsidRPr="00BB3EB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097</w:t>
            </w:r>
          </w:p>
        </w:tc>
      </w:tr>
      <w:tr w:rsidR="00FE23C5" w:rsidRPr="00FE23C5" w14:paraId="1CCC558B" w14:textId="77777777" w:rsidTr="00B87652">
        <w:trPr>
          <w:gridAfter w:val="2"/>
          <w:wAfter w:w="1156" w:type="pct"/>
          <w:trHeight w:val="430"/>
        </w:trPr>
        <w:tc>
          <w:tcPr>
            <w:tcW w:w="1737" w:type="pct"/>
            <w:gridSpan w:val="3"/>
          </w:tcPr>
          <w:p w14:paraId="028FF027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4" w:right="-131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1" w:type="pct"/>
            <w:gridSpan w:val="2"/>
          </w:tcPr>
          <w:p w14:paraId="66FCBC04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08C5D9F9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</w:tcPr>
          <w:p w14:paraId="2947DAE2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(76,142)</w:t>
            </w:r>
          </w:p>
        </w:tc>
        <w:tc>
          <w:tcPr>
            <w:tcW w:w="97" w:type="pct"/>
          </w:tcPr>
          <w:p w14:paraId="44A4D722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2DE14B0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(68,444)</w:t>
            </w:r>
          </w:p>
        </w:tc>
      </w:tr>
      <w:tr w:rsidR="00FE23C5" w:rsidRPr="00FE23C5" w14:paraId="66F92C8F" w14:textId="77777777" w:rsidTr="00B87652">
        <w:trPr>
          <w:gridAfter w:val="2"/>
          <w:wAfter w:w="1156" w:type="pct"/>
          <w:trHeight w:val="414"/>
        </w:trPr>
        <w:tc>
          <w:tcPr>
            <w:tcW w:w="1276" w:type="pct"/>
          </w:tcPr>
          <w:p w14:paraId="65FA726A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  <w:gridSpan w:val="2"/>
          </w:tcPr>
          <w:p w14:paraId="540430D6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3FD263E6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054F4673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4E5FBA" w14:textId="6332C3A6" w:rsidR="00B87652" w:rsidRPr="00FE23C5" w:rsidRDefault="00BB3EB8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432</w:t>
            </w:r>
            <w:r w:rsidR="00AE267E"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AE267E"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97" w:type="pct"/>
          </w:tcPr>
          <w:p w14:paraId="52BB3404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72C7684C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</w:tr>
      <w:tr w:rsidR="00FE23C5" w:rsidRPr="00FE23C5" w14:paraId="7CDC3EC1" w14:textId="77777777" w:rsidTr="00B87652">
        <w:trPr>
          <w:gridAfter w:val="2"/>
          <w:wAfter w:w="1156" w:type="pct"/>
          <w:trHeight w:hRule="exact" w:val="202"/>
        </w:trPr>
        <w:tc>
          <w:tcPr>
            <w:tcW w:w="2458" w:type="pct"/>
            <w:gridSpan w:val="5"/>
          </w:tcPr>
          <w:p w14:paraId="002F5B05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" w:type="pct"/>
          </w:tcPr>
          <w:p w14:paraId="33C385F7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</w:tcBorders>
          </w:tcPr>
          <w:p w14:paraId="6EF72294" w14:textId="77777777" w:rsidR="00B87652" w:rsidRPr="00FE23C5" w:rsidRDefault="00B87652" w:rsidP="00D5760C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</w:tcPr>
          <w:p w14:paraId="19F68BCB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225DA052" w14:textId="77777777" w:rsidR="00B87652" w:rsidRPr="00FE23C5" w:rsidRDefault="00B87652" w:rsidP="00D5760C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E23C5" w:rsidRPr="00FE23C5" w14:paraId="0949804D" w14:textId="77777777" w:rsidTr="00B87652">
        <w:trPr>
          <w:gridAfter w:val="2"/>
          <w:wAfter w:w="1156" w:type="pct"/>
          <w:trHeight w:val="414"/>
        </w:trPr>
        <w:tc>
          <w:tcPr>
            <w:tcW w:w="2458" w:type="pct"/>
            <w:gridSpan w:val="5"/>
          </w:tcPr>
          <w:p w14:paraId="28607191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ค่าเผื่อผลขาดทุนด้านเครดิตที่คาดว่าจะเกิดขึ้นต้นปี</w:t>
            </w:r>
          </w:p>
        </w:tc>
        <w:tc>
          <w:tcPr>
            <w:tcW w:w="114" w:type="pct"/>
          </w:tcPr>
          <w:p w14:paraId="16F1A078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gridSpan w:val="3"/>
          </w:tcPr>
          <w:p w14:paraId="4EA5D86F" w14:textId="77777777" w:rsidR="00B87652" w:rsidRPr="00FE23C5" w:rsidRDefault="00B87652" w:rsidP="00D5760C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68,444</w:t>
            </w:r>
          </w:p>
        </w:tc>
        <w:tc>
          <w:tcPr>
            <w:tcW w:w="97" w:type="pct"/>
          </w:tcPr>
          <w:p w14:paraId="4B6D070B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30B42057" w14:textId="77777777" w:rsidR="00B87652" w:rsidRPr="00FE23C5" w:rsidRDefault="00B87652" w:rsidP="00D5760C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</w:p>
        </w:tc>
      </w:tr>
      <w:tr w:rsidR="00FE23C5" w:rsidRPr="00FE23C5" w14:paraId="4D92EB9C" w14:textId="77777777" w:rsidTr="00B87652">
        <w:trPr>
          <w:gridAfter w:val="2"/>
          <w:wAfter w:w="1156" w:type="pct"/>
          <w:trHeight w:val="414"/>
        </w:trPr>
        <w:tc>
          <w:tcPr>
            <w:tcW w:w="1276" w:type="pct"/>
          </w:tcPr>
          <w:p w14:paraId="63CBC384" w14:textId="77777777" w:rsidR="00B87652" w:rsidRPr="00FE23C5" w:rsidRDefault="00B87652" w:rsidP="00D5760C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61" w:type="pct"/>
            <w:gridSpan w:val="2"/>
          </w:tcPr>
          <w:p w14:paraId="1B188BFA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17BEB450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0A182746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5BA76379" w14:textId="7297A1FE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10,481</w:t>
            </w:r>
          </w:p>
        </w:tc>
        <w:tc>
          <w:tcPr>
            <w:tcW w:w="97" w:type="pct"/>
          </w:tcPr>
          <w:p w14:paraId="3F9FF7E4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76F5C4FC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37,450</w:t>
            </w:r>
          </w:p>
        </w:tc>
      </w:tr>
      <w:tr w:rsidR="00FE23C5" w:rsidRPr="00FE23C5" w14:paraId="7A88D5D9" w14:textId="77777777" w:rsidTr="00B87652">
        <w:trPr>
          <w:gridAfter w:val="2"/>
          <w:wAfter w:w="1156" w:type="pct"/>
          <w:trHeight w:val="414"/>
        </w:trPr>
        <w:tc>
          <w:tcPr>
            <w:tcW w:w="1276" w:type="pct"/>
          </w:tcPr>
          <w:p w14:paraId="1865A773" w14:textId="77777777" w:rsidR="00B87652" w:rsidRPr="00FE23C5" w:rsidRDefault="00B87652" w:rsidP="00D5760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FE23C5">
              <w:rPr>
                <w:rFonts w:ascii="Angsana New" w:hAnsi="Angsana New"/>
                <w:sz w:val="30"/>
                <w:szCs w:val="30"/>
              </w:rPr>
              <w:t>/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61" w:type="pct"/>
            <w:gridSpan w:val="2"/>
          </w:tcPr>
          <w:p w14:paraId="0ED5B036" w14:textId="77777777" w:rsidR="00B87652" w:rsidRPr="00FE23C5" w:rsidRDefault="00B87652" w:rsidP="00D57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36D5BB65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4082D8E0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6C6D247" w14:textId="1FEA2431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(2,783)</w:t>
            </w:r>
          </w:p>
        </w:tc>
        <w:tc>
          <w:tcPr>
            <w:tcW w:w="97" w:type="pct"/>
          </w:tcPr>
          <w:p w14:paraId="447DE3E1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2C9C12C5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(600)</w:t>
            </w:r>
          </w:p>
        </w:tc>
      </w:tr>
      <w:tr w:rsidR="00B87652" w:rsidRPr="00FE23C5" w14:paraId="11A392AA" w14:textId="77777777" w:rsidTr="00B87652">
        <w:trPr>
          <w:gridAfter w:val="2"/>
          <w:wAfter w:w="1156" w:type="pct"/>
          <w:trHeight w:val="414"/>
        </w:trPr>
        <w:tc>
          <w:tcPr>
            <w:tcW w:w="2458" w:type="pct"/>
            <w:gridSpan w:val="5"/>
          </w:tcPr>
          <w:p w14:paraId="6E80CE34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FE23C5">
              <w:rPr>
                <w:rFonts w:ascii="Angsana New" w:hAnsi="Angsana New"/>
                <w:sz w:val="30"/>
                <w:szCs w:val="30"/>
              </w:rPr>
              <w:t>/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4" w:type="pct"/>
          </w:tcPr>
          <w:p w14:paraId="5E73A224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2025A8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76</w:t>
            </w: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,142</w:t>
            </w:r>
          </w:p>
        </w:tc>
        <w:tc>
          <w:tcPr>
            <w:tcW w:w="97" w:type="pct"/>
          </w:tcPr>
          <w:p w14:paraId="0D516B10" w14:textId="77777777" w:rsidR="00B87652" w:rsidRPr="00FE23C5" w:rsidRDefault="00B87652" w:rsidP="00D5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784EDCD" w14:textId="77777777" w:rsidR="00B87652" w:rsidRPr="00FE23C5" w:rsidRDefault="00B87652" w:rsidP="00D5760C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68,444</w:t>
            </w:r>
          </w:p>
        </w:tc>
      </w:tr>
    </w:tbl>
    <w:p w14:paraId="75A06B0F" w14:textId="77777777" w:rsidR="00B87652" w:rsidRPr="00FE23C5" w:rsidRDefault="00B87652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535E4E95" w14:textId="77777777" w:rsidR="00B87652" w:rsidRPr="00FE23C5" w:rsidRDefault="00B87652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023A54B6" w14:textId="77777777" w:rsidR="00466EC7" w:rsidRPr="00FE23C5" w:rsidRDefault="00466EC7" w:rsidP="001E7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FE23C5" w:rsidRPr="00FE23C5" w14:paraId="319708BE" w14:textId="77777777" w:rsidTr="00575385">
        <w:trPr>
          <w:trHeight w:val="380"/>
          <w:tblHeader/>
        </w:trPr>
        <w:tc>
          <w:tcPr>
            <w:tcW w:w="2056" w:type="pct"/>
          </w:tcPr>
          <w:p w14:paraId="12D08431" w14:textId="77777777" w:rsidR="00414FC3" w:rsidRPr="00FE23C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BF683" w14:textId="77777777" w:rsidR="00414FC3" w:rsidRPr="00FE23C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1CDCDE9A" w14:textId="77777777" w:rsidR="00414FC3" w:rsidRPr="00FE23C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05479B5" w14:textId="77777777" w:rsidR="00414FC3" w:rsidRPr="00FE23C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23CE04B3" w14:textId="51F9EA4D" w:rsidR="00414FC3" w:rsidRPr="00FE23C5" w:rsidRDefault="00CD49A2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ข้อมูลทางการเงินเฉพาะ</w:t>
            </w:r>
            <w:r w:rsidR="003849A2" w:rsidRPr="00FE23C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35F537A9" w14:textId="77777777" w:rsidTr="00575385">
        <w:trPr>
          <w:trHeight w:val="380"/>
          <w:tblHeader/>
        </w:trPr>
        <w:tc>
          <w:tcPr>
            <w:tcW w:w="2056" w:type="pct"/>
          </w:tcPr>
          <w:p w14:paraId="0A371FF8" w14:textId="77777777" w:rsidR="00414FC3" w:rsidRPr="00FE23C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7FD21062" w14:textId="77777777" w:rsidR="00414FC3" w:rsidRPr="00FE23C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38CB6EA5" w14:textId="77777777" w:rsidR="00414FC3" w:rsidRPr="00FE23C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F609145" w14:textId="77777777" w:rsidR="00414FC3" w:rsidRPr="00FE23C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66B20265" w14:textId="223BF5B4" w:rsidR="00414FC3" w:rsidRPr="00FE23C5" w:rsidRDefault="00BD6F5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14FC3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37" w:type="pct"/>
          </w:tcPr>
          <w:p w14:paraId="5612C01F" w14:textId="77777777" w:rsidR="00414FC3" w:rsidRPr="00FE23C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28614087" w14:textId="5961F37F" w:rsidR="00414FC3" w:rsidRPr="00FE23C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FE23C5" w:rsidRPr="00FE23C5" w14:paraId="06FD6F4D" w14:textId="77777777" w:rsidTr="00575385">
        <w:trPr>
          <w:trHeight w:val="299"/>
          <w:tblHeader/>
        </w:trPr>
        <w:tc>
          <w:tcPr>
            <w:tcW w:w="2056" w:type="pct"/>
          </w:tcPr>
          <w:p w14:paraId="1B652637" w14:textId="77777777" w:rsidR="00414FC3" w:rsidRPr="00FE23C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277BAF7" w14:textId="77777777" w:rsidR="00414FC3" w:rsidRPr="00FE23C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164C44F0" w14:textId="77777777" w:rsidR="00414FC3" w:rsidRPr="00FE23C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FE23C5" w14:paraId="482DB332" w14:textId="77777777" w:rsidTr="00234810">
        <w:trPr>
          <w:trHeight w:val="227"/>
        </w:trPr>
        <w:tc>
          <w:tcPr>
            <w:tcW w:w="2056" w:type="pct"/>
          </w:tcPr>
          <w:p w14:paraId="43A394B8" w14:textId="77777777" w:rsidR="00414FC3" w:rsidRPr="00FE23C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758D3613" w14:textId="77777777" w:rsidR="00414FC3" w:rsidRPr="00FE23C5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456071EF" w14:textId="77777777" w:rsidR="00414FC3" w:rsidRPr="00FE23C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FFFC18E" w14:textId="77777777" w:rsidR="00414FC3" w:rsidRPr="00FE23C5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1B1355C" w14:textId="77777777" w:rsidR="00414FC3" w:rsidRPr="00FE23C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658DCEA" w14:textId="77777777" w:rsidR="00414FC3" w:rsidRPr="00FE23C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A1FFCAF" w14:textId="77777777" w:rsidR="00414FC3" w:rsidRPr="00FE23C5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3C5" w:rsidRPr="00FE23C5" w14:paraId="32E470B8" w14:textId="77777777" w:rsidTr="00234810">
        <w:trPr>
          <w:trHeight w:val="434"/>
        </w:trPr>
        <w:tc>
          <w:tcPr>
            <w:tcW w:w="2056" w:type="pct"/>
          </w:tcPr>
          <w:p w14:paraId="1C40550A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6B0B2C3C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6ACDE34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50D533A7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E2B6171" w14:textId="3A035A26" w:rsidR="00057699" w:rsidRPr="00FE23C5" w:rsidRDefault="00835D57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52,071</w:t>
            </w:r>
          </w:p>
        </w:tc>
        <w:tc>
          <w:tcPr>
            <w:tcW w:w="137" w:type="pct"/>
          </w:tcPr>
          <w:p w14:paraId="0145E261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710A4ACC" w14:textId="52FF6892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US" w:bidi="th-TH"/>
              </w:rPr>
              <w:t>40,842</w:t>
            </w:r>
          </w:p>
        </w:tc>
      </w:tr>
      <w:tr w:rsidR="00FE23C5" w:rsidRPr="00FE23C5" w14:paraId="2C2F2AB4" w14:textId="77777777" w:rsidTr="00E51A6F">
        <w:tc>
          <w:tcPr>
            <w:tcW w:w="2056" w:type="pct"/>
          </w:tcPr>
          <w:p w14:paraId="00C5048F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214CA0E4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3C5147D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AFAD3B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109579E7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51725D5C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B746ABA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377A4C49" w14:textId="77777777" w:rsidTr="00E51A6F">
        <w:tc>
          <w:tcPr>
            <w:tcW w:w="2056" w:type="pct"/>
          </w:tcPr>
          <w:p w14:paraId="2885F9A8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E23C5">
              <w:rPr>
                <w:rFonts w:ascii="Angsana New" w:hAnsi="Angsana New"/>
                <w:sz w:val="30"/>
                <w:szCs w:val="30"/>
              </w:rPr>
              <w:t>3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36C779B3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948F70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74F7322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E00C913" w14:textId="7AF94B5F" w:rsidR="00057699" w:rsidRPr="00FE23C5" w:rsidRDefault="00B87652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13,379</w:t>
            </w:r>
          </w:p>
        </w:tc>
        <w:tc>
          <w:tcPr>
            <w:tcW w:w="137" w:type="pct"/>
          </w:tcPr>
          <w:p w14:paraId="2F2EC30F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FFDD251" w14:textId="73F1BE4A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</w:tr>
      <w:tr w:rsidR="00FE23C5" w:rsidRPr="00FE23C5" w14:paraId="61071AA5" w14:textId="77777777" w:rsidTr="00E51A6F">
        <w:tc>
          <w:tcPr>
            <w:tcW w:w="2056" w:type="pct"/>
          </w:tcPr>
          <w:p w14:paraId="69CD64B5" w14:textId="69E6B23B" w:rsidR="00057699" w:rsidRPr="00FE23C5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079D6BF1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42BD84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446D36F0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CE161B1" w14:textId="29B47B3E" w:rsidR="00057699" w:rsidRPr="00FE23C5" w:rsidRDefault="00B87652" w:rsidP="00057699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2,480</w:t>
            </w:r>
          </w:p>
        </w:tc>
        <w:tc>
          <w:tcPr>
            <w:tcW w:w="137" w:type="pct"/>
          </w:tcPr>
          <w:p w14:paraId="5D6D883C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4E1043D5" w14:textId="4B377C30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E23C5" w:rsidRPr="00FE23C5" w14:paraId="0B2BE9E4" w14:textId="77777777" w:rsidTr="00C77038">
        <w:tc>
          <w:tcPr>
            <w:tcW w:w="2056" w:type="pct"/>
          </w:tcPr>
          <w:p w14:paraId="689604BB" w14:textId="7FA66C05" w:rsidR="00057699" w:rsidRPr="00FE23C5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FE23C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057699"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5E405D23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41F46F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B4B35AC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F56B7D0" w14:textId="573A352A" w:rsidR="00057699" w:rsidRPr="00FE23C5" w:rsidRDefault="008249CE" w:rsidP="00057699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1CD68679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6CF1969D" w14:textId="75C45D73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7699" w:rsidRPr="00FE23C5" w14:paraId="2EA714CC" w14:textId="77777777" w:rsidTr="00C77038">
        <w:trPr>
          <w:trHeight w:val="371"/>
        </w:trPr>
        <w:tc>
          <w:tcPr>
            <w:tcW w:w="2056" w:type="pct"/>
          </w:tcPr>
          <w:p w14:paraId="2EB89630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7A66786A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267790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06C5AF4D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68E2C43C" w14:textId="08947174" w:rsidR="00057699" w:rsidRPr="00FE23C5" w:rsidRDefault="00835D57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67,930</w:t>
            </w:r>
          </w:p>
        </w:tc>
        <w:tc>
          <w:tcPr>
            <w:tcW w:w="137" w:type="pct"/>
            <w:vMerge/>
          </w:tcPr>
          <w:p w14:paraId="5E8F1287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31C6B1FD" w14:textId="45E835CB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FE23C5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53,277</w:t>
            </w:r>
          </w:p>
        </w:tc>
      </w:tr>
    </w:tbl>
    <w:p w14:paraId="6B0A295B" w14:textId="77777777" w:rsidR="00414FC3" w:rsidRPr="00FE23C5" w:rsidRDefault="00414FC3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FE23C5" w:rsidRPr="00FE23C5" w14:paraId="7DDE46FB" w14:textId="77777777" w:rsidTr="00285549">
        <w:trPr>
          <w:trHeight w:val="380"/>
          <w:tblHeader/>
        </w:trPr>
        <w:tc>
          <w:tcPr>
            <w:tcW w:w="2056" w:type="pct"/>
          </w:tcPr>
          <w:p w14:paraId="106E0B75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68BA4F5C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4E835DAE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20ADAD36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41DAB1A8" w14:textId="063248B6" w:rsidR="00402BE5" w:rsidRPr="00FE23C5" w:rsidRDefault="00CD49A2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ข้อมูลทางการเงินเฉพาะ</w:t>
            </w:r>
            <w:r w:rsidR="003849A2" w:rsidRPr="00FE23C5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6EE7C6C0" w14:textId="77777777" w:rsidTr="00285549">
        <w:trPr>
          <w:trHeight w:val="380"/>
          <w:tblHeader/>
        </w:trPr>
        <w:tc>
          <w:tcPr>
            <w:tcW w:w="2056" w:type="pct"/>
          </w:tcPr>
          <w:p w14:paraId="5355F9ED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2461E4EC" w14:textId="0946223D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5A97F3D2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1271A113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2C3D0AF4" w14:textId="5177B13E" w:rsidR="00402BE5" w:rsidRPr="00FE23C5" w:rsidRDefault="00BD6F53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02BE5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37" w:type="pct"/>
          </w:tcPr>
          <w:p w14:paraId="3CD9FD32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11D336BE" w14:textId="2332B1BD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FE23C5" w:rsidRPr="00FE23C5" w14:paraId="32A010C0" w14:textId="77777777" w:rsidTr="00285549">
        <w:trPr>
          <w:trHeight w:val="299"/>
          <w:tblHeader/>
        </w:trPr>
        <w:tc>
          <w:tcPr>
            <w:tcW w:w="2056" w:type="pct"/>
          </w:tcPr>
          <w:p w14:paraId="4CC0A8A3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6125CD8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598085F6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FE23C5" w14:paraId="43406DE5" w14:textId="77777777" w:rsidTr="00285549">
        <w:trPr>
          <w:trHeight w:val="379"/>
        </w:trPr>
        <w:tc>
          <w:tcPr>
            <w:tcW w:w="2056" w:type="pct"/>
          </w:tcPr>
          <w:p w14:paraId="621FC0F6" w14:textId="22657D66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="005E69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729" w:type="pct"/>
          </w:tcPr>
          <w:p w14:paraId="773A83DE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1AE1C813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2C52E15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185C9C6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449A8B38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77DBB876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23C5" w:rsidRPr="00FE23C5" w14:paraId="1FFAF7AD" w14:textId="77777777" w:rsidTr="00285549">
        <w:trPr>
          <w:trHeight w:val="379"/>
        </w:trPr>
        <w:tc>
          <w:tcPr>
            <w:tcW w:w="2056" w:type="pct"/>
          </w:tcPr>
          <w:p w14:paraId="19C4BABE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2B3CC89E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55E914B6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9CC769C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3EF3F79" w14:textId="549FD0B3" w:rsidR="00402BE5" w:rsidRPr="00FE23C5" w:rsidRDefault="00835D57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212,816</w:t>
            </w:r>
          </w:p>
        </w:tc>
        <w:tc>
          <w:tcPr>
            <w:tcW w:w="137" w:type="pct"/>
          </w:tcPr>
          <w:p w14:paraId="6C62E803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296B99E0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170,978</w:t>
            </w:r>
          </w:p>
        </w:tc>
      </w:tr>
      <w:tr w:rsidR="00FE23C5" w:rsidRPr="00FE23C5" w14:paraId="7E3B3CF7" w14:textId="77777777" w:rsidTr="00285549">
        <w:trPr>
          <w:trHeight w:val="379"/>
        </w:trPr>
        <w:tc>
          <w:tcPr>
            <w:tcW w:w="2056" w:type="pct"/>
          </w:tcPr>
          <w:p w14:paraId="79FC5E64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61BE2B85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7987DA2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189469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A022A7B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47C36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2BE010D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5691FFA0" w14:textId="77777777" w:rsidTr="00285549">
        <w:trPr>
          <w:trHeight w:val="379"/>
        </w:trPr>
        <w:tc>
          <w:tcPr>
            <w:tcW w:w="2056" w:type="pct"/>
          </w:tcPr>
          <w:p w14:paraId="419EC9A4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E23C5">
              <w:rPr>
                <w:rFonts w:ascii="Angsana New" w:hAnsi="Angsana New"/>
                <w:sz w:val="30"/>
                <w:szCs w:val="30"/>
              </w:rPr>
              <w:t>3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03AA6070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A426395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FF31C21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C8ADF07" w14:textId="43AA5F2F" w:rsidR="00402BE5" w:rsidRPr="00FE23C5" w:rsidRDefault="00B87652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108,09</w:t>
            </w:r>
            <w:r w:rsidR="00F4732A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7" w:type="pct"/>
          </w:tcPr>
          <w:p w14:paraId="069ADC80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E09BC84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153,332</w:t>
            </w:r>
          </w:p>
        </w:tc>
      </w:tr>
      <w:tr w:rsidR="00FE23C5" w:rsidRPr="00FE23C5" w14:paraId="3915C145" w14:textId="77777777" w:rsidTr="00285549">
        <w:trPr>
          <w:trHeight w:val="379"/>
        </w:trPr>
        <w:tc>
          <w:tcPr>
            <w:tcW w:w="2056" w:type="pct"/>
          </w:tcPr>
          <w:p w14:paraId="3A0877B7" w14:textId="74F1C2BD" w:rsidR="00402BE5" w:rsidRPr="00FE23C5" w:rsidRDefault="00EE3FF9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02BE5" w:rsidRPr="00FE23C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02BE5" w:rsidRPr="00FE23C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402BE5"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1E5721B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5772B8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D8A887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DC618EA" w14:textId="169C4DFF" w:rsidR="00402BE5" w:rsidRPr="00FE23C5" w:rsidRDefault="00B87652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24,069</w:t>
            </w:r>
          </w:p>
        </w:tc>
        <w:tc>
          <w:tcPr>
            <w:tcW w:w="137" w:type="pct"/>
          </w:tcPr>
          <w:p w14:paraId="23B682A1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BBE281E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</w:tr>
      <w:tr w:rsidR="00FE23C5" w:rsidRPr="00FE23C5" w14:paraId="56B89033" w14:textId="77777777" w:rsidTr="00285549">
        <w:trPr>
          <w:trHeight w:val="303"/>
        </w:trPr>
        <w:tc>
          <w:tcPr>
            <w:tcW w:w="2056" w:type="pct"/>
          </w:tcPr>
          <w:p w14:paraId="12A43AA7" w14:textId="33AC99F5" w:rsidR="00402BE5" w:rsidRPr="00FE23C5" w:rsidRDefault="00EE3FF9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402BE5" w:rsidRPr="00FE23C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02BE5" w:rsidRPr="00FE23C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402BE5"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416AD031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9C1B221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DB7D05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D580B46" w14:textId="10174348" w:rsidR="00402BE5" w:rsidRPr="00FE23C5" w:rsidRDefault="00F4732A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19,124</w:t>
            </w:r>
          </w:p>
        </w:tc>
        <w:tc>
          <w:tcPr>
            <w:tcW w:w="137" w:type="pct"/>
          </w:tcPr>
          <w:p w14:paraId="75B549D4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46DE3C35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</w:tr>
      <w:tr w:rsidR="00FE23C5" w:rsidRPr="00FE23C5" w14:paraId="49FD7656" w14:textId="77777777" w:rsidTr="00285549">
        <w:tc>
          <w:tcPr>
            <w:tcW w:w="2056" w:type="pct"/>
          </w:tcPr>
          <w:p w14:paraId="0180D14B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45E9D8C7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72E1C6B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F04F6CE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C7D370A" w14:textId="1113473B" w:rsidR="00402BE5" w:rsidRPr="00FE23C5" w:rsidRDefault="00F4732A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76,915</w:t>
            </w:r>
          </w:p>
        </w:tc>
        <w:tc>
          <w:tcPr>
            <w:tcW w:w="137" w:type="pct"/>
          </w:tcPr>
          <w:p w14:paraId="6AB584B9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0B1A46B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86,178</w:t>
            </w:r>
          </w:p>
        </w:tc>
      </w:tr>
      <w:tr w:rsidR="00FE23C5" w:rsidRPr="00FE23C5" w14:paraId="28117FE6" w14:textId="77777777" w:rsidTr="00285549">
        <w:tc>
          <w:tcPr>
            <w:tcW w:w="2056" w:type="pct"/>
          </w:tcPr>
          <w:p w14:paraId="1BB19670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6E50E53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632C25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3A13E71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BE534F6" w14:textId="7D78A2B9" w:rsidR="00402BE5" w:rsidRPr="00FE23C5" w:rsidRDefault="00835D57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441,021</w:t>
            </w:r>
          </w:p>
        </w:tc>
        <w:tc>
          <w:tcPr>
            <w:tcW w:w="137" w:type="pct"/>
          </w:tcPr>
          <w:p w14:paraId="232DBF40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D0EB3B9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Cordia New"/>
                <w:sz w:val="30"/>
                <w:szCs w:val="38"/>
                <w:lang w:bidi="th-TH"/>
              </w:rPr>
              <w:t>417,820</w:t>
            </w:r>
          </w:p>
        </w:tc>
      </w:tr>
      <w:tr w:rsidR="00FE23C5" w:rsidRPr="00FE23C5" w14:paraId="2F8CC63A" w14:textId="77777777" w:rsidTr="00285549">
        <w:tc>
          <w:tcPr>
            <w:tcW w:w="2785" w:type="pct"/>
            <w:gridSpan w:val="2"/>
          </w:tcPr>
          <w:p w14:paraId="42645D2B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1F570075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7B94711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9E84AB7" w14:textId="6BD34C7D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</w:t>
            </w:r>
            <w:r w:rsidR="00D8332F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  <w:vMerge w:val="restart"/>
          </w:tcPr>
          <w:p w14:paraId="6F872BC3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FA6DD83" w14:textId="5017271B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E3FF9"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68</w:t>
            </w: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E3FF9"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444</w:t>
            </w: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E23C5" w:rsidRPr="00FE23C5" w14:paraId="004588B4" w14:textId="77777777" w:rsidTr="00285549">
        <w:tc>
          <w:tcPr>
            <w:tcW w:w="2056" w:type="pct"/>
          </w:tcPr>
          <w:p w14:paraId="469D7E87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230BEA9E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B34869E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91D1F5C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7D48DC97" w14:textId="59925518" w:rsidR="00402BE5" w:rsidRPr="00FE23C5" w:rsidRDefault="00835D57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364,879</w:t>
            </w:r>
          </w:p>
        </w:tc>
        <w:tc>
          <w:tcPr>
            <w:tcW w:w="137" w:type="pct"/>
            <w:vMerge/>
          </w:tcPr>
          <w:p w14:paraId="6F439AB1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0F9272A9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349,376</w:t>
            </w:r>
          </w:p>
        </w:tc>
      </w:tr>
      <w:tr w:rsidR="00402BE5" w:rsidRPr="00FE23C5" w14:paraId="432B3CFD" w14:textId="77777777" w:rsidTr="00285549">
        <w:tc>
          <w:tcPr>
            <w:tcW w:w="2056" w:type="pct"/>
          </w:tcPr>
          <w:p w14:paraId="069A0390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D875832" w14:textId="77777777" w:rsidR="00402BE5" w:rsidRPr="00FE23C5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C4F56CF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AC21252" w14:textId="77777777" w:rsidR="00402BE5" w:rsidRPr="00FE23C5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0245CCCD" w14:textId="04D362FC" w:rsidR="00402BE5" w:rsidRPr="00FE23C5" w:rsidRDefault="00835D57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432,809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4ACE956F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7247AFAC" w14:textId="77777777" w:rsidR="00402BE5" w:rsidRPr="00FE23C5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</w:tr>
    </w:tbl>
    <w:p w14:paraId="2D584F80" w14:textId="77777777" w:rsidR="00402BE5" w:rsidRPr="00FE23C5" w:rsidRDefault="00402BE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FE1669D" w14:textId="2FEEAAB5" w:rsidR="00D7061E" w:rsidRPr="00FE23C5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FE23C5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FE23C5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FE23C5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FE23C5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FE23C5">
        <w:rPr>
          <w:rFonts w:ascii="Angsana New" w:hAnsi="Angsana New"/>
          <w:bCs/>
          <w:sz w:val="30"/>
          <w:szCs w:val="30"/>
        </w:rPr>
        <w:t>30</w:t>
      </w:r>
      <w:r w:rsidR="00D7061E" w:rsidRPr="00FE23C5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FE23C5">
        <w:rPr>
          <w:rFonts w:ascii="Angsana New" w:hAnsi="Angsana New"/>
          <w:bCs/>
          <w:sz w:val="30"/>
          <w:szCs w:val="30"/>
        </w:rPr>
        <w:t>9</w:t>
      </w:r>
      <w:r w:rsidR="00D7061E" w:rsidRPr="00FE23C5">
        <w:rPr>
          <w:rFonts w:ascii="Angsana New" w:hAnsi="Angsana New"/>
          <w:bCs/>
          <w:sz w:val="30"/>
          <w:szCs w:val="30"/>
        </w:rPr>
        <w:t>0</w:t>
      </w:r>
      <w:r w:rsidR="00D7061E" w:rsidRPr="00FE23C5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FE23C5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7C4D6C61" w14:textId="77777777" w:rsidR="009C0DBD" w:rsidRDefault="009C0DBD" w:rsidP="009C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firstLine="562"/>
        <w:rPr>
          <w:rFonts w:ascii="Angsana New" w:hAnsi="Angsana New"/>
          <w:b/>
          <w:sz w:val="30"/>
          <w:szCs w:val="30"/>
        </w:rPr>
      </w:pPr>
    </w:p>
    <w:p w14:paraId="052A9E3C" w14:textId="4D923022" w:rsidR="00B2209E" w:rsidRPr="00FE23C5" w:rsidRDefault="00D7061E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01E69" w:rsidRPr="00FE23C5">
        <w:rPr>
          <w:rFonts w:ascii="Angsana New" w:hAnsi="Angsana New"/>
          <w:sz w:val="30"/>
          <w:szCs w:val="30"/>
        </w:rPr>
        <w:t xml:space="preserve">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FE23C5">
        <w:rPr>
          <w:rFonts w:ascii="Angsana New" w:hAnsi="Angsana New"/>
          <w:sz w:val="30"/>
          <w:szCs w:val="30"/>
        </w:rPr>
        <w:t xml:space="preserve">31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FE23C5">
        <w:rPr>
          <w:rFonts w:ascii="Angsana New" w:hAnsi="Angsana New"/>
          <w:sz w:val="30"/>
          <w:szCs w:val="30"/>
        </w:rPr>
        <w:t>2566</w:t>
      </w:r>
      <w:r w:rsidR="00CC33D5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14:paraId="519E3FB2" w14:textId="77777777" w:rsidR="009D5C8F" w:rsidRDefault="009D5C8F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7E607C18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0681FA7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4D5A7D8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01989076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58AB6BA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7E723DB3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163A520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29DFAABB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58B50E98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0677BF8D" w14:textId="77777777" w:rsidR="00CF6965" w:rsidRDefault="00CF6965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2B7A6D6D" w14:textId="77777777" w:rsidR="00000CAA" w:rsidRPr="00FE23C5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6" w:name="_Hlk31729391"/>
      <w:r w:rsidRPr="00FE23C5">
        <w:rPr>
          <w:rFonts w:ascii="Angsana New" w:hAnsi="Angsana New"/>
          <w:b/>
          <w:sz w:val="30"/>
          <w:szCs w:val="30"/>
        </w:rPr>
        <w:lastRenderedPageBreak/>
        <w:t>6</w:t>
      </w:r>
      <w:r w:rsidR="00000CAA" w:rsidRPr="00FE23C5">
        <w:rPr>
          <w:rFonts w:ascii="Angsana New" w:hAnsi="Angsana New"/>
          <w:b/>
          <w:sz w:val="30"/>
          <w:szCs w:val="30"/>
        </w:rPr>
        <w:tab/>
      </w:r>
      <w:r w:rsidR="00000CAA" w:rsidRPr="00FE23C5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FE23C5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FE23C5">
        <w:rPr>
          <w:rFonts w:ascii="Angsana New" w:hAnsi="Angsana New"/>
          <w:bCs/>
          <w:sz w:val="30"/>
          <w:szCs w:val="30"/>
          <w:cs/>
        </w:rPr>
        <w:t>อื่น</w:t>
      </w:r>
    </w:p>
    <w:p w14:paraId="12C4C2BF" w14:textId="4C56DF19" w:rsidR="00B572E2" w:rsidRPr="00FE23C5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</w:rPr>
        <w:tab/>
      </w:r>
      <w:r w:rsidRPr="00FE23C5">
        <w:rPr>
          <w:rFonts w:ascii="Angsana New" w:hAnsi="Angsana New"/>
          <w:bCs/>
          <w:sz w:val="30"/>
          <w:szCs w:val="30"/>
          <w:cs/>
        </w:rPr>
        <w:tab/>
      </w:r>
      <w:r w:rsidRPr="00FE23C5">
        <w:rPr>
          <w:rFonts w:ascii="Angsana New" w:hAnsi="Angsana New" w:hint="cs"/>
          <w:bCs/>
          <w:sz w:val="30"/>
          <w:szCs w:val="30"/>
          <w:cs/>
        </w:rPr>
        <w:t xml:space="preserve">    </w:t>
      </w:r>
      <w:r w:rsidR="00CD49A2" w:rsidRPr="00FE23C5">
        <w:rPr>
          <w:rFonts w:ascii="Angsana New" w:hAnsi="Angsana New" w:hint="cs"/>
          <w:bCs/>
          <w:sz w:val="30"/>
          <w:szCs w:val="30"/>
          <w:cs/>
        </w:rPr>
        <w:t>ข้อมูลทางการเงินรวม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68"/>
        <w:gridCol w:w="1134"/>
        <w:gridCol w:w="278"/>
        <w:gridCol w:w="1280"/>
        <w:gridCol w:w="282"/>
        <w:gridCol w:w="1241"/>
      </w:tblGrid>
      <w:tr w:rsidR="00FE23C5" w:rsidRPr="00FE23C5" w14:paraId="24D6CDE1" w14:textId="77777777" w:rsidTr="00C61AFA">
        <w:trPr>
          <w:trHeight w:val="326"/>
        </w:trPr>
        <w:tc>
          <w:tcPr>
            <w:tcW w:w="1959" w:type="pct"/>
          </w:tcPr>
          <w:p w14:paraId="216FCC31" w14:textId="77777777" w:rsidR="00267E04" w:rsidRPr="00FE23C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8F92D1F" w14:textId="77777777" w:rsidR="00267E04" w:rsidRPr="00FE23C5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6A44D660" w14:textId="77777777" w:rsidR="00267E04" w:rsidRPr="00FE23C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6DE11217" w14:textId="77777777" w:rsidR="00267E04" w:rsidRPr="00FE23C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E7FE7CD" w14:textId="1F34C6C5" w:rsidR="00267E04" w:rsidRPr="00FE23C5" w:rsidRDefault="00431E41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3BEC8F98" w14:textId="77777777" w:rsidR="00267E04" w:rsidRPr="00FE23C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D4D9840" w14:textId="1D51B992" w:rsidR="00267E04" w:rsidRPr="00FE23C5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E23C5">
              <w:rPr>
                <w:rFonts w:ascii="Angsana New" w:hAnsi="Angsana New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801E69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25124E0F" w14:textId="77777777" w:rsidTr="00C61AFA">
        <w:trPr>
          <w:trHeight w:val="430"/>
        </w:trPr>
        <w:tc>
          <w:tcPr>
            <w:tcW w:w="1959" w:type="pct"/>
          </w:tcPr>
          <w:p w14:paraId="5FA509AD" w14:textId="77777777" w:rsidR="00267E04" w:rsidRPr="00FE23C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597122FD" w14:textId="77777777" w:rsidR="00267E04" w:rsidRPr="00FE23C5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6" w:type="pct"/>
            <w:gridSpan w:val="5"/>
          </w:tcPr>
          <w:p w14:paraId="64582863" w14:textId="77777777" w:rsidR="00267E04" w:rsidRPr="00FE23C5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E23C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FE23C5" w14:paraId="409B1E74" w14:textId="77777777" w:rsidTr="00C61AFA">
        <w:trPr>
          <w:trHeight w:val="430"/>
        </w:trPr>
        <w:tc>
          <w:tcPr>
            <w:tcW w:w="1959" w:type="pct"/>
          </w:tcPr>
          <w:p w14:paraId="4A496519" w14:textId="77777777" w:rsidR="00D56D22" w:rsidRPr="00FE23C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4" w:type="pct"/>
          </w:tcPr>
          <w:p w14:paraId="7CB84D24" w14:textId="77777777" w:rsidR="00D56D22" w:rsidRPr="00FE23C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45744ED8" w14:textId="77777777" w:rsidR="00D56D22" w:rsidRPr="00FE23C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A019C8C" w14:textId="77777777" w:rsidR="00D56D22" w:rsidRPr="00FE23C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ADF65CC" w14:textId="0C7EAA82" w:rsidR="00D56D22" w:rsidRPr="00FE23C5" w:rsidRDefault="00D1416F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14:paraId="77513320" w14:textId="77777777" w:rsidR="00D56D22" w:rsidRPr="00FE23C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12341AC" w14:textId="77777777" w:rsidR="00D56D22" w:rsidRPr="00FE23C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23C5" w:rsidRPr="00FE23C5" w14:paraId="442A60A0" w14:textId="77777777" w:rsidTr="00C61AFA">
        <w:trPr>
          <w:trHeight w:val="430"/>
        </w:trPr>
        <w:tc>
          <w:tcPr>
            <w:tcW w:w="1959" w:type="pct"/>
          </w:tcPr>
          <w:p w14:paraId="19EC201C" w14:textId="77777777" w:rsidR="00D56D22" w:rsidRPr="00FE23C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4" w:type="pct"/>
          </w:tcPr>
          <w:p w14:paraId="12989A8E" w14:textId="77777777" w:rsidR="00D56D22" w:rsidRPr="00FE23C5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6DFEE6" w14:textId="77777777" w:rsidR="00D56D22" w:rsidRPr="00FE23C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DD871B5" w14:textId="77777777" w:rsidR="00D56D22" w:rsidRPr="00FE23C5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38EF06A" w14:textId="77777777" w:rsidR="00D56D22" w:rsidRPr="00FE23C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7DA9ED2B" w14:textId="77777777" w:rsidR="00D56D22" w:rsidRPr="00FE23C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</w:tcPr>
          <w:p w14:paraId="7AFC8294" w14:textId="77777777" w:rsidR="00D56D22" w:rsidRPr="00FE23C5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39271C21" w14:textId="77777777" w:rsidTr="00C61AFA">
        <w:trPr>
          <w:trHeight w:val="414"/>
        </w:trPr>
        <w:tc>
          <w:tcPr>
            <w:tcW w:w="1959" w:type="pct"/>
            <w:vAlign w:val="bottom"/>
          </w:tcPr>
          <w:p w14:paraId="28C9B384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4" w:type="pct"/>
          </w:tcPr>
          <w:p w14:paraId="5CF89D2D" w14:textId="77777777" w:rsidR="00801E69" w:rsidRPr="00FE23C5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8B2B977" w14:textId="77777777" w:rsidR="00801E69" w:rsidRPr="00FE23C5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B81D636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F039024" w14:textId="249FC7F6" w:rsidR="00801E69" w:rsidRPr="00FE23C5" w:rsidDel="00D60FB5" w:rsidRDefault="00D1416F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7,771</w:t>
            </w:r>
          </w:p>
        </w:tc>
        <w:tc>
          <w:tcPr>
            <w:tcW w:w="151" w:type="pct"/>
          </w:tcPr>
          <w:p w14:paraId="16BD633D" w14:textId="77777777" w:rsidR="00801E69" w:rsidRPr="00FE23C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14:paraId="7A94CA70" w14:textId="13220C35" w:rsidR="00801E69" w:rsidRPr="00FE23C5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10,885</w:t>
            </w:r>
          </w:p>
        </w:tc>
      </w:tr>
      <w:tr w:rsidR="00FE23C5" w:rsidRPr="00FE23C5" w14:paraId="47C9613B" w14:textId="77777777" w:rsidTr="00C61AFA">
        <w:trPr>
          <w:trHeight w:val="430"/>
        </w:trPr>
        <w:tc>
          <w:tcPr>
            <w:tcW w:w="1959" w:type="pct"/>
            <w:vAlign w:val="bottom"/>
          </w:tcPr>
          <w:p w14:paraId="2C6EF821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4" w:type="pct"/>
          </w:tcPr>
          <w:p w14:paraId="3831D12C" w14:textId="77777777" w:rsidR="00801E69" w:rsidRPr="00FE23C5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A324DE3" w14:textId="77777777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6E2F38E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6BA64C40" w14:textId="45501A08" w:rsidR="00801E69" w:rsidRPr="00FE23C5" w:rsidDel="00D60FB5" w:rsidRDefault="00D1416F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4,476</w:t>
            </w:r>
          </w:p>
        </w:tc>
        <w:tc>
          <w:tcPr>
            <w:tcW w:w="151" w:type="pct"/>
          </w:tcPr>
          <w:p w14:paraId="65C81FE5" w14:textId="77777777" w:rsidR="00801E69" w:rsidRPr="00FE23C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vAlign w:val="bottom"/>
          </w:tcPr>
          <w:p w14:paraId="497C7CB7" w14:textId="20EDBCB5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4,902</w:t>
            </w:r>
          </w:p>
        </w:tc>
      </w:tr>
      <w:tr w:rsidR="00FE23C5" w:rsidRPr="00FE23C5" w14:paraId="6DD55BC3" w14:textId="77777777" w:rsidTr="00C61AFA">
        <w:trPr>
          <w:trHeight w:val="430"/>
        </w:trPr>
        <w:tc>
          <w:tcPr>
            <w:tcW w:w="1959" w:type="pct"/>
            <w:vAlign w:val="bottom"/>
          </w:tcPr>
          <w:p w14:paraId="13A3EBBA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4" w:type="pct"/>
          </w:tcPr>
          <w:p w14:paraId="12970980" w14:textId="77777777" w:rsidR="00801E69" w:rsidRPr="00FE23C5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7543F8D" w14:textId="77777777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616EC14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86B654D" w14:textId="0107B434" w:rsidR="00801E69" w:rsidRPr="00FE23C5" w:rsidDel="00D60FB5" w:rsidRDefault="00D1416F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3,903</w:t>
            </w:r>
          </w:p>
        </w:tc>
        <w:tc>
          <w:tcPr>
            <w:tcW w:w="151" w:type="pct"/>
          </w:tcPr>
          <w:p w14:paraId="0B1A10FE" w14:textId="77777777" w:rsidR="00801E69" w:rsidRPr="00FE23C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vAlign w:val="bottom"/>
          </w:tcPr>
          <w:p w14:paraId="020AA7D6" w14:textId="0808816E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3,526</w:t>
            </w:r>
          </w:p>
        </w:tc>
      </w:tr>
      <w:tr w:rsidR="00FE23C5" w:rsidRPr="00FE23C5" w14:paraId="2724D3EF" w14:textId="77777777" w:rsidTr="00C61AFA">
        <w:trPr>
          <w:trHeight w:val="430"/>
        </w:trPr>
        <w:tc>
          <w:tcPr>
            <w:tcW w:w="1959" w:type="pct"/>
            <w:vAlign w:val="bottom"/>
          </w:tcPr>
          <w:p w14:paraId="44CC715E" w14:textId="77777777" w:rsidR="00F24D68" w:rsidRPr="00FE23C5" w:rsidDel="00D60FB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4" w:type="pct"/>
          </w:tcPr>
          <w:p w14:paraId="7225F6D8" w14:textId="77777777" w:rsidR="00F24D68" w:rsidRPr="00FE23C5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57BA931" w14:textId="77777777" w:rsidR="00F24D68" w:rsidRPr="00FE23C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41685DB" w14:textId="77777777" w:rsidR="00F24D68" w:rsidRPr="00FE23C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F1A0038" w14:textId="79C3F50E" w:rsidR="00F24D68" w:rsidRPr="00FE23C5" w:rsidDel="00D60FB5" w:rsidRDefault="00D1416F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51" w:type="pct"/>
          </w:tcPr>
          <w:p w14:paraId="33874022" w14:textId="77777777" w:rsidR="00F24D68" w:rsidRPr="00FE23C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</w:tcPr>
          <w:p w14:paraId="66B41F62" w14:textId="77777777" w:rsidR="00F24D68" w:rsidRPr="00FE23C5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23C5" w:rsidRPr="00FE23C5" w14:paraId="628DC379" w14:textId="77777777" w:rsidTr="00C61AFA">
        <w:trPr>
          <w:trHeight w:val="430"/>
        </w:trPr>
        <w:tc>
          <w:tcPr>
            <w:tcW w:w="1959" w:type="pct"/>
            <w:vAlign w:val="bottom"/>
          </w:tcPr>
          <w:p w14:paraId="4AE34FCA" w14:textId="77777777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4" w:type="pct"/>
          </w:tcPr>
          <w:p w14:paraId="0D78DBAB" w14:textId="77777777" w:rsidR="00361ACE" w:rsidRPr="00FE23C5" w:rsidRDefault="00361ACE" w:rsidP="00361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08FD615" w14:textId="77777777" w:rsidR="00361ACE" w:rsidRPr="00FE23C5" w:rsidRDefault="00361ACE" w:rsidP="00361A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914CEDA" w14:textId="77777777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E505857" w14:textId="07D7EDB1" w:rsidR="00361ACE" w:rsidRPr="00FE23C5" w:rsidRDefault="00361ACE" w:rsidP="00361A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1,532</w:t>
            </w:r>
          </w:p>
        </w:tc>
        <w:tc>
          <w:tcPr>
            <w:tcW w:w="151" w:type="pct"/>
          </w:tcPr>
          <w:p w14:paraId="3B59BE99" w14:textId="77777777" w:rsidR="00361ACE" w:rsidRPr="00FE23C5" w:rsidRDefault="00361ACE" w:rsidP="00361A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CF1C7DF" w14:textId="69D37F3F" w:rsidR="00361ACE" w:rsidRPr="00FE23C5" w:rsidRDefault="00361ACE" w:rsidP="00361A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15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,693</w:t>
            </w:r>
          </w:p>
        </w:tc>
      </w:tr>
      <w:tr w:rsidR="00FE23C5" w:rsidRPr="00FE23C5" w14:paraId="0863570C" w14:textId="77777777" w:rsidTr="00C61AFA">
        <w:trPr>
          <w:trHeight w:val="430"/>
        </w:trPr>
        <w:tc>
          <w:tcPr>
            <w:tcW w:w="1959" w:type="pct"/>
            <w:vAlign w:val="bottom"/>
          </w:tcPr>
          <w:p w14:paraId="7390F6C2" w14:textId="77777777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1B576FB5" w14:textId="77777777" w:rsidR="00361ACE" w:rsidRPr="00FE23C5" w:rsidRDefault="00361ACE" w:rsidP="00361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46536B8" w14:textId="77777777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9F0DAA8" w14:textId="77777777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8012024" w14:textId="1022CAE5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18,616</w:t>
            </w:r>
          </w:p>
        </w:tc>
        <w:tc>
          <w:tcPr>
            <w:tcW w:w="816" w:type="pct"/>
            <w:gridSpan w:val="2"/>
          </w:tcPr>
          <w:p w14:paraId="0E3AFF5D" w14:textId="3B22B62E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35,006</w:t>
            </w:r>
          </w:p>
        </w:tc>
      </w:tr>
      <w:tr w:rsidR="00FE23C5" w:rsidRPr="00FE23C5" w14:paraId="3D955742" w14:textId="77777777" w:rsidTr="00C61AFA">
        <w:trPr>
          <w:trHeight w:val="430"/>
        </w:trPr>
        <w:tc>
          <w:tcPr>
            <w:tcW w:w="2744" w:type="pct"/>
            <w:gridSpan w:val="2"/>
            <w:vAlign w:val="bottom"/>
          </w:tcPr>
          <w:p w14:paraId="660F2D0A" w14:textId="77777777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6F3FD5FC" w14:textId="77777777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F012053" w14:textId="77777777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942130D" w14:textId="27CD487D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(8,359)</w:t>
            </w:r>
          </w:p>
        </w:tc>
        <w:tc>
          <w:tcPr>
            <w:tcW w:w="816" w:type="pct"/>
            <w:gridSpan w:val="2"/>
          </w:tcPr>
          <w:p w14:paraId="26E1C027" w14:textId="327FDE1E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(3,230)</w:t>
            </w:r>
          </w:p>
        </w:tc>
      </w:tr>
      <w:tr w:rsidR="00FE23C5" w:rsidRPr="00FE23C5" w14:paraId="285EB1DC" w14:textId="77777777" w:rsidTr="00C61AFA">
        <w:trPr>
          <w:trHeight w:val="430"/>
        </w:trPr>
        <w:tc>
          <w:tcPr>
            <w:tcW w:w="1959" w:type="pct"/>
            <w:vAlign w:val="bottom"/>
          </w:tcPr>
          <w:p w14:paraId="25415692" w14:textId="77777777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56A2DF7A" w14:textId="77777777" w:rsidR="00361ACE" w:rsidRPr="00FE23C5" w:rsidRDefault="00361ACE" w:rsidP="00361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1642D40" w14:textId="77777777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B28D99A" w14:textId="77777777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2930AB42" w14:textId="409D7466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10,257</w:t>
            </w:r>
          </w:p>
        </w:tc>
        <w:tc>
          <w:tcPr>
            <w:tcW w:w="151" w:type="pct"/>
            <w:vMerge w:val="restart"/>
          </w:tcPr>
          <w:p w14:paraId="4B26D34D" w14:textId="77777777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2B850006" w14:textId="061CC207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31,776</w:t>
            </w:r>
          </w:p>
        </w:tc>
      </w:tr>
      <w:tr w:rsidR="00FE23C5" w:rsidRPr="00FE23C5" w14:paraId="2A6DEF26" w14:textId="77777777" w:rsidTr="00C61AFA">
        <w:trPr>
          <w:trHeight w:val="430"/>
        </w:trPr>
        <w:tc>
          <w:tcPr>
            <w:tcW w:w="1959" w:type="pct"/>
            <w:vAlign w:val="bottom"/>
          </w:tcPr>
          <w:p w14:paraId="53DA09EE" w14:textId="2BBA5A42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995FDC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84" w:type="pct"/>
          </w:tcPr>
          <w:p w14:paraId="6EBBD476" w14:textId="77777777" w:rsidR="00361ACE" w:rsidRPr="00FE23C5" w:rsidRDefault="00361ACE" w:rsidP="00361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6D2AD60" w14:textId="77777777" w:rsidR="00361ACE" w:rsidRPr="00FE23C5" w:rsidRDefault="00361ACE" w:rsidP="00361ACE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4B52151D" w14:textId="77777777" w:rsidR="00361ACE" w:rsidRPr="00FE23C5" w:rsidRDefault="00361ACE" w:rsidP="00361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2700E030" w14:textId="5F6152DF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10,257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67A5656E" w14:textId="77777777" w:rsidR="00361ACE" w:rsidRPr="00FE23C5" w:rsidRDefault="00361ACE" w:rsidP="00361AC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4F311E8D" w14:textId="06F48480" w:rsidR="00361ACE" w:rsidRPr="00FE23C5" w:rsidRDefault="00361ACE" w:rsidP="00361ACE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31,776</w:t>
            </w:r>
          </w:p>
        </w:tc>
      </w:tr>
    </w:tbl>
    <w:p w14:paraId="5816BBDE" w14:textId="22ECBC78" w:rsidR="00424B26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7" w:name="_Hlk31729564"/>
      <w:bookmarkEnd w:id="16"/>
      <w:r w:rsidRPr="00FE23C5">
        <w:rPr>
          <w:rFonts w:ascii="Angsana New" w:hAnsi="Angsana New"/>
          <w:bCs/>
          <w:sz w:val="30"/>
          <w:szCs w:val="30"/>
          <w:cs/>
        </w:rPr>
        <w:tab/>
      </w:r>
    </w:p>
    <w:p w14:paraId="16DD44D4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1024445A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724A97C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5F0EF017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16FE4726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6BAFD904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3AC27866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5FC14918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3AE84C86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4F85EF7E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51A68510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7C438DF4" w14:textId="77777777" w:rsidR="00B0425A" w:rsidRDefault="00B0425A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4B111384" w14:textId="5AD8E6DE" w:rsidR="00B572E2" w:rsidRPr="00FE23C5" w:rsidRDefault="00B572E2" w:rsidP="005E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ascii="Angsana New" w:hAnsi="Angsana New"/>
          <w:bCs/>
          <w:sz w:val="30"/>
          <w:szCs w:val="30"/>
        </w:rPr>
      </w:pP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74"/>
        <w:gridCol w:w="1134"/>
        <w:gridCol w:w="278"/>
        <w:gridCol w:w="1280"/>
        <w:gridCol w:w="282"/>
        <w:gridCol w:w="1235"/>
      </w:tblGrid>
      <w:tr w:rsidR="005E6908" w:rsidRPr="00FE23C5" w14:paraId="21ABAE5B" w14:textId="77777777" w:rsidTr="005E6908">
        <w:trPr>
          <w:trHeight w:val="326"/>
          <w:tblHeader/>
        </w:trPr>
        <w:tc>
          <w:tcPr>
            <w:tcW w:w="1959" w:type="pct"/>
          </w:tcPr>
          <w:p w14:paraId="7CD2DCF8" w14:textId="77777777" w:rsidR="005E6908" w:rsidRPr="00FE23C5" w:rsidRDefault="005E6908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</w:tcPr>
          <w:p w14:paraId="40740FED" w14:textId="77777777" w:rsidR="005E6908" w:rsidRPr="00FE23C5" w:rsidRDefault="005E6908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3F93DE6D" w14:textId="77777777" w:rsidR="005E6908" w:rsidRPr="00FE23C5" w:rsidRDefault="005E6908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6C8C195" w14:textId="77777777" w:rsidR="005E6908" w:rsidRPr="00FE23C5" w:rsidRDefault="005E6908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8" w:type="pct"/>
            <w:gridSpan w:val="3"/>
          </w:tcPr>
          <w:p w14:paraId="4029E10E" w14:textId="4E1DAFEF" w:rsidR="005E6908" w:rsidRPr="00FE23C5" w:rsidRDefault="005E6908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E23C5" w:rsidRPr="00FE23C5" w14:paraId="62F6E8A3" w14:textId="77777777" w:rsidTr="005E6908">
        <w:trPr>
          <w:trHeight w:val="326"/>
          <w:tblHeader/>
        </w:trPr>
        <w:tc>
          <w:tcPr>
            <w:tcW w:w="1959" w:type="pct"/>
          </w:tcPr>
          <w:p w14:paraId="6926814C" w14:textId="77777777" w:rsidR="00B572E2" w:rsidRPr="00FE23C5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</w:tcPr>
          <w:p w14:paraId="053B325B" w14:textId="77777777" w:rsidR="00B572E2" w:rsidRPr="00FE23C5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4B077632" w14:textId="77777777" w:rsidR="00B572E2" w:rsidRPr="00FE23C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784E2B49" w14:textId="77777777" w:rsidR="00B572E2" w:rsidRPr="00FE23C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9DF8887" w14:textId="6FC053EC" w:rsidR="00B572E2" w:rsidRPr="00FE23C5" w:rsidRDefault="00431E41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3F858A5F" w14:textId="77777777" w:rsidR="00B572E2" w:rsidRPr="00FE23C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011A2480" w14:textId="1FCAB3BB" w:rsidR="00B572E2" w:rsidRPr="00FE23C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E23C5">
              <w:rPr>
                <w:rFonts w:ascii="Angsana New" w:hAnsi="Angsana New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801E69" w:rsidRPr="00FE23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23C5" w:rsidRPr="00FE23C5" w14:paraId="416A3F64" w14:textId="77777777" w:rsidTr="005E6908">
        <w:trPr>
          <w:trHeight w:val="430"/>
          <w:tblHeader/>
        </w:trPr>
        <w:tc>
          <w:tcPr>
            <w:tcW w:w="1959" w:type="pct"/>
          </w:tcPr>
          <w:p w14:paraId="3547A084" w14:textId="77777777" w:rsidR="00B572E2" w:rsidRPr="00FE23C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17E5AB17" w14:textId="77777777" w:rsidR="00B572E2" w:rsidRPr="00FE23C5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3" w:type="pct"/>
            <w:gridSpan w:val="5"/>
          </w:tcPr>
          <w:p w14:paraId="60E1619A" w14:textId="77777777" w:rsidR="00B572E2" w:rsidRPr="00FE23C5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FE23C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FE23C5" w14:paraId="76DB8920" w14:textId="77777777" w:rsidTr="005E6908">
        <w:trPr>
          <w:trHeight w:val="430"/>
        </w:trPr>
        <w:tc>
          <w:tcPr>
            <w:tcW w:w="1959" w:type="pct"/>
          </w:tcPr>
          <w:p w14:paraId="240EAF21" w14:textId="77777777" w:rsidR="00525557" w:rsidRPr="00FE23C5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8" w:type="pct"/>
          </w:tcPr>
          <w:p w14:paraId="6261499F" w14:textId="77777777" w:rsidR="00525557" w:rsidRPr="00FE23C5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49524149" w14:textId="77777777" w:rsidR="00525557" w:rsidRPr="00FE23C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39F7644" w14:textId="77777777" w:rsidR="00525557" w:rsidRPr="00FE23C5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7890C5C" w14:textId="2EF37433" w:rsidR="00525557" w:rsidRPr="00FE23C5" w:rsidRDefault="00D82670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14,006</w:t>
            </w:r>
          </w:p>
        </w:tc>
        <w:tc>
          <w:tcPr>
            <w:tcW w:w="151" w:type="pct"/>
            <w:vMerge w:val="restart"/>
          </w:tcPr>
          <w:p w14:paraId="6FABF06C" w14:textId="77777777" w:rsidR="00525557" w:rsidRPr="00FE23C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3233589F" w14:textId="13B11D4B" w:rsidR="00525557" w:rsidRPr="00FE23C5" w:rsidRDefault="00801E69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35,113</w:t>
            </w:r>
          </w:p>
        </w:tc>
      </w:tr>
      <w:tr w:rsidR="00FE23C5" w:rsidRPr="00FE23C5" w14:paraId="06B91F49" w14:textId="77777777" w:rsidTr="005E6908">
        <w:trPr>
          <w:trHeight w:val="430"/>
        </w:trPr>
        <w:tc>
          <w:tcPr>
            <w:tcW w:w="1959" w:type="pct"/>
          </w:tcPr>
          <w:p w14:paraId="5F2887C2" w14:textId="77777777" w:rsidR="00525557" w:rsidRPr="00FE23C5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8" w:type="pct"/>
          </w:tcPr>
          <w:p w14:paraId="30ED167D" w14:textId="77777777" w:rsidR="00525557" w:rsidRPr="00FE23C5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847A4D" w14:textId="77777777" w:rsidR="00525557" w:rsidRPr="00FE23C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F549AFC" w14:textId="77777777" w:rsidR="00525557" w:rsidRPr="00FE23C5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BCAAC88" w14:textId="77777777" w:rsidR="00525557" w:rsidRPr="00FE23C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5949C854" w14:textId="77777777" w:rsidR="00525557" w:rsidRPr="00FE23C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</w:tcPr>
          <w:p w14:paraId="7E972025" w14:textId="77777777" w:rsidR="00525557" w:rsidRPr="00FE23C5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6EEEAC65" w14:textId="77777777" w:rsidTr="005E6908">
        <w:trPr>
          <w:trHeight w:val="414"/>
        </w:trPr>
        <w:tc>
          <w:tcPr>
            <w:tcW w:w="1959" w:type="pct"/>
            <w:vAlign w:val="bottom"/>
          </w:tcPr>
          <w:p w14:paraId="06F1E01B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8" w:type="pct"/>
          </w:tcPr>
          <w:p w14:paraId="082F2236" w14:textId="77777777" w:rsidR="00801E69" w:rsidRPr="00FE23C5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3402027" w14:textId="77777777" w:rsidR="00801E69" w:rsidRPr="00FE23C5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1E1E23EE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55517F0" w14:textId="293E6548" w:rsidR="00801E69" w:rsidRPr="00FE23C5" w:rsidDel="00D60FB5" w:rsidRDefault="00D82670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6,478</w:t>
            </w:r>
          </w:p>
        </w:tc>
        <w:tc>
          <w:tcPr>
            <w:tcW w:w="151" w:type="pct"/>
          </w:tcPr>
          <w:p w14:paraId="2C8407B0" w14:textId="77777777" w:rsidR="00801E69" w:rsidRPr="00FE23C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2" w:type="pct"/>
            <w:vAlign w:val="bottom"/>
          </w:tcPr>
          <w:p w14:paraId="6027B8F0" w14:textId="68DAC72D" w:rsidR="00801E69" w:rsidRPr="00FE23C5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7,207</w:t>
            </w:r>
          </w:p>
        </w:tc>
      </w:tr>
      <w:tr w:rsidR="00FE23C5" w:rsidRPr="00FE23C5" w14:paraId="70991F08" w14:textId="77777777" w:rsidTr="005E6908">
        <w:trPr>
          <w:trHeight w:val="430"/>
        </w:trPr>
        <w:tc>
          <w:tcPr>
            <w:tcW w:w="1959" w:type="pct"/>
            <w:vAlign w:val="bottom"/>
          </w:tcPr>
          <w:p w14:paraId="55589D65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8" w:type="pct"/>
          </w:tcPr>
          <w:p w14:paraId="439B0B86" w14:textId="77777777" w:rsidR="00801E69" w:rsidRPr="00FE23C5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E15F9BC" w14:textId="77777777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1C1A63E9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77A77A" w14:textId="0C86D062" w:rsidR="00801E69" w:rsidRPr="00FE23C5" w:rsidDel="00D60FB5" w:rsidRDefault="00D82670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4,388</w:t>
            </w:r>
          </w:p>
        </w:tc>
        <w:tc>
          <w:tcPr>
            <w:tcW w:w="151" w:type="pct"/>
          </w:tcPr>
          <w:p w14:paraId="7860D83F" w14:textId="77777777" w:rsidR="00801E69" w:rsidRPr="00FE23C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vAlign w:val="bottom"/>
          </w:tcPr>
          <w:p w14:paraId="3654DC6D" w14:textId="30EE3B00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4,856</w:t>
            </w:r>
          </w:p>
        </w:tc>
      </w:tr>
      <w:tr w:rsidR="00FE23C5" w:rsidRPr="00FE23C5" w14:paraId="0F001C78" w14:textId="77777777" w:rsidTr="005E6908">
        <w:trPr>
          <w:trHeight w:val="430"/>
        </w:trPr>
        <w:tc>
          <w:tcPr>
            <w:tcW w:w="1959" w:type="pct"/>
            <w:vAlign w:val="bottom"/>
          </w:tcPr>
          <w:p w14:paraId="3D486327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8" w:type="pct"/>
          </w:tcPr>
          <w:p w14:paraId="1D10A2B7" w14:textId="77777777" w:rsidR="00801E69" w:rsidRPr="00FE23C5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23F0E44" w14:textId="77777777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6812FAA0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25C79C" w14:textId="7C189615" w:rsidR="00801E69" w:rsidRPr="00FE23C5" w:rsidDel="00D60FB5" w:rsidRDefault="00D82670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3,899</w:t>
            </w:r>
          </w:p>
        </w:tc>
        <w:tc>
          <w:tcPr>
            <w:tcW w:w="151" w:type="pct"/>
          </w:tcPr>
          <w:p w14:paraId="33676C56" w14:textId="77777777" w:rsidR="00801E69" w:rsidRPr="00FE23C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2" w:type="pct"/>
            <w:vAlign w:val="bottom"/>
          </w:tcPr>
          <w:p w14:paraId="21B3EFB8" w14:textId="262B0E7D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3,522</w:t>
            </w:r>
          </w:p>
        </w:tc>
      </w:tr>
      <w:tr w:rsidR="00FE23C5" w:rsidRPr="00FE23C5" w14:paraId="1AF9AA1D" w14:textId="77777777" w:rsidTr="005E6908">
        <w:trPr>
          <w:trHeight w:val="430"/>
        </w:trPr>
        <w:tc>
          <w:tcPr>
            <w:tcW w:w="1959" w:type="pct"/>
            <w:vAlign w:val="bottom"/>
          </w:tcPr>
          <w:p w14:paraId="0D5AC17D" w14:textId="77777777" w:rsidR="00801E69" w:rsidRPr="00FE23C5" w:rsidDel="00D60FB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8" w:type="pct"/>
          </w:tcPr>
          <w:p w14:paraId="6DBD8EE1" w14:textId="77777777" w:rsidR="00801E69" w:rsidRPr="00FE23C5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1F4FF7" w14:textId="77777777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84B84E1" w14:textId="77777777" w:rsidR="00801E69" w:rsidRPr="00FE23C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43596E4" w14:textId="4CEE3559" w:rsidR="00801E69" w:rsidRPr="00FE23C5" w:rsidDel="00D60FB5" w:rsidRDefault="00D82670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151" w:type="pct"/>
          </w:tcPr>
          <w:p w14:paraId="16EA52B7" w14:textId="77777777" w:rsidR="00801E69" w:rsidRPr="00FE23C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vAlign w:val="bottom"/>
          </w:tcPr>
          <w:p w14:paraId="3673FE90" w14:textId="0D77B486" w:rsidR="00801E69" w:rsidRPr="00FE23C5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E23C5" w:rsidRPr="00FE23C5" w14:paraId="776AF305" w14:textId="77777777" w:rsidTr="005E6908">
        <w:trPr>
          <w:trHeight w:val="430"/>
        </w:trPr>
        <w:tc>
          <w:tcPr>
            <w:tcW w:w="1959" w:type="pct"/>
            <w:vAlign w:val="bottom"/>
          </w:tcPr>
          <w:p w14:paraId="76FFDF2B" w14:textId="77777777" w:rsidR="00CB5C5C" w:rsidRPr="00FE23C5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8" w:type="pct"/>
          </w:tcPr>
          <w:p w14:paraId="51215D25" w14:textId="77777777" w:rsidR="00CB5C5C" w:rsidRPr="00FE23C5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7FF3D45" w14:textId="77777777" w:rsidR="00CB5C5C" w:rsidRPr="00FE23C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5DE37F6" w14:textId="77777777" w:rsidR="00CB5C5C" w:rsidRPr="00FE23C5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915C58A" w14:textId="1B4F4048" w:rsidR="00CB5C5C" w:rsidRPr="00FE23C5" w:rsidRDefault="00D82670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1,461</w:t>
            </w:r>
          </w:p>
        </w:tc>
        <w:tc>
          <w:tcPr>
            <w:tcW w:w="151" w:type="pct"/>
          </w:tcPr>
          <w:p w14:paraId="73480B8F" w14:textId="77777777" w:rsidR="00CB5C5C" w:rsidRPr="00FE23C5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2DF05148" w14:textId="14E8E11C" w:rsidR="00CB5C5C" w:rsidRPr="00FE23C5" w:rsidRDefault="00801E69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15,629</w:t>
            </w:r>
          </w:p>
        </w:tc>
      </w:tr>
      <w:tr w:rsidR="00FE23C5" w:rsidRPr="00FE23C5" w14:paraId="555E384D" w14:textId="77777777" w:rsidTr="005E6908">
        <w:trPr>
          <w:trHeight w:val="430"/>
        </w:trPr>
        <w:tc>
          <w:tcPr>
            <w:tcW w:w="1959" w:type="pct"/>
            <w:vAlign w:val="bottom"/>
          </w:tcPr>
          <w:p w14:paraId="5CFA0C0A" w14:textId="77777777" w:rsidR="00143770" w:rsidRPr="00FE23C5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7FACB3F8" w14:textId="77777777" w:rsidR="00143770" w:rsidRPr="00FE23C5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F813738" w14:textId="77777777" w:rsidR="00143770" w:rsidRPr="00FE23C5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B301837" w14:textId="77777777" w:rsidR="00143770" w:rsidRPr="00FE23C5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F1DCAA6" w14:textId="78837E02" w:rsidR="00143770" w:rsidRPr="00FE23C5" w:rsidRDefault="00D826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17,137</w:t>
            </w:r>
          </w:p>
        </w:tc>
        <w:tc>
          <w:tcPr>
            <w:tcW w:w="813" w:type="pct"/>
            <w:gridSpan w:val="2"/>
          </w:tcPr>
          <w:p w14:paraId="74F425E2" w14:textId="781438A3" w:rsidR="00143770" w:rsidRPr="00FE23C5" w:rsidRDefault="00801E69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31,214</w:t>
            </w:r>
          </w:p>
        </w:tc>
      </w:tr>
      <w:tr w:rsidR="00FE23C5" w:rsidRPr="00FE23C5" w14:paraId="52622156" w14:textId="77777777" w:rsidTr="005E6908">
        <w:trPr>
          <w:trHeight w:val="430"/>
        </w:trPr>
        <w:tc>
          <w:tcPr>
            <w:tcW w:w="2747" w:type="pct"/>
            <w:gridSpan w:val="2"/>
            <w:vAlign w:val="bottom"/>
          </w:tcPr>
          <w:p w14:paraId="1AA2BCB7" w14:textId="77777777" w:rsidR="00143770" w:rsidRPr="00FE23C5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702E6AAE" w14:textId="77777777" w:rsidR="00143770" w:rsidRPr="00FE23C5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FBF89E0" w14:textId="77777777" w:rsidR="00143770" w:rsidRPr="00FE23C5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219292C" w14:textId="285CC42C" w:rsidR="00143770" w:rsidRPr="00FE23C5" w:rsidRDefault="008D1804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95495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8,359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13" w:type="pct"/>
            <w:gridSpan w:val="2"/>
          </w:tcPr>
          <w:p w14:paraId="0A4D4BD0" w14:textId="00383296" w:rsidR="00143770" w:rsidRPr="00FE23C5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01E69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3,230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E23C5" w:rsidRPr="00FE23C5" w14:paraId="5E8997D1" w14:textId="77777777" w:rsidTr="005E6908">
        <w:trPr>
          <w:trHeight w:val="430"/>
        </w:trPr>
        <w:tc>
          <w:tcPr>
            <w:tcW w:w="1959" w:type="pct"/>
            <w:vAlign w:val="bottom"/>
          </w:tcPr>
          <w:p w14:paraId="19A5B19E" w14:textId="77777777" w:rsidR="008C2F69" w:rsidRPr="00FE23C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049BB7EB" w14:textId="77777777" w:rsidR="008C2F69" w:rsidRPr="00FE23C5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4EB6AB7" w14:textId="77777777" w:rsidR="008C2F69" w:rsidRPr="00FE23C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669DF19" w14:textId="77777777" w:rsidR="008C2F69" w:rsidRPr="00FE23C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16A09C26" w14:textId="47908510" w:rsidR="008C2F69" w:rsidRPr="00FE23C5" w:rsidRDefault="00495495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8,778</w:t>
            </w:r>
          </w:p>
        </w:tc>
        <w:tc>
          <w:tcPr>
            <w:tcW w:w="151" w:type="pct"/>
            <w:vMerge w:val="restart"/>
          </w:tcPr>
          <w:p w14:paraId="2A931E05" w14:textId="77777777" w:rsidR="008C2F69" w:rsidRPr="00FE23C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</w:tcPr>
          <w:p w14:paraId="68F372D7" w14:textId="364D166E" w:rsidR="008C2F69" w:rsidRPr="00FE23C5" w:rsidRDefault="00801E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27,984</w:t>
            </w:r>
          </w:p>
        </w:tc>
      </w:tr>
      <w:tr w:rsidR="00FE23C5" w:rsidRPr="00FE23C5" w14:paraId="23BA02AA" w14:textId="77777777" w:rsidTr="005E6908">
        <w:trPr>
          <w:trHeight w:val="430"/>
        </w:trPr>
        <w:tc>
          <w:tcPr>
            <w:tcW w:w="1959" w:type="pct"/>
            <w:vAlign w:val="bottom"/>
          </w:tcPr>
          <w:p w14:paraId="5F92147A" w14:textId="6BFA9C38" w:rsidR="008C2F69" w:rsidRPr="00FE23C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995FDC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88" w:type="pct"/>
          </w:tcPr>
          <w:p w14:paraId="02286736" w14:textId="77777777" w:rsidR="008C2F69" w:rsidRPr="00FE23C5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0C42C1" w14:textId="77777777" w:rsidR="008C2F69" w:rsidRPr="00FE23C5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6869D289" w14:textId="77777777" w:rsidR="008C2F69" w:rsidRPr="00FE23C5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EBEBC3E" w14:textId="02E15703" w:rsidR="008C2F69" w:rsidRPr="00FE23C5" w:rsidRDefault="00495495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22,784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364874A2" w14:textId="77777777" w:rsidR="008C2F69" w:rsidRPr="00FE23C5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14AF4A17" w14:textId="45C82E82" w:rsidR="008C2F69" w:rsidRPr="00FE23C5" w:rsidRDefault="00801E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63,097</w:t>
            </w:r>
          </w:p>
        </w:tc>
      </w:tr>
    </w:tbl>
    <w:p w14:paraId="1D0D41FD" w14:textId="77777777" w:rsidR="00D82670" w:rsidRPr="00FE23C5" w:rsidRDefault="00D82670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EF35A1F" w14:textId="5AFFA942" w:rsidR="00B332F1" w:rsidRPr="00FE23C5" w:rsidRDefault="00334C11" w:rsidP="00B042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FE23C5">
        <w:rPr>
          <w:rFonts w:ascii="Angsana New" w:hAnsi="Angsana New"/>
          <w:b/>
          <w:sz w:val="30"/>
          <w:szCs w:val="30"/>
        </w:rPr>
        <w:t>7</w:t>
      </w:r>
      <w:r w:rsidR="00D65531" w:rsidRPr="00FE23C5">
        <w:rPr>
          <w:rFonts w:ascii="Angsana New" w:hAnsi="Angsana New"/>
          <w:bCs/>
          <w:sz w:val="30"/>
          <w:szCs w:val="30"/>
        </w:rPr>
        <w:tab/>
      </w:r>
      <w:r w:rsidR="00492FED" w:rsidRPr="00FE23C5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FE23C5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FE23C5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48D51D8B" w14:textId="77777777" w:rsidR="00720A31" w:rsidRPr="00FE23C5" w:rsidRDefault="00720A31" w:rsidP="00B042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Cs/>
          <w:sz w:val="30"/>
          <w:szCs w:val="30"/>
        </w:rPr>
        <w:t>7.1</w:t>
      </w:r>
      <w:r w:rsidRPr="00FE23C5">
        <w:rPr>
          <w:rFonts w:ascii="Angsana New" w:hAnsi="Angsana New"/>
          <w:b/>
          <w:sz w:val="30"/>
          <w:szCs w:val="30"/>
        </w:rPr>
        <w:t xml:space="preserve"> </w:t>
      </w:r>
      <w:r w:rsidRPr="00FE23C5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FE23C5" w:rsidRPr="00FE23C5" w14:paraId="4D98ED9C" w14:textId="77777777" w:rsidTr="00CE554A">
        <w:trPr>
          <w:trHeight w:val="410"/>
        </w:trPr>
        <w:tc>
          <w:tcPr>
            <w:tcW w:w="1951" w:type="pct"/>
          </w:tcPr>
          <w:p w14:paraId="32DB45DF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11456D4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453BC30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3B67479E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04334B7F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3EE40B79" w14:textId="5E1A9650" w:rsidR="00CE554A" w:rsidRPr="00FE23C5" w:rsidRDefault="00CD49A2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 w:hanging="5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3D22C3B7" w14:textId="77777777" w:rsidTr="000C66B4">
        <w:trPr>
          <w:trHeight w:val="410"/>
        </w:trPr>
        <w:tc>
          <w:tcPr>
            <w:tcW w:w="1951" w:type="pct"/>
          </w:tcPr>
          <w:p w14:paraId="7EE04C8A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7DE54649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FC65DF9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580FF23F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76CD3E17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3AD3E514" w14:textId="505D4E01" w:rsidR="00CE554A" w:rsidRPr="00FE23C5" w:rsidRDefault="00BD6F53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CE554A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9935C7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6E07F951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2F49C73" w14:textId="73868D46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9935C7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5A2FA534" w14:textId="77777777" w:rsidTr="000C66B4">
        <w:trPr>
          <w:trHeight w:val="425"/>
        </w:trPr>
        <w:tc>
          <w:tcPr>
            <w:tcW w:w="2492" w:type="pct"/>
            <w:gridSpan w:val="2"/>
          </w:tcPr>
          <w:p w14:paraId="79BB1872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9A5CCDF" w14:textId="77777777" w:rsidR="00CE554A" w:rsidRPr="00FE23C5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8B13971" w14:textId="77777777" w:rsidR="00CE554A" w:rsidRPr="00FE23C5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1F560E5" w14:textId="77777777" w:rsidR="00CE554A" w:rsidRPr="00FE23C5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0D92F78D" w14:textId="77777777" w:rsidR="00CE554A" w:rsidRPr="00FE23C5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FE23C5" w:rsidRPr="00FE23C5" w14:paraId="3993CBFA" w14:textId="77777777" w:rsidTr="000C66B4">
        <w:trPr>
          <w:trHeight w:val="262"/>
        </w:trPr>
        <w:tc>
          <w:tcPr>
            <w:tcW w:w="2492" w:type="pct"/>
            <w:gridSpan w:val="2"/>
          </w:tcPr>
          <w:p w14:paraId="70E19294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18C13E0A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4875CC4A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6A2B17BC" w14:textId="77777777" w:rsidR="009935C7" w:rsidRPr="00FE23C5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123A73DF" w14:textId="7EC98DEA" w:rsidR="009935C7" w:rsidRPr="00FE23C5" w:rsidRDefault="004521EF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339,493</w:t>
            </w:r>
          </w:p>
        </w:tc>
        <w:tc>
          <w:tcPr>
            <w:tcW w:w="155" w:type="pct"/>
          </w:tcPr>
          <w:p w14:paraId="677BED0E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8421106" w14:textId="7863D490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</w:tr>
      <w:tr w:rsidR="00FE23C5" w:rsidRPr="00FE23C5" w14:paraId="04628FE1" w14:textId="77777777" w:rsidTr="000C66B4">
        <w:trPr>
          <w:trHeight w:val="262"/>
        </w:trPr>
        <w:tc>
          <w:tcPr>
            <w:tcW w:w="2492" w:type="pct"/>
            <w:gridSpan w:val="2"/>
          </w:tcPr>
          <w:p w14:paraId="76050385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964ED05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6FE59B46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5682D10D" w14:textId="77777777" w:rsidR="009935C7" w:rsidRPr="00FE23C5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739ACD0A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14B8F95D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7431AA9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03E3849C" w14:textId="77777777" w:rsidTr="000C66B4">
        <w:trPr>
          <w:trHeight w:val="425"/>
        </w:trPr>
        <w:tc>
          <w:tcPr>
            <w:tcW w:w="2492" w:type="pct"/>
            <w:gridSpan w:val="2"/>
          </w:tcPr>
          <w:p w14:paraId="54364CFB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42341366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2D8FE34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99CFC0A" w14:textId="77777777" w:rsidR="009935C7" w:rsidRPr="00FE23C5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567DDBBB" w14:textId="00EAF3EF" w:rsidR="009935C7" w:rsidRPr="00FE23C5" w:rsidRDefault="004521EF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341,122</w:t>
            </w:r>
          </w:p>
        </w:tc>
        <w:tc>
          <w:tcPr>
            <w:tcW w:w="155" w:type="pct"/>
          </w:tcPr>
          <w:p w14:paraId="35637571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39D4817" w14:textId="7C7A09B2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</w:tr>
      <w:tr w:rsidR="00FE23C5" w:rsidRPr="00FE23C5" w14:paraId="65582068" w14:textId="77777777" w:rsidTr="000C66B4">
        <w:trPr>
          <w:trHeight w:val="425"/>
        </w:trPr>
        <w:tc>
          <w:tcPr>
            <w:tcW w:w="2492" w:type="pct"/>
            <w:gridSpan w:val="2"/>
          </w:tcPr>
          <w:p w14:paraId="13D9AD35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20D68DB1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206850F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2F2B6E69" w14:textId="77777777" w:rsidR="009935C7" w:rsidRPr="00FE23C5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0378371" w14:textId="623704C8" w:rsidR="009935C7" w:rsidRPr="00FE23C5" w:rsidRDefault="00F44A13" w:rsidP="009935C7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521EF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318,679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5" w:type="pct"/>
          </w:tcPr>
          <w:p w14:paraId="5CBA62F6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5735A32" w14:textId="68E03498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(225,065)</w:t>
            </w:r>
          </w:p>
        </w:tc>
      </w:tr>
      <w:tr w:rsidR="00FE23C5" w:rsidRPr="00FE23C5" w14:paraId="47671588" w14:textId="77777777" w:rsidTr="000C66B4">
        <w:trPr>
          <w:trHeight w:val="425"/>
        </w:trPr>
        <w:tc>
          <w:tcPr>
            <w:tcW w:w="2492" w:type="pct"/>
            <w:gridSpan w:val="2"/>
          </w:tcPr>
          <w:p w14:paraId="00E01385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2F5991B6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A37B608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64F17C0" w14:textId="77777777" w:rsidR="009935C7" w:rsidRPr="00FE23C5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34F03D9" w14:textId="40DCBFCF" w:rsidR="009935C7" w:rsidRPr="00FE23C5" w:rsidRDefault="004521EF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FE23C5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22,443</w:t>
            </w:r>
          </w:p>
        </w:tc>
        <w:tc>
          <w:tcPr>
            <w:tcW w:w="155" w:type="pct"/>
          </w:tcPr>
          <w:p w14:paraId="09534499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A7B4DDE" w14:textId="71131FE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73,607</w:t>
            </w:r>
          </w:p>
        </w:tc>
      </w:tr>
      <w:tr w:rsidR="00FE23C5" w:rsidRPr="00FE23C5" w14:paraId="16862DE0" w14:textId="77777777" w:rsidTr="000C66B4">
        <w:trPr>
          <w:trHeight w:val="225"/>
        </w:trPr>
        <w:tc>
          <w:tcPr>
            <w:tcW w:w="2492" w:type="pct"/>
            <w:gridSpan w:val="2"/>
          </w:tcPr>
          <w:p w14:paraId="58B1CF6E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386FA4AD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E0D4209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DAB2E28" w14:textId="77777777" w:rsidR="009935C7" w:rsidRPr="00FE23C5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B169B09" w14:textId="1A84BB39" w:rsidR="009935C7" w:rsidRPr="00FE23C5" w:rsidRDefault="00F44A13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6D466E53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2035FFC" w14:textId="13ACB48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FE23C5" w:rsidRPr="00FE23C5" w14:paraId="24753E4C" w14:textId="77777777" w:rsidTr="000C66B4">
        <w:trPr>
          <w:trHeight w:val="425"/>
        </w:trPr>
        <w:tc>
          <w:tcPr>
            <w:tcW w:w="2492" w:type="pct"/>
            <w:gridSpan w:val="2"/>
          </w:tcPr>
          <w:p w14:paraId="349AB05C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2D6C85ED" w14:textId="77777777" w:rsidR="009935C7" w:rsidRPr="00FE23C5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375A9A08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9D402F1" w14:textId="77777777" w:rsidR="009935C7" w:rsidRPr="00FE23C5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581AFD1" w14:textId="52650969" w:rsidR="009935C7" w:rsidRPr="00FE23C5" w:rsidRDefault="004521EF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22,443</w:t>
            </w:r>
          </w:p>
        </w:tc>
        <w:tc>
          <w:tcPr>
            <w:tcW w:w="155" w:type="pct"/>
          </w:tcPr>
          <w:p w14:paraId="1B42BDB8" w14:textId="77777777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A74F8AF" w14:textId="1C5B024A" w:rsidR="009935C7" w:rsidRPr="00FE23C5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73,607</w:t>
            </w:r>
          </w:p>
        </w:tc>
      </w:tr>
      <w:tr w:rsidR="00FE23C5" w:rsidRPr="00FE23C5" w14:paraId="2941C99E" w14:textId="77777777" w:rsidTr="00995FDC">
        <w:trPr>
          <w:trHeight w:val="410"/>
        </w:trPr>
        <w:tc>
          <w:tcPr>
            <w:tcW w:w="1951" w:type="pct"/>
          </w:tcPr>
          <w:p w14:paraId="27968764" w14:textId="77777777" w:rsidR="00995FDC" w:rsidRPr="00FE23C5" w:rsidRDefault="00995FDC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54D4DC85" w14:textId="77777777" w:rsidR="00995FDC" w:rsidRPr="00FE23C5" w:rsidRDefault="00995FDC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51CC851" w14:textId="77777777" w:rsidR="00995FDC" w:rsidRPr="00FE23C5" w:rsidRDefault="00995FDC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3C3D716A" w14:textId="77777777" w:rsidR="00995FDC" w:rsidRPr="00FE23C5" w:rsidRDefault="00995FDC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1C34CCDF" w14:textId="77777777" w:rsidR="00995FDC" w:rsidRPr="00FE23C5" w:rsidRDefault="00995FDC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30A446ED" w14:textId="77777777" w:rsidR="00995FDC" w:rsidRPr="00FE23C5" w:rsidRDefault="00995FDC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 w:hanging="5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2C6354DD" w14:textId="77777777" w:rsidTr="000C66B4">
        <w:trPr>
          <w:trHeight w:val="425"/>
        </w:trPr>
        <w:tc>
          <w:tcPr>
            <w:tcW w:w="2492" w:type="pct"/>
            <w:gridSpan w:val="2"/>
          </w:tcPr>
          <w:p w14:paraId="15DED7C5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108673A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5A6CDA8F" w14:textId="77777777" w:rsidR="004A4C3B" w:rsidRPr="00FE23C5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D098C86" w14:textId="77777777" w:rsidR="004A4C3B" w:rsidRPr="00FE23C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14:paraId="1260ABBA" w14:textId="0CA8636B" w:rsidR="004A4C3B" w:rsidRPr="00FE23C5" w:rsidRDefault="00BD6F53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4A4C3B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8E7269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21A8B725" w14:textId="77777777" w:rsidR="004A4C3B" w:rsidRPr="00FE23C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14:paraId="6086BF3C" w14:textId="3E3E1FF9" w:rsidR="004A4C3B" w:rsidRPr="00FE23C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</w:t>
            </w:r>
            <w:r w:rsidR="008E7269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FE23C5" w:rsidRPr="00FE23C5" w14:paraId="48FF9D15" w14:textId="77777777" w:rsidTr="000C66B4">
        <w:trPr>
          <w:trHeight w:val="425"/>
        </w:trPr>
        <w:tc>
          <w:tcPr>
            <w:tcW w:w="2492" w:type="pct"/>
            <w:gridSpan w:val="2"/>
          </w:tcPr>
          <w:p w14:paraId="79BB639F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4E9B397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349B5FD4" w14:textId="77777777" w:rsidR="004A4C3B" w:rsidRPr="00FE23C5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7B815CB" w14:textId="77777777" w:rsidR="004A4C3B" w:rsidRPr="00FE23C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7C28D50C" w14:textId="77777777" w:rsidR="004A4C3B" w:rsidRPr="00FE23C5" w:rsidRDefault="004A4C3B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82386D" w14:textId="77777777" w:rsidR="004A4C3B" w:rsidRPr="00FE23C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14:paraId="2FBB8C3C" w14:textId="77777777" w:rsidR="004A4C3B" w:rsidRPr="00FE23C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7D4F7E8F" w14:textId="77777777" w:rsidTr="000C66B4">
        <w:trPr>
          <w:trHeight w:val="425"/>
        </w:trPr>
        <w:tc>
          <w:tcPr>
            <w:tcW w:w="2492" w:type="pct"/>
            <w:gridSpan w:val="2"/>
          </w:tcPr>
          <w:p w14:paraId="113A0CD1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7B0A6DC3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5A21C8C0" w14:textId="77777777" w:rsidR="004A4C3B" w:rsidRPr="00FE23C5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D1F51C7" w14:textId="77777777" w:rsidR="004A4C3B" w:rsidRPr="00FE23C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15912BF1" w14:textId="77777777" w:rsidR="004A4C3B" w:rsidRPr="00FE23C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E23C5" w:rsidRPr="00FE23C5" w14:paraId="0443AE1B" w14:textId="77777777" w:rsidTr="00CE554A">
        <w:trPr>
          <w:trHeight w:val="236"/>
        </w:trPr>
        <w:tc>
          <w:tcPr>
            <w:tcW w:w="2492" w:type="pct"/>
            <w:gridSpan w:val="2"/>
          </w:tcPr>
          <w:p w14:paraId="6DB73520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287DEC29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01D9AB27" w14:textId="77777777" w:rsidR="004A4C3B" w:rsidRPr="00FE23C5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687AADF" w14:textId="77777777" w:rsidR="004A4C3B" w:rsidRPr="00FE23C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6DB2ED3A" w14:textId="77777777" w:rsidR="004A4C3B" w:rsidRPr="00FE23C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FE23C5" w:rsidRPr="00FE23C5" w14:paraId="1E4C3364" w14:textId="77777777" w:rsidTr="00E74A05">
        <w:trPr>
          <w:trHeight w:val="425"/>
        </w:trPr>
        <w:tc>
          <w:tcPr>
            <w:tcW w:w="2492" w:type="pct"/>
            <w:gridSpan w:val="2"/>
          </w:tcPr>
          <w:p w14:paraId="337AE1CE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0C3564D2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77697C9D" w14:textId="77777777" w:rsidR="000F7FF5" w:rsidRPr="00FE23C5" w:rsidRDefault="000F7FF5" w:rsidP="000F7FF5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4DE994F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0AAC325C" w14:textId="60C1B289" w:rsidR="000F7FF5" w:rsidRPr="00FE23C5" w:rsidRDefault="004521EF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339,493</w:t>
            </w:r>
          </w:p>
        </w:tc>
        <w:tc>
          <w:tcPr>
            <w:tcW w:w="155" w:type="pct"/>
          </w:tcPr>
          <w:p w14:paraId="0B14B1EA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3FA2437" w14:textId="47E717E5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</w:tr>
      <w:tr w:rsidR="00FE23C5" w:rsidRPr="00FE23C5" w14:paraId="1860B2E4" w14:textId="77777777" w:rsidTr="000C66B4">
        <w:trPr>
          <w:trHeight w:val="425"/>
        </w:trPr>
        <w:tc>
          <w:tcPr>
            <w:tcW w:w="2492" w:type="pct"/>
            <w:gridSpan w:val="2"/>
          </w:tcPr>
          <w:p w14:paraId="6C5C3BE6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2972C5B7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317CB55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32E04B27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61AFF7C0" w14:textId="0F2C4196" w:rsidR="000F7FF5" w:rsidRPr="00FE23C5" w:rsidRDefault="004521EF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42,450</w:t>
            </w:r>
          </w:p>
        </w:tc>
        <w:tc>
          <w:tcPr>
            <w:tcW w:w="155" w:type="pct"/>
          </w:tcPr>
          <w:p w14:paraId="36C05FC3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D267B9B" w14:textId="35800CC2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159,615</w:t>
            </w:r>
          </w:p>
        </w:tc>
      </w:tr>
      <w:tr w:rsidR="00FE23C5" w:rsidRPr="00FE23C5" w14:paraId="3304C533" w14:textId="77777777" w:rsidTr="000C66B4">
        <w:trPr>
          <w:trHeight w:val="425"/>
        </w:trPr>
        <w:tc>
          <w:tcPr>
            <w:tcW w:w="2492" w:type="pct"/>
            <w:gridSpan w:val="2"/>
          </w:tcPr>
          <w:p w14:paraId="50BB968A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478B1170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D28BF58" w14:textId="77777777" w:rsidR="004A4C3B" w:rsidRPr="00FE23C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5F415BA6" w14:textId="77777777" w:rsidR="004A4C3B" w:rsidRPr="00FE23C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6965D07C" w14:textId="77777777" w:rsidR="004A4C3B" w:rsidRPr="00FE23C5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14:paraId="01FC1572" w14:textId="77777777" w:rsidR="004A4C3B" w:rsidRPr="00FE23C5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ECF5536" w14:textId="77777777" w:rsidR="004A4C3B" w:rsidRPr="00FE23C5" w:rsidRDefault="004A4C3B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E23C5" w:rsidRPr="00FE23C5" w14:paraId="5555519E" w14:textId="77777777" w:rsidTr="000C66B4">
        <w:trPr>
          <w:trHeight w:val="425"/>
        </w:trPr>
        <w:tc>
          <w:tcPr>
            <w:tcW w:w="2492" w:type="pct"/>
            <w:gridSpan w:val="2"/>
          </w:tcPr>
          <w:p w14:paraId="590DF211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070C6D64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2CD486F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18607928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4814BB2A" w14:textId="7EF2F4F9" w:rsidR="000F7FF5" w:rsidRPr="00FE23C5" w:rsidRDefault="004521EF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317,646</w:t>
            </w:r>
          </w:p>
        </w:tc>
        <w:tc>
          <w:tcPr>
            <w:tcW w:w="155" w:type="pct"/>
          </w:tcPr>
          <w:p w14:paraId="5E5D1D9C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545E455" w14:textId="70B783FE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273,683</w:t>
            </w:r>
          </w:p>
        </w:tc>
      </w:tr>
      <w:tr w:rsidR="00FE23C5" w:rsidRPr="00FE23C5" w14:paraId="6FD788EC" w14:textId="77777777" w:rsidTr="000C66B4">
        <w:trPr>
          <w:trHeight w:val="425"/>
        </w:trPr>
        <w:tc>
          <w:tcPr>
            <w:tcW w:w="2492" w:type="pct"/>
            <w:gridSpan w:val="2"/>
          </w:tcPr>
          <w:p w14:paraId="4528F1D7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4ED29DF8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1031D45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6F86A24D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1B0D53B2" w14:textId="3C0C319C" w:rsidR="000F7FF5" w:rsidRPr="00FE23C5" w:rsidRDefault="004521EF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2,101</w:t>
            </w:r>
          </w:p>
        </w:tc>
        <w:tc>
          <w:tcPr>
            <w:tcW w:w="155" w:type="pct"/>
          </w:tcPr>
          <w:p w14:paraId="69508C15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21AF937" w14:textId="49126E11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11,371</w:t>
            </w:r>
          </w:p>
        </w:tc>
      </w:tr>
      <w:tr w:rsidR="004A4C3B" w:rsidRPr="00FE23C5" w14:paraId="3102B83B" w14:textId="77777777" w:rsidTr="000C66B4">
        <w:trPr>
          <w:trHeight w:val="425"/>
        </w:trPr>
        <w:tc>
          <w:tcPr>
            <w:tcW w:w="2492" w:type="pct"/>
            <w:gridSpan w:val="2"/>
          </w:tcPr>
          <w:p w14:paraId="3AACACB0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14:paraId="0D69A598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14:paraId="290280E7" w14:textId="77777777" w:rsidR="004A4C3B" w:rsidRPr="00FE23C5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017D8BC" w14:textId="77777777" w:rsidR="004A4C3B" w:rsidRPr="00FE23C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0DE294B1" w14:textId="77777777" w:rsidR="004A4C3B" w:rsidRPr="00FE23C5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5E85C5D0" w14:textId="77777777" w:rsidR="00482CAF" w:rsidRPr="00FE23C5" w:rsidRDefault="00482CA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B0EE71" w14:textId="3D09EF1E" w:rsidR="00E86B5B" w:rsidRPr="00FE23C5" w:rsidRDefault="004521E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341,122</w:t>
            </w:r>
          </w:p>
        </w:tc>
        <w:tc>
          <w:tcPr>
            <w:tcW w:w="155" w:type="pct"/>
          </w:tcPr>
          <w:p w14:paraId="09B85752" w14:textId="77777777" w:rsidR="004A4C3B" w:rsidRPr="00FE23C5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FFA9856" w14:textId="77777777" w:rsidR="004A4C3B" w:rsidRPr="00FE23C5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B31A3F" w14:textId="023CB340" w:rsidR="004A4C3B" w:rsidRPr="00FE23C5" w:rsidRDefault="000F7FF5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</w:tr>
      <w:bookmarkEnd w:id="17"/>
    </w:tbl>
    <w:p w14:paraId="50628500" w14:textId="77777777" w:rsidR="005C287E" w:rsidRPr="00FE23C5" w:rsidRDefault="005C287E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42"/>
        <w:gridCol w:w="1011"/>
        <w:gridCol w:w="286"/>
        <w:gridCol w:w="1276"/>
        <w:gridCol w:w="237"/>
        <w:gridCol w:w="1326"/>
        <w:gridCol w:w="327"/>
        <w:gridCol w:w="1235"/>
      </w:tblGrid>
      <w:tr w:rsidR="00FE23C5" w:rsidRPr="00FE23C5" w14:paraId="0030D9BD" w14:textId="77777777" w:rsidTr="000F7FF5">
        <w:trPr>
          <w:trHeight w:val="410"/>
        </w:trPr>
        <w:tc>
          <w:tcPr>
            <w:tcW w:w="1950" w:type="pct"/>
          </w:tcPr>
          <w:p w14:paraId="6E953B78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6E176F11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40CBE6A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47F196E3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1A366D04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3500F12B" w14:textId="3B69FC33" w:rsidR="005C287E" w:rsidRPr="00FE23C5" w:rsidRDefault="00CD49A2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90263E"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6338C807" w14:textId="77777777" w:rsidTr="000F7FF5">
        <w:trPr>
          <w:trHeight w:val="410"/>
        </w:trPr>
        <w:tc>
          <w:tcPr>
            <w:tcW w:w="1950" w:type="pct"/>
          </w:tcPr>
          <w:p w14:paraId="6D1DD657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CB4A7AB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99107BD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3BE2B57A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0358DEAB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" w:type="pct"/>
            <w:vAlign w:val="center"/>
          </w:tcPr>
          <w:p w14:paraId="0362F554" w14:textId="5D820EF8" w:rsidR="005C287E" w:rsidRPr="00FE23C5" w:rsidRDefault="00BD6F53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C287E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0F7FF5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5" w:type="pct"/>
          </w:tcPr>
          <w:p w14:paraId="066A5BA1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949E73C" w14:textId="504DB328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0F7FF5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1B078549" w14:textId="77777777" w:rsidTr="000F7FF5">
        <w:trPr>
          <w:trHeight w:val="425"/>
        </w:trPr>
        <w:tc>
          <w:tcPr>
            <w:tcW w:w="2491" w:type="pct"/>
            <w:gridSpan w:val="2"/>
          </w:tcPr>
          <w:p w14:paraId="145EAF94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0F827DFC" w14:textId="77777777" w:rsidR="005C287E" w:rsidRPr="00FE23C5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C27EF63" w14:textId="77777777" w:rsidR="005C287E" w:rsidRPr="00FE23C5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3175D57" w14:textId="77777777" w:rsidR="005C287E" w:rsidRPr="00FE23C5" w:rsidRDefault="005C287E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7264AB2B" w14:textId="77777777" w:rsidR="005C287E" w:rsidRPr="00FE23C5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FE23C5" w:rsidRPr="00FE23C5" w14:paraId="637A387F" w14:textId="77777777" w:rsidTr="000F7FF5">
        <w:trPr>
          <w:trHeight w:val="262"/>
        </w:trPr>
        <w:tc>
          <w:tcPr>
            <w:tcW w:w="2491" w:type="pct"/>
            <w:gridSpan w:val="2"/>
          </w:tcPr>
          <w:p w14:paraId="0A911452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7AC5363F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7ABF1262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" w:type="pct"/>
          </w:tcPr>
          <w:p w14:paraId="0F31316A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0" w:type="pct"/>
          </w:tcPr>
          <w:p w14:paraId="6D417411" w14:textId="21C42B40" w:rsidR="000F7FF5" w:rsidRPr="00FE23C5" w:rsidRDefault="004521EF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  <w:tc>
          <w:tcPr>
            <w:tcW w:w="175" w:type="pct"/>
          </w:tcPr>
          <w:p w14:paraId="030E91BD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61" w:type="pct"/>
          </w:tcPr>
          <w:p w14:paraId="60F99FF4" w14:textId="635A897A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</w:tr>
      <w:tr w:rsidR="00FE23C5" w:rsidRPr="00FE23C5" w14:paraId="4A287A74" w14:textId="77777777" w:rsidTr="000F7FF5">
        <w:trPr>
          <w:trHeight w:val="425"/>
        </w:trPr>
        <w:tc>
          <w:tcPr>
            <w:tcW w:w="2491" w:type="pct"/>
            <w:gridSpan w:val="2"/>
          </w:tcPr>
          <w:p w14:paraId="62D63D59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4FFC57AC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EBC413F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71FC69C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59131567" w14:textId="05690B0A" w:rsidR="00E86B5B" w:rsidRPr="00FE23C5" w:rsidRDefault="00E86B5B" w:rsidP="00E86B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4C28FC3D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5B61989C" w14:textId="2358F759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751B7761" w14:textId="77777777" w:rsidTr="000F7FF5">
        <w:trPr>
          <w:trHeight w:val="425"/>
        </w:trPr>
        <w:tc>
          <w:tcPr>
            <w:tcW w:w="2491" w:type="pct"/>
            <w:gridSpan w:val="2"/>
          </w:tcPr>
          <w:p w14:paraId="0DEE8F8E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14:paraId="14060525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60005A7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9E5ADC4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4B47E05D" w14:textId="08D93236" w:rsidR="000F7FF5" w:rsidRPr="00FE23C5" w:rsidRDefault="004521EF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  <w:tc>
          <w:tcPr>
            <w:tcW w:w="175" w:type="pct"/>
          </w:tcPr>
          <w:p w14:paraId="1F77376A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3B959900" w14:textId="094BA974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</w:tr>
      <w:tr w:rsidR="00FE23C5" w:rsidRPr="00FE23C5" w14:paraId="283A86CC" w14:textId="77777777" w:rsidTr="000F7FF5">
        <w:trPr>
          <w:trHeight w:val="425"/>
        </w:trPr>
        <w:tc>
          <w:tcPr>
            <w:tcW w:w="2491" w:type="pct"/>
            <w:gridSpan w:val="2"/>
          </w:tcPr>
          <w:p w14:paraId="39BFB109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09F77639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57F14E9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2752354B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7D34176" w14:textId="663C916E" w:rsidR="000F7FF5" w:rsidRPr="00FE23C5" w:rsidRDefault="00E86B5B" w:rsidP="000F7FF5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521EF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269,360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5" w:type="pct"/>
          </w:tcPr>
          <w:p w14:paraId="1E82FCB9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226092B" w14:textId="2A403DE0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(213,243)</w:t>
            </w:r>
          </w:p>
        </w:tc>
      </w:tr>
      <w:tr w:rsidR="00FE23C5" w:rsidRPr="00FE23C5" w14:paraId="60F962B7" w14:textId="77777777" w:rsidTr="000F7FF5">
        <w:trPr>
          <w:trHeight w:val="425"/>
        </w:trPr>
        <w:tc>
          <w:tcPr>
            <w:tcW w:w="2491" w:type="pct"/>
            <w:gridSpan w:val="2"/>
          </w:tcPr>
          <w:p w14:paraId="68520138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2D05BBA1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4FFBD3BF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AF73270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856A351" w14:textId="4236C85C" w:rsidR="000F7FF5" w:rsidRPr="00FE23C5" w:rsidRDefault="004521EF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</w:t>
            </w:r>
            <w:r w:rsidR="00BB3EB8" w:rsidRPr="00BB3EB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426</w:t>
            </w:r>
          </w:p>
        </w:tc>
        <w:tc>
          <w:tcPr>
            <w:tcW w:w="175" w:type="pct"/>
          </w:tcPr>
          <w:p w14:paraId="3EC42FD8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076C4E02" w14:textId="79220C9C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42,426</w:t>
            </w:r>
          </w:p>
        </w:tc>
      </w:tr>
      <w:tr w:rsidR="00FE23C5" w:rsidRPr="00FE23C5" w14:paraId="7443C35D" w14:textId="77777777" w:rsidTr="000F7FF5">
        <w:trPr>
          <w:trHeight w:val="225"/>
        </w:trPr>
        <w:tc>
          <w:tcPr>
            <w:tcW w:w="2491" w:type="pct"/>
            <w:gridSpan w:val="2"/>
          </w:tcPr>
          <w:p w14:paraId="5A4CE4F7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52F8B371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A08DC7B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0FF19C6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458C9885" w14:textId="24B3974C" w:rsidR="000F7FF5" w:rsidRPr="00FE23C5" w:rsidRDefault="00E86B5B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5" w:type="pct"/>
          </w:tcPr>
          <w:p w14:paraId="3DC40D1E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53819D5" w14:textId="0EA4817D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FE23C5" w:rsidRPr="00FE23C5" w14:paraId="66B53975" w14:textId="77777777" w:rsidTr="000F7FF5">
        <w:trPr>
          <w:trHeight w:val="425"/>
        </w:trPr>
        <w:tc>
          <w:tcPr>
            <w:tcW w:w="2491" w:type="pct"/>
            <w:gridSpan w:val="2"/>
          </w:tcPr>
          <w:p w14:paraId="66AAAF75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3D1A1244" w14:textId="77777777" w:rsidR="000F7FF5" w:rsidRPr="00FE23C5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2C3B90B9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42BD0C4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tcBorders>
              <w:bottom w:val="double" w:sz="4" w:space="0" w:color="auto"/>
            </w:tcBorders>
          </w:tcPr>
          <w:p w14:paraId="1FF4B497" w14:textId="0D5F2980" w:rsidR="000F7FF5" w:rsidRPr="00FE23C5" w:rsidRDefault="004521EF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13,42</w:t>
            </w:r>
            <w:r w:rsidR="00BB3EB8" w:rsidRPr="00BB3EB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75" w:type="pct"/>
          </w:tcPr>
          <w:p w14:paraId="09C0BFFA" w14:textId="77777777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4291995C" w14:textId="53C3D912" w:rsidR="000F7FF5" w:rsidRPr="00FE23C5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42,426</w:t>
            </w:r>
          </w:p>
        </w:tc>
      </w:tr>
      <w:tr w:rsidR="00FE23C5" w:rsidRPr="00FE23C5" w14:paraId="15743CD6" w14:textId="77777777" w:rsidTr="0090263E">
        <w:trPr>
          <w:trHeight w:val="425"/>
        </w:trPr>
        <w:tc>
          <w:tcPr>
            <w:tcW w:w="2491" w:type="pct"/>
            <w:gridSpan w:val="2"/>
          </w:tcPr>
          <w:p w14:paraId="43EF4EDD" w14:textId="77777777" w:rsidR="0090263E" w:rsidRPr="00FE23C5" w:rsidRDefault="0090263E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EB15791" w14:textId="77777777" w:rsidR="0090263E" w:rsidRPr="00FE23C5" w:rsidRDefault="0090263E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04792301" w14:textId="77777777" w:rsidR="0090263E" w:rsidRPr="00FE23C5" w:rsidRDefault="0090263E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640A239" w14:textId="77777777" w:rsidR="0090263E" w:rsidRPr="00FE23C5" w:rsidRDefault="0090263E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</w:tcPr>
          <w:p w14:paraId="689C3BC6" w14:textId="77777777" w:rsidR="0090263E" w:rsidRPr="00FE23C5" w:rsidRDefault="0090263E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4CADF751" w14:textId="77777777" w:rsidR="0090263E" w:rsidRPr="00FE23C5" w:rsidRDefault="0090263E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48F5B6D7" w14:textId="77777777" w:rsidR="0090263E" w:rsidRPr="00FE23C5" w:rsidRDefault="0090263E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2E822DB1" w14:textId="77777777" w:rsidTr="00FA28B8">
        <w:trPr>
          <w:trHeight w:val="410"/>
        </w:trPr>
        <w:tc>
          <w:tcPr>
            <w:tcW w:w="1950" w:type="pct"/>
          </w:tcPr>
          <w:p w14:paraId="44A4D892" w14:textId="77777777" w:rsidR="0090263E" w:rsidRPr="00FE23C5" w:rsidRDefault="0090263E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1A34FD" w14:textId="24017725" w:rsidR="004D0CEA" w:rsidRPr="00FE23C5" w:rsidRDefault="004D0CEA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106F9B64" w14:textId="77777777" w:rsidR="0090263E" w:rsidRPr="00FE23C5" w:rsidRDefault="0090263E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4A8F7C3" w14:textId="77777777" w:rsidR="0090263E" w:rsidRPr="00FE23C5" w:rsidRDefault="0090263E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0135C2AB" w14:textId="77777777" w:rsidR="0090263E" w:rsidRPr="00FE23C5" w:rsidRDefault="0090263E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0679D0E6" w14:textId="77777777" w:rsidR="0090263E" w:rsidRPr="00FE23C5" w:rsidRDefault="0090263E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4933FBF9" w14:textId="77777777" w:rsidR="004D0CEA" w:rsidRPr="00FE23C5" w:rsidRDefault="004D0CEA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0A4FB291" w14:textId="67447B1D" w:rsidR="0090263E" w:rsidRPr="00FE23C5" w:rsidRDefault="0090263E" w:rsidP="00FA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ข้อมูลทางการเงินเฉพาะกิจการ</w:t>
            </w:r>
          </w:p>
        </w:tc>
      </w:tr>
      <w:tr w:rsidR="00FE23C5" w:rsidRPr="00FE23C5" w14:paraId="4CEB7A4A" w14:textId="77777777" w:rsidTr="00AD666F">
        <w:trPr>
          <w:trHeight w:val="425"/>
        </w:trPr>
        <w:tc>
          <w:tcPr>
            <w:tcW w:w="2491" w:type="pct"/>
            <w:gridSpan w:val="2"/>
          </w:tcPr>
          <w:p w14:paraId="1AE598C1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521DA49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2EC008DF" w14:textId="77777777" w:rsidR="008D1804" w:rsidRPr="00FE23C5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182131A6" w14:textId="77777777" w:rsidR="008D1804" w:rsidRPr="00FE23C5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vMerge w:val="restart"/>
          </w:tcPr>
          <w:p w14:paraId="4C7A7097" w14:textId="4E4B88F0" w:rsidR="008D1804" w:rsidRPr="00FE23C5" w:rsidRDefault="00BD6F53" w:rsidP="00AD666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  <w:r w:rsidR="008D1804"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" w:type="pct"/>
          </w:tcPr>
          <w:p w14:paraId="103E2F0B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Merge w:val="restart"/>
          </w:tcPr>
          <w:p w14:paraId="3C9F78D6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2566</w:t>
            </w:r>
          </w:p>
        </w:tc>
      </w:tr>
      <w:tr w:rsidR="00FE23C5" w:rsidRPr="00FE23C5" w14:paraId="781CA5BB" w14:textId="77777777" w:rsidTr="00AD666F">
        <w:trPr>
          <w:trHeight w:val="425"/>
        </w:trPr>
        <w:tc>
          <w:tcPr>
            <w:tcW w:w="2491" w:type="pct"/>
            <w:gridSpan w:val="2"/>
          </w:tcPr>
          <w:p w14:paraId="00BF4CD7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5F3936B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2C6B5C5F" w14:textId="77777777" w:rsidR="008D1804" w:rsidRPr="00FE23C5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DC3680D" w14:textId="77777777" w:rsidR="008D1804" w:rsidRPr="00FE23C5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vMerge/>
          </w:tcPr>
          <w:p w14:paraId="3C7B95C3" w14:textId="77777777" w:rsidR="008D1804" w:rsidRPr="00FE23C5" w:rsidRDefault="008D1804" w:rsidP="00AD666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" w:type="pct"/>
          </w:tcPr>
          <w:p w14:paraId="6C2D27EA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vMerge/>
          </w:tcPr>
          <w:p w14:paraId="1B612031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30F936F5" w14:textId="77777777" w:rsidTr="00AD666F">
        <w:trPr>
          <w:trHeight w:val="425"/>
        </w:trPr>
        <w:tc>
          <w:tcPr>
            <w:tcW w:w="2491" w:type="pct"/>
            <w:gridSpan w:val="2"/>
          </w:tcPr>
          <w:p w14:paraId="7E0EDE08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B68D6B7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2001DD0F" w14:textId="77777777" w:rsidR="008D1804" w:rsidRPr="00FE23C5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28A533B" w14:textId="77777777" w:rsidR="008D1804" w:rsidRPr="00FE23C5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0FA7BC8D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E23C5" w:rsidRPr="00FE23C5" w14:paraId="1D6CD3E1" w14:textId="77777777" w:rsidTr="00AD666F">
        <w:trPr>
          <w:trHeight w:val="425"/>
        </w:trPr>
        <w:tc>
          <w:tcPr>
            <w:tcW w:w="2491" w:type="pct"/>
            <w:gridSpan w:val="2"/>
          </w:tcPr>
          <w:p w14:paraId="63BE154A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0E43B23E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5619BFC0" w14:textId="77777777" w:rsidR="008D1804" w:rsidRPr="00FE23C5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4DE10AD" w14:textId="77777777" w:rsidR="008D1804" w:rsidRPr="00FE23C5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46329437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FE23C5" w:rsidRPr="00FE23C5" w14:paraId="54EB4FD5" w14:textId="77777777" w:rsidTr="00AD666F">
        <w:trPr>
          <w:trHeight w:val="425"/>
        </w:trPr>
        <w:tc>
          <w:tcPr>
            <w:tcW w:w="2491" w:type="pct"/>
            <w:gridSpan w:val="2"/>
          </w:tcPr>
          <w:p w14:paraId="730926AB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411D5659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1D866149" w14:textId="77777777" w:rsidR="008D1804" w:rsidRPr="00FE23C5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74EF5E6" w14:textId="77777777" w:rsidR="008D1804" w:rsidRPr="00FE23C5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</w:tcPr>
          <w:p w14:paraId="3B3C643A" w14:textId="7FACF7AB" w:rsidR="008D1804" w:rsidRPr="00FE23C5" w:rsidRDefault="004521EF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272,786</w:t>
            </w:r>
          </w:p>
        </w:tc>
        <w:tc>
          <w:tcPr>
            <w:tcW w:w="175" w:type="pct"/>
          </w:tcPr>
          <w:p w14:paraId="16DDDF96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58D74127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</w:tr>
      <w:tr w:rsidR="00FE23C5" w:rsidRPr="00FE23C5" w14:paraId="058EAF9D" w14:textId="77777777" w:rsidTr="00AD666F">
        <w:trPr>
          <w:trHeight w:val="425"/>
        </w:trPr>
        <w:tc>
          <w:tcPr>
            <w:tcW w:w="2491" w:type="pct"/>
            <w:gridSpan w:val="2"/>
          </w:tcPr>
          <w:p w14:paraId="62626FF9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756E9C3D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F6CC8DF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B62DE76" w14:textId="77777777" w:rsidR="008D1804" w:rsidRPr="00FE23C5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1AFD51B3" w14:textId="4B00CBE3" w:rsidR="008D1804" w:rsidRPr="00FE23C5" w:rsidRDefault="004521EF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27,118</w:t>
            </w:r>
          </w:p>
        </w:tc>
        <w:tc>
          <w:tcPr>
            <w:tcW w:w="175" w:type="pct"/>
          </w:tcPr>
          <w:p w14:paraId="03340B2F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7E9DC4AA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120,844</w:t>
            </w:r>
          </w:p>
        </w:tc>
      </w:tr>
      <w:tr w:rsidR="00FE23C5" w:rsidRPr="00FE23C5" w14:paraId="2FDBDB28" w14:textId="77777777" w:rsidTr="00AD666F">
        <w:trPr>
          <w:trHeight w:val="425"/>
        </w:trPr>
        <w:tc>
          <w:tcPr>
            <w:tcW w:w="2491" w:type="pct"/>
            <w:gridSpan w:val="2"/>
          </w:tcPr>
          <w:p w14:paraId="4DF3DC32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1F5352EB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AA0B24C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61E4FEE6" w14:textId="77777777" w:rsidR="008D1804" w:rsidRPr="00FE23C5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2913AFF9" w14:textId="77777777" w:rsidR="008D1804" w:rsidRPr="00FE23C5" w:rsidRDefault="008D1804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7352A4F1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448EA850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43DB4A03" w14:textId="77777777" w:rsidTr="00AD666F">
        <w:trPr>
          <w:trHeight w:val="425"/>
        </w:trPr>
        <w:tc>
          <w:tcPr>
            <w:tcW w:w="2491" w:type="pct"/>
            <w:gridSpan w:val="2"/>
          </w:tcPr>
          <w:p w14:paraId="20735C0F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049F6CB7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31A63F9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567A29D6" w14:textId="77777777" w:rsidR="008D1804" w:rsidRPr="00FE23C5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27A3E39D" w14:textId="46217967" w:rsidR="008D1804" w:rsidRPr="00FE23C5" w:rsidRDefault="004521EF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260,296</w:t>
            </w:r>
          </w:p>
        </w:tc>
        <w:tc>
          <w:tcPr>
            <w:tcW w:w="175" w:type="pct"/>
          </w:tcPr>
          <w:p w14:paraId="555FD4F3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58796317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234,912</w:t>
            </w:r>
          </w:p>
        </w:tc>
      </w:tr>
      <w:tr w:rsidR="00FE23C5" w:rsidRPr="00FE23C5" w14:paraId="2F09E68C" w14:textId="77777777" w:rsidTr="00AD666F">
        <w:trPr>
          <w:trHeight w:val="425"/>
        </w:trPr>
        <w:tc>
          <w:tcPr>
            <w:tcW w:w="2491" w:type="pct"/>
            <w:gridSpan w:val="2"/>
          </w:tcPr>
          <w:p w14:paraId="4EB33B11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4CEDDD2E" w14:textId="77777777" w:rsidR="008D1804" w:rsidRPr="00FE23C5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C4B1E07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48CBD719" w14:textId="77777777" w:rsidR="008D1804" w:rsidRPr="00FE23C5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4F07AAC7" w14:textId="0F47C3F6" w:rsidR="008D1804" w:rsidRPr="00FE23C5" w:rsidRDefault="004521EF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1,362</w:t>
            </w:r>
          </w:p>
        </w:tc>
        <w:tc>
          <w:tcPr>
            <w:tcW w:w="175" w:type="pct"/>
          </w:tcPr>
          <w:p w14:paraId="742F862E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5E3B9682" w14:textId="77777777" w:rsidR="008D1804" w:rsidRPr="00FE23C5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6,882</w:t>
            </w:r>
          </w:p>
        </w:tc>
      </w:tr>
      <w:tr w:rsidR="00FE23C5" w:rsidRPr="00FE23C5" w14:paraId="68705895" w14:textId="77777777" w:rsidTr="0097582B">
        <w:trPr>
          <w:trHeight w:val="425"/>
        </w:trPr>
        <w:tc>
          <w:tcPr>
            <w:tcW w:w="3327" w:type="pct"/>
            <w:gridSpan w:val="4"/>
          </w:tcPr>
          <w:p w14:paraId="54B17627" w14:textId="19D81142" w:rsidR="0097582B" w:rsidRPr="00FE23C5" w:rsidRDefault="0097582B" w:rsidP="009758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จำนวนเงินทั้งสิ้นที่กิจการมีสิทธิเรียกร้องจากผู้จ้างสำหรับงานก่อสร้าง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27" w:type="pct"/>
          </w:tcPr>
          <w:p w14:paraId="370E8824" w14:textId="77777777" w:rsidR="0097582B" w:rsidRPr="00FE23C5" w:rsidRDefault="0097582B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43899BFA" w14:textId="77777777" w:rsidR="0097582B" w:rsidRPr="00FE23C5" w:rsidRDefault="0097582B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1131A9ED" w14:textId="77777777" w:rsidR="0097582B" w:rsidRPr="00FE23C5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3950B659" w14:textId="77777777" w:rsidR="0097582B" w:rsidRPr="00FE23C5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23C5" w:rsidRPr="00FE23C5" w14:paraId="1B354039" w14:textId="77777777" w:rsidTr="00AD666F">
        <w:trPr>
          <w:trHeight w:val="425"/>
        </w:trPr>
        <w:tc>
          <w:tcPr>
            <w:tcW w:w="2491" w:type="pct"/>
            <w:gridSpan w:val="2"/>
          </w:tcPr>
          <w:p w14:paraId="1A5DD3FF" w14:textId="7447FE5D" w:rsidR="0097582B" w:rsidRPr="00FE23C5" w:rsidRDefault="0097582B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ซึ่งเป็นสินทรัพย์</w:t>
            </w:r>
          </w:p>
        </w:tc>
        <w:tc>
          <w:tcPr>
            <w:tcW w:w="153" w:type="pct"/>
          </w:tcPr>
          <w:p w14:paraId="1C9AA665" w14:textId="77777777" w:rsidR="0097582B" w:rsidRPr="00FE23C5" w:rsidRDefault="0097582B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3EE327A" w14:textId="77777777" w:rsidR="0097582B" w:rsidRPr="00FE23C5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14135E98" w14:textId="77777777" w:rsidR="0097582B" w:rsidRPr="00FE23C5" w:rsidRDefault="0097582B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</w:tcPr>
          <w:p w14:paraId="4620B2D4" w14:textId="3D9677A9" w:rsidR="0097582B" w:rsidRPr="00FE23C5" w:rsidRDefault="004521EF" w:rsidP="0097582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  <w:tc>
          <w:tcPr>
            <w:tcW w:w="175" w:type="pct"/>
          </w:tcPr>
          <w:p w14:paraId="6F793F09" w14:textId="77777777" w:rsidR="0097582B" w:rsidRPr="00FE23C5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</w:tcPr>
          <w:p w14:paraId="19743C2D" w14:textId="3547AA12" w:rsidR="0097582B" w:rsidRPr="00FE23C5" w:rsidRDefault="0097582B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</w:tr>
    </w:tbl>
    <w:p w14:paraId="27954362" w14:textId="30F4E2AB" w:rsidR="00BB6B30" w:rsidRPr="00FE23C5" w:rsidRDefault="00BB6B30" w:rsidP="004D0CEA">
      <w:pPr>
        <w:tabs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        </w:t>
      </w:r>
      <w:bookmarkStart w:id="18" w:name="OLE_LINK1"/>
      <w:bookmarkStart w:id="19" w:name="OLE_LINK2"/>
    </w:p>
    <w:bookmarkEnd w:id="18"/>
    <w:bookmarkEnd w:id="19"/>
    <w:p w14:paraId="498D9DCE" w14:textId="77777777" w:rsidR="00604B28" w:rsidRPr="00FE23C5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t>8</w:t>
      </w:r>
      <w:r w:rsidR="00D65531" w:rsidRPr="00FE23C5">
        <w:rPr>
          <w:rFonts w:ascii="Angsana New" w:hAnsi="Angsana New"/>
          <w:b/>
          <w:sz w:val="30"/>
          <w:szCs w:val="30"/>
        </w:rPr>
        <w:tab/>
      </w:r>
      <w:r w:rsidR="00604B28" w:rsidRPr="00FE23C5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23C5" w:rsidRPr="00FE23C5" w14:paraId="1CE32AFE" w14:textId="77777777" w:rsidTr="00221316">
        <w:tc>
          <w:tcPr>
            <w:tcW w:w="3378" w:type="dxa"/>
          </w:tcPr>
          <w:p w14:paraId="1848CBFA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20" w:name="_Hlk166342913"/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14:paraId="3BC60731" w14:textId="62DF3952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D49A2"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58" w:type="dxa"/>
            <w:vAlign w:val="center"/>
          </w:tcPr>
          <w:p w14:paraId="370EC6AE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4CE8DFEB" w14:textId="51A695E8" w:rsidR="000F7FF5" w:rsidRPr="00FE23C5" w:rsidRDefault="00CD49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2E718C"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3ED41391" w14:textId="77777777" w:rsidTr="00221316">
        <w:tc>
          <w:tcPr>
            <w:tcW w:w="3378" w:type="dxa"/>
          </w:tcPr>
          <w:p w14:paraId="51F505F9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3FF30809" w14:textId="4BA83327" w:rsidR="000F7FF5" w:rsidRPr="00FE23C5" w:rsidRDefault="00431E41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69880E4B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9948F6" w14:textId="6A967072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4A90C68E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F1E107A" w14:textId="5B5C37FB" w:rsidR="000F7FF5" w:rsidRPr="00FE23C5" w:rsidRDefault="00431E41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4" w:type="dxa"/>
            <w:vAlign w:val="center"/>
          </w:tcPr>
          <w:p w14:paraId="2F6AD876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0FEECED" w14:textId="1FA519AC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4D0E9C0D" w14:textId="77777777" w:rsidTr="00221316">
        <w:tc>
          <w:tcPr>
            <w:tcW w:w="3378" w:type="dxa"/>
          </w:tcPr>
          <w:p w14:paraId="68FF88DA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2E31F19B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E23C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FE23C5" w14:paraId="409E6B7A" w14:textId="77777777" w:rsidTr="00221316">
        <w:tc>
          <w:tcPr>
            <w:tcW w:w="3378" w:type="dxa"/>
          </w:tcPr>
          <w:p w14:paraId="44858945" w14:textId="77777777" w:rsidR="00ED2412" w:rsidRPr="00FE23C5" w:rsidRDefault="00ED2412" w:rsidP="00ED24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1F00125" w14:textId="7D1A468C" w:rsidR="00ED2412" w:rsidRPr="00FE23C5" w:rsidRDefault="00785DB3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272,765</w:t>
            </w:r>
          </w:p>
        </w:tc>
        <w:tc>
          <w:tcPr>
            <w:tcW w:w="270" w:type="dxa"/>
          </w:tcPr>
          <w:p w14:paraId="7F68C38D" w14:textId="77777777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2F3A0" w14:textId="48608B1D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264,787</w:t>
            </w:r>
          </w:p>
        </w:tc>
        <w:tc>
          <w:tcPr>
            <w:tcW w:w="258" w:type="dxa"/>
          </w:tcPr>
          <w:p w14:paraId="64E9479F" w14:textId="77777777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6D7A66" w14:textId="1AC77376" w:rsidR="00ED2412" w:rsidRPr="00FE23C5" w:rsidRDefault="00785DB3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221,233</w:t>
            </w:r>
          </w:p>
        </w:tc>
        <w:tc>
          <w:tcPr>
            <w:tcW w:w="264" w:type="dxa"/>
          </w:tcPr>
          <w:p w14:paraId="56FD7A83" w14:textId="77777777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551DD2A" w14:textId="16BFD4BA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260,255</w:t>
            </w:r>
          </w:p>
        </w:tc>
      </w:tr>
      <w:tr w:rsidR="00FE23C5" w:rsidRPr="00FE23C5" w14:paraId="44A1DA1D" w14:textId="77777777" w:rsidTr="00221316">
        <w:tc>
          <w:tcPr>
            <w:tcW w:w="3378" w:type="dxa"/>
          </w:tcPr>
          <w:p w14:paraId="188DEB48" w14:textId="77777777" w:rsidR="00ED2412" w:rsidRPr="00FE23C5" w:rsidRDefault="00ED2412" w:rsidP="00ED24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1787F955" w14:textId="0F81881D" w:rsidR="00ED2412" w:rsidRPr="00FE23C5" w:rsidRDefault="00785DB3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216,925</w:t>
            </w:r>
          </w:p>
        </w:tc>
        <w:tc>
          <w:tcPr>
            <w:tcW w:w="270" w:type="dxa"/>
          </w:tcPr>
          <w:p w14:paraId="5674F2FE" w14:textId="77777777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ACE31" w14:textId="4EED2DA1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141,908</w:t>
            </w:r>
          </w:p>
        </w:tc>
        <w:tc>
          <w:tcPr>
            <w:tcW w:w="258" w:type="dxa"/>
          </w:tcPr>
          <w:p w14:paraId="50E5186C" w14:textId="77777777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7FE6D347" w14:textId="1AC4E18C" w:rsidR="00ED2412" w:rsidRPr="00FE23C5" w:rsidRDefault="004658AC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102,</w:t>
            </w:r>
            <w:r w:rsidR="001B059B" w:rsidRPr="00FE23C5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64" w:type="dxa"/>
          </w:tcPr>
          <w:p w14:paraId="55444826" w14:textId="77777777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790AF4C" w14:textId="26E7B739" w:rsidR="00ED2412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98,975</w:t>
            </w:r>
          </w:p>
        </w:tc>
      </w:tr>
      <w:tr w:rsidR="00FE23C5" w:rsidRPr="00FE23C5" w14:paraId="0221FA78" w14:textId="77777777" w:rsidTr="00221316">
        <w:tc>
          <w:tcPr>
            <w:tcW w:w="3378" w:type="dxa"/>
          </w:tcPr>
          <w:p w14:paraId="6562C630" w14:textId="77777777" w:rsidR="000F7FF5" w:rsidRPr="00FE23C5" w:rsidRDefault="000F7FF5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1959FFDF" w14:textId="158A5C4B" w:rsidR="000F7FF5" w:rsidRPr="00FE23C5" w:rsidRDefault="00785DB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22,124</w:t>
            </w:r>
          </w:p>
        </w:tc>
        <w:tc>
          <w:tcPr>
            <w:tcW w:w="270" w:type="dxa"/>
          </w:tcPr>
          <w:p w14:paraId="2CB9DF16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016FF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19,341</w:t>
            </w:r>
          </w:p>
        </w:tc>
        <w:tc>
          <w:tcPr>
            <w:tcW w:w="258" w:type="dxa"/>
          </w:tcPr>
          <w:p w14:paraId="0B6F23D5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1BE6B22" w14:textId="148AC2C1" w:rsidR="000F7FF5" w:rsidRPr="00FE23C5" w:rsidRDefault="00254C1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18,</w:t>
            </w:r>
            <w:r w:rsidR="001B059B" w:rsidRPr="00FE23C5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64" w:type="dxa"/>
          </w:tcPr>
          <w:p w14:paraId="4120DF81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2B1DC6" w14:textId="7DF6CE14" w:rsidR="000F7FF5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18,357</w:t>
            </w:r>
          </w:p>
        </w:tc>
      </w:tr>
      <w:tr w:rsidR="00FE23C5" w:rsidRPr="00FE23C5" w14:paraId="64113A75" w14:textId="77777777" w:rsidTr="00221316">
        <w:tc>
          <w:tcPr>
            <w:tcW w:w="3378" w:type="dxa"/>
          </w:tcPr>
          <w:p w14:paraId="71195881" w14:textId="4EDA9F16" w:rsidR="000F7FF5" w:rsidRPr="00FE23C5" w:rsidRDefault="00C94FC9" w:rsidP="000F7F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  <w:r w:rsidR="004658AC" w:rsidRPr="00FE23C5">
              <w:rPr>
                <w:rFonts w:ascii="Angsana New" w:hAnsi="Angsana New"/>
                <w:sz w:val="30"/>
                <w:szCs w:val="30"/>
              </w:rPr>
              <w:t>-</w:t>
            </w:r>
            <w:r w:rsidR="004658AC" w:rsidRPr="00FE23C5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46549EA" w14:textId="55C6024D" w:rsidR="000F7FF5" w:rsidRPr="00FE23C5" w:rsidRDefault="00785DB3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270" w:type="dxa"/>
          </w:tcPr>
          <w:p w14:paraId="6CD19C5A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681CC2" w14:textId="512D87D8" w:rsidR="000F7FF5" w:rsidRPr="00FE23C5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258" w:type="dxa"/>
          </w:tcPr>
          <w:p w14:paraId="75242640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6DC550C" w14:textId="5691F028" w:rsidR="000F7FF5" w:rsidRPr="00FE23C5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DB76122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F1642E6" w14:textId="004CD10D" w:rsidR="000F7FF5" w:rsidRPr="00FE23C5" w:rsidRDefault="00ED2412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FE23C5" w14:paraId="6D66594A" w14:textId="77777777" w:rsidTr="00221316">
        <w:tc>
          <w:tcPr>
            <w:tcW w:w="3378" w:type="dxa"/>
          </w:tcPr>
          <w:p w14:paraId="03FC9098" w14:textId="77777777" w:rsidR="000F7FF5" w:rsidRPr="00FE23C5" w:rsidRDefault="000F7FF5" w:rsidP="000F7F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0B43D4E3" w14:textId="12D55C65" w:rsidR="000F7FF5" w:rsidRPr="00FE23C5" w:rsidRDefault="00785DB3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514,933</w:t>
            </w:r>
          </w:p>
        </w:tc>
        <w:tc>
          <w:tcPr>
            <w:tcW w:w="270" w:type="dxa"/>
          </w:tcPr>
          <w:p w14:paraId="444ACEBF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A5DC4" w14:textId="1727C65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427,131</w:t>
            </w:r>
          </w:p>
        </w:tc>
        <w:tc>
          <w:tcPr>
            <w:tcW w:w="258" w:type="dxa"/>
          </w:tcPr>
          <w:p w14:paraId="2E1BDCA8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ECD233" w14:textId="25650410" w:rsidR="000F7FF5" w:rsidRPr="00FE23C5" w:rsidRDefault="00785DB3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342,160</w:t>
            </w:r>
          </w:p>
        </w:tc>
        <w:tc>
          <w:tcPr>
            <w:tcW w:w="264" w:type="dxa"/>
          </w:tcPr>
          <w:p w14:paraId="0148DF13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3A288C8" w14:textId="671C543A" w:rsidR="000F7FF5" w:rsidRPr="00FE23C5" w:rsidRDefault="00ED2412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377,587</w:t>
            </w:r>
          </w:p>
        </w:tc>
      </w:tr>
      <w:tr w:rsidR="00FE23C5" w:rsidRPr="00FE23C5" w14:paraId="6B73214C" w14:textId="77777777" w:rsidTr="00221316">
        <w:tc>
          <w:tcPr>
            <w:tcW w:w="3378" w:type="dxa"/>
          </w:tcPr>
          <w:p w14:paraId="0A7C6220" w14:textId="77777777" w:rsidR="000F7FF5" w:rsidRPr="00FE23C5" w:rsidRDefault="000F7FF5" w:rsidP="000F7F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0CD0B03" w14:textId="4BB522DC" w:rsidR="000F7FF5" w:rsidRPr="00FE23C5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785DB3" w:rsidRPr="00FE23C5">
              <w:rPr>
                <w:rFonts w:ascii="Angsana New" w:hAnsi="Angsana New"/>
                <w:sz w:val="30"/>
                <w:szCs w:val="30"/>
              </w:rPr>
              <w:t>13,956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2C646E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15B0D9" w14:textId="0E1BF10F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(12,049)</w:t>
            </w:r>
          </w:p>
        </w:tc>
        <w:tc>
          <w:tcPr>
            <w:tcW w:w="258" w:type="dxa"/>
          </w:tcPr>
          <w:p w14:paraId="722E22FC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01198E" w14:textId="0E28CC8C" w:rsidR="000F7FF5" w:rsidRPr="00FE23C5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1B059B" w:rsidRPr="00FE23C5">
              <w:rPr>
                <w:rFonts w:ascii="Angsana New" w:hAnsi="Angsana New"/>
                <w:sz w:val="30"/>
                <w:szCs w:val="30"/>
              </w:rPr>
              <w:t>13,554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83E3EAB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6F6F71F" w14:textId="611DA7DD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ED2412" w:rsidRPr="00FE23C5">
              <w:rPr>
                <w:rFonts w:ascii="Angsana New" w:hAnsi="Angsana New"/>
                <w:sz w:val="30"/>
                <w:szCs w:val="30"/>
              </w:rPr>
              <w:t>12,049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7FF5" w:rsidRPr="00FE23C5" w14:paraId="48A3D8D3" w14:textId="77777777" w:rsidTr="00055FE6">
        <w:tc>
          <w:tcPr>
            <w:tcW w:w="3378" w:type="dxa"/>
          </w:tcPr>
          <w:p w14:paraId="3AD153ED" w14:textId="77777777" w:rsidR="000F7FF5" w:rsidRPr="00FE23C5" w:rsidRDefault="000F7FF5" w:rsidP="000F7FF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FE23C5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738F" w14:textId="6AEB0878" w:rsidR="000F7FF5" w:rsidRPr="00FE23C5" w:rsidRDefault="00785DB3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500,977</w:t>
            </w:r>
          </w:p>
        </w:tc>
        <w:tc>
          <w:tcPr>
            <w:tcW w:w="270" w:type="dxa"/>
            <w:vAlign w:val="bottom"/>
          </w:tcPr>
          <w:p w14:paraId="4C96DADD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726AD" w14:textId="2BB7F526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415,082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73A53E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3908" w14:textId="17BAB2E4" w:rsidR="000F7FF5" w:rsidRPr="00FE23C5" w:rsidRDefault="00785DB3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328,606</w:t>
            </w:r>
          </w:p>
        </w:tc>
        <w:tc>
          <w:tcPr>
            <w:tcW w:w="264" w:type="dxa"/>
            <w:vAlign w:val="bottom"/>
          </w:tcPr>
          <w:p w14:paraId="2B73A4F9" w14:textId="77777777" w:rsidR="000F7FF5" w:rsidRPr="00FE23C5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E8CBFB9" w14:textId="2F8C721C" w:rsidR="000F7FF5" w:rsidRPr="00FE23C5" w:rsidRDefault="00ED2412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365,538</w:t>
            </w:r>
          </w:p>
        </w:tc>
      </w:tr>
      <w:bookmarkEnd w:id="20"/>
    </w:tbl>
    <w:p w14:paraId="7471F74D" w14:textId="77777777" w:rsidR="000F7FF5" w:rsidRPr="00FE23C5" w:rsidRDefault="000F7FF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A002B62" w14:textId="77777777" w:rsidR="004D0CEA" w:rsidRPr="00FE23C5" w:rsidRDefault="004D0CEA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7605B89" w14:textId="77777777" w:rsidR="004D0CEA" w:rsidRPr="00FE23C5" w:rsidRDefault="004D0CEA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6C1909E" w14:textId="77777777" w:rsidR="00ED2412" w:rsidRPr="00FE23C5" w:rsidRDefault="00ED2412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lastRenderedPageBreak/>
        <w:t xml:space="preserve">               </w:t>
      </w:r>
      <w:r w:rsidRPr="00FE23C5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28ED09CB" w14:textId="77777777" w:rsidR="004D0CEA" w:rsidRPr="00FE23C5" w:rsidRDefault="004D0CEA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57"/>
        <w:gridCol w:w="1529"/>
        <w:gridCol w:w="30"/>
        <w:gridCol w:w="236"/>
        <w:gridCol w:w="1443"/>
        <w:gridCol w:w="236"/>
        <w:gridCol w:w="1439"/>
        <w:gridCol w:w="236"/>
        <w:gridCol w:w="1306"/>
        <w:gridCol w:w="12"/>
      </w:tblGrid>
      <w:tr w:rsidR="00FE23C5" w:rsidRPr="00FE23C5" w14:paraId="59ED576F" w14:textId="77777777" w:rsidTr="004C6A57">
        <w:tc>
          <w:tcPr>
            <w:tcW w:w="2857" w:type="dxa"/>
          </w:tcPr>
          <w:p w14:paraId="699968E0" w14:textId="77777777" w:rsidR="002E718C" w:rsidRPr="00FE23C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4"/>
            <w:shd w:val="clear" w:color="auto" w:fill="auto"/>
            <w:vAlign w:val="center"/>
          </w:tcPr>
          <w:p w14:paraId="3D595814" w14:textId="77777777" w:rsidR="002E718C" w:rsidRPr="00FE23C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36" w:type="dxa"/>
            <w:vAlign w:val="center"/>
          </w:tcPr>
          <w:p w14:paraId="2794D707" w14:textId="77777777" w:rsidR="002E718C" w:rsidRPr="00FE23C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9" w:type="dxa"/>
            <w:gridSpan w:val="4"/>
            <w:shd w:val="clear" w:color="auto" w:fill="auto"/>
            <w:vAlign w:val="center"/>
          </w:tcPr>
          <w:p w14:paraId="1409E044" w14:textId="77777777" w:rsidR="002E718C" w:rsidRPr="00FE23C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E23C5" w:rsidRPr="00FE23C5" w14:paraId="3E2CABB1" w14:textId="77777777" w:rsidTr="004C6A57">
        <w:trPr>
          <w:trHeight w:val="802"/>
        </w:trPr>
        <w:tc>
          <w:tcPr>
            <w:tcW w:w="2857" w:type="dxa"/>
          </w:tcPr>
          <w:p w14:paraId="297F2797" w14:textId="77777777" w:rsidR="00ED2412" w:rsidRPr="00FE23C5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21" w:name="_Hlk166343273"/>
          </w:p>
        </w:tc>
        <w:tc>
          <w:tcPr>
            <w:tcW w:w="1560" w:type="dxa"/>
            <w:gridSpan w:val="2"/>
          </w:tcPr>
          <w:p w14:paraId="0E1E919E" w14:textId="1E0A5A30" w:rsidR="00ED2412" w:rsidRPr="00FE23C5" w:rsidRDefault="00BD6F5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D2412"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5C511FF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5034EF" w14:textId="49079BD2" w:rsidR="00ED2412" w:rsidRPr="00FE23C5" w:rsidRDefault="00BD6F5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30</w:t>
            </w:r>
            <w:r w:rsidR="00C45686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D2412" w:rsidRPr="00FE23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40B91BD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E2BC20" w14:textId="43ABD25E" w:rsidR="00ED2412" w:rsidRPr="00FE23C5" w:rsidRDefault="00C45686" w:rsidP="00C45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0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75807DD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0732AD3D" w14:textId="1DA6ADBD" w:rsidR="00ED2412" w:rsidRPr="00FE23C5" w:rsidRDefault="00BD6F5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0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D2412" w:rsidRPr="00FE23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23C5" w:rsidRPr="00FE23C5" w14:paraId="57B85966" w14:textId="77777777" w:rsidTr="004C6A57">
        <w:trPr>
          <w:gridAfter w:val="1"/>
          <w:wAfter w:w="8" w:type="dxa"/>
          <w:trHeight w:val="422"/>
        </w:trPr>
        <w:tc>
          <w:tcPr>
            <w:tcW w:w="2857" w:type="dxa"/>
          </w:tcPr>
          <w:p w14:paraId="52C3776C" w14:textId="77777777" w:rsidR="00ED2412" w:rsidRPr="00FE23C5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9" w:type="dxa"/>
            <w:gridSpan w:val="8"/>
          </w:tcPr>
          <w:p w14:paraId="2FC94712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E23C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FE23C5" w14:paraId="2F5DD69D" w14:textId="77777777" w:rsidTr="004C6A57">
        <w:trPr>
          <w:trHeight w:val="422"/>
        </w:trPr>
        <w:tc>
          <w:tcPr>
            <w:tcW w:w="2857" w:type="dxa"/>
          </w:tcPr>
          <w:p w14:paraId="564A926B" w14:textId="77777777" w:rsidR="00ED2412" w:rsidRPr="00FE23C5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</w:tcPr>
          <w:p w14:paraId="05DFF016" w14:textId="43EC2F33" w:rsidR="00ED2412" w:rsidRPr="00FE23C5" w:rsidRDefault="00D920B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1,22</w:t>
            </w:r>
            <w:r w:rsidR="00785DB3" w:rsidRPr="00FE23C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,8</w:t>
            </w:r>
            <w:r w:rsidR="00785DB3" w:rsidRPr="00FE23C5">
              <w:rPr>
                <w:rFonts w:ascii="Angsana New" w:hAnsi="Angsana New"/>
                <w:sz w:val="30"/>
                <w:szCs w:val="30"/>
                <w:lang w:val="en-GB"/>
              </w:rPr>
              <w:t>37</w:t>
            </w:r>
          </w:p>
        </w:tc>
        <w:tc>
          <w:tcPr>
            <w:tcW w:w="264" w:type="dxa"/>
            <w:gridSpan w:val="2"/>
          </w:tcPr>
          <w:p w14:paraId="7B0A2DF7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9262DA" w14:textId="1C4E2B0C" w:rsidR="00ED2412" w:rsidRPr="00FE23C5" w:rsidRDefault="004030C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855,600</w:t>
            </w:r>
          </w:p>
        </w:tc>
        <w:tc>
          <w:tcPr>
            <w:tcW w:w="236" w:type="dxa"/>
          </w:tcPr>
          <w:p w14:paraId="1AE7246F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64A2" w14:textId="026CB00D" w:rsidR="00ED2412" w:rsidRPr="00FE23C5" w:rsidRDefault="00D920B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1,1</w:t>
            </w:r>
            <w:r w:rsidR="00785DB3" w:rsidRPr="00FE23C5">
              <w:rPr>
                <w:rFonts w:ascii="Angsana New" w:hAnsi="Angsana New"/>
                <w:sz w:val="30"/>
                <w:szCs w:val="30"/>
              </w:rPr>
              <w:t>44</w:t>
            </w:r>
            <w:r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="00785DB3" w:rsidRPr="00FE23C5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36" w:type="dxa"/>
          </w:tcPr>
          <w:p w14:paraId="6FBA5811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5AD16D60" w14:textId="0C4C6579" w:rsidR="00ED2412" w:rsidRPr="00FE23C5" w:rsidRDefault="004030C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861,623</w:t>
            </w:r>
          </w:p>
        </w:tc>
      </w:tr>
      <w:tr w:rsidR="00FE23C5" w:rsidRPr="00FE23C5" w14:paraId="71DFC41A" w14:textId="77777777" w:rsidTr="004C6A57">
        <w:trPr>
          <w:trHeight w:val="422"/>
        </w:trPr>
        <w:tc>
          <w:tcPr>
            <w:tcW w:w="2857" w:type="dxa"/>
          </w:tcPr>
          <w:p w14:paraId="3DFF1D9A" w14:textId="77777777" w:rsidR="00ED2412" w:rsidRPr="00FE23C5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530" w:type="dxa"/>
          </w:tcPr>
          <w:p w14:paraId="7F1F6B3E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14:paraId="7362229B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D68288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A5660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B078D8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8B363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</w:tcPr>
          <w:p w14:paraId="01A6AA4C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2AC8C576" w14:textId="77777777" w:rsidTr="004C6A57">
        <w:trPr>
          <w:trHeight w:val="410"/>
        </w:trPr>
        <w:tc>
          <w:tcPr>
            <w:tcW w:w="2857" w:type="dxa"/>
          </w:tcPr>
          <w:p w14:paraId="307316E1" w14:textId="77777777" w:rsidR="00ED2412" w:rsidRPr="00FE23C5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41774D" w14:textId="48EB659B" w:rsidR="00ED2412" w:rsidRPr="00FE23C5" w:rsidRDefault="00E816DC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785DB3" w:rsidRPr="00FE23C5">
              <w:rPr>
                <w:rFonts w:ascii="Angsana New" w:hAnsi="Angsana New"/>
                <w:sz w:val="30"/>
                <w:szCs w:val="30"/>
              </w:rPr>
              <w:t>1,907</w:t>
            </w:r>
            <w:r w:rsidR="00D920B6"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gridSpan w:val="2"/>
          </w:tcPr>
          <w:p w14:paraId="4C8A9C57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9C8780" w14:textId="3C7D0A09" w:rsidR="00ED2412" w:rsidRPr="00FE23C5" w:rsidRDefault="004C6A5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825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0727CC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E7EF8" w14:textId="4CE13EEC" w:rsidR="00ED2412" w:rsidRPr="00FE23C5" w:rsidRDefault="00E816DC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D920B6" w:rsidRPr="00FE23C5">
              <w:rPr>
                <w:rFonts w:ascii="Angsana New" w:hAnsi="Angsana New"/>
                <w:sz w:val="30"/>
                <w:szCs w:val="30"/>
              </w:rPr>
              <w:t>1,505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AA9E355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bottom w:val="single" w:sz="4" w:space="0" w:color="auto"/>
            </w:tcBorders>
          </w:tcPr>
          <w:p w14:paraId="72831BA7" w14:textId="19F15342" w:rsidR="00ED2412" w:rsidRPr="00FE23C5" w:rsidRDefault="006C312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FE23C5" w:rsidRPr="00FE23C5" w14:paraId="66636D7E" w14:textId="77777777" w:rsidTr="004C6A57">
        <w:trPr>
          <w:trHeight w:val="487"/>
        </w:trPr>
        <w:tc>
          <w:tcPr>
            <w:tcW w:w="2857" w:type="dxa"/>
          </w:tcPr>
          <w:p w14:paraId="734C1A01" w14:textId="77777777" w:rsidR="00ED2412" w:rsidRPr="00FE23C5" w:rsidRDefault="00ED2412" w:rsidP="002213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E85E8" w14:textId="5599FA62" w:rsidR="00ED2412" w:rsidRPr="00FE23C5" w:rsidRDefault="00D920B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784524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85DB3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5DB3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64" w:type="dxa"/>
            <w:gridSpan w:val="2"/>
            <w:vAlign w:val="bottom"/>
          </w:tcPr>
          <w:p w14:paraId="7BB404B2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2524B0" w14:textId="5DFD4E1C" w:rsidR="00ED2412" w:rsidRPr="00FE23C5" w:rsidRDefault="004030C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784524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84524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5FFD4FDF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1959" w14:textId="7F6A2D3E" w:rsidR="00ED2412" w:rsidRPr="00FE23C5" w:rsidRDefault="00D920B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</w:t>
            </w:r>
            <w:r w:rsidR="00785DB3" w:rsidRPr="00FE23C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143,430</w:t>
            </w:r>
          </w:p>
        </w:tc>
        <w:tc>
          <w:tcPr>
            <w:tcW w:w="236" w:type="dxa"/>
            <w:vAlign w:val="bottom"/>
          </w:tcPr>
          <w:p w14:paraId="304F1E0F" w14:textId="77777777" w:rsidR="00ED2412" w:rsidRPr="00FE23C5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40FE2A" w14:textId="7D954E71" w:rsidR="00ED2412" w:rsidRPr="00FE23C5" w:rsidRDefault="004030C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862,448</w:t>
            </w:r>
          </w:p>
        </w:tc>
      </w:tr>
      <w:bookmarkEnd w:id="21"/>
    </w:tbl>
    <w:p w14:paraId="09542EA6" w14:textId="77777777" w:rsidR="00155772" w:rsidRPr="00FE23C5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FE23C5" w:rsidSect="00123228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2"/>
          <w:cols w:space="720"/>
          <w:docGrid w:linePitch="245"/>
        </w:sectPr>
      </w:pPr>
    </w:p>
    <w:p w14:paraId="300ADACB" w14:textId="77777777" w:rsidR="004C1A6B" w:rsidRPr="00FE23C5" w:rsidRDefault="00BF73E2" w:rsidP="006C312A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2" w:name="_Hlk182381511"/>
      <w:r w:rsidRPr="00FE23C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FE23C5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FE23C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</w:p>
    <w:bookmarkEnd w:id="22"/>
    <w:p w14:paraId="0ADF8AF9" w14:textId="289D7143" w:rsidR="004C1A6B" w:rsidRPr="00FE23C5" w:rsidRDefault="004C1A6B" w:rsidP="004D0CEA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sz w:val="30"/>
          <w:szCs w:val="30"/>
        </w:rPr>
        <w:t xml:space="preserve">              </w:t>
      </w:r>
      <w:r w:rsidRPr="00FE23C5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7D8E5E3B" w14:textId="46FB0DE4" w:rsidR="00BF73E2" w:rsidRPr="00FE23C5" w:rsidRDefault="00CD49A2" w:rsidP="004C1A6B">
      <w:pPr>
        <w:tabs>
          <w:tab w:val="clear" w:pos="227"/>
          <w:tab w:val="clear" w:pos="454"/>
          <w:tab w:val="clear" w:pos="680"/>
          <w:tab w:val="left" w:pos="567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2E718C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pPr w:leftFromText="180" w:rightFromText="180" w:vertAnchor="text" w:horzAnchor="margin" w:tblpX="360" w:tblpY="10"/>
        <w:tblW w:w="15593" w:type="dxa"/>
        <w:tblLayout w:type="fixed"/>
        <w:tblLook w:val="04A0" w:firstRow="1" w:lastRow="0" w:firstColumn="1" w:lastColumn="0" w:noHBand="0" w:noVBand="1"/>
      </w:tblPr>
      <w:tblGrid>
        <w:gridCol w:w="3544"/>
        <w:gridCol w:w="2693"/>
        <w:gridCol w:w="1134"/>
        <w:gridCol w:w="1134"/>
        <w:gridCol w:w="1134"/>
        <w:gridCol w:w="1084"/>
        <w:gridCol w:w="1103"/>
        <w:gridCol w:w="131"/>
        <w:gridCol w:w="270"/>
        <w:gridCol w:w="856"/>
        <w:gridCol w:w="242"/>
        <w:gridCol w:w="159"/>
        <w:gridCol w:w="975"/>
        <w:gridCol w:w="1134"/>
      </w:tblGrid>
      <w:tr w:rsidR="00FE23C5" w:rsidRPr="00FE23C5" w14:paraId="4F7E9DBA" w14:textId="77777777" w:rsidTr="000179A8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20C05" w14:textId="3F82C6AD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540F23" w14:textId="7815E9B9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D553BC" w14:textId="10740432" w:rsidR="002A0B60" w:rsidRPr="00FE23C5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สัดส่วน</w:t>
            </w:r>
            <w:r w:rsidR="002E718C" w:rsidRPr="00FE23C5">
              <w:rPr>
                <w:rFonts w:ascii="Angsana New" w:hAnsi="Angsana New" w:hint="cs"/>
                <w:sz w:val="25"/>
                <w:szCs w:val="25"/>
                <w:cs/>
              </w:rPr>
              <w:t>การถือหุ้น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FA189B" w14:textId="666DA256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ทุน</w:t>
            </w:r>
            <w:r w:rsidR="009958AF">
              <w:rPr>
                <w:rFonts w:ascii="Angsana New" w:hAnsi="Angsana New" w:hint="cs"/>
                <w:sz w:val="25"/>
                <w:szCs w:val="25"/>
                <w:cs/>
              </w:rPr>
              <w:t>ที่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ชำระแล้ว</w:t>
            </w:r>
          </w:p>
        </w:tc>
        <w:tc>
          <w:tcPr>
            <w:tcW w:w="2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8ECCD3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547E51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FE23C5" w:rsidRPr="00FE23C5" w14:paraId="654F92D0" w14:textId="77777777" w:rsidTr="000179A8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81EA4F" w14:textId="77777777" w:rsidR="002E718C" w:rsidRPr="00FE23C5" w:rsidRDefault="002E718C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69FA9" w14:textId="77777777" w:rsidR="002E718C" w:rsidRPr="00FE23C5" w:rsidRDefault="002E718C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27CA64" w14:textId="044EC856" w:rsidR="002E718C" w:rsidRPr="00FE23C5" w:rsidRDefault="00BB3EB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30</w:t>
            </w:r>
            <w:r w:rsidR="002E718C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กันยายน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C60C8" w14:textId="01CDDAF2" w:rsidR="002E718C" w:rsidRPr="00FE23C5" w:rsidRDefault="00BB3EB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699547" w14:textId="49026B72" w:rsidR="002E718C" w:rsidRPr="00FE23C5" w:rsidRDefault="00BB3EB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30</w:t>
            </w:r>
            <w:r w:rsidR="002E718C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กันยายน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90763F" w14:textId="56B46C87" w:rsidR="002E718C" w:rsidRPr="00FE23C5" w:rsidRDefault="00BB3EB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15243B" w14:textId="3A9B3F42" w:rsidR="002E718C" w:rsidRPr="00FE23C5" w:rsidRDefault="00BB3EB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30</w:t>
            </w:r>
            <w:r w:rsidR="002E718C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กันยายน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1BC101" w14:textId="725AA0D3" w:rsidR="002E718C" w:rsidRPr="00FE23C5" w:rsidRDefault="00BB3EB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C80779" w14:textId="77777777" w:rsidR="002E718C" w:rsidRPr="00FE23C5" w:rsidRDefault="002E718C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D38B12" w14:textId="26E5D9EF" w:rsidR="002E718C" w:rsidRPr="00FE23C5" w:rsidRDefault="00BB3EB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30</w:t>
            </w:r>
            <w:r w:rsidR="002E718C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กันยายน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AEA69" w14:textId="5535AB87" w:rsidR="002E718C" w:rsidRPr="00FE23C5" w:rsidRDefault="00BB3EB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</w:tr>
      <w:tr w:rsidR="00FE23C5" w:rsidRPr="00FE23C5" w14:paraId="4BA976C8" w14:textId="77777777" w:rsidTr="000179A8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BA2B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73D60C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E73658" w14:textId="05D39989" w:rsidR="002A0B60" w:rsidRPr="00FE23C5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6</w:t>
            </w:r>
            <w:r w:rsidR="00ED2412" w:rsidRPr="00FE23C5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1C9958" w14:textId="143D0F80" w:rsidR="002A0B60" w:rsidRPr="00FE23C5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ED2412" w:rsidRPr="00FE23C5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33BAD4" w14:textId="5DA63029" w:rsidR="002A0B60" w:rsidRPr="00FE23C5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ED2412" w:rsidRPr="00FE23C5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934C94" w14:textId="7AA3ABEA" w:rsidR="002A0B60" w:rsidRPr="00FE23C5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6</w:t>
            </w:r>
            <w:r w:rsidR="00ED2412" w:rsidRPr="00FE23C5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EDA362" w14:textId="541ECA5C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 xml:space="preserve">      </w:t>
            </w:r>
            <w:r w:rsidR="00EE3FF9"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FE23C5">
              <w:rPr>
                <w:rFonts w:ascii="Angsana New" w:hAnsi="Angsana New"/>
                <w:sz w:val="25"/>
                <w:szCs w:val="25"/>
              </w:rPr>
              <w:t>6</w:t>
            </w:r>
            <w:r w:rsidR="00ED2412" w:rsidRPr="00FE23C5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A1A35E" w14:textId="547507DC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 xml:space="preserve">          </w:t>
            </w:r>
            <w:r w:rsidR="00EE3FF9"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FE23C5">
              <w:rPr>
                <w:rFonts w:ascii="Angsana New" w:hAnsi="Angsana New"/>
                <w:sz w:val="25"/>
                <w:szCs w:val="25"/>
              </w:rPr>
              <w:t>6</w:t>
            </w:r>
            <w:r w:rsidR="00ED2412" w:rsidRPr="00FE23C5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0532E7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7E9505" w14:textId="6262B7B7" w:rsidR="002A0B60" w:rsidRPr="00FE23C5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6</w:t>
            </w:r>
            <w:r w:rsidR="00ED2412" w:rsidRPr="00FE23C5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27B722" w14:textId="1DFD29FB" w:rsidR="002A0B60" w:rsidRPr="00FE23C5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6</w:t>
            </w:r>
            <w:r w:rsidR="00ED2412" w:rsidRPr="00FE23C5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FE23C5" w:rsidRPr="00FE23C5" w14:paraId="30D57B65" w14:textId="77777777" w:rsidTr="000179A8">
        <w:trPr>
          <w:trHeight w:val="3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3EB1EB" w14:textId="77777777" w:rsidR="002A0B60" w:rsidRPr="00FE23C5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บริษัทย่อยที่ถือหุ้นโดยบริษัท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3C6759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55BF83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70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A0D9EF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(หน่วย</w:t>
            </w:r>
            <w:r w:rsidRPr="00FE23C5">
              <w:rPr>
                <w:rFonts w:ascii="Angsana New" w:hAnsi="Angsana New"/>
                <w:i/>
                <w:iCs/>
                <w:sz w:val="25"/>
                <w:szCs w:val="25"/>
              </w:rPr>
              <w:t>:</w:t>
            </w:r>
            <w:r w:rsidRPr="00FE23C5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FE23C5" w:rsidRPr="00FE23C5" w14:paraId="4E1E9800" w14:textId="77777777" w:rsidTr="000179A8">
        <w:trPr>
          <w:trHeight w:val="43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EB95CE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สยามเทคนิคเพาเวอร์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DEB795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35AE5E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6EFA75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8B17B9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19D70B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5B9BBD" w14:textId="77777777" w:rsidR="002A0B60" w:rsidRPr="00FE23C5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7253DC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81395" w14:textId="77777777" w:rsidR="002A0B60" w:rsidRPr="00FE23C5" w:rsidRDefault="004D744D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E43437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B3E9D6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69F1F10F" w14:textId="77777777" w:rsidTr="000179A8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BA0900" w14:textId="4EE17ADE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="000179A8" w:rsidRPr="00FE23C5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สยามเทคนิคคอนกรีต (สระบุรี)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F8060A" w14:textId="77777777" w:rsidR="002A0B60" w:rsidRPr="00FE23C5" w:rsidRDefault="002A0B60" w:rsidP="00C77038">
            <w:pPr>
              <w:spacing w:line="240" w:lineRule="auto"/>
              <w:jc w:val="center"/>
              <w:rPr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0C7A96" w14:textId="77777777" w:rsidR="002A0B60" w:rsidRPr="00FE23C5" w:rsidRDefault="002A0B60" w:rsidP="00C77038">
            <w:pPr>
              <w:spacing w:line="240" w:lineRule="auto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C794E0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A71AAF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B78617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9FE404" w14:textId="77777777" w:rsidR="002A0B60" w:rsidRPr="00FE23C5" w:rsidRDefault="004D744D" w:rsidP="00C7703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FB481F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0A787F" w14:textId="77777777" w:rsidR="002A0B60" w:rsidRPr="00FE23C5" w:rsidRDefault="004D744D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BD728E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E0AA4B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626AC00A" w14:textId="77777777" w:rsidTr="000179A8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B9C95C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6E7A08" w14:textId="77777777" w:rsidR="002A0B60" w:rsidRPr="00FE23C5" w:rsidRDefault="002A0B60" w:rsidP="00C77038">
            <w:pPr>
              <w:spacing w:line="240" w:lineRule="auto"/>
              <w:jc w:val="center"/>
              <w:rPr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C53CF" w14:textId="77777777" w:rsidR="002A0B60" w:rsidRPr="00FE23C5" w:rsidRDefault="002A0B60" w:rsidP="00C77038">
            <w:pPr>
              <w:spacing w:line="240" w:lineRule="auto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800F1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890819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088C50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B9BC1" w14:textId="77777777" w:rsidR="002A0B60" w:rsidRPr="00FE23C5" w:rsidRDefault="004D744D" w:rsidP="00C7703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92E18D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E3BF08" w14:textId="77777777" w:rsidR="002A0B60" w:rsidRPr="00FE23C5" w:rsidRDefault="004D744D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46EEC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C0257C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2BC8DC13" w14:textId="77777777" w:rsidTr="000179A8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56301A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802192" w14:textId="77777777" w:rsidR="002A0B60" w:rsidRPr="00FE23C5" w:rsidRDefault="002A0B60" w:rsidP="00C77038">
            <w:pPr>
              <w:spacing w:line="240" w:lineRule="auto"/>
              <w:jc w:val="center"/>
              <w:rPr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94CCDB" w14:textId="77777777" w:rsidR="002A0B60" w:rsidRPr="00FE23C5" w:rsidRDefault="002A0B60" w:rsidP="00C77038">
            <w:pPr>
              <w:spacing w:line="240" w:lineRule="auto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83E033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3CDB13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AD1382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2577D" w14:textId="77777777" w:rsidR="002A0B60" w:rsidRPr="00FE23C5" w:rsidRDefault="004D744D" w:rsidP="00C7703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733A96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9B8726" w14:textId="77777777" w:rsidR="002A0B60" w:rsidRPr="00FE23C5" w:rsidRDefault="004D744D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9CA3E8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48D2B9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17D573B5" w14:textId="77777777" w:rsidTr="000179A8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AF88B6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1C96B8" w14:textId="77777777" w:rsidR="002A0B60" w:rsidRPr="00FE23C5" w:rsidRDefault="002A0B60" w:rsidP="00C77038">
            <w:pPr>
              <w:spacing w:line="240" w:lineRule="auto"/>
              <w:jc w:val="center"/>
              <w:rPr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CEDA33" w14:textId="77777777" w:rsidR="002A0B60" w:rsidRPr="00FE23C5" w:rsidRDefault="002A0B60" w:rsidP="00C77038">
            <w:pPr>
              <w:spacing w:line="240" w:lineRule="auto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95A9B3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9C0356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389C69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53B65" w14:textId="77777777" w:rsidR="002A0B60" w:rsidRPr="00FE23C5" w:rsidRDefault="004D744D" w:rsidP="00C7703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543D9A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CC015A" w14:textId="77777777" w:rsidR="002A0B60" w:rsidRPr="00FE23C5" w:rsidRDefault="004D744D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5CD3AE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31A009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3C4469D9" w14:textId="77777777" w:rsidTr="000179A8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492BC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2809" w14:textId="77777777" w:rsidR="002A0B60" w:rsidRPr="00FE23C5" w:rsidRDefault="002A0B60" w:rsidP="00C77038">
            <w:pPr>
              <w:spacing w:line="240" w:lineRule="auto"/>
              <w:jc w:val="center"/>
              <w:rPr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92D748" w14:textId="77777777" w:rsidR="002A0B60" w:rsidRPr="00FE23C5" w:rsidRDefault="002A0B60" w:rsidP="00C77038">
            <w:pPr>
              <w:spacing w:line="240" w:lineRule="auto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59C24B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7F889F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A8F946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FF781" w14:textId="77777777" w:rsidR="002A0B60" w:rsidRPr="00FE23C5" w:rsidRDefault="004D744D" w:rsidP="00C7703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76DA1E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9A8AF5" w14:textId="77777777" w:rsidR="002A0B60" w:rsidRPr="00FE23C5" w:rsidRDefault="004D744D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D1E5F1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6F4203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74634133" w14:textId="77777777" w:rsidTr="000179A8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9D6DF2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F94A9" w14:textId="77777777" w:rsidR="002A0B60" w:rsidRPr="00FE23C5" w:rsidRDefault="002A0B60" w:rsidP="00C77038">
            <w:pPr>
              <w:spacing w:line="240" w:lineRule="auto"/>
              <w:jc w:val="center"/>
              <w:rPr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46F6A0" w14:textId="77777777" w:rsidR="002A0B60" w:rsidRPr="00FE23C5" w:rsidRDefault="002A0B60" w:rsidP="00C77038">
            <w:pPr>
              <w:spacing w:line="240" w:lineRule="auto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705329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33091C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1605F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0AF741" w14:textId="77777777" w:rsidR="002A0B60" w:rsidRPr="00FE23C5" w:rsidRDefault="004D744D" w:rsidP="00C7703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BC2AD2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C3623A" w14:textId="77777777" w:rsidR="002A0B60" w:rsidRPr="00FE23C5" w:rsidRDefault="004D744D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9C1DCB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2FBC9A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2F1F663D" w14:textId="77777777" w:rsidTr="000179A8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C938E4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 ไมโครไพล์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9843F1" w14:textId="77777777" w:rsidR="002A0B60" w:rsidRPr="00FE23C5" w:rsidRDefault="002A0B60" w:rsidP="00C77038">
            <w:pPr>
              <w:spacing w:line="240" w:lineRule="auto"/>
              <w:jc w:val="center"/>
              <w:rPr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734878" w14:textId="77777777" w:rsidR="002A0B60" w:rsidRPr="00FE23C5" w:rsidRDefault="002A0B60" w:rsidP="00C77038">
            <w:pPr>
              <w:spacing w:line="240" w:lineRule="auto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B00E38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1E401A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8E0367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257E14" w14:textId="77777777" w:rsidR="002A0B60" w:rsidRPr="00FE23C5" w:rsidRDefault="004D744D" w:rsidP="00C7703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62A241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F75B0D" w14:textId="77777777" w:rsidR="002A0B60" w:rsidRPr="00FE23C5" w:rsidRDefault="004D744D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CC77B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2D97A5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128CF129" w14:textId="77777777" w:rsidTr="000179A8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A20F12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29085E" w14:textId="77777777" w:rsidR="002A0B60" w:rsidRPr="00FE23C5" w:rsidRDefault="002A0B60" w:rsidP="00C77038">
            <w:pPr>
              <w:spacing w:line="240" w:lineRule="auto"/>
              <w:jc w:val="center"/>
              <w:rPr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32EE65" w14:textId="77777777" w:rsidR="002A0B60" w:rsidRPr="00FE23C5" w:rsidRDefault="002A0B60" w:rsidP="00C77038">
            <w:pPr>
              <w:spacing w:line="240" w:lineRule="auto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F05010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3C5891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1E9BF3" w14:textId="77777777" w:rsidR="002A0B60" w:rsidRPr="00FE23C5" w:rsidRDefault="002A0B60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519AFB" w14:textId="77777777" w:rsidR="002A0B60" w:rsidRPr="00FE23C5" w:rsidRDefault="004D744D" w:rsidP="00C7703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B389FF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C1A406" w14:textId="77777777" w:rsidR="002A0B60" w:rsidRPr="00FE23C5" w:rsidRDefault="004D744D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999.70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BE5059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1D3BD4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5FB994A7" w14:textId="77777777" w:rsidTr="000179A8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C6DC3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บริษัท สยามสตีลไวร์ จำกัด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DBB0B3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ผลิตและจำหน่ายลวดเหล็ก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169B38" w14:textId="77777777" w:rsidR="002A0B60" w:rsidRPr="00FE23C5" w:rsidRDefault="002A0B60" w:rsidP="00C77038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99.999</w:t>
            </w:r>
            <w:r w:rsidR="004D744D" w:rsidRPr="00FE23C5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4D852A" w14:textId="77777777" w:rsidR="002A0B60" w:rsidRPr="00FE23C5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FA8395" w14:textId="1BC01948" w:rsidR="002A0B60" w:rsidRPr="00FE23C5" w:rsidRDefault="006D5D78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3</w:t>
            </w:r>
            <w:r w:rsidR="004D744D" w:rsidRPr="00FE23C5">
              <w:rPr>
                <w:rFonts w:ascii="Angsana New" w:hAnsi="Angsana New"/>
                <w:sz w:val="25"/>
                <w:szCs w:val="25"/>
              </w:rPr>
              <w:t>5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0,000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6D77A" w14:textId="35536678" w:rsidR="002A0B60" w:rsidRPr="00FE23C5" w:rsidRDefault="00ED241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</w:t>
            </w:r>
            <w:r w:rsidR="002A0B60" w:rsidRPr="00FE23C5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D52FD3" w14:textId="22DF72BA" w:rsidR="002A0B60" w:rsidRPr="00FE23C5" w:rsidRDefault="006D5D78" w:rsidP="00C7703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3</w:t>
            </w:r>
            <w:r w:rsidR="004D744D" w:rsidRPr="00FE23C5">
              <w:rPr>
                <w:rFonts w:ascii="Angsana New" w:hAnsi="Angsana New"/>
                <w:sz w:val="25"/>
                <w:szCs w:val="25"/>
              </w:rPr>
              <w:t>49,999.70</w:t>
            </w:r>
            <w:r w:rsidR="004A4D48" w:rsidRPr="00FE23C5"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987695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0A3688" w14:textId="7F2DB5CC" w:rsidR="002A0B60" w:rsidRPr="00FE23C5" w:rsidRDefault="00ED241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149,999.700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DAB161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D3DC5C" w14:textId="77777777" w:rsidR="002A0B60" w:rsidRPr="00FE23C5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7B31C581" w14:textId="77777777" w:rsidTr="00790474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3C2A3" w14:textId="2D1864D6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บริษัท วังคอนกรีต จำกัด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DEA961" w14:textId="056D5C4A" w:rsidR="000179A8" w:rsidRPr="00FE23C5" w:rsidRDefault="000179A8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ผลิตและจำหน่ายผลิตภัณ</w:t>
            </w:r>
            <w:bookmarkStart w:id="23" w:name="_Hlk182334448"/>
            <w:r w:rsidRPr="00FE23C5">
              <w:rPr>
                <w:rFonts w:ascii="Angsana New" w:hAnsi="Angsana New" w:hint="cs"/>
                <w:sz w:val="20"/>
                <w:szCs w:val="20"/>
                <w:cs/>
              </w:rPr>
              <w:t>ฑ์</w:t>
            </w:r>
            <w:bookmarkEnd w:id="23"/>
            <w:r w:rsidRPr="00FE23C5">
              <w:rPr>
                <w:rFonts w:ascii="Angsana New" w:hAnsi="Angsana New" w:hint="cs"/>
                <w:sz w:val="20"/>
                <w:szCs w:val="20"/>
                <w:cs/>
              </w:rPr>
              <w:t>คอนกรีตอัดแรง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14B0A0" w14:textId="13574613" w:rsidR="000179A8" w:rsidRPr="00FE23C5" w:rsidRDefault="000179A8" w:rsidP="00C77038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C8C16A" w14:textId="1305AAE3" w:rsidR="000179A8" w:rsidRPr="00FE23C5" w:rsidRDefault="000179A8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B0F0CD" w14:textId="47168362" w:rsidR="000179A8" w:rsidRPr="00FE23C5" w:rsidRDefault="000179A8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12B486" w14:textId="45BB2576" w:rsidR="000179A8" w:rsidRPr="00FE23C5" w:rsidRDefault="000179A8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A46088" w14:textId="1BB0A90E" w:rsidR="000179A8" w:rsidRPr="00FE23C5" w:rsidRDefault="000179A8" w:rsidP="00C7703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109,000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1811CD" w14:textId="77777777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6FE1DA" w14:textId="0DC40DFD" w:rsidR="000179A8" w:rsidRPr="00FE23C5" w:rsidRDefault="000179A8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38561E" w14:textId="355963E0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4C825B" w14:textId="41594E5C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0B378A63" w14:textId="77777777" w:rsidTr="00790474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88C5B3" w14:textId="3E334B23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315479C" w14:textId="77777777" w:rsidR="000179A8" w:rsidRPr="00FE23C5" w:rsidRDefault="000179A8" w:rsidP="00C770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68EE95" w14:textId="77777777" w:rsidR="000179A8" w:rsidRPr="00FE23C5" w:rsidRDefault="000179A8" w:rsidP="00C77038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95ABD6" w14:textId="77777777" w:rsidR="000179A8" w:rsidRPr="00FE23C5" w:rsidRDefault="000179A8" w:rsidP="00C7703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EE052F" w14:textId="77777777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49D11D" w14:textId="77777777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E814E2" w14:textId="77777777" w:rsidR="000179A8" w:rsidRPr="00FE23C5" w:rsidRDefault="000179A8" w:rsidP="00C7703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7609A7" w14:textId="77777777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5D26B6" w14:textId="77777777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A2BBD5" w14:textId="77777777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0C9831" w14:textId="77777777" w:rsidR="000179A8" w:rsidRPr="00FE23C5" w:rsidRDefault="000179A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14:paraId="6D1274DC" w14:textId="010562C4" w:rsidR="006C312A" w:rsidRPr="00FE23C5" w:rsidRDefault="006C312A" w:rsidP="006C312A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2"/>
          <w:szCs w:val="32"/>
        </w:rPr>
        <w:tab/>
      </w:r>
      <w:r w:rsidRPr="00FE23C5">
        <w:rPr>
          <w:rFonts w:ascii="Angsana New" w:hAnsi="Angsana New"/>
          <w:b/>
          <w:bCs/>
          <w:sz w:val="32"/>
          <w:szCs w:val="32"/>
        </w:rPr>
        <w:tab/>
      </w:r>
      <w:r w:rsidRPr="00FE23C5">
        <w:rPr>
          <w:rFonts w:ascii="Angsana New" w:hAnsi="Angsana New"/>
          <w:b/>
          <w:bCs/>
          <w:sz w:val="32"/>
          <w:szCs w:val="32"/>
        </w:rPr>
        <w:tab/>
      </w:r>
      <w:r w:rsidRPr="00FE23C5">
        <w:rPr>
          <w:rFonts w:ascii="Angsana New" w:hAnsi="Angsana New"/>
          <w:b/>
          <w:bCs/>
          <w:sz w:val="32"/>
          <w:szCs w:val="32"/>
        </w:rPr>
        <w:tab/>
      </w:r>
      <w:r w:rsidRPr="00FE23C5">
        <w:rPr>
          <w:rFonts w:ascii="Angsana New" w:hAnsi="Angsana New"/>
          <w:b/>
          <w:bCs/>
          <w:sz w:val="32"/>
          <w:szCs w:val="32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A224AE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pPr w:leftFromText="180" w:rightFromText="180" w:vertAnchor="text" w:horzAnchor="margin" w:tblpX="360" w:tblpY="10"/>
        <w:tblW w:w="14936" w:type="dxa"/>
        <w:tblLayout w:type="fixed"/>
        <w:tblLook w:val="04A0" w:firstRow="1" w:lastRow="0" w:firstColumn="1" w:lastColumn="0" w:noHBand="0" w:noVBand="1"/>
      </w:tblPr>
      <w:tblGrid>
        <w:gridCol w:w="3544"/>
        <w:gridCol w:w="2036"/>
        <w:gridCol w:w="1134"/>
        <w:gridCol w:w="1134"/>
        <w:gridCol w:w="1134"/>
        <w:gridCol w:w="1084"/>
        <w:gridCol w:w="1103"/>
        <w:gridCol w:w="131"/>
        <w:gridCol w:w="270"/>
        <w:gridCol w:w="856"/>
        <w:gridCol w:w="242"/>
        <w:gridCol w:w="159"/>
        <w:gridCol w:w="975"/>
        <w:gridCol w:w="1134"/>
      </w:tblGrid>
      <w:tr w:rsidR="00FE23C5" w:rsidRPr="00FE23C5" w14:paraId="461677D1" w14:textId="77777777" w:rsidTr="009958A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EBE84C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3B7D49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E82516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388BE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01D35E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FE23C5" w:rsidRPr="00FE23C5" w14:paraId="023C2577" w14:textId="77777777" w:rsidTr="009958AF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7E6DB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C04FCE" w14:textId="7BB46766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C2490F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สัดส่วนการถือหุ้น</w:t>
            </w: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799946" w14:textId="4C4391EB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ทุน</w:t>
            </w:r>
            <w:r w:rsidR="009958AF">
              <w:rPr>
                <w:rFonts w:ascii="Angsana New" w:hAnsi="Angsana New" w:hint="cs"/>
                <w:sz w:val="25"/>
                <w:szCs w:val="25"/>
                <w:cs/>
              </w:rPr>
              <w:t>ที่</w:t>
            </w:r>
            <w:r w:rsidRPr="00FE23C5">
              <w:rPr>
                <w:rFonts w:ascii="Angsana New" w:hAnsi="Angsana New"/>
                <w:sz w:val="25"/>
                <w:szCs w:val="25"/>
                <w:cs/>
              </w:rPr>
              <w:t>ชำระแล้ว</w:t>
            </w:r>
          </w:p>
        </w:tc>
        <w:tc>
          <w:tcPr>
            <w:tcW w:w="2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F9B738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F6C04D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FE23C5" w:rsidRPr="00FE23C5" w14:paraId="24D33D3F" w14:textId="77777777" w:rsidTr="009958AF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75F163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BA54C9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536A20" w14:textId="7B760C4B" w:rsidR="00A224AE" w:rsidRPr="00FE23C5" w:rsidRDefault="00BB3EB8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30</w:t>
            </w:r>
            <w:r w:rsidR="00A224AE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กันยายน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1B35ED" w14:textId="182C2F97" w:rsidR="00A224AE" w:rsidRPr="00FE23C5" w:rsidRDefault="00BB3EB8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A224AE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F098F1" w14:textId="6306D44E" w:rsidR="00A224AE" w:rsidRPr="00FE23C5" w:rsidRDefault="00BB3EB8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30</w:t>
            </w:r>
            <w:r w:rsidR="00A224AE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กันยายน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283935" w14:textId="0EAAA267" w:rsidR="00A224AE" w:rsidRPr="00FE23C5" w:rsidRDefault="00BB3EB8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A224AE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27700F" w14:textId="7CE9F027" w:rsidR="00A224AE" w:rsidRPr="00FE23C5" w:rsidRDefault="00BB3EB8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30</w:t>
            </w:r>
            <w:r w:rsidR="00A224AE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กันยายน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02C612" w14:textId="173CF21F" w:rsidR="00A224AE" w:rsidRPr="00FE23C5" w:rsidRDefault="00BB3EB8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A224AE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75531D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0270AE" w14:textId="53400DD5" w:rsidR="00A224AE" w:rsidRPr="00FE23C5" w:rsidRDefault="00BB3EB8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30</w:t>
            </w:r>
            <w:r w:rsidR="00A224AE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กันยายน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A98153" w14:textId="7D87AD53" w:rsidR="00A224AE" w:rsidRPr="00FE23C5" w:rsidRDefault="00BB3EB8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A224AE" w:rsidRPr="00FE23C5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</w:tr>
      <w:tr w:rsidR="00FE23C5" w:rsidRPr="00FE23C5" w14:paraId="62ECCE5D" w14:textId="77777777" w:rsidTr="009958AF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16989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9A89D5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A67AC8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FE23C5">
              <w:rPr>
                <w:rFonts w:ascii="Angsana New" w:hAnsi="Angsana New"/>
                <w:sz w:val="25"/>
                <w:szCs w:val="25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C132A9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Pr="00FE23C5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C1355F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Pr="00FE23C5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2924EC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FE23C5">
              <w:rPr>
                <w:rFonts w:ascii="Angsana New" w:hAnsi="Angsana New"/>
                <w:sz w:val="25"/>
                <w:szCs w:val="25"/>
              </w:rPr>
              <w:t>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7A6068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 xml:space="preserve">      </w:t>
            </w: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FE23C5">
              <w:rPr>
                <w:rFonts w:ascii="Angsana New" w:hAnsi="Angsana New"/>
                <w:sz w:val="25"/>
                <w:szCs w:val="25"/>
              </w:rPr>
              <w:t>67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D14B20" w14:textId="069609BA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FE23C5">
              <w:rPr>
                <w:rFonts w:ascii="Angsana New" w:hAnsi="Angsana New"/>
                <w:sz w:val="25"/>
                <w:szCs w:val="25"/>
              </w:rPr>
              <w:t>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3BE032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14A246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FE23C5">
              <w:rPr>
                <w:rFonts w:ascii="Angsana New" w:hAnsi="Angsana New"/>
                <w:sz w:val="25"/>
                <w:szCs w:val="25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A2358A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FE23C5">
              <w:rPr>
                <w:rFonts w:ascii="Angsana New" w:hAnsi="Angsana New"/>
                <w:sz w:val="25"/>
                <w:szCs w:val="25"/>
              </w:rPr>
              <w:t>66</w:t>
            </w:r>
          </w:p>
        </w:tc>
      </w:tr>
      <w:tr w:rsidR="00FE23C5" w:rsidRPr="00FE23C5" w14:paraId="0529B0CB" w14:textId="77777777" w:rsidTr="009958AF">
        <w:trPr>
          <w:trHeight w:val="393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B2F582" w14:textId="7C31C1EE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บริษัทย่อยที่ถือหุ้นโดย บริษัท สยามสตีลไวร์ จำกัด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813F11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70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5D238C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(หน่วย</w:t>
            </w:r>
            <w:r w:rsidRPr="00FE23C5">
              <w:rPr>
                <w:rFonts w:ascii="Angsana New" w:hAnsi="Angsana New"/>
                <w:i/>
                <w:iCs/>
                <w:sz w:val="25"/>
                <w:szCs w:val="25"/>
              </w:rPr>
              <w:t>:</w:t>
            </w:r>
            <w:r w:rsidRPr="00FE23C5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FE23C5" w:rsidRPr="00FE23C5" w14:paraId="5D917D35" w14:textId="77777777" w:rsidTr="009958AF">
        <w:trPr>
          <w:trHeight w:val="43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700F39" w14:textId="4EC355BD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04CF62" w14:textId="593988D5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จำหน่ายลวดเหล็ก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9495A1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3D0FB6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90AB3D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05E8DA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C2B4AF" w14:textId="0116C678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9A6DF9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79BF7B" w14:textId="67D15220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B372E1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4AE720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7D9C49F3" w14:textId="77777777" w:rsidTr="003C58B4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7D3824" w14:textId="4518973F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FE23C5">
              <w:rPr>
                <w:rFonts w:ascii="Angsana New" w:hAnsi="Angsana New"/>
                <w:sz w:val="25"/>
                <w:szCs w:val="25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DF8769" w14:textId="61F862C2" w:rsidR="00A224AE" w:rsidRPr="00FE23C5" w:rsidRDefault="00A224AE" w:rsidP="00FA28B8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5A81D0" w14:textId="6066C74B" w:rsidR="00A224AE" w:rsidRPr="00FE23C5" w:rsidRDefault="00A224AE" w:rsidP="00FA28B8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32EB04" w14:textId="0556722C" w:rsidR="00A224AE" w:rsidRPr="00FE23C5" w:rsidRDefault="00A224AE" w:rsidP="00FA28B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6EEC38" w14:textId="089CE052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8EC2B" w14:textId="3B676510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14:paraId="623926EE" w14:textId="1492F622" w:rsidR="00A224AE" w:rsidRPr="00FE23C5" w:rsidRDefault="00A224AE" w:rsidP="00FA28B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975539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14:paraId="59AD4099" w14:textId="445C4BFC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942611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853703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FE23C5" w14:paraId="1A38C560" w14:textId="77777777" w:rsidTr="003C58B4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FCDE3A3" w14:textId="46AABA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A2E7DD" w14:textId="1EC04917" w:rsidR="00A224AE" w:rsidRPr="00FE23C5" w:rsidRDefault="00A224AE" w:rsidP="00FA28B8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A5E8AC" w14:textId="6A65FC85" w:rsidR="00A224AE" w:rsidRPr="00FE23C5" w:rsidRDefault="00A224AE" w:rsidP="00FA28B8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BCAB9" w14:textId="51C0BED6" w:rsidR="00A224AE" w:rsidRPr="00FE23C5" w:rsidRDefault="00A224AE" w:rsidP="00FA28B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FD1CE8" w14:textId="5112B3F1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4ADA4D" w14:textId="1AABEF94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000000" w:fill="FFFFFF"/>
          </w:tcPr>
          <w:p w14:paraId="30A5BD00" w14:textId="263D8C76" w:rsidR="00A224AE" w:rsidRPr="00FE23C5" w:rsidRDefault="00BB3EB8" w:rsidP="00FA28B8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BB3EB8">
              <w:rPr>
                <w:rFonts w:ascii="Angsana New" w:hAnsi="Angsana New" w:hint="cs"/>
                <w:sz w:val="25"/>
                <w:szCs w:val="25"/>
                <w:lang w:val="en-GB"/>
              </w:rPr>
              <w:t>467</w:t>
            </w:r>
            <w:r w:rsidR="00A224AE" w:rsidRPr="00FE23C5">
              <w:rPr>
                <w:rFonts w:ascii="Angsana New" w:hAnsi="Angsana New"/>
                <w:sz w:val="25"/>
                <w:szCs w:val="25"/>
              </w:rPr>
              <w:t>,997.00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507ABF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000000" w:fill="FFFFFF"/>
          </w:tcPr>
          <w:p w14:paraId="6781D1BE" w14:textId="1D1BEC4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158,997.00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58567D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FAEBE7" w14:textId="77777777" w:rsidR="00A224AE" w:rsidRPr="00FE23C5" w:rsidRDefault="00A224AE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E23C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45045215" w14:textId="65075664" w:rsidR="00565DE9" w:rsidRPr="00FE23C5" w:rsidRDefault="00565DE9" w:rsidP="00565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68"/>
        </w:tabs>
        <w:rPr>
          <w:rFonts w:ascii="Angsana New" w:hAnsi="Angsana New"/>
          <w:sz w:val="30"/>
          <w:szCs w:val="30"/>
        </w:rPr>
        <w:sectPr w:rsidR="00565DE9" w:rsidRPr="00FE23C5" w:rsidSect="009958AF">
          <w:pgSz w:w="16834" w:h="11909" w:orient="landscape" w:code="9"/>
          <w:pgMar w:top="1152" w:right="691" w:bottom="1136" w:left="576" w:header="720" w:footer="720" w:gutter="0"/>
          <w:pgNumType w:start="32"/>
          <w:cols w:space="720"/>
          <w:docGrid w:linePitch="245"/>
        </w:sectPr>
      </w:pPr>
      <w:r w:rsidRPr="00FE23C5">
        <w:rPr>
          <w:rFonts w:ascii="Angsana New" w:hAnsi="Angsana New"/>
          <w:sz w:val="30"/>
          <w:szCs w:val="30"/>
        </w:rPr>
        <w:tab/>
      </w:r>
    </w:p>
    <w:p w14:paraId="1D4B2217" w14:textId="0B9DD45A" w:rsidR="004E0C9A" w:rsidRPr="00FE23C5" w:rsidRDefault="004E0C9A" w:rsidP="004E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u w:val="single"/>
        </w:rPr>
      </w:pPr>
      <w:bookmarkStart w:id="24" w:name="_Hlk102994324"/>
      <w:bookmarkStart w:id="25" w:name="_Hlk102996128"/>
      <w:bookmarkStart w:id="26" w:name="_Hlk142711267"/>
      <w:bookmarkStart w:id="27" w:name="_Hlk182381536"/>
      <w:r w:rsidRPr="00FE23C5">
        <w:rPr>
          <w:rFonts w:ascii="Angsana New" w:hAnsi="Angsana New"/>
          <w:sz w:val="30"/>
          <w:szCs w:val="30"/>
          <w:u w:val="single"/>
          <w:cs/>
        </w:rPr>
        <w:lastRenderedPageBreak/>
        <w:t>รายการซื้อเงินลงทุนในบริษัทย่อย</w:t>
      </w:r>
      <w:r w:rsidRPr="00FE23C5">
        <w:rPr>
          <w:rFonts w:ascii="Angsana New" w:hAnsi="Angsana New"/>
          <w:sz w:val="30"/>
          <w:szCs w:val="30"/>
          <w:u w:val="single"/>
        </w:rPr>
        <w:t xml:space="preserve">    </w:t>
      </w:r>
    </w:p>
    <w:p w14:paraId="3CA710FE" w14:textId="50D7813E" w:rsidR="004E0C9A" w:rsidRPr="00FE23C5" w:rsidRDefault="004E0C9A" w:rsidP="009C0DBD">
      <w:pPr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E23C5">
        <w:rPr>
          <w:rFonts w:ascii="Angsana New" w:hAnsi="Angsana New"/>
          <w:sz w:val="30"/>
          <w:szCs w:val="30"/>
        </w:rPr>
        <w:t xml:space="preserve">1 </w:t>
      </w:r>
      <w:r w:rsidRPr="00FE23C5">
        <w:rPr>
          <w:rFonts w:ascii="Angsana New" w:hAnsi="Angsana New" w:hint="cs"/>
          <w:sz w:val="30"/>
          <w:szCs w:val="30"/>
          <w:cs/>
        </w:rPr>
        <w:t>กรก</w:t>
      </w:r>
      <w:r w:rsidR="00E13882" w:rsidRPr="00FE23C5">
        <w:rPr>
          <w:rFonts w:ascii="Angsana New" w:hAnsi="Angsana New" w:hint="cs"/>
          <w:sz w:val="30"/>
          <w:szCs w:val="30"/>
          <w:cs/>
        </w:rPr>
        <w:t>ฎ</w:t>
      </w:r>
      <w:r w:rsidRPr="00FE23C5">
        <w:rPr>
          <w:rFonts w:ascii="Angsana New" w:hAnsi="Angsana New" w:hint="cs"/>
          <w:sz w:val="30"/>
          <w:szCs w:val="30"/>
          <w:cs/>
        </w:rPr>
        <w:t xml:space="preserve">าคม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2567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 xml:space="preserve">บริษัท </w:t>
      </w:r>
      <w:r w:rsidRPr="00FE23C5">
        <w:rPr>
          <w:rFonts w:ascii="Angsana New" w:hAnsi="Angsana New" w:hint="cs"/>
          <w:sz w:val="30"/>
          <w:szCs w:val="30"/>
          <w:cs/>
        </w:rPr>
        <w:t>สยามเทคนิคคอนกรีต</w:t>
      </w:r>
      <w:r w:rsidRPr="00FE23C5">
        <w:rPr>
          <w:rFonts w:ascii="Angsana New" w:hAnsi="Angsana New"/>
          <w:sz w:val="30"/>
          <w:szCs w:val="30"/>
          <w:cs/>
        </w:rPr>
        <w:t xml:space="preserve"> จำกัด</w:t>
      </w:r>
      <w:r w:rsidR="00E13882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>(มหาชน)</w:t>
      </w:r>
      <w:r w:rsidRPr="00FE23C5">
        <w:rPr>
          <w:rFonts w:ascii="Angsana New" w:hAnsi="Angsana New"/>
          <w:sz w:val="30"/>
          <w:szCs w:val="30"/>
          <w:cs/>
        </w:rPr>
        <w:t xml:space="preserve"> ได้ซื้อหุ้นสามัญใน บริษัท วัง</w:t>
      </w:r>
      <w:r w:rsidRPr="00FE23C5">
        <w:rPr>
          <w:rFonts w:ascii="Angsana New" w:hAnsi="Angsana New" w:hint="cs"/>
          <w:sz w:val="30"/>
          <w:szCs w:val="30"/>
          <w:cs/>
        </w:rPr>
        <w:t xml:space="preserve">คอนกรีต </w:t>
      </w:r>
      <w:r w:rsidRPr="00FE23C5">
        <w:rPr>
          <w:rFonts w:ascii="Angsana New" w:hAnsi="Angsana New"/>
          <w:sz w:val="30"/>
          <w:szCs w:val="30"/>
          <w:cs/>
        </w:rPr>
        <w:t xml:space="preserve">จํากัด  จากผู้ถือหุ้นรายหนึ่งจำนวน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8</w:t>
      </w:r>
      <w:r w:rsidRPr="00FE23C5">
        <w:rPr>
          <w:rFonts w:ascii="Angsana New" w:hAnsi="Angsana New"/>
          <w:sz w:val="30"/>
          <w:szCs w:val="30"/>
        </w:rPr>
        <w:t>,999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</w:rPr>
        <w:t>10,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8</w:t>
      </w:r>
      <w:r w:rsidRPr="00FE23C5">
        <w:rPr>
          <w:rFonts w:ascii="Angsana New" w:hAnsi="Angsana New"/>
          <w:sz w:val="30"/>
          <w:szCs w:val="30"/>
        </w:rPr>
        <w:t>90</w:t>
      </w:r>
      <w:r w:rsidRPr="00FE23C5">
        <w:rPr>
          <w:rFonts w:ascii="Angsana New" w:hAnsi="Angsana New" w:hint="cs"/>
          <w:sz w:val="30"/>
          <w:szCs w:val="30"/>
          <w:cs/>
        </w:rPr>
        <w:t>.</w:t>
      </w:r>
      <w:r w:rsidRPr="00FE23C5">
        <w:rPr>
          <w:rFonts w:ascii="Angsana New" w:hAnsi="Angsana New"/>
          <w:sz w:val="30"/>
          <w:szCs w:val="30"/>
        </w:rPr>
        <w:t xml:space="preserve">09 </w:t>
      </w:r>
      <w:r w:rsidRPr="00FE23C5">
        <w:rPr>
          <w:rFonts w:ascii="Angsana New" w:hAnsi="Angsana New"/>
          <w:sz w:val="30"/>
          <w:szCs w:val="30"/>
          <w:cs/>
        </w:rPr>
        <w:t>บาท รวมเป็นเงิน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</w:rPr>
        <w:t xml:space="preserve">98,000,000 </w:t>
      </w:r>
      <w:r w:rsidRPr="00FE23C5">
        <w:rPr>
          <w:rFonts w:ascii="Angsana New" w:hAnsi="Angsana New"/>
          <w:sz w:val="30"/>
          <w:szCs w:val="30"/>
          <w:cs/>
        </w:rPr>
        <w:t>บาท ตามมติที่ประชุม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FE23C5">
        <w:rPr>
          <w:rFonts w:ascii="Angsana New" w:hAnsi="Angsana New"/>
          <w:sz w:val="30"/>
          <w:szCs w:val="30"/>
        </w:rPr>
        <w:t xml:space="preserve">3/2567 </w:t>
      </w:r>
      <w:r w:rsidR="009958AF">
        <w:rPr>
          <w:rFonts w:ascii="Angsana New" w:hAnsi="Angsana New" w:hint="cs"/>
          <w:sz w:val="30"/>
          <w:szCs w:val="30"/>
          <w:cs/>
        </w:rPr>
        <w:t>เมื่อ</w:t>
      </w:r>
      <w:r w:rsidRPr="00FE23C5">
        <w:rPr>
          <w:rFonts w:ascii="Angsana New" w:hAnsi="Angsana New"/>
          <w:sz w:val="30"/>
          <w:szCs w:val="30"/>
          <w:cs/>
        </w:rPr>
        <w:t xml:space="preserve">วันที่ </w:t>
      </w:r>
      <w:r w:rsidRPr="00FE23C5">
        <w:rPr>
          <w:rFonts w:ascii="Angsana New" w:hAnsi="Angsana New"/>
          <w:sz w:val="30"/>
          <w:szCs w:val="30"/>
        </w:rPr>
        <w:t xml:space="preserve">18 </w:t>
      </w:r>
      <w:r w:rsidRPr="00FE23C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2567</w:t>
      </w:r>
      <w:r w:rsidRPr="00FE23C5">
        <w:rPr>
          <w:rFonts w:ascii="Angsana New" w:hAnsi="Angsana New"/>
          <w:sz w:val="30"/>
          <w:szCs w:val="30"/>
          <w:cs/>
        </w:rPr>
        <w:t xml:space="preserve"> มีผลให้บริษัทเป็นผู้ถือหุ้นรายใหญ่ คิดเป็นสัดส่วนร้อยละ </w:t>
      </w:r>
      <w:r w:rsidRPr="00FE23C5">
        <w:rPr>
          <w:rFonts w:ascii="Angsana New" w:hAnsi="Angsana New"/>
          <w:sz w:val="30"/>
          <w:szCs w:val="30"/>
        </w:rPr>
        <w:t>99.99</w:t>
      </w:r>
      <w:r w:rsidRPr="00FE23C5">
        <w:rPr>
          <w:rFonts w:ascii="Angsana New" w:hAnsi="Angsana New"/>
          <w:sz w:val="30"/>
          <w:szCs w:val="30"/>
          <w:cs/>
        </w:rPr>
        <w:t xml:space="preserve"> การจดทะเบียนเปลี่ยนแปลงจำนวนหุ้น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ได้ดำเนินการเสร็จสิ้น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C0DBD">
        <w:rPr>
          <w:rFonts w:ascii="Angsana New" w:hAnsi="Angsana New"/>
          <w:sz w:val="30"/>
          <w:szCs w:val="30"/>
        </w:rPr>
        <w:t xml:space="preserve">1 </w:t>
      </w:r>
      <w:r w:rsidR="009C0D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9C0DBD">
        <w:rPr>
          <w:rFonts w:ascii="Angsana New" w:hAnsi="Angsana New"/>
          <w:sz w:val="30"/>
          <w:szCs w:val="30"/>
        </w:rPr>
        <w:t>2567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และบริษัท วัง</w:t>
      </w:r>
      <w:r w:rsidRPr="00FE23C5">
        <w:rPr>
          <w:rFonts w:ascii="Angsana New" w:hAnsi="Angsana New" w:hint="cs"/>
          <w:sz w:val="30"/>
          <w:szCs w:val="30"/>
          <w:cs/>
        </w:rPr>
        <w:t>คอนกรีต</w:t>
      </w:r>
      <w:r w:rsidRPr="00FE23C5">
        <w:rPr>
          <w:rFonts w:ascii="Angsana New" w:hAnsi="Angsana New"/>
          <w:sz w:val="30"/>
          <w:szCs w:val="30"/>
          <w:cs/>
        </w:rPr>
        <w:t xml:space="preserve"> จํากัด เป็นบริษัทย่อยของบริษัทนับแต่วันที่</w:t>
      </w:r>
      <w:r w:rsidR="009C0DBD">
        <w:rPr>
          <w:rFonts w:ascii="Angsana New" w:hAnsi="Angsana New"/>
          <w:sz w:val="30"/>
          <w:szCs w:val="30"/>
        </w:rPr>
        <w:t xml:space="preserve"> </w:t>
      </w:r>
      <w:r w:rsidR="009C0DBD">
        <w:rPr>
          <w:rFonts w:ascii="Angsana New" w:hAnsi="Angsana New"/>
          <w:sz w:val="30"/>
          <w:szCs w:val="30"/>
        </w:rPr>
        <w:t xml:space="preserve">1 </w:t>
      </w:r>
      <w:r w:rsidR="009C0D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9C0DBD">
        <w:rPr>
          <w:rFonts w:ascii="Angsana New" w:hAnsi="Angsana New"/>
          <w:sz w:val="30"/>
          <w:szCs w:val="30"/>
        </w:rPr>
        <w:t>2567</w:t>
      </w:r>
      <w:r w:rsidR="009C0DBD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เป็นต้นไป ต่อมา บริษัท วัง</w:t>
      </w:r>
      <w:r w:rsidRPr="00FE23C5">
        <w:rPr>
          <w:rFonts w:ascii="Angsana New" w:hAnsi="Angsana New" w:hint="cs"/>
          <w:sz w:val="30"/>
          <w:szCs w:val="30"/>
          <w:cs/>
        </w:rPr>
        <w:t>คอนกรีต</w:t>
      </w:r>
      <w:r w:rsidRPr="00FE23C5">
        <w:rPr>
          <w:rFonts w:ascii="Angsana New" w:hAnsi="Angsana New"/>
          <w:sz w:val="30"/>
          <w:szCs w:val="30"/>
          <w:cs/>
        </w:rPr>
        <w:t xml:space="preserve"> จํากัด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 xml:space="preserve">เพิ่มทุนจดทะเบียนอีกจำนวน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11</w:t>
      </w:r>
      <w:r w:rsidR="00F536D8" w:rsidRPr="00FE23C5">
        <w:rPr>
          <w:rFonts w:ascii="Angsana New" w:hAnsi="Angsana New"/>
          <w:sz w:val="30"/>
          <w:szCs w:val="30"/>
        </w:rPr>
        <w:t>,000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 xml:space="preserve">หุ้น จากเดิมจำนวน </w:t>
      </w:r>
      <w:r w:rsidR="00F536D8" w:rsidRPr="00FE23C5">
        <w:rPr>
          <w:rFonts w:ascii="Angsana New" w:hAnsi="Angsana New"/>
          <w:sz w:val="30"/>
          <w:szCs w:val="30"/>
        </w:rPr>
        <w:t xml:space="preserve">9,000 </w:t>
      </w:r>
      <w:r w:rsidRPr="00FE23C5">
        <w:rPr>
          <w:rFonts w:ascii="Angsana New" w:hAnsi="Angsana New"/>
          <w:sz w:val="30"/>
          <w:szCs w:val="30"/>
          <w:cs/>
        </w:rPr>
        <w:t xml:space="preserve">หุ้นเป็น </w:t>
      </w:r>
      <w:r w:rsidR="00F536D8" w:rsidRPr="00FE23C5">
        <w:rPr>
          <w:rFonts w:ascii="Angsana New" w:hAnsi="Angsana New"/>
          <w:sz w:val="30"/>
          <w:szCs w:val="30"/>
        </w:rPr>
        <w:t>20,000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F536D8" w:rsidRPr="00FE23C5">
        <w:rPr>
          <w:rFonts w:ascii="Angsana New" w:hAnsi="Angsana New"/>
          <w:sz w:val="30"/>
          <w:szCs w:val="30"/>
        </w:rPr>
        <w:t xml:space="preserve">1,000 </w:t>
      </w:r>
      <w:r w:rsidRPr="00FE23C5">
        <w:rPr>
          <w:rFonts w:ascii="Angsana New" w:hAnsi="Angsana New"/>
          <w:sz w:val="30"/>
          <w:szCs w:val="30"/>
          <w:cs/>
        </w:rPr>
        <w:t xml:space="preserve">บาท รวมเป็นทุนจดทะเบียนทั้งหมด </w:t>
      </w:r>
      <w:r w:rsidR="00F536D8" w:rsidRPr="00FE23C5">
        <w:rPr>
          <w:rFonts w:ascii="Angsana New" w:hAnsi="Angsana New"/>
          <w:sz w:val="30"/>
          <w:szCs w:val="30"/>
        </w:rPr>
        <w:t>20,000,0000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 xml:space="preserve">บาท บริษัทได้ซื้อหุ้นเพิ่มทุนทั้งจำนวนรวมเป็นเงิน </w:t>
      </w:r>
      <w:r w:rsidR="00F536D8" w:rsidRPr="00FE23C5">
        <w:rPr>
          <w:rFonts w:ascii="Angsana New" w:hAnsi="Angsana New"/>
          <w:sz w:val="30"/>
          <w:szCs w:val="30"/>
        </w:rPr>
        <w:t xml:space="preserve">11,000,000 </w:t>
      </w:r>
      <w:r w:rsidRPr="00FE23C5">
        <w:rPr>
          <w:rFonts w:ascii="Angsana New" w:hAnsi="Angsana New"/>
          <w:sz w:val="30"/>
          <w:szCs w:val="30"/>
          <w:cs/>
        </w:rPr>
        <w:t>บาท โดยสัดส่วนการถือหุ้นยังเท่าเดิม</w:t>
      </w:r>
    </w:p>
    <w:p w14:paraId="6966E9C2" w14:textId="77777777" w:rsidR="004E0C9A" w:rsidRPr="00FE23C5" w:rsidRDefault="004E0C9A" w:rsidP="00F8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74937867" w14:textId="1B35DBF1" w:rsidR="00F536D8" w:rsidRPr="00FE23C5" w:rsidRDefault="00207279" w:rsidP="00F53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ตามมติที่ประชุม</w:t>
      </w:r>
      <w:r w:rsidR="006B2330" w:rsidRPr="00FE23C5">
        <w:rPr>
          <w:rFonts w:ascii="Angsana New" w:hAnsi="Angsana New" w:hint="cs"/>
          <w:sz w:val="30"/>
          <w:szCs w:val="30"/>
          <w:cs/>
        </w:rPr>
        <w:t xml:space="preserve">วิสามัญผู้ถือหุ้น </w:t>
      </w:r>
      <w:r w:rsidR="000F1681" w:rsidRPr="00FE23C5">
        <w:rPr>
          <w:rFonts w:ascii="Angsana New" w:hAnsi="Angsana New" w:hint="cs"/>
          <w:sz w:val="30"/>
          <w:szCs w:val="30"/>
          <w:cs/>
        </w:rPr>
        <w:t>ของบริษัท</w:t>
      </w:r>
      <w:r w:rsidR="00306ABA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0F1681" w:rsidRPr="00FE23C5">
        <w:rPr>
          <w:rFonts w:ascii="Angsana New" w:hAnsi="Angsana New" w:hint="cs"/>
          <w:sz w:val="30"/>
          <w:szCs w:val="30"/>
          <w:cs/>
        </w:rPr>
        <w:t>สยามสตีลไวร์ จำกัด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6B2330" w:rsidRPr="00FE23C5">
        <w:rPr>
          <w:rFonts w:ascii="Angsana New" w:hAnsi="Angsana New" w:hint="cs"/>
          <w:sz w:val="30"/>
          <w:szCs w:val="30"/>
          <w:cs/>
        </w:rPr>
        <w:t>ครั้งที่</w:t>
      </w:r>
      <w:r w:rsidR="006B2330" w:rsidRPr="00FE23C5">
        <w:rPr>
          <w:rFonts w:ascii="Angsana New" w:hAnsi="Angsana New"/>
          <w:sz w:val="30"/>
          <w:szCs w:val="30"/>
        </w:rPr>
        <w:t xml:space="preserve"> 1/2567 </w:t>
      </w:r>
      <w:r w:rsidRPr="00FE23C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B2330" w:rsidRPr="00FE23C5">
        <w:rPr>
          <w:rFonts w:ascii="Angsana New" w:hAnsi="Angsana New"/>
          <w:sz w:val="30"/>
          <w:szCs w:val="30"/>
        </w:rPr>
        <w:t xml:space="preserve">18 </w:t>
      </w:r>
      <w:r w:rsidR="00A92F2E" w:rsidRPr="00FE23C5">
        <w:rPr>
          <w:rFonts w:ascii="Angsana New" w:hAnsi="Angsana New" w:hint="cs"/>
          <w:sz w:val="30"/>
          <w:szCs w:val="30"/>
          <w:cs/>
        </w:rPr>
        <w:t>มิถุนายน</w:t>
      </w:r>
      <w:r w:rsidR="006B2330" w:rsidRPr="00FE23C5">
        <w:rPr>
          <w:rFonts w:ascii="Angsana New" w:hAnsi="Angsana New"/>
          <w:sz w:val="30"/>
          <w:szCs w:val="30"/>
        </w:rPr>
        <w:t xml:space="preserve"> 2567</w:t>
      </w:r>
      <w:r w:rsidR="00394097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และครั้งที่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2</w:t>
      </w:r>
      <w:r w:rsidR="00F536D8" w:rsidRPr="00FE23C5">
        <w:rPr>
          <w:rFonts w:ascii="Angsana New" w:hAnsi="Angsana New" w:hint="cs"/>
          <w:sz w:val="30"/>
          <w:szCs w:val="30"/>
          <w:cs/>
        </w:rPr>
        <w:t>/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2567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16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2567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>อนุมัติให้เพิ่มทุนจดทะเบียนจำนวน</w:t>
      </w:r>
      <w:r w:rsidR="00F536D8" w:rsidRPr="00FE23C5">
        <w:rPr>
          <w:rFonts w:ascii="Angsana New" w:hAnsi="Angsana New" w:hint="cs"/>
          <w:sz w:val="30"/>
          <w:szCs w:val="30"/>
          <w:cs/>
        </w:rPr>
        <w:t>ครั้งละ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6B2330" w:rsidRPr="00FE23C5">
        <w:rPr>
          <w:rFonts w:ascii="Angsana New" w:hAnsi="Angsana New"/>
          <w:sz w:val="30"/>
          <w:szCs w:val="30"/>
        </w:rPr>
        <w:t>100</w:t>
      </w:r>
      <w:r w:rsidRPr="00FE23C5">
        <w:rPr>
          <w:rFonts w:ascii="Angsana New" w:hAnsi="Angsana New" w:hint="cs"/>
          <w:sz w:val="30"/>
          <w:szCs w:val="30"/>
          <w:cs/>
        </w:rPr>
        <w:t xml:space="preserve"> ล้านบาท </w:t>
      </w:r>
      <w:bookmarkEnd w:id="24"/>
      <w:bookmarkEnd w:id="25"/>
      <w:bookmarkEnd w:id="26"/>
      <w:r w:rsidR="00F536D8" w:rsidRPr="00FE23C5">
        <w:rPr>
          <w:rFonts w:ascii="Angsana New" w:hAnsi="Angsana New" w:hint="cs"/>
          <w:sz w:val="30"/>
          <w:szCs w:val="30"/>
          <w:cs/>
        </w:rPr>
        <w:t xml:space="preserve">รวมเป็น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200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 ล้านบาทโดยได้</w:t>
      </w:r>
      <w:r w:rsidR="000F1681" w:rsidRPr="00FE23C5">
        <w:rPr>
          <w:rFonts w:ascii="Angsana New" w:hAnsi="Angsana New"/>
          <w:sz w:val="30"/>
          <w:szCs w:val="30"/>
          <w:cs/>
        </w:rPr>
        <w:t>มีการจดทะเบียนเพิ่มทุนกับกรมพัฒนาธุรกิจการค้าแล้ว</w:t>
      </w:r>
      <w:r w:rsidR="004B673E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0F1681" w:rsidRPr="00FE23C5">
        <w:rPr>
          <w:rFonts w:ascii="Angsana New" w:hAnsi="Angsana New"/>
          <w:sz w:val="30"/>
          <w:szCs w:val="30"/>
          <w:cs/>
        </w:rPr>
        <w:t>เมื่อวันที่</w:t>
      </w:r>
      <w:r w:rsidR="004B673E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18</w:t>
      </w:r>
      <w:r w:rsidR="00A92F2E" w:rsidRPr="00FE23C5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6B2330" w:rsidRPr="00FE23C5">
        <w:rPr>
          <w:rFonts w:ascii="Angsana New" w:hAnsi="Angsana New"/>
          <w:sz w:val="30"/>
          <w:szCs w:val="30"/>
        </w:rPr>
        <w:t xml:space="preserve"> 2567</w:t>
      </w:r>
      <w:r w:rsidR="000F1681" w:rsidRPr="00FE23C5">
        <w:rPr>
          <w:rFonts w:ascii="Angsana New" w:hAnsi="Angsana New"/>
          <w:sz w:val="30"/>
          <w:szCs w:val="30"/>
          <w:cs/>
        </w:rPr>
        <w:t xml:space="preserve"> </w:t>
      </w:r>
      <w:r w:rsidR="00F536D8" w:rsidRPr="00FE23C5">
        <w:rPr>
          <w:rFonts w:ascii="Angsana New" w:hAnsi="Angsana New" w:hint="cs"/>
          <w:sz w:val="30"/>
          <w:szCs w:val="30"/>
          <w:cs/>
        </w:rPr>
        <w:t>และ</w:t>
      </w:r>
      <w:r w:rsidR="009958AF">
        <w:rPr>
          <w:rFonts w:ascii="Angsana New" w:hAnsi="Angsana New" w:hint="cs"/>
          <w:sz w:val="30"/>
          <w:szCs w:val="30"/>
          <w:cs/>
        </w:rPr>
        <w:t>วันที่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16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2567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="000F1681" w:rsidRPr="00FE23C5">
        <w:rPr>
          <w:rFonts w:ascii="Angsana New" w:hAnsi="Angsana New"/>
          <w:sz w:val="30"/>
          <w:szCs w:val="30"/>
          <w:cs/>
        </w:rPr>
        <w:t xml:space="preserve">โดยบริษัทเข้าถือหุ้นที่เพิ่มทุนทั้งจำนวน ตามมติที่ประชุมคณะกรรมการบริษัท ครั้งที่ </w:t>
      </w:r>
      <w:r w:rsidR="00DB0AAB" w:rsidRPr="00FE23C5">
        <w:rPr>
          <w:rFonts w:ascii="Angsana New" w:hAnsi="Angsana New"/>
          <w:sz w:val="30"/>
          <w:szCs w:val="30"/>
        </w:rPr>
        <w:t xml:space="preserve">3/2567 </w:t>
      </w:r>
      <w:r w:rsidR="000F1681" w:rsidRPr="00FE23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B0AAB" w:rsidRPr="00FE23C5">
        <w:rPr>
          <w:rFonts w:ascii="Angsana New" w:hAnsi="Angsana New"/>
          <w:sz w:val="30"/>
          <w:szCs w:val="30"/>
        </w:rPr>
        <w:t>18</w:t>
      </w:r>
      <w:r w:rsidR="00A92F2E" w:rsidRPr="00FE23C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DB0AAB" w:rsidRPr="00FE23C5">
        <w:rPr>
          <w:rFonts w:ascii="Angsana New" w:hAnsi="Angsana New"/>
          <w:sz w:val="30"/>
          <w:szCs w:val="30"/>
        </w:rPr>
        <w:t>2567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536D8" w:rsidRPr="00FE23C5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4</w:t>
      </w:r>
      <w:r w:rsidR="00F536D8" w:rsidRPr="00FE23C5">
        <w:rPr>
          <w:rFonts w:ascii="Angsana New" w:hAnsi="Angsana New"/>
          <w:sz w:val="30"/>
          <w:szCs w:val="30"/>
        </w:rPr>
        <w:t xml:space="preserve">/2567 </w:t>
      </w:r>
      <w:r w:rsidR="00F536D8" w:rsidRPr="00FE23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B3EB8" w:rsidRPr="00BB3EB8">
        <w:rPr>
          <w:rFonts w:ascii="Angsana New" w:hAnsi="Angsana New" w:hint="cs"/>
          <w:sz w:val="30"/>
          <w:szCs w:val="30"/>
          <w:lang w:val="en-GB"/>
        </w:rPr>
        <w:t>13</w:t>
      </w:r>
      <w:r w:rsidR="00F536D8" w:rsidRPr="00FE23C5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F536D8" w:rsidRPr="00FE23C5">
        <w:rPr>
          <w:rFonts w:ascii="Angsana New" w:hAnsi="Angsana New"/>
          <w:sz w:val="30"/>
          <w:szCs w:val="30"/>
        </w:rPr>
        <w:t>2567</w:t>
      </w:r>
    </w:p>
    <w:p w14:paraId="083305A8" w14:textId="587EF869" w:rsidR="006526FD" w:rsidRPr="00FE23C5" w:rsidRDefault="006526FD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520AB44" w14:textId="7E522819" w:rsidR="00496F4F" w:rsidRPr="00FE23C5" w:rsidRDefault="00496F4F" w:rsidP="00A92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ตามมติที่ประชุมวิสามัญผู้ถือหุ้น ของบริษัท สยามสตีลไวร์ จำกัด ครั้งที่ </w:t>
      </w:r>
      <w:r w:rsidRPr="00FE23C5">
        <w:rPr>
          <w:rFonts w:ascii="Angsana New" w:hAnsi="Angsana New"/>
          <w:sz w:val="30"/>
          <w:szCs w:val="30"/>
        </w:rPr>
        <w:t xml:space="preserve">1/2566  </w:t>
      </w:r>
      <w:r w:rsidRPr="00FE23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E23C5">
        <w:rPr>
          <w:rFonts w:ascii="Angsana New" w:hAnsi="Angsana New"/>
          <w:sz w:val="30"/>
          <w:szCs w:val="30"/>
        </w:rPr>
        <w:t xml:space="preserve">24 </w:t>
      </w:r>
      <w:r w:rsidRPr="00FE23C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E23C5">
        <w:rPr>
          <w:rFonts w:ascii="Angsana New" w:hAnsi="Angsana New"/>
          <w:sz w:val="30"/>
          <w:szCs w:val="30"/>
        </w:rPr>
        <w:t xml:space="preserve">2566 </w:t>
      </w:r>
      <w:r w:rsidRPr="00FE23C5">
        <w:rPr>
          <w:rFonts w:ascii="Angsana New" w:hAnsi="Angsana New"/>
          <w:sz w:val="30"/>
          <w:szCs w:val="30"/>
          <w:cs/>
        </w:rPr>
        <w:t xml:space="preserve">อนุมัติให้เพิ่มทุนจดทะเบียนจำนวน </w:t>
      </w:r>
      <w:r w:rsidRPr="00FE23C5">
        <w:rPr>
          <w:rFonts w:ascii="Angsana New" w:hAnsi="Angsana New"/>
          <w:sz w:val="30"/>
          <w:szCs w:val="30"/>
        </w:rPr>
        <w:t xml:space="preserve">50 </w:t>
      </w:r>
      <w:r w:rsidRPr="00FE23C5">
        <w:rPr>
          <w:rFonts w:ascii="Angsana New" w:hAnsi="Angsana New"/>
          <w:sz w:val="30"/>
          <w:szCs w:val="30"/>
          <w:cs/>
        </w:rPr>
        <w:t xml:space="preserve">ล้านบาท โดยบริษัทเข้าถือหุ้นที่เพิ่มทุนทั้งจำนวน และได้มีการจดทะเบียนเพิ่มทุนกับกรมพัฒนาธุรกิจการค้าแล้วเมื่อวันที่ </w:t>
      </w:r>
      <w:r w:rsidRPr="00FE23C5">
        <w:rPr>
          <w:rFonts w:ascii="Angsana New" w:hAnsi="Angsana New"/>
          <w:sz w:val="30"/>
          <w:szCs w:val="30"/>
        </w:rPr>
        <w:t xml:space="preserve">24 </w:t>
      </w:r>
      <w:r w:rsidRPr="00FE23C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E23C5">
        <w:rPr>
          <w:rFonts w:ascii="Angsana New" w:hAnsi="Angsana New"/>
          <w:sz w:val="30"/>
          <w:szCs w:val="30"/>
        </w:rPr>
        <w:t>2566</w:t>
      </w:r>
    </w:p>
    <w:p w14:paraId="72261C05" w14:textId="77777777" w:rsidR="00A92F2E" w:rsidRPr="00FE23C5" w:rsidRDefault="00A92F2E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A38605C" w14:textId="77777777" w:rsidR="00A92F2E" w:rsidRPr="00FE23C5" w:rsidRDefault="00A92F2E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D88FFF8" w14:textId="77777777" w:rsidR="00E32E9A" w:rsidRPr="00FE23C5" w:rsidRDefault="00E32E9A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058C82C" w14:textId="77777777" w:rsidR="00E32E9A" w:rsidRPr="00FE23C5" w:rsidRDefault="00E32E9A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5C95DCA" w14:textId="77777777" w:rsidR="00666A62" w:rsidRPr="00FE23C5" w:rsidRDefault="00666A62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A334C53" w14:textId="77777777" w:rsidR="00666A62" w:rsidRPr="00FE23C5" w:rsidRDefault="00666A62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9C41EB8" w14:textId="77777777" w:rsidR="00F85568" w:rsidRPr="00FE23C5" w:rsidRDefault="00F85568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54118B9" w14:textId="77777777" w:rsidR="00F85568" w:rsidRPr="00FE23C5" w:rsidRDefault="00F85568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3CE2FEA" w14:textId="77777777" w:rsidR="00F85568" w:rsidRPr="00FE23C5" w:rsidRDefault="00F85568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D04553C" w14:textId="77777777" w:rsidR="00F85568" w:rsidRDefault="00F85568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E2FF612" w14:textId="77777777" w:rsidR="00B0425A" w:rsidRPr="00FE23C5" w:rsidRDefault="00B0425A" w:rsidP="000F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bookmarkEnd w:id="27"/>
    <w:p w14:paraId="286CBC00" w14:textId="0DDEF3D5" w:rsidR="007924E7" w:rsidRPr="00FE23C5" w:rsidRDefault="00EE3FF9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1</w:t>
      </w:r>
      <w:r w:rsidR="00F47868" w:rsidRPr="00FE23C5">
        <w:rPr>
          <w:rFonts w:ascii="Angsana New" w:hAnsi="Angsana New"/>
          <w:b/>
          <w:bCs/>
          <w:sz w:val="32"/>
          <w:szCs w:val="32"/>
        </w:rPr>
        <w:t>0</w:t>
      </w:r>
      <w:r w:rsidR="00A51632" w:rsidRPr="00FE23C5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FE23C5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FE23C5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E7507CA" w14:textId="377F1AE2" w:rsidR="007924E7" w:rsidRPr="00FE23C5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12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ข้อมูลทางการเงินรวม</w:t>
      </w:r>
      <w:r w:rsidR="007924E7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และ</w:t>
      </w:r>
    </w:p>
    <w:p w14:paraId="1AB8CEA4" w14:textId="0D5BDEAC" w:rsidR="007924E7" w:rsidRPr="00FE23C5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0" w:firstLine="576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666A62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W w:w="906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64"/>
        <w:gridCol w:w="1777"/>
        <w:gridCol w:w="562"/>
        <w:gridCol w:w="1422"/>
        <w:gridCol w:w="136"/>
      </w:tblGrid>
      <w:tr w:rsidR="00FE23C5" w:rsidRPr="00FE23C5" w14:paraId="4AE6C326" w14:textId="77777777" w:rsidTr="009958AF">
        <w:trPr>
          <w:gridAfter w:val="1"/>
          <w:wAfter w:w="136" w:type="dxa"/>
          <w:tblHeader/>
        </w:trPr>
        <w:tc>
          <w:tcPr>
            <w:tcW w:w="6941" w:type="dxa"/>
            <w:gridSpan w:val="2"/>
            <w:vAlign w:val="bottom"/>
          </w:tcPr>
          <w:p w14:paraId="3EDC1F9A" w14:textId="77777777" w:rsidR="009E4B1F" w:rsidRPr="00FE23C5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DB52F5D" w14:textId="77777777" w:rsidR="009E4B1F" w:rsidRPr="00FE23C5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FE23C5" w:rsidRPr="00FE23C5" w14:paraId="1F9205C9" w14:textId="77777777" w:rsidTr="009958AF">
        <w:trPr>
          <w:gridAfter w:val="1"/>
          <w:wAfter w:w="136" w:type="dxa"/>
          <w:tblHeader/>
        </w:trPr>
        <w:tc>
          <w:tcPr>
            <w:tcW w:w="6941" w:type="dxa"/>
            <w:gridSpan w:val="2"/>
            <w:vAlign w:val="bottom"/>
          </w:tcPr>
          <w:p w14:paraId="11D963C5" w14:textId="77777777" w:rsidR="009E4B1F" w:rsidRPr="00FE23C5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D543AC" w14:textId="77777777" w:rsidR="009E4B1F" w:rsidRPr="00FE23C5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FE23C5" w:rsidRPr="00FE23C5" w14:paraId="37315F5B" w14:textId="77777777" w:rsidTr="009958AF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50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4C3DD" w14:textId="14B2392F" w:rsidR="00342CE4" w:rsidRPr="00FE23C5" w:rsidRDefault="00342CE4" w:rsidP="00B0425A">
            <w:pPr>
              <w:ind w:left="-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FE23C5">
              <w:rPr>
                <w:rFonts w:ascii="Angsana New" w:hAnsi="Angsana New"/>
                <w:sz w:val="30"/>
                <w:szCs w:val="30"/>
              </w:rPr>
              <w:t>1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D8F1" w14:textId="187C370A" w:rsidR="00342CE4" w:rsidRPr="00FE23C5" w:rsidRDefault="005C5347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FE23C5" w14:paraId="0790523F" w14:textId="77777777" w:rsidTr="009958AF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3FCAC" w14:textId="77777777" w:rsidR="00342CE4" w:rsidRPr="00FE23C5" w:rsidRDefault="00342CE4" w:rsidP="00B042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51CB" w14:textId="77777777" w:rsidR="00342CE4" w:rsidRPr="00FE23C5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7D3C" w14:textId="77777777" w:rsidR="00342CE4" w:rsidRPr="00FE23C5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FE23C5" w14:paraId="2CDB9C1E" w14:textId="77777777" w:rsidTr="009958AF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C805" w14:textId="7FAA8808" w:rsidR="00342CE4" w:rsidRPr="00FE23C5" w:rsidRDefault="00342CE4" w:rsidP="00B0425A">
            <w:pPr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31E41"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31E41"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2D3" w14:textId="77777777" w:rsidR="00342CE4" w:rsidRPr="00FE23C5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0C88" w14:textId="4FB6A5C2" w:rsidR="00342CE4" w:rsidRPr="00FE23C5" w:rsidRDefault="005C5347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FE23C5" w14:paraId="37EDC503" w14:textId="77777777" w:rsidTr="009958AF">
        <w:trPr>
          <w:gridAfter w:val="1"/>
          <w:wAfter w:w="136" w:type="dxa"/>
          <w:tblHeader/>
        </w:trPr>
        <w:tc>
          <w:tcPr>
            <w:tcW w:w="6941" w:type="dxa"/>
            <w:gridSpan w:val="2"/>
            <w:vAlign w:val="bottom"/>
          </w:tcPr>
          <w:p w14:paraId="0000F528" w14:textId="77777777" w:rsidR="00342CE4" w:rsidRPr="00FE23C5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FC9B33B" w14:textId="77777777" w:rsidR="00342CE4" w:rsidRPr="00FE23C5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564924F5" w14:textId="77777777" w:rsidR="006A261E" w:rsidRPr="00FE23C5" w:rsidRDefault="00EA5958" w:rsidP="006A261E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</w:t>
      </w:r>
      <w:r w:rsidR="001746F4" w:rsidRPr="00FE23C5">
        <w:rPr>
          <w:rFonts w:ascii="Angsana New" w:hAnsi="Angsana New" w:hint="cs"/>
          <w:sz w:val="30"/>
          <w:szCs w:val="30"/>
          <w:cs/>
        </w:rPr>
        <w:t>ทุน</w:t>
      </w:r>
      <w:r w:rsidR="003A084C" w:rsidRPr="00FE23C5">
        <w:rPr>
          <w:rFonts w:ascii="Angsana New" w:hAnsi="Angsana New" w:hint="cs"/>
          <w:sz w:val="30"/>
          <w:szCs w:val="30"/>
          <w:cs/>
        </w:rPr>
        <w:t>เป็นที่ดินทั้งจำนวน</w:t>
      </w:r>
      <w:r w:rsidRPr="00FE23C5">
        <w:rPr>
          <w:rFonts w:ascii="Angsana New" w:hAnsi="Angsana New" w:hint="cs"/>
          <w:sz w:val="30"/>
          <w:szCs w:val="30"/>
          <w:cs/>
        </w:rPr>
        <w:t xml:space="preserve"> 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FE23C5">
        <w:rPr>
          <w:rFonts w:ascii="Angsana New" w:hAnsi="Angsana New"/>
          <w:sz w:val="30"/>
          <w:szCs w:val="30"/>
        </w:rPr>
        <w:t xml:space="preserve"> </w:t>
      </w:r>
    </w:p>
    <w:p w14:paraId="16DA704B" w14:textId="7AEFC44B" w:rsidR="006A261E" w:rsidRPr="00FE23C5" w:rsidRDefault="00ED2412" w:rsidP="006A261E">
      <w:pPr>
        <w:tabs>
          <w:tab w:val="clear" w:pos="227"/>
          <w:tab w:val="clear" w:pos="454"/>
        </w:tabs>
        <w:spacing w:before="240"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C77038" w:rsidRPr="00FE23C5">
        <w:rPr>
          <w:rFonts w:ascii="Angsana New" w:hAnsi="Angsana New"/>
          <w:sz w:val="30"/>
          <w:szCs w:val="30"/>
        </w:rPr>
        <w:t>30</w:t>
      </w:r>
      <w:r w:rsidRPr="00FE23C5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="00C77038" w:rsidRPr="00FE23C5">
        <w:rPr>
          <w:rFonts w:ascii="Angsana New" w:hAnsi="Angsana New"/>
          <w:sz w:val="30"/>
          <w:szCs w:val="30"/>
        </w:rPr>
        <w:t>2567</w:t>
      </w:r>
      <w:r w:rsidRPr="00FE23C5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FE23C5">
        <w:rPr>
          <w:rFonts w:ascii="Angsana New" w:hAnsi="Angsana New"/>
          <w:sz w:val="30"/>
          <w:szCs w:val="30"/>
        </w:rPr>
        <w:t xml:space="preserve">67.79 </w:t>
      </w:r>
      <w:r w:rsidRPr="00FE23C5">
        <w:rPr>
          <w:rFonts w:ascii="Angsana New" w:hAnsi="Angsana New"/>
          <w:sz w:val="30"/>
          <w:szCs w:val="30"/>
          <w:cs/>
        </w:rPr>
        <w:t>ล้านบาท</w:t>
      </w:r>
    </w:p>
    <w:p w14:paraId="14DA2FCD" w14:textId="77777777" w:rsidR="00544F48" w:rsidRPr="00FE23C5" w:rsidRDefault="00334C1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F47868" w:rsidRPr="00FE23C5">
        <w:rPr>
          <w:rFonts w:ascii="Angsana New" w:hAnsi="Angsana New"/>
          <w:b/>
          <w:bCs/>
          <w:sz w:val="30"/>
          <w:szCs w:val="30"/>
        </w:rPr>
        <w:t>1</w:t>
      </w:r>
      <w:r w:rsidR="00544F48" w:rsidRPr="00FE23C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FE23C5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04E15EDD" w14:textId="77777777" w:rsidR="00675471" w:rsidRPr="00FE23C5" w:rsidRDefault="0067547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20"/>
        <w:gridCol w:w="270"/>
        <w:gridCol w:w="1620"/>
      </w:tblGrid>
      <w:tr w:rsidR="00FE23C5" w:rsidRPr="00FE23C5" w14:paraId="5F64CA90" w14:textId="77777777" w:rsidTr="009958AF">
        <w:tc>
          <w:tcPr>
            <w:tcW w:w="5400" w:type="dxa"/>
          </w:tcPr>
          <w:p w14:paraId="0D35153E" w14:textId="77777777" w:rsidR="00675471" w:rsidRPr="00FE23C5" w:rsidRDefault="00675471" w:rsidP="006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8" w:name="_Hlk166343920"/>
          </w:p>
        </w:tc>
        <w:tc>
          <w:tcPr>
            <w:tcW w:w="1620" w:type="dxa"/>
          </w:tcPr>
          <w:p w14:paraId="0B59AD96" w14:textId="77777777" w:rsidR="009958AF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5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</w:t>
            </w:r>
          </w:p>
          <w:p w14:paraId="487C9495" w14:textId="0CB15D6C" w:rsidR="00675471" w:rsidRPr="009958AF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5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E5D06A5" w14:textId="77777777" w:rsidR="00675471" w:rsidRPr="009958AF" w:rsidRDefault="00675471" w:rsidP="006A261E">
            <w:pPr>
              <w:tabs>
                <w:tab w:val="decimal" w:pos="1152"/>
              </w:tabs>
              <w:spacing w:line="256" w:lineRule="auto"/>
              <w:contextualSpacing/>
              <w:mirrorIndents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D4E513" w14:textId="65F84C0F" w:rsidR="00675471" w:rsidRPr="009958AF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5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666A62" w:rsidRPr="00995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51F5527A" w14:textId="77777777" w:rsidTr="009958AF">
        <w:tc>
          <w:tcPr>
            <w:tcW w:w="5400" w:type="dxa"/>
          </w:tcPr>
          <w:p w14:paraId="38BBED27" w14:textId="77777777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1C85BECC" w14:textId="77777777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3C5" w:rsidRPr="00FE23C5" w14:paraId="5BA92243" w14:textId="77777777" w:rsidTr="009958AF">
        <w:tc>
          <w:tcPr>
            <w:tcW w:w="5400" w:type="dxa"/>
          </w:tcPr>
          <w:p w14:paraId="4B69FF44" w14:textId="77777777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620" w:type="dxa"/>
          </w:tcPr>
          <w:p w14:paraId="3C72B197" w14:textId="6B538C02" w:rsidR="00675471" w:rsidRPr="00FE23C5" w:rsidRDefault="00DF785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1,834,421</w:t>
            </w:r>
          </w:p>
        </w:tc>
        <w:tc>
          <w:tcPr>
            <w:tcW w:w="270" w:type="dxa"/>
          </w:tcPr>
          <w:p w14:paraId="1713B830" w14:textId="77777777" w:rsidR="00675471" w:rsidRPr="00FE23C5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8DC41B" w14:textId="6CB63715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1,318,645</w:t>
            </w:r>
          </w:p>
        </w:tc>
      </w:tr>
      <w:tr w:rsidR="00FE23C5" w:rsidRPr="00FE23C5" w14:paraId="05F5223A" w14:textId="77777777" w:rsidTr="009958AF">
        <w:tc>
          <w:tcPr>
            <w:tcW w:w="5400" w:type="dxa"/>
          </w:tcPr>
          <w:p w14:paraId="0294581C" w14:textId="77777777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1004CFA4" w14:textId="3F640A8D" w:rsidR="00675471" w:rsidRPr="00FE23C5" w:rsidRDefault="00BB3EB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110</w:t>
            </w:r>
            <w:r w:rsidR="003C5AEE"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489</w:t>
            </w:r>
          </w:p>
        </w:tc>
        <w:tc>
          <w:tcPr>
            <w:tcW w:w="270" w:type="dxa"/>
          </w:tcPr>
          <w:p w14:paraId="239E732A" w14:textId="77777777" w:rsidR="00675471" w:rsidRPr="00FE23C5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0B4DFA9" w14:textId="44D351FF" w:rsidR="00675471" w:rsidRPr="00FE23C5" w:rsidRDefault="006C312A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36,262</w:t>
            </w:r>
          </w:p>
        </w:tc>
      </w:tr>
      <w:tr w:rsidR="00FE23C5" w:rsidRPr="00FE23C5" w14:paraId="762D864A" w14:textId="77777777" w:rsidTr="009958AF">
        <w:tc>
          <w:tcPr>
            <w:tcW w:w="5400" w:type="dxa"/>
            <w:shd w:val="clear" w:color="auto" w:fill="auto"/>
          </w:tcPr>
          <w:p w14:paraId="16926B9D" w14:textId="4AD02C90" w:rsidR="008B6798" w:rsidRPr="00FE23C5" w:rsidRDefault="004B673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เพิ่มขึ้นจากการลงทุนในบริษัทย่อย</w:t>
            </w:r>
            <w:r w:rsidR="008B6798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0A37208F" w14:textId="4483A34C" w:rsidR="008B6798" w:rsidRPr="00FE23C5" w:rsidRDefault="00BB3EB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114</w:t>
            </w:r>
            <w:r w:rsidR="008B6798"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056</w:t>
            </w:r>
          </w:p>
        </w:tc>
        <w:tc>
          <w:tcPr>
            <w:tcW w:w="270" w:type="dxa"/>
          </w:tcPr>
          <w:p w14:paraId="7FE8BC1A" w14:textId="77777777" w:rsidR="008B6798" w:rsidRPr="00FE23C5" w:rsidRDefault="008B6798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852D74" w14:textId="384F411B" w:rsidR="008B6798" w:rsidRPr="00FE23C5" w:rsidRDefault="008B679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FE23C5" w14:paraId="12DACD0D" w14:textId="77777777" w:rsidTr="009958AF">
        <w:tc>
          <w:tcPr>
            <w:tcW w:w="5400" w:type="dxa"/>
          </w:tcPr>
          <w:p w14:paraId="282EB7A8" w14:textId="41D50B22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1620" w:type="dxa"/>
          </w:tcPr>
          <w:p w14:paraId="23485E6E" w14:textId="2C410869" w:rsidR="00675471" w:rsidRPr="00FE23C5" w:rsidRDefault="003C5AE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20,938</w:t>
            </w:r>
          </w:p>
        </w:tc>
        <w:tc>
          <w:tcPr>
            <w:tcW w:w="270" w:type="dxa"/>
          </w:tcPr>
          <w:p w14:paraId="2A5B76DB" w14:textId="77777777" w:rsidR="00675471" w:rsidRPr="00FE23C5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1EB81AF" w14:textId="32771A5F" w:rsidR="00675471" w:rsidRPr="00FE23C5" w:rsidRDefault="006C312A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20,938</w:t>
            </w:r>
          </w:p>
        </w:tc>
      </w:tr>
      <w:tr w:rsidR="00FE23C5" w:rsidRPr="00FE23C5" w14:paraId="5E616D30" w14:textId="77777777" w:rsidTr="009958AF">
        <w:tc>
          <w:tcPr>
            <w:tcW w:w="5400" w:type="dxa"/>
          </w:tcPr>
          <w:p w14:paraId="6EF92138" w14:textId="77777777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620" w:type="dxa"/>
          </w:tcPr>
          <w:p w14:paraId="667C55B5" w14:textId="179FED3A" w:rsidR="00675471" w:rsidRPr="00FE23C5" w:rsidRDefault="00254CB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3C5AEE" w:rsidRPr="00FE23C5">
              <w:rPr>
                <w:rFonts w:ascii="Angsana New" w:hAnsi="Angsana New"/>
                <w:sz w:val="30"/>
                <w:szCs w:val="30"/>
              </w:rPr>
              <w:t>8</w:t>
            </w:r>
            <w:r w:rsidR="008B6798" w:rsidRPr="00FE23C5">
              <w:rPr>
                <w:rFonts w:ascii="Angsana New" w:hAnsi="Angsana New"/>
                <w:sz w:val="30"/>
                <w:szCs w:val="30"/>
              </w:rPr>
              <w:t>9,895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F0DE0A" w14:textId="77777777" w:rsidR="00675471" w:rsidRPr="00FE23C5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8304F2" w14:textId="0E5E917F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143A72" w:rsidRPr="00FE23C5">
              <w:rPr>
                <w:rFonts w:ascii="Angsana New" w:hAnsi="Angsana New"/>
                <w:sz w:val="30"/>
                <w:szCs w:val="30"/>
              </w:rPr>
              <w:t>76,195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FE23C5" w14:paraId="73F81656" w14:textId="77777777" w:rsidTr="009958AF">
        <w:tc>
          <w:tcPr>
            <w:tcW w:w="5400" w:type="dxa"/>
          </w:tcPr>
          <w:p w14:paraId="5AA6A9E5" w14:textId="77777777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D09FC4" w14:textId="62135A3B" w:rsidR="00675471" w:rsidRPr="00FE23C5" w:rsidRDefault="00DF785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3C5AEE" w:rsidRPr="00FE23C5">
              <w:rPr>
                <w:rFonts w:ascii="Angsana New" w:hAnsi="Angsana New"/>
                <w:sz w:val="30"/>
                <w:szCs w:val="30"/>
              </w:rPr>
              <w:t>1,857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8DF96B" w14:textId="77777777" w:rsidR="00675471" w:rsidRPr="00FE23C5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A66831" w14:textId="5D9638CA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143A72" w:rsidRPr="00FE23C5">
              <w:rPr>
                <w:rFonts w:ascii="Angsana New" w:hAnsi="Angsana New"/>
                <w:sz w:val="30"/>
                <w:szCs w:val="30"/>
              </w:rPr>
              <w:t>1,857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71" w:rsidRPr="00FE23C5" w14:paraId="084699F2" w14:textId="77777777" w:rsidTr="009958AF">
        <w:tc>
          <w:tcPr>
            <w:tcW w:w="5400" w:type="dxa"/>
          </w:tcPr>
          <w:p w14:paraId="0F7DC8DF" w14:textId="2696CD3B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E41"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31E41"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8FCE94" w14:textId="1A072FEF" w:rsidR="00675471" w:rsidRPr="00FE23C5" w:rsidRDefault="00DF7851" w:rsidP="00D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BB3EB8" w:rsidRPr="00BB3EB8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988</w:t>
            </w:r>
            <w:r w:rsidR="0054729A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B3EB8" w:rsidRPr="00BB3EB8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152</w:t>
            </w:r>
          </w:p>
        </w:tc>
        <w:tc>
          <w:tcPr>
            <w:tcW w:w="270" w:type="dxa"/>
          </w:tcPr>
          <w:p w14:paraId="12F4ED1E" w14:textId="77777777" w:rsidR="00675471" w:rsidRPr="00FE23C5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9395A35" w14:textId="3D63899B" w:rsidR="00675471" w:rsidRPr="00FE23C5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43A72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297,793</w:t>
            </w:r>
          </w:p>
        </w:tc>
      </w:tr>
      <w:bookmarkEnd w:id="28"/>
    </w:tbl>
    <w:p w14:paraId="2383AA9D" w14:textId="77777777" w:rsidR="00675471" w:rsidRPr="00FE23C5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121800" w14:textId="41F2A9AF" w:rsidR="00575385" w:rsidRPr="00FE23C5" w:rsidRDefault="00544F48" w:rsidP="006A261E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Pr="00FE23C5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มูลค่าสุทธิทางบัญชี</w:t>
      </w:r>
      <w:r w:rsidR="00C1172D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จำนวน</w:t>
      </w:r>
      <w:r w:rsidRPr="00FE23C5">
        <w:rPr>
          <w:rFonts w:ascii="Angsana New" w:hAnsi="Angsana New"/>
          <w:sz w:val="30"/>
          <w:szCs w:val="30"/>
        </w:rPr>
        <w:t xml:space="preserve"> </w:t>
      </w:r>
      <w:bookmarkStart w:id="29" w:name="_Hlk71032733"/>
      <w:r w:rsidR="009D3149" w:rsidRPr="00FE23C5">
        <w:rPr>
          <w:rFonts w:ascii="Angsana New" w:hAnsi="Angsana New"/>
          <w:sz w:val="30"/>
          <w:szCs w:val="30"/>
        </w:rPr>
        <w:t>618.33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bookmarkEnd w:id="29"/>
      <w:r w:rsidRPr="00FE23C5">
        <w:rPr>
          <w:rFonts w:ascii="Angsana New" w:hAnsi="Angsana New"/>
          <w:sz w:val="30"/>
          <w:szCs w:val="30"/>
          <w:cs/>
        </w:rPr>
        <w:t xml:space="preserve">ล้านบาท </w:t>
      </w:r>
      <w:r w:rsidR="00666A62" w:rsidRPr="00FE23C5">
        <w:rPr>
          <w:rFonts w:ascii="Angsana New" w:hAnsi="Angsana New" w:hint="cs"/>
          <w:i/>
          <w:iCs/>
          <w:sz w:val="30"/>
          <w:szCs w:val="30"/>
          <w:cs/>
        </w:rPr>
        <w:t xml:space="preserve">            </w:t>
      </w:r>
      <w:r w:rsidRPr="00FE23C5">
        <w:rPr>
          <w:rFonts w:ascii="Angsana New" w:hAnsi="Angsana New"/>
          <w:i/>
          <w:iCs/>
          <w:sz w:val="30"/>
          <w:szCs w:val="30"/>
          <w:cs/>
        </w:rPr>
        <w:t>(</w:t>
      </w:r>
      <w:r w:rsidR="00666A62" w:rsidRPr="00FE23C5">
        <w:rPr>
          <w:rFonts w:ascii="Angsana New" w:hAnsi="Angsana New"/>
          <w:i/>
          <w:iCs/>
          <w:sz w:val="30"/>
          <w:szCs w:val="30"/>
        </w:rPr>
        <w:t xml:space="preserve">31 </w:t>
      </w:r>
      <w:r w:rsidR="00666A62" w:rsidRPr="00FE23C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FE23C5">
        <w:rPr>
          <w:rFonts w:ascii="Angsana New" w:hAnsi="Angsana New"/>
          <w:i/>
          <w:iCs/>
          <w:sz w:val="30"/>
          <w:szCs w:val="30"/>
        </w:rPr>
        <w:t>25</w:t>
      </w:r>
      <w:r w:rsidR="00EE3FF9" w:rsidRPr="00FE23C5">
        <w:rPr>
          <w:rFonts w:ascii="Angsana New" w:hAnsi="Angsana New"/>
          <w:i/>
          <w:iCs/>
          <w:sz w:val="30"/>
          <w:szCs w:val="30"/>
          <w:lang w:val="en-GB"/>
        </w:rPr>
        <w:t>6</w:t>
      </w:r>
      <w:r w:rsidR="00AB3E28" w:rsidRPr="00FE23C5">
        <w:rPr>
          <w:rFonts w:ascii="Angsana New" w:hAnsi="Angsana New"/>
          <w:i/>
          <w:iCs/>
          <w:sz w:val="30"/>
          <w:szCs w:val="30"/>
        </w:rPr>
        <w:t>6</w:t>
      </w:r>
      <w:r w:rsidRPr="00FE23C5">
        <w:rPr>
          <w:rFonts w:ascii="Angsana New" w:hAnsi="Angsana New"/>
          <w:i/>
          <w:iCs/>
          <w:sz w:val="30"/>
          <w:szCs w:val="30"/>
        </w:rPr>
        <w:t xml:space="preserve"> </w:t>
      </w:r>
      <w:r w:rsidRPr="00FE23C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77038" w:rsidRPr="00FE23C5">
        <w:rPr>
          <w:rFonts w:ascii="Angsana New" w:hAnsi="Angsana New"/>
          <w:i/>
          <w:iCs/>
          <w:sz w:val="30"/>
          <w:szCs w:val="30"/>
        </w:rPr>
        <w:t>554</w:t>
      </w:r>
      <w:r w:rsidR="0004309F" w:rsidRPr="00FE23C5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C77038" w:rsidRPr="00FE23C5">
        <w:rPr>
          <w:rFonts w:ascii="Angsana New" w:hAnsi="Angsana New"/>
          <w:i/>
          <w:iCs/>
          <w:sz w:val="30"/>
          <w:szCs w:val="30"/>
        </w:rPr>
        <w:t>34</w:t>
      </w:r>
      <w:r w:rsidR="00AB3E28" w:rsidRPr="00FE23C5">
        <w:rPr>
          <w:rFonts w:ascii="Angsana New" w:hAnsi="Angsana New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FE23C5">
        <w:rPr>
          <w:rFonts w:ascii="Angsana New" w:hAnsi="Angsana New"/>
          <w:sz w:val="30"/>
          <w:szCs w:val="30"/>
          <w:cs/>
        </w:rPr>
        <w:t xml:space="preserve">ใช้เป็นหลักประกันเงินกู้ยืมจากสถาบันการเงิน  (หมายเหตุข้อ </w:t>
      </w:r>
      <w:r w:rsidR="00C77038" w:rsidRPr="00FE23C5">
        <w:rPr>
          <w:rFonts w:ascii="Angsana New" w:hAnsi="Angsana New"/>
          <w:sz w:val="30"/>
          <w:szCs w:val="30"/>
        </w:rPr>
        <w:t>1</w:t>
      </w:r>
      <w:r w:rsidR="00980F65" w:rsidRPr="00FE23C5">
        <w:rPr>
          <w:rFonts w:ascii="Angsana New" w:hAnsi="Angsana New"/>
          <w:sz w:val="30"/>
          <w:szCs w:val="30"/>
        </w:rPr>
        <w:t>4</w:t>
      </w:r>
      <w:r w:rsidRPr="00FE23C5">
        <w:rPr>
          <w:rFonts w:ascii="Angsana New" w:hAnsi="Angsana New"/>
          <w:sz w:val="30"/>
          <w:szCs w:val="30"/>
          <w:cs/>
        </w:rPr>
        <w:t>)</w:t>
      </w:r>
    </w:p>
    <w:p w14:paraId="1DE4ED30" w14:textId="77777777" w:rsidR="00CC489C" w:rsidRPr="00FE23C5" w:rsidRDefault="00AD32C1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FE23C5">
        <w:rPr>
          <w:rFonts w:ascii="Angsana New" w:hAnsi="Angsana New"/>
          <w:b/>
          <w:bCs/>
          <w:sz w:val="30"/>
          <w:szCs w:val="30"/>
        </w:rPr>
        <w:t>2</w:t>
      </w:r>
      <w:r w:rsidR="00155C2C" w:rsidRPr="00FE23C5">
        <w:rPr>
          <w:rFonts w:ascii="Angsana New" w:hAnsi="Angsana New"/>
          <w:b/>
          <w:bCs/>
          <w:sz w:val="30"/>
          <w:szCs w:val="30"/>
        </w:rPr>
        <w:tab/>
      </w:r>
      <w:r w:rsidR="00CC489C" w:rsidRPr="00FE23C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26C1CA2" w14:textId="54539EF1" w:rsidR="00CC489C" w:rsidRPr="00FE23C5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FE23C5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FE23C5">
        <w:rPr>
          <w:rFonts w:ascii="Angsana New" w:hAnsi="Angsana New"/>
          <w:sz w:val="30"/>
          <w:szCs w:val="30"/>
          <w:cs/>
        </w:rPr>
        <w:t>สำหรับงวด</w:t>
      </w:r>
      <w:r w:rsidR="009D4736" w:rsidRPr="00FE23C5">
        <w:rPr>
          <w:rFonts w:ascii="Angsana New" w:hAnsi="Angsana New" w:hint="cs"/>
          <w:sz w:val="30"/>
          <w:szCs w:val="30"/>
          <w:cs/>
        </w:rPr>
        <w:t>เก้าเดือน</w:t>
      </w:r>
      <w:r w:rsidR="00002638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FE23C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Pr="00FE23C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4BB5773" w14:textId="77777777" w:rsidR="00CD07CB" w:rsidRPr="00FE23C5" w:rsidRDefault="00CD07CB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00"/>
      </w:tblGrid>
      <w:tr w:rsidR="00FE23C5" w:rsidRPr="00FE23C5" w14:paraId="621AF68F" w14:textId="77777777" w:rsidTr="009958AF">
        <w:tc>
          <w:tcPr>
            <w:tcW w:w="5130" w:type="dxa"/>
          </w:tcPr>
          <w:p w14:paraId="27AB73DC" w14:textId="77777777" w:rsidR="00CD07CB" w:rsidRPr="00FE23C5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30" w:name="_Hlk166344171"/>
          </w:p>
        </w:tc>
        <w:tc>
          <w:tcPr>
            <w:tcW w:w="1890" w:type="dxa"/>
          </w:tcPr>
          <w:p w14:paraId="77889589" w14:textId="2E9FF8DF" w:rsidR="00CD07CB" w:rsidRPr="009958AF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5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4DDDA812" w14:textId="77777777" w:rsidR="00CD07CB" w:rsidRPr="009958AF" w:rsidRDefault="00CD07CB" w:rsidP="003D28E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85ABC1" w14:textId="5BE778BC" w:rsidR="00CD07CB" w:rsidRPr="009958AF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5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 เฉพาะ</w:t>
            </w:r>
            <w:r w:rsidR="00666A62" w:rsidRPr="009958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6FBBF403" w14:textId="77777777" w:rsidTr="009958AF">
        <w:tc>
          <w:tcPr>
            <w:tcW w:w="5130" w:type="dxa"/>
          </w:tcPr>
          <w:p w14:paraId="3F71B7EC" w14:textId="77777777" w:rsidR="00CD07CB" w:rsidRPr="00FE23C5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08A9A8C3" w14:textId="77777777" w:rsidR="00CD07CB" w:rsidRPr="00FE23C5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3C5" w:rsidRPr="00FE23C5" w14:paraId="63378DD8" w14:textId="77777777" w:rsidTr="009958AF">
        <w:tc>
          <w:tcPr>
            <w:tcW w:w="5130" w:type="dxa"/>
          </w:tcPr>
          <w:p w14:paraId="434315EE" w14:textId="5770213B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</w:tcPr>
          <w:p w14:paraId="7FAD1377" w14:textId="3501DAE6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63,327</w:t>
            </w:r>
          </w:p>
        </w:tc>
        <w:tc>
          <w:tcPr>
            <w:tcW w:w="270" w:type="dxa"/>
          </w:tcPr>
          <w:p w14:paraId="2DD0AB6D" w14:textId="77777777" w:rsidR="00CD07CB" w:rsidRPr="00FE23C5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94D3D5B" w14:textId="42C5C4C1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63,327</w:t>
            </w:r>
          </w:p>
        </w:tc>
      </w:tr>
      <w:tr w:rsidR="00FE23C5" w:rsidRPr="00FE23C5" w14:paraId="75CF8DF7" w14:textId="77777777" w:rsidTr="009958AF">
        <w:tc>
          <w:tcPr>
            <w:tcW w:w="5130" w:type="dxa"/>
          </w:tcPr>
          <w:p w14:paraId="654983BD" w14:textId="2E49005A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504FD58E" w14:textId="0073A3C1" w:rsidR="00CD07CB" w:rsidRPr="00FE23C5" w:rsidRDefault="00DC5B76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70" w:type="dxa"/>
          </w:tcPr>
          <w:p w14:paraId="21C09802" w14:textId="77777777" w:rsidR="00CD07CB" w:rsidRPr="00FE23C5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4943C05" w14:textId="59A4DFA5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FE23C5" w14:paraId="02B496D6" w14:textId="77777777" w:rsidTr="009958AF">
        <w:tc>
          <w:tcPr>
            <w:tcW w:w="5130" w:type="dxa"/>
          </w:tcPr>
          <w:p w14:paraId="3D759EE4" w14:textId="0A65138F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อาคารและอุปกรณ์สุทธิ</w:t>
            </w:r>
          </w:p>
        </w:tc>
        <w:tc>
          <w:tcPr>
            <w:tcW w:w="1890" w:type="dxa"/>
          </w:tcPr>
          <w:p w14:paraId="645D5F5A" w14:textId="7FA70524" w:rsidR="00CD07CB" w:rsidRPr="00FE23C5" w:rsidRDefault="00143A72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(20,938)</w:t>
            </w:r>
          </w:p>
        </w:tc>
        <w:tc>
          <w:tcPr>
            <w:tcW w:w="270" w:type="dxa"/>
          </w:tcPr>
          <w:p w14:paraId="6D1FFE52" w14:textId="77777777" w:rsidR="00CD07CB" w:rsidRPr="00FE23C5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6C8EF0" w14:textId="504EB608" w:rsidR="00CD07CB" w:rsidRPr="00FE23C5" w:rsidRDefault="00E9748D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143A72" w:rsidRPr="00FE23C5">
              <w:rPr>
                <w:rFonts w:ascii="Angsana New" w:hAnsi="Angsana New"/>
                <w:sz w:val="30"/>
                <w:szCs w:val="30"/>
              </w:rPr>
              <w:t>20,938</w:t>
            </w:r>
            <w:r w:rsidR="00CD07CB"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FE23C5" w14:paraId="3E3519BD" w14:textId="77777777" w:rsidTr="009958AF">
        <w:tc>
          <w:tcPr>
            <w:tcW w:w="5130" w:type="dxa"/>
          </w:tcPr>
          <w:p w14:paraId="5BBCCC56" w14:textId="1474B43C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890" w:type="dxa"/>
          </w:tcPr>
          <w:p w14:paraId="74F7EF69" w14:textId="598A834A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143A72" w:rsidRPr="00FE23C5">
              <w:rPr>
                <w:rFonts w:ascii="Angsana New" w:hAnsi="Angsana New"/>
                <w:sz w:val="30"/>
                <w:szCs w:val="30"/>
              </w:rPr>
              <w:t>7,74</w:t>
            </w:r>
            <w:r w:rsidR="003A69DF" w:rsidRPr="00FE23C5">
              <w:rPr>
                <w:rFonts w:ascii="Angsana New" w:hAnsi="Angsana New"/>
                <w:sz w:val="30"/>
                <w:szCs w:val="30"/>
              </w:rPr>
              <w:t>5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A87CC3" w14:textId="77777777" w:rsidR="00CD07CB" w:rsidRPr="00FE23C5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8C73B26" w14:textId="68FDF9FA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143A72" w:rsidRPr="00FE23C5">
              <w:rPr>
                <w:rFonts w:ascii="Angsana New" w:hAnsi="Angsana New"/>
                <w:sz w:val="30"/>
                <w:szCs w:val="30"/>
              </w:rPr>
              <w:t>7,662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FE23C5" w14:paraId="21F6288A" w14:textId="77777777" w:rsidTr="009958AF">
        <w:tc>
          <w:tcPr>
            <w:tcW w:w="5130" w:type="dxa"/>
          </w:tcPr>
          <w:p w14:paraId="7B65A1EE" w14:textId="11C918A9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021276" w14:textId="47E4F697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AFB08" w14:textId="77777777" w:rsidR="00CD07CB" w:rsidRPr="00FE23C5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CD244B" w14:textId="36947F6E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7CB" w:rsidRPr="00FE23C5" w14:paraId="38BC53BD" w14:textId="77777777" w:rsidTr="009958AF">
        <w:tc>
          <w:tcPr>
            <w:tcW w:w="5130" w:type="dxa"/>
          </w:tcPr>
          <w:p w14:paraId="739DB4AA" w14:textId="5A0FBD01" w:rsidR="00CD07CB" w:rsidRPr="00FE23C5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6F53"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66A62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28C96F" w14:textId="087BB396" w:rsidR="00CD07CB" w:rsidRPr="00FE23C5" w:rsidRDefault="00143A72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35,859</w:t>
            </w:r>
          </w:p>
        </w:tc>
        <w:tc>
          <w:tcPr>
            <w:tcW w:w="270" w:type="dxa"/>
          </w:tcPr>
          <w:p w14:paraId="2BC45B8D" w14:textId="77777777" w:rsidR="00CD07CB" w:rsidRPr="00FE23C5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6F8FADA" w14:textId="18681329" w:rsidR="00CD07CB" w:rsidRPr="00FE23C5" w:rsidRDefault="00143A72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34,727</w:t>
            </w:r>
          </w:p>
        </w:tc>
      </w:tr>
      <w:bookmarkEnd w:id="30"/>
    </w:tbl>
    <w:p w14:paraId="11CDA452" w14:textId="77777777" w:rsidR="00672699" w:rsidRPr="00FE23C5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D8046E" w14:textId="77777777" w:rsidR="00575385" w:rsidRPr="00FE23C5" w:rsidRDefault="00575385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25A1FA" w14:textId="31C9E161" w:rsidR="00155C2C" w:rsidRPr="00FE23C5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13</w:t>
      </w:r>
      <w:r w:rsidR="00CC489C" w:rsidRPr="00FE23C5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FE23C5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53C3B289" w14:textId="5D02DD09" w:rsidR="009C0413" w:rsidRPr="00FE23C5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01E69" w:rsidRPr="00FE23C5">
        <w:rPr>
          <w:rFonts w:ascii="Angsana New" w:hAnsi="Angsana New"/>
          <w:sz w:val="30"/>
          <w:szCs w:val="30"/>
        </w:rPr>
        <w:t xml:space="preserve">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FE23C5">
        <w:rPr>
          <w:rFonts w:ascii="Angsana New" w:hAnsi="Angsana New"/>
          <w:sz w:val="30"/>
          <w:szCs w:val="30"/>
        </w:rPr>
        <w:t xml:space="preserve">31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FE23C5">
        <w:rPr>
          <w:rFonts w:ascii="Angsana New" w:hAnsi="Angsana New"/>
          <w:sz w:val="30"/>
          <w:szCs w:val="30"/>
        </w:rPr>
        <w:t>2566</w:t>
      </w:r>
      <w:r w:rsidR="007B3688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6E4037EE" w14:textId="77777777" w:rsidR="00BD0FA2" w:rsidRPr="00FE23C5" w:rsidRDefault="00BD0FA2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595" w:type="dxa"/>
        <w:tblInd w:w="284" w:type="dxa"/>
        <w:tblLook w:val="01E0" w:firstRow="1" w:lastRow="1" w:firstColumn="1" w:lastColumn="1" w:noHBand="0" w:noVBand="0"/>
      </w:tblPr>
      <w:tblGrid>
        <w:gridCol w:w="3496"/>
        <w:gridCol w:w="1276"/>
        <w:gridCol w:w="284"/>
        <w:gridCol w:w="1276"/>
        <w:gridCol w:w="283"/>
        <w:gridCol w:w="143"/>
        <w:gridCol w:w="1275"/>
        <w:gridCol w:w="144"/>
        <w:gridCol w:w="139"/>
        <w:gridCol w:w="144"/>
        <w:gridCol w:w="991"/>
        <w:gridCol w:w="144"/>
      </w:tblGrid>
      <w:tr w:rsidR="00FE23C5" w:rsidRPr="00FE23C5" w14:paraId="360DDE80" w14:textId="77777777" w:rsidTr="009958AF">
        <w:tc>
          <w:tcPr>
            <w:tcW w:w="3496" w:type="dxa"/>
          </w:tcPr>
          <w:p w14:paraId="15A50CE3" w14:textId="77777777" w:rsidR="006C7CDA" w:rsidRPr="00FE23C5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099" w:type="dxa"/>
            <w:gridSpan w:val="11"/>
            <w:vAlign w:val="center"/>
          </w:tcPr>
          <w:p w14:paraId="77EC0F24" w14:textId="4F9FA3AB" w:rsidR="006C7CDA" w:rsidRPr="00FE23C5" w:rsidRDefault="00CD49A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6D654D82" w14:textId="77777777" w:rsidTr="009958AF">
        <w:tc>
          <w:tcPr>
            <w:tcW w:w="3496" w:type="dxa"/>
          </w:tcPr>
          <w:p w14:paraId="4D1DA93E" w14:textId="77777777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05F29A13" w14:textId="77777777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263" w:type="dxa"/>
            <w:gridSpan w:val="8"/>
          </w:tcPr>
          <w:p w14:paraId="470D899E" w14:textId="77777777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E23C5" w:rsidRPr="00FE23C5" w14:paraId="73E00777" w14:textId="77777777" w:rsidTr="009958AF">
        <w:tc>
          <w:tcPr>
            <w:tcW w:w="3496" w:type="dxa"/>
          </w:tcPr>
          <w:p w14:paraId="625B6FA2" w14:textId="77777777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8D679FB" w14:textId="16C8DB15" w:rsidR="00F64E8A" w:rsidRPr="00FE23C5" w:rsidRDefault="00BD6F5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64E8A" w:rsidRPr="00FE23C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4" w:type="dxa"/>
            <w:vAlign w:val="center"/>
          </w:tcPr>
          <w:p w14:paraId="0712941D" w14:textId="77777777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EC8CEA9" w14:textId="22830FB9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426" w:type="dxa"/>
            <w:gridSpan w:val="2"/>
          </w:tcPr>
          <w:p w14:paraId="28AD1717" w14:textId="77777777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135BA433" w14:textId="5D575AE0" w:rsidR="00F64E8A" w:rsidRPr="00FE23C5" w:rsidRDefault="00BD6F53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64E8A" w:rsidRPr="00FE23C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3" w:type="dxa"/>
            <w:gridSpan w:val="2"/>
            <w:vAlign w:val="center"/>
          </w:tcPr>
          <w:p w14:paraId="3DB70002" w14:textId="77777777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30883182" w14:textId="0675FBA1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FE23C5" w:rsidRPr="00FE23C5" w14:paraId="015DD5E6" w14:textId="77777777" w:rsidTr="009958AF">
        <w:trPr>
          <w:gridAfter w:val="1"/>
          <w:wAfter w:w="144" w:type="dxa"/>
        </w:trPr>
        <w:tc>
          <w:tcPr>
            <w:tcW w:w="3496" w:type="dxa"/>
          </w:tcPr>
          <w:p w14:paraId="748B45C1" w14:textId="77777777" w:rsidR="00FC47EA" w:rsidRPr="00FE23C5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5" w:type="dxa"/>
            <w:gridSpan w:val="10"/>
          </w:tcPr>
          <w:p w14:paraId="1E00021D" w14:textId="77777777" w:rsidR="00FC47EA" w:rsidRPr="00FE23C5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E23C5" w:rsidRPr="00FE23C5" w14:paraId="66F9EA58" w14:textId="77777777" w:rsidTr="009958AF">
        <w:trPr>
          <w:gridAfter w:val="1"/>
          <w:wAfter w:w="144" w:type="dxa"/>
        </w:trPr>
        <w:tc>
          <w:tcPr>
            <w:tcW w:w="3496" w:type="dxa"/>
          </w:tcPr>
          <w:p w14:paraId="07E39759" w14:textId="77777777" w:rsidR="007B3688" w:rsidRPr="00FE23C5" w:rsidRDefault="007B3688" w:rsidP="007B3688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131ED0D" w14:textId="26B44EEA" w:rsidR="007B3688" w:rsidRPr="00FE23C5" w:rsidRDefault="00EC700C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28,869</w:t>
            </w:r>
          </w:p>
        </w:tc>
        <w:tc>
          <w:tcPr>
            <w:tcW w:w="284" w:type="dxa"/>
          </w:tcPr>
          <w:p w14:paraId="335FE826" w14:textId="77777777" w:rsidR="007B3688" w:rsidRPr="00FE23C5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0159C27D" w14:textId="13DCF06E" w:rsidR="007B3688" w:rsidRPr="00FE23C5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283" w:type="dxa"/>
          </w:tcPr>
          <w:p w14:paraId="6B86F03A" w14:textId="77777777" w:rsidR="007B3688" w:rsidRPr="00FE23C5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32BAD177" w14:textId="7294B614" w:rsidR="007B3688" w:rsidRPr="00FE23C5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449EE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21,642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gridSpan w:val="2"/>
          </w:tcPr>
          <w:p w14:paraId="440292EE" w14:textId="77777777" w:rsidR="007B3688" w:rsidRPr="00FE23C5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1CB7FFD" w14:textId="42A35E9A" w:rsidR="007B3688" w:rsidRPr="00FE23C5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FE23C5" w:rsidRPr="00FE23C5" w14:paraId="4A9C573F" w14:textId="77777777" w:rsidTr="009958AF">
        <w:trPr>
          <w:gridAfter w:val="1"/>
          <w:wAfter w:w="144" w:type="dxa"/>
        </w:trPr>
        <w:tc>
          <w:tcPr>
            <w:tcW w:w="3496" w:type="dxa"/>
          </w:tcPr>
          <w:p w14:paraId="1CA01F37" w14:textId="77777777" w:rsidR="007B3688" w:rsidRPr="00FE23C5" w:rsidRDefault="007B3688" w:rsidP="007B3688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45DA5460" w14:textId="32487A14" w:rsidR="007B3688" w:rsidRPr="00FE23C5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C700C"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77</w:t>
            </w:r>
            <w:r w:rsidR="006449EE" w:rsidRPr="00FE23C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</w:tcPr>
          <w:p w14:paraId="63E3C715" w14:textId="77777777" w:rsidR="007B3688" w:rsidRPr="00FE23C5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34595329" w14:textId="0EB9249B" w:rsidR="007B3688" w:rsidRPr="00FE23C5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83" w:type="dxa"/>
          </w:tcPr>
          <w:p w14:paraId="61D82043" w14:textId="77777777" w:rsidR="007B3688" w:rsidRPr="00FE23C5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3B5A9869" w14:textId="1A853336" w:rsidR="007B3688" w:rsidRPr="00FE23C5" w:rsidRDefault="00BD0FA2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</w:t>
            </w:r>
            <w:r w:rsidR="00EC700C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83" w:type="dxa"/>
            <w:gridSpan w:val="2"/>
          </w:tcPr>
          <w:p w14:paraId="1D95C778" w14:textId="77777777" w:rsidR="007B3688" w:rsidRPr="00FE23C5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1611F979" w14:textId="5EA90553" w:rsidR="007B3688" w:rsidRPr="00FE23C5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</w:tr>
      <w:tr w:rsidR="007B3688" w:rsidRPr="00FE23C5" w14:paraId="19772A2C" w14:textId="77777777" w:rsidTr="009958AF">
        <w:trPr>
          <w:gridAfter w:val="1"/>
          <w:wAfter w:w="144" w:type="dxa"/>
        </w:trPr>
        <w:tc>
          <w:tcPr>
            <w:tcW w:w="3496" w:type="dxa"/>
          </w:tcPr>
          <w:p w14:paraId="6ACBDFE1" w14:textId="002B970A" w:rsidR="007B3688" w:rsidRPr="00FE23C5" w:rsidRDefault="007B3688" w:rsidP="007B3688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8AC55" w14:textId="1B06188C" w:rsidR="007B3688" w:rsidRPr="00FE23C5" w:rsidRDefault="00EC700C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28,792</w:t>
            </w:r>
          </w:p>
        </w:tc>
        <w:tc>
          <w:tcPr>
            <w:tcW w:w="284" w:type="dxa"/>
            <w:vAlign w:val="bottom"/>
          </w:tcPr>
          <w:p w14:paraId="26D7FA71" w14:textId="77777777" w:rsidR="007B3688" w:rsidRPr="00FE23C5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6AF986B" w14:textId="675D0D6E" w:rsidR="007B3688" w:rsidRPr="00FE23C5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25,505</w:t>
            </w:r>
          </w:p>
        </w:tc>
        <w:tc>
          <w:tcPr>
            <w:tcW w:w="283" w:type="dxa"/>
            <w:vAlign w:val="bottom"/>
          </w:tcPr>
          <w:p w14:paraId="597712C4" w14:textId="77777777" w:rsidR="007B3688" w:rsidRPr="00FE23C5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7D77F" w14:textId="3EFE2492" w:rsidR="007B3688" w:rsidRPr="00FE23C5" w:rsidRDefault="007B3688" w:rsidP="006449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</w:t>
            </w:r>
            <w:r w:rsidR="00EB6C9F"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6449EE"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21,565</w:t>
            </w:r>
            <w:r w:rsidR="00EB6C9F"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55B30B5C" w14:textId="77777777" w:rsidR="007B3688" w:rsidRPr="00FE23C5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C7BBA9" w14:textId="0ED72352" w:rsidR="007B3688" w:rsidRPr="00FE23C5" w:rsidRDefault="007B3688" w:rsidP="009958AF">
            <w:pPr>
              <w:pStyle w:val="acctfourfigures"/>
              <w:tabs>
                <w:tab w:val="clear" w:pos="765"/>
              </w:tabs>
              <w:spacing w:line="240" w:lineRule="atLeast"/>
              <w:ind w:left="-79" w:right="1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99A36B" w14:textId="77777777" w:rsidR="00CD2ECB" w:rsidRPr="00FE23C5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  <w:cs/>
        </w:rPr>
      </w:pPr>
    </w:p>
    <w:p w14:paraId="5D067968" w14:textId="77777777" w:rsidR="00F14210" w:rsidRPr="00FE23C5" w:rsidRDefault="00F14210" w:rsidP="00281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0F40C5" w14:textId="77777777" w:rsidR="006A261E" w:rsidRPr="00FE23C5" w:rsidRDefault="006A261E" w:rsidP="00281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161BF9" w14:textId="77777777" w:rsidR="006A261E" w:rsidRPr="00FE23C5" w:rsidRDefault="006A261E" w:rsidP="00281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782" w:type="dxa"/>
        <w:tblInd w:w="284" w:type="dxa"/>
        <w:tblLook w:val="01E0" w:firstRow="1" w:lastRow="1" w:firstColumn="1" w:lastColumn="1" w:noHBand="0" w:noVBand="0"/>
      </w:tblPr>
      <w:tblGrid>
        <w:gridCol w:w="3826"/>
        <w:gridCol w:w="1276"/>
        <w:gridCol w:w="284"/>
        <w:gridCol w:w="1276"/>
        <w:gridCol w:w="283"/>
        <w:gridCol w:w="143"/>
        <w:gridCol w:w="1132"/>
        <w:gridCol w:w="144"/>
        <w:gridCol w:w="139"/>
        <w:gridCol w:w="144"/>
        <w:gridCol w:w="991"/>
        <w:gridCol w:w="144"/>
      </w:tblGrid>
      <w:tr w:rsidR="00FE23C5" w:rsidRPr="00FE23C5" w14:paraId="56E271C7" w14:textId="77777777" w:rsidTr="0080695A">
        <w:tc>
          <w:tcPr>
            <w:tcW w:w="3827" w:type="dxa"/>
          </w:tcPr>
          <w:p w14:paraId="0AD1B334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955" w:type="dxa"/>
            <w:gridSpan w:val="11"/>
            <w:vAlign w:val="center"/>
          </w:tcPr>
          <w:p w14:paraId="29D476E8" w14:textId="4CD8BF80" w:rsidR="00F14210" w:rsidRPr="00FE23C5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666A62"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17D80416" w14:textId="77777777" w:rsidTr="0080695A">
        <w:tc>
          <w:tcPr>
            <w:tcW w:w="3827" w:type="dxa"/>
          </w:tcPr>
          <w:p w14:paraId="4833D4C8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0776CF4E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119" w:type="dxa"/>
            <w:gridSpan w:val="8"/>
          </w:tcPr>
          <w:p w14:paraId="73FBA439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E23C5" w:rsidRPr="00FE23C5" w14:paraId="7F0C083F" w14:textId="77777777" w:rsidTr="0080695A">
        <w:tc>
          <w:tcPr>
            <w:tcW w:w="3827" w:type="dxa"/>
          </w:tcPr>
          <w:p w14:paraId="552190B0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3B8A1D5" w14:textId="4CE40CC1" w:rsidR="00F14210" w:rsidRPr="00FE23C5" w:rsidRDefault="00BD6F53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14210" w:rsidRPr="00FE23C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14210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14210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4" w:type="dxa"/>
            <w:vAlign w:val="center"/>
          </w:tcPr>
          <w:p w14:paraId="5D251F73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4346C05" w14:textId="5F0D308B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426" w:type="dxa"/>
            <w:gridSpan w:val="2"/>
          </w:tcPr>
          <w:p w14:paraId="1A20F594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D79E8AF" w14:textId="5D265812" w:rsidR="00F14210" w:rsidRPr="00FE23C5" w:rsidRDefault="00BD6F53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F14210" w:rsidRPr="00FE23C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14210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14210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3" w:type="dxa"/>
            <w:gridSpan w:val="2"/>
            <w:vAlign w:val="center"/>
          </w:tcPr>
          <w:p w14:paraId="48E06B13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788826" w14:textId="2530CCB1" w:rsidR="00F14210" w:rsidRPr="00FE23C5" w:rsidRDefault="00F14210" w:rsidP="008C4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hanging="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FE23C5" w:rsidRPr="00FE23C5" w14:paraId="3FBDED74" w14:textId="77777777" w:rsidTr="0080695A">
        <w:trPr>
          <w:gridAfter w:val="1"/>
          <w:wAfter w:w="143" w:type="dxa"/>
        </w:trPr>
        <w:tc>
          <w:tcPr>
            <w:tcW w:w="3827" w:type="dxa"/>
          </w:tcPr>
          <w:p w14:paraId="0BA54F0D" w14:textId="77777777" w:rsidR="00F14210" w:rsidRPr="00FE23C5" w:rsidRDefault="00F14210" w:rsidP="003D28E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10"/>
          </w:tcPr>
          <w:p w14:paraId="5FD66A6E" w14:textId="77777777" w:rsidR="00F14210" w:rsidRPr="00FE23C5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E23C5" w:rsidRPr="00FE23C5" w14:paraId="3BCCC17A" w14:textId="77777777" w:rsidTr="0080695A">
        <w:trPr>
          <w:gridAfter w:val="1"/>
          <w:wAfter w:w="144" w:type="dxa"/>
        </w:trPr>
        <w:tc>
          <w:tcPr>
            <w:tcW w:w="3827" w:type="dxa"/>
          </w:tcPr>
          <w:p w14:paraId="744B5FC4" w14:textId="77777777" w:rsidR="00F14210" w:rsidRPr="00FE23C5" w:rsidRDefault="00F14210" w:rsidP="003D28EB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0AA5E03C" w14:textId="7F1517D8" w:rsidR="00F14210" w:rsidRPr="00FE23C5" w:rsidRDefault="00EC700C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28,241</w:t>
            </w:r>
          </w:p>
        </w:tc>
        <w:tc>
          <w:tcPr>
            <w:tcW w:w="284" w:type="dxa"/>
          </w:tcPr>
          <w:p w14:paraId="1898255B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1FDDD972" w14:textId="77777777" w:rsidR="00F14210" w:rsidRPr="00FE23C5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283" w:type="dxa"/>
          </w:tcPr>
          <w:p w14:paraId="1CEBA589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73A3850" w14:textId="178DB5BC" w:rsidR="00F14210" w:rsidRPr="00FE23C5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0695A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gridSpan w:val="2"/>
          </w:tcPr>
          <w:p w14:paraId="2F8F09BD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D7565BD" w14:textId="77777777" w:rsidR="00F14210" w:rsidRPr="00FE23C5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FE23C5" w:rsidRPr="00FE23C5" w14:paraId="34542C44" w14:textId="77777777" w:rsidTr="0080695A">
        <w:trPr>
          <w:gridAfter w:val="1"/>
          <w:wAfter w:w="144" w:type="dxa"/>
        </w:trPr>
        <w:tc>
          <w:tcPr>
            <w:tcW w:w="3827" w:type="dxa"/>
          </w:tcPr>
          <w:p w14:paraId="3927398A" w14:textId="77777777" w:rsidR="00F14210" w:rsidRPr="00FE23C5" w:rsidRDefault="00F14210" w:rsidP="003D28EB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30D74344" w14:textId="68A23D20" w:rsidR="00F14210" w:rsidRPr="00FE23C5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C700C"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77</w:t>
            </w:r>
            <w:r w:rsidRPr="00FE23C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4D3C6344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20B90032" w14:textId="77777777" w:rsidR="00F14210" w:rsidRPr="00FE23C5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83" w:type="dxa"/>
          </w:tcPr>
          <w:p w14:paraId="7449457E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9FBEFFB" w14:textId="75FA7542" w:rsidR="00F14210" w:rsidRPr="00FE23C5" w:rsidRDefault="00EC700C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83" w:type="dxa"/>
            <w:gridSpan w:val="2"/>
          </w:tcPr>
          <w:p w14:paraId="113237BE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4E913968" w14:textId="77777777" w:rsidR="00F14210" w:rsidRPr="00FE23C5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</w:tr>
      <w:tr w:rsidR="00F14210" w:rsidRPr="00FE23C5" w14:paraId="6B9B16CD" w14:textId="77777777" w:rsidTr="0080695A">
        <w:trPr>
          <w:gridAfter w:val="1"/>
          <w:wAfter w:w="144" w:type="dxa"/>
        </w:trPr>
        <w:tc>
          <w:tcPr>
            <w:tcW w:w="3827" w:type="dxa"/>
          </w:tcPr>
          <w:p w14:paraId="1C32EC3F" w14:textId="77777777" w:rsidR="00F14210" w:rsidRPr="00FE23C5" w:rsidRDefault="00F14210" w:rsidP="003D28EB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DE18F" w14:textId="27B84267" w:rsidR="00F14210" w:rsidRPr="00FE23C5" w:rsidRDefault="00EC700C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D2E9E"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,164</w:t>
            </w:r>
          </w:p>
        </w:tc>
        <w:tc>
          <w:tcPr>
            <w:tcW w:w="284" w:type="dxa"/>
            <w:vAlign w:val="bottom"/>
          </w:tcPr>
          <w:p w14:paraId="0BE31F64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37FD25" w14:textId="77777777" w:rsidR="00F14210" w:rsidRPr="00FE23C5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25,505</w:t>
            </w:r>
          </w:p>
        </w:tc>
        <w:tc>
          <w:tcPr>
            <w:tcW w:w="283" w:type="dxa"/>
            <w:vAlign w:val="bottom"/>
          </w:tcPr>
          <w:p w14:paraId="35F748A9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B5B86" w14:textId="3600EF90" w:rsidR="00F14210" w:rsidRPr="00FE23C5" w:rsidRDefault="0080695A" w:rsidP="008069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4AE3259B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2683CD" w14:textId="77777777" w:rsidR="00F14210" w:rsidRPr="00FE23C5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E75EE7C" w14:textId="77777777" w:rsidR="006E2DBF" w:rsidRPr="00FE23C5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3A23FC6D" w14:textId="02BDCA84" w:rsidR="00B17CF3" w:rsidRPr="00FE23C5" w:rsidRDefault="00B17CF3" w:rsidP="009F3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45"/>
        </w:tabs>
        <w:spacing w:line="240" w:lineRule="auto"/>
        <w:ind w:left="426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รายกา</w:t>
      </w:r>
      <w:r w:rsidR="00264E61" w:rsidRPr="00FE23C5">
        <w:rPr>
          <w:rFonts w:ascii="Angsana New" w:hAnsi="Angsana New" w:hint="cs"/>
          <w:sz w:val="30"/>
          <w:szCs w:val="30"/>
          <w:cs/>
        </w:rPr>
        <w:t>ร</w:t>
      </w:r>
      <w:r w:rsidRPr="00FE23C5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</w:t>
      </w:r>
      <w:r w:rsidR="00C23942" w:rsidRPr="00FE23C5">
        <w:rPr>
          <w:rFonts w:ascii="Angsana New" w:hAnsi="Angsana New"/>
          <w:sz w:val="30"/>
          <w:szCs w:val="30"/>
          <w:cs/>
        </w:rPr>
        <w:t>สำหรับ</w:t>
      </w:r>
      <w:r w:rsidR="009D4736" w:rsidRPr="00FE23C5">
        <w:rPr>
          <w:rFonts w:ascii="Angsana New" w:hAnsi="Angsana New" w:hint="cs"/>
          <w:sz w:val="30"/>
          <w:szCs w:val="30"/>
          <w:cs/>
        </w:rPr>
        <w:t>เก้าเดือน</w:t>
      </w:r>
      <w:r w:rsidR="009F35CA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FE23C5">
        <w:rPr>
          <w:rFonts w:ascii="Angsana New" w:hAnsi="Angsana New"/>
          <w:sz w:val="30"/>
          <w:szCs w:val="30"/>
          <w:cs/>
        </w:rPr>
        <w:t>สิ้นสุดวันที่</w:t>
      </w:r>
      <w:r w:rsidR="00CC33D5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BD6F53" w:rsidRPr="00FE23C5">
        <w:rPr>
          <w:rFonts w:ascii="Angsana New" w:hAnsi="Angsana New"/>
          <w:sz w:val="30"/>
          <w:szCs w:val="30"/>
          <w:lang w:val="en-GB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="009F35CA" w:rsidRPr="00FE23C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EE3FF9" w:rsidRPr="00FE23C5">
        <w:rPr>
          <w:rFonts w:ascii="Angsana New" w:hAnsi="Angsana New"/>
          <w:sz w:val="30"/>
          <w:szCs w:val="30"/>
          <w:lang w:val="en-GB"/>
        </w:rPr>
        <w:t>256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7</w:t>
      </w:r>
      <w:r w:rsidR="002164CD"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65" w:type="dxa"/>
        <w:tblInd w:w="35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542"/>
        <w:gridCol w:w="1343"/>
      </w:tblGrid>
      <w:tr w:rsidR="008E7FFB" w:rsidRPr="00FE23C5" w14:paraId="1E0A5876" w14:textId="77777777" w:rsidTr="008E7FFB">
        <w:trPr>
          <w:trHeight w:val="80"/>
          <w:tblHeader/>
        </w:trPr>
        <w:tc>
          <w:tcPr>
            <w:tcW w:w="3780" w:type="dxa"/>
          </w:tcPr>
          <w:p w14:paraId="21CD02C4" w14:textId="6E8D2690" w:rsidR="008E7FFB" w:rsidRPr="00FE23C5" w:rsidRDefault="008E7FFB" w:rsidP="006A261E">
            <w:pPr>
              <w:tabs>
                <w:tab w:val="clear" w:pos="3515"/>
                <w:tab w:val="clear" w:pos="3742"/>
                <w:tab w:val="left" w:pos="3357"/>
                <w:tab w:val="left" w:pos="3420"/>
              </w:tabs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5" w:type="dxa"/>
            <w:gridSpan w:val="4"/>
            <w:vAlign w:val="bottom"/>
          </w:tcPr>
          <w:p w14:paraId="1ABE9FEF" w14:textId="709E78D2" w:rsidR="008E7FFB" w:rsidRPr="00FE23C5" w:rsidRDefault="008E7FFB" w:rsidP="006A261E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7FFB" w:rsidRPr="00FE23C5" w14:paraId="5A5DC463" w14:textId="77777777" w:rsidTr="008E7FFB">
        <w:trPr>
          <w:trHeight w:val="80"/>
          <w:tblHeader/>
        </w:trPr>
        <w:tc>
          <w:tcPr>
            <w:tcW w:w="3780" w:type="dxa"/>
          </w:tcPr>
          <w:p w14:paraId="267CBE61" w14:textId="77777777" w:rsidR="008E7FFB" w:rsidRPr="00FE23C5" w:rsidRDefault="008E7FFB" w:rsidP="006A261E">
            <w:pPr>
              <w:tabs>
                <w:tab w:val="clear" w:pos="3515"/>
                <w:tab w:val="clear" w:pos="3742"/>
                <w:tab w:val="left" w:pos="3357"/>
                <w:tab w:val="left" w:pos="3420"/>
              </w:tabs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01010" w14:textId="77777777" w:rsidR="008E7FFB" w:rsidRPr="00FE23C5" w:rsidRDefault="008E7FFB" w:rsidP="006A261E">
            <w:pPr>
              <w:tabs>
                <w:tab w:val="clear" w:pos="1644"/>
                <w:tab w:val="left" w:pos="1121"/>
              </w:tabs>
              <w:ind w:left="-546" w:right="-53" w:firstLine="5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E23C5">
              <w:rPr>
                <w:rFonts w:ascii="Angsana New" w:hAnsi="Angsana New"/>
                <w:sz w:val="26"/>
                <w:szCs w:val="26"/>
              </w:rPr>
              <w:t>1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1E42FE1" w14:textId="7C20DFA1" w:rsidR="008E7FFB" w:rsidRPr="00FE23C5" w:rsidRDefault="008E7FFB" w:rsidP="006A261E">
            <w:pPr>
              <w:tabs>
                <w:tab w:val="clear" w:pos="1644"/>
                <w:tab w:val="left" w:pos="1121"/>
              </w:tabs>
              <w:ind w:left="-546" w:right="-53" w:firstLine="5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425A">
              <w:rPr>
                <w:rFonts w:ascii="Angsana New" w:hAnsi="Angsana New"/>
                <w:sz w:val="26"/>
                <w:szCs w:val="26"/>
                <w:cs/>
              </w:rPr>
              <w:t>มกร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าคม </w:t>
            </w:r>
            <w:r w:rsidRPr="00FE23C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75C1CE66" w14:textId="0E1E8A8D" w:rsidR="008E7FFB" w:rsidRPr="00FE23C5" w:rsidRDefault="008E7FFB" w:rsidP="00C527F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35699B" w14:textId="77777777" w:rsidR="008E7FFB" w:rsidRPr="00FE23C5" w:rsidRDefault="008E7FFB" w:rsidP="00C527F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CB4BFC" w14:textId="1F05F8BD" w:rsidR="008E7FFB" w:rsidRPr="00FE23C5" w:rsidRDefault="008E7FFB" w:rsidP="00C527F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425A">
              <w:rPr>
                <w:rFonts w:ascii="Angsana New" w:hAnsi="Angsana New" w:hint="cs"/>
                <w:sz w:val="26"/>
                <w:szCs w:val="26"/>
                <w:cs/>
              </w:rPr>
              <w:t>ณ วัน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ซื้อกิจการ </w:t>
            </w:r>
          </w:p>
        </w:tc>
        <w:tc>
          <w:tcPr>
            <w:tcW w:w="1542" w:type="dxa"/>
            <w:vAlign w:val="bottom"/>
          </w:tcPr>
          <w:p w14:paraId="5A983EB7" w14:textId="6B709811" w:rsidR="008E7FFB" w:rsidRPr="00FE23C5" w:rsidRDefault="008E7FFB" w:rsidP="009958A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FE23C5">
              <w:rPr>
                <w:rFonts w:ascii="Angsana New" w:hAnsi="Angsana New"/>
                <w:sz w:val="26"/>
                <w:szCs w:val="26"/>
              </w:rPr>
              <w:br/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43" w:type="dxa"/>
            <w:vAlign w:val="bottom"/>
          </w:tcPr>
          <w:p w14:paraId="3DF425DF" w14:textId="0EA336A9" w:rsidR="008E7FFB" w:rsidRPr="00FE23C5" w:rsidRDefault="008E7FFB" w:rsidP="006A261E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E23C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E7FFB" w:rsidRPr="00FE23C5" w14:paraId="76DBE60A" w14:textId="77777777" w:rsidTr="008E7FFB">
        <w:trPr>
          <w:trHeight w:val="80"/>
          <w:tblHeader/>
        </w:trPr>
        <w:tc>
          <w:tcPr>
            <w:tcW w:w="3780" w:type="dxa"/>
          </w:tcPr>
          <w:p w14:paraId="5A43E4C7" w14:textId="77777777" w:rsidR="008E7FFB" w:rsidRPr="00FE23C5" w:rsidRDefault="008E7FFB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96E031" w14:textId="77777777" w:rsidR="008E7FFB" w:rsidRPr="00FE23C5" w:rsidRDefault="008E7FFB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E858BD" w14:textId="12DD2D2D" w:rsidR="008E7FFB" w:rsidRPr="00FE23C5" w:rsidRDefault="008E7FFB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bottom"/>
          </w:tcPr>
          <w:p w14:paraId="2959DB6B" w14:textId="77777777" w:rsidR="008E7FFB" w:rsidRPr="00FE23C5" w:rsidRDefault="008E7FFB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Pr="00FE23C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22</w:t>
            </w:r>
            <w:r w:rsidRPr="00FE23C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vAlign w:val="bottom"/>
          </w:tcPr>
          <w:p w14:paraId="6E3809C6" w14:textId="77777777" w:rsidR="008E7FFB" w:rsidRPr="00FE23C5" w:rsidRDefault="008E7FFB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FFB" w:rsidRPr="00FE23C5" w14:paraId="2950B4E7" w14:textId="77777777" w:rsidTr="008E7FFB">
        <w:trPr>
          <w:trHeight w:val="80"/>
        </w:trPr>
        <w:tc>
          <w:tcPr>
            <w:tcW w:w="3780" w:type="dxa"/>
          </w:tcPr>
          <w:p w14:paraId="52ACC0DB" w14:textId="77777777" w:rsidR="008E7FFB" w:rsidRPr="00FE23C5" w:rsidRDefault="008E7FFB" w:rsidP="00FD7E60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5" w:type="dxa"/>
            <w:gridSpan w:val="4"/>
            <w:vAlign w:val="bottom"/>
          </w:tcPr>
          <w:p w14:paraId="79E6E0F3" w14:textId="362F025B" w:rsidR="008E7FFB" w:rsidRPr="008E7FFB" w:rsidRDefault="008E7FFB" w:rsidP="008E7FF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7FF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 xml:space="preserve">(หน่วย </w:t>
            </w:r>
            <w:r w:rsidRPr="008E7FFB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 xml:space="preserve">: </w:t>
            </w:r>
            <w:r w:rsidRPr="008E7FF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8E7FFB" w:rsidRPr="00FE23C5" w14:paraId="46FF3B88" w14:textId="77777777" w:rsidTr="008E7FFB">
        <w:trPr>
          <w:trHeight w:val="80"/>
        </w:trPr>
        <w:tc>
          <w:tcPr>
            <w:tcW w:w="3780" w:type="dxa"/>
          </w:tcPr>
          <w:p w14:paraId="10400CCB" w14:textId="77777777" w:rsidR="008E7FFB" w:rsidRPr="00FE23C5" w:rsidRDefault="008E7FFB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1705501" w14:textId="77777777" w:rsidR="008E7FFB" w:rsidRPr="00FE23C5" w:rsidRDefault="008E7FFB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2CF505A4" w14:textId="534BA14C" w:rsidR="008E7FFB" w:rsidRPr="00FE23C5" w:rsidRDefault="008E7FFB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3A145ECB" w14:textId="77777777" w:rsidR="008E7FFB" w:rsidRPr="00FE23C5" w:rsidRDefault="008E7FFB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2A101B97" w14:textId="77777777" w:rsidR="008E7FFB" w:rsidRPr="00FE23C5" w:rsidRDefault="008E7FFB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E7FFB" w:rsidRPr="00FE23C5" w14:paraId="2B12A595" w14:textId="77777777" w:rsidTr="008E7FFB">
        <w:trPr>
          <w:trHeight w:val="80"/>
        </w:trPr>
        <w:tc>
          <w:tcPr>
            <w:tcW w:w="3780" w:type="dxa"/>
          </w:tcPr>
          <w:p w14:paraId="489BBBC7" w14:textId="77777777" w:rsidR="008E7FFB" w:rsidRPr="00FE23C5" w:rsidRDefault="008E7FFB" w:rsidP="006A261E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511B85C1" w14:textId="68B456B1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13,689</w:t>
            </w:r>
          </w:p>
        </w:tc>
        <w:tc>
          <w:tcPr>
            <w:tcW w:w="1350" w:type="dxa"/>
            <w:vAlign w:val="bottom"/>
          </w:tcPr>
          <w:p w14:paraId="71F84069" w14:textId="1D5A9FD7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674E8179" w14:textId="720B0DB1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1,638</w:t>
            </w:r>
          </w:p>
        </w:tc>
        <w:tc>
          <w:tcPr>
            <w:tcW w:w="1343" w:type="dxa"/>
            <w:vAlign w:val="bottom"/>
          </w:tcPr>
          <w:p w14:paraId="650C7C8A" w14:textId="3D9EA76F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15,327</w:t>
            </w:r>
          </w:p>
        </w:tc>
      </w:tr>
      <w:tr w:rsidR="008E7FFB" w:rsidRPr="00FE23C5" w14:paraId="276BDE83" w14:textId="77777777" w:rsidTr="008E7FFB">
        <w:trPr>
          <w:trHeight w:val="80"/>
        </w:trPr>
        <w:tc>
          <w:tcPr>
            <w:tcW w:w="3780" w:type="dxa"/>
          </w:tcPr>
          <w:p w14:paraId="05670ABE" w14:textId="36A1CEFF" w:rsidR="008E7FFB" w:rsidRPr="00FE23C5" w:rsidRDefault="008E7FFB" w:rsidP="006A261E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5A6D471D" w14:textId="5744D3C1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ED5C0B" w14:textId="74002535" w:rsidR="008E7FFB" w:rsidRPr="00FE23C5" w:rsidRDefault="008E7FFB" w:rsidP="008E7FF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2457398A" w14:textId="7A6581B2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192</w:t>
            </w:r>
          </w:p>
        </w:tc>
        <w:tc>
          <w:tcPr>
            <w:tcW w:w="1343" w:type="dxa"/>
            <w:vAlign w:val="bottom"/>
          </w:tcPr>
          <w:p w14:paraId="6303E4C2" w14:textId="4D7FFF7F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838</w:t>
            </w:r>
          </w:p>
        </w:tc>
      </w:tr>
      <w:tr w:rsidR="008E7FFB" w:rsidRPr="00FE23C5" w14:paraId="2115BEEB" w14:textId="77777777" w:rsidTr="008E7FFB">
        <w:trPr>
          <w:trHeight w:val="80"/>
        </w:trPr>
        <w:tc>
          <w:tcPr>
            <w:tcW w:w="3780" w:type="dxa"/>
          </w:tcPr>
          <w:p w14:paraId="704420FA" w14:textId="77777777" w:rsidR="008E7FFB" w:rsidRPr="00FE23C5" w:rsidRDefault="008E7FFB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vAlign w:val="bottom"/>
          </w:tcPr>
          <w:p w14:paraId="496C86E6" w14:textId="139CE6B9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10,819</w:t>
            </w:r>
          </w:p>
        </w:tc>
        <w:tc>
          <w:tcPr>
            <w:tcW w:w="1350" w:type="dxa"/>
          </w:tcPr>
          <w:p w14:paraId="62060C8F" w14:textId="77777777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B0768C0" w14:textId="2043BF6F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B3EB8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577</w:t>
            </w:r>
          </w:p>
        </w:tc>
        <w:tc>
          <w:tcPr>
            <w:tcW w:w="1542" w:type="dxa"/>
            <w:vAlign w:val="bottom"/>
          </w:tcPr>
          <w:p w14:paraId="3E61DAC1" w14:textId="7DC1DA0B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788</w:t>
            </w:r>
          </w:p>
        </w:tc>
        <w:tc>
          <w:tcPr>
            <w:tcW w:w="1343" w:type="dxa"/>
            <w:vAlign w:val="bottom"/>
          </w:tcPr>
          <w:p w14:paraId="09627456" w14:textId="79C01B2E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12,184</w:t>
            </w:r>
          </w:p>
        </w:tc>
      </w:tr>
      <w:tr w:rsidR="008E7FFB" w:rsidRPr="00FE23C5" w14:paraId="188D96B2" w14:textId="77777777" w:rsidTr="008E7FFB">
        <w:trPr>
          <w:trHeight w:val="80"/>
        </w:trPr>
        <w:tc>
          <w:tcPr>
            <w:tcW w:w="3780" w:type="dxa"/>
          </w:tcPr>
          <w:p w14:paraId="5A49EF46" w14:textId="77777777" w:rsidR="008E7FFB" w:rsidRPr="00FE23C5" w:rsidRDefault="008E7FFB" w:rsidP="00C527F0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33D32C8D" w14:textId="47BE43EE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350" w:type="dxa"/>
            <w:vAlign w:val="bottom"/>
          </w:tcPr>
          <w:p w14:paraId="10E7ACD9" w14:textId="4EEBCF33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6B07941B" w14:textId="77777777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3" w:type="dxa"/>
            <w:vAlign w:val="bottom"/>
          </w:tcPr>
          <w:p w14:paraId="04C51A46" w14:textId="37B6788B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</w:tr>
      <w:tr w:rsidR="008E7FFB" w:rsidRPr="00FE23C5" w14:paraId="19CCE379" w14:textId="77777777" w:rsidTr="008E7FFB">
        <w:trPr>
          <w:trHeight w:val="80"/>
        </w:trPr>
        <w:tc>
          <w:tcPr>
            <w:tcW w:w="3780" w:type="dxa"/>
          </w:tcPr>
          <w:p w14:paraId="0ADAE509" w14:textId="77777777" w:rsidR="008E7FFB" w:rsidRPr="00FE23C5" w:rsidRDefault="008E7FFB" w:rsidP="00C527F0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D79916" w14:textId="2F19612E" w:rsidR="008E7FFB" w:rsidRPr="00FE23C5" w:rsidRDefault="008E7FFB" w:rsidP="008E7FF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25,674</w:t>
            </w:r>
          </w:p>
        </w:tc>
        <w:tc>
          <w:tcPr>
            <w:tcW w:w="1350" w:type="dxa"/>
            <w:vAlign w:val="bottom"/>
          </w:tcPr>
          <w:p w14:paraId="5578A3B5" w14:textId="2EAC35E3" w:rsidR="008E7FFB" w:rsidRPr="00FE23C5" w:rsidRDefault="008E7FFB" w:rsidP="008E7FF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577</w:t>
            </w:r>
          </w:p>
        </w:tc>
        <w:tc>
          <w:tcPr>
            <w:tcW w:w="1542" w:type="dxa"/>
            <w:vAlign w:val="bottom"/>
          </w:tcPr>
          <w:p w14:paraId="24B18C0A" w14:textId="020D933A" w:rsidR="008E7FFB" w:rsidRPr="00FE23C5" w:rsidRDefault="008E7FFB" w:rsidP="008E7FF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2</w:t>
            </w: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,618</w:t>
            </w:r>
          </w:p>
        </w:tc>
        <w:tc>
          <w:tcPr>
            <w:tcW w:w="1343" w:type="dxa"/>
            <w:vAlign w:val="bottom"/>
          </w:tcPr>
          <w:p w14:paraId="63D91379" w14:textId="12FE0B37" w:rsidR="008E7FFB" w:rsidRPr="00FE23C5" w:rsidRDefault="008E7FFB" w:rsidP="008E7FF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28,869</w:t>
            </w:r>
          </w:p>
        </w:tc>
      </w:tr>
      <w:tr w:rsidR="008E7FFB" w:rsidRPr="00FE23C5" w14:paraId="76127245" w14:textId="77777777" w:rsidTr="008E7FFB">
        <w:trPr>
          <w:trHeight w:val="80"/>
        </w:trPr>
        <w:tc>
          <w:tcPr>
            <w:tcW w:w="3780" w:type="dxa"/>
          </w:tcPr>
          <w:p w14:paraId="643F5C9E" w14:textId="77777777" w:rsidR="008E7FFB" w:rsidRPr="00FE23C5" w:rsidRDefault="008E7FFB" w:rsidP="00C527F0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2FDB6A" w14:textId="77777777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7A76BB" w14:textId="6700F419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42" w:type="dxa"/>
            <w:vAlign w:val="bottom"/>
          </w:tcPr>
          <w:p w14:paraId="34DAF5E5" w14:textId="77777777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6A9520A6" w14:textId="77777777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E7FFB" w:rsidRPr="00FE23C5" w14:paraId="225AB899" w14:textId="77777777" w:rsidTr="008E7FFB">
        <w:trPr>
          <w:trHeight w:val="80"/>
        </w:trPr>
        <w:tc>
          <w:tcPr>
            <w:tcW w:w="3780" w:type="dxa"/>
          </w:tcPr>
          <w:p w14:paraId="3CB6A579" w14:textId="77777777" w:rsidR="008E7FFB" w:rsidRPr="00FE23C5" w:rsidRDefault="008E7FFB" w:rsidP="00C527F0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971C79E" w14:textId="77777777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416868E0" w14:textId="09629C1D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6152BD21" w14:textId="77777777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1C7A7EAF" w14:textId="77777777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E7FFB" w:rsidRPr="00FE23C5" w14:paraId="1A01F199" w14:textId="77777777" w:rsidTr="008E7FFB">
        <w:trPr>
          <w:trHeight w:val="80"/>
        </w:trPr>
        <w:tc>
          <w:tcPr>
            <w:tcW w:w="3780" w:type="dxa"/>
          </w:tcPr>
          <w:p w14:paraId="0D6881D4" w14:textId="77777777" w:rsidR="008E7FFB" w:rsidRPr="00FE23C5" w:rsidRDefault="008E7FFB" w:rsidP="00C527F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350" w:type="dxa"/>
            <w:vAlign w:val="bottom"/>
          </w:tcPr>
          <w:p w14:paraId="019B11DD" w14:textId="34E5CA8B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1350" w:type="dxa"/>
          </w:tcPr>
          <w:p w14:paraId="63739ABB" w14:textId="6A0E0D40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343C5ADC" w14:textId="3FE38B2D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1343" w:type="dxa"/>
            <w:vAlign w:val="bottom"/>
          </w:tcPr>
          <w:p w14:paraId="7EFBB955" w14:textId="3EDAB863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(77)</w:t>
            </w:r>
          </w:p>
        </w:tc>
      </w:tr>
      <w:tr w:rsidR="008E7FFB" w:rsidRPr="00FE23C5" w14:paraId="571671CE" w14:textId="77777777" w:rsidTr="008E7FFB">
        <w:trPr>
          <w:trHeight w:val="80"/>
        </w:trPr>
        <w:tc>
          <w:tcPr>
            <w:tcW w:w="3780" w:type="dxa"/>
          </w:tcPr>
          <w:p w14:paraId="5363BB75" w14:textId="1B6C2165" w:rsidR="008E7FFB" w:rsidRPr="00FE23C5" w:rsidRDefault="008E7FFB" w:rsidP="00281A4E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50" w:type="dxa"/>
            <w:vAlign w:val="bottom"/>
          </w:tcPr>
          <w:p w14:paraId="1676F55E" w14:textId="1E49D6D7" w:rsidR="008E7FFB" w:rsidRPr="00FE23C5" w:rsidRDefault="008E7FFB" w:rsidP="008C438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6416CB1A" w14:textId="6E8404CE" w:rsidR="008E7FFB" w:rsidRPr="00FE23C5" w:rsidRDefault="008E7FFB" w:rsidP="008C438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23C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 w:rsidRPr="00BB3EB8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21</w:t>
            </w: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,752</w:t>
            </w:r>
            <w:r w:rsidRPr="00FE23C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42" w:type="dxa"/>
            <w:vAlign w:val="bottom"/>
          </w:tcPr>
          <w:p w14:paraId="324A47C7" w14:textId="1C4258F0" w:rsidR="008E7FFB" w:rsidRPr="00FE23C5" w:rsidRDefault="008E7FFB" w:rsidP="008C438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B3EB8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187</w:t>
            </w:r>
          </w:p>
        </w:tc>
        <w:tc>
          <w:tcPr>
            <w:tcW w:w="1343" w:type="dxa"/>
            <w:vAlign w:val="bottom"/>
          </w:tcPr>
          <w:p w14:paraId="176D4C57" w14:textId="13DBE27E" w:rsidR="008E7FFB" w:rsidRPr="00FE23C5" w:rsidRDefault="008E7FFB" w:rsidP="008C438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21,565</w:t>
            </w:r>
            <w:r w:rsidRPr="00FE23C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8E7FFB" w:rsidRPr="00FE23C5" w14:paraId="3E21B8FF" w14:textId="77777777" w:rsidTr="008E7FFB">
        <w:trPr>
          <w:trHeight w:val="80"/>
        </w:trPr>
        <w:tc>
          <w:tcPr>
            <w:tcW w:w="3780" w:type="dxa"/>
          </w:tcPr>
          <w:p w14:paraId="579E3241" w14:textId="3A70B8E3" w:rsidR="008E7FFB" w:rsidRPr="00FE23C5" w:rsidRDefault="008E7FFB" w:rsidP="00281A4E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09FF388" w14:textId="31368C1A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1350" w:type="dxa"/>
          </w:tcPr>
          <w:p w14:paraId="4CB2D806" w14:textId="35B6582D" w:rsidR="008E7FFB" w:rsidRPr="009C0DBD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C0DB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 (</w:t>
            </w:r>
            <w:r w:rsidRPr="009C0DBD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21</w:t>
            </w:r>
            <w:r w:rsidRPr="009C0DB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,752</w:t>
            </w:r>
            <w:r w:rsidRPr="009C0DB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42" w:type="dxa"/>
            <w:vAlign w:val="bottom"/>
          </w:tcPr>
          <w:p w14:paraId="7191EE7A" w14:textId="218364C2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                    279</w:t>
            </w:r>
          </w:p>
        </w:tc>
        <w:tc>
          <w:tcPr>
            <w:tcW w:w="1343" w:type="dxa"/>
            <w:vAlign w:val="bottom"/>
          </w:tcPr>
          <w:p w14:paraId="11532792" w14:textId="4C35FAFF" w:rsidR="008E7FFB" w:rsidRPr="00FE23C5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Pr="00BB3EB8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21</w:t>
            </w: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,642)</w:t>
            </w:r>
          </w:p>
        </w:tc>
      </w:tr>
      <w:tr w:rsidR="008E7FFB" w:rsidRPr="00FE23C5" w14:paraId="442D7E07" w14:textId="77777777" w:rsidTr="008E7FFB">
        <w:trPr>
          <w:trHeight w:val="38"/>
        </w:trPr>
        <w:tc>
          <w:tcPr>
            <w:tcW w:w="3780" w:type="dxa"/>
          </w:tcPr>
          <w:p w14:paraId="2EC2E7E1" w14:textId="77777777" w:rsidR="008E7FFB" w:rsidRPr="00FE23C5" w:rsidRDefault="008E7FFB" w:rsidP="00281A4E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551D789" w14:textId="18652F2C" w:rsidR="008E7FFB" w:rsidRPr="00FE23C5" w:rsidRDefault="008E7FFB" w:rsidP="008C4386">
            <w:pPr>
              <w:pStyle w:val="acctfourfigures"/>
              <w:pBdr>
                <w:top w:val="doub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25,505</w:t>
            </w:r>
          </w:p>
        </w:tc>
        <w:tc>
          <w:tcPr>
            <w:tcW w:w="1350" w:type="dxa"/>
          </w:tcPr>
          <w:p w14:paraId="66A8E45F" w14:textId="180B17F5" w:rsidR="008E7FFB" w:rsidRPr="009C0DBD" w:rsidRDefault="008E7FFB" w:rsidP="008C4386">
            <w:pPr>
              <w:pStyle w:val="acctfourfigures"/>
              <w:pBdr>
                <w:top w:val="doub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C0DB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</w:t>
            </w:r>
            <w:r w:rsidRPr="009C0DB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Pr="009C0DBD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21</w:t>
            </w:r>
            <w:r w:rsidRPr="009C0DB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,175</w:t>
            </w:r>
            <w:r w:rsidRPr="009C0DB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542" w:type="dxa"/>
            <w:vAlign w:val="bottom"/>
          </w:tcPr>
          <w:p w14:paraId="40367559" w14:textId="2F0D790B" w:rsidR="008E7FFB" w:rsidRPr="00FE23C5" w:rsidRDefault="008E7FFB" w:rsidP="008C4386">
            <w:pPr>
              <w:pStyle w:val="acctfourfigures"/>
              <w:pBdr>
                <w:top w:val="doub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                  2,897    </w:t>
            </w:r>
          </w:p>
        </w:tc>
        <w:tc>
          <w:tcPr>
            <w:tcW w:w="1343" w:type="dxa"/>
            <w:vAlign w:val="bottom"/>
          </w:tcPr>
          <w:p w14:paraId="407ADAED" w14:textId="0D27AD21" w:rsidR="008E7FFB" w:rsidRPr="00FE23C5" w:rsidRDefault="008E7FFB" w:rsidP="008C4386">
            <w:pPr>
              <w:pStyle w:val="acctfourfigures"/>
              <w:pBdr>
                <w:top w:val="doub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             7,227</w:t>
            </w:r>
          </w:p>
        </w:tc>
      </w:tr>
    </w:tbl>
    <w:p w14:paraId="052A04A9" w14:textId="77777777" w:rsidR="007C19C0" w:rsidRPr="00FE23C5" w:rsidRDefault="007C19C0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FE23C5" w:rsidRPr="00FE23C5" w14:paraId="67AD2BE7" w14:textId="77777777" w:rsidTr="003D28EB">
        <w:trPr>
          <w:trHeight w:val="80"/>
          <w:tblHeader/>
        </w:trPr>
        <w:tc>
          <w:tcPr>
            <w:tcW w:w="4722" w:type="dxa"/>
          </w:tcPr>
          <w:p w14:paraId="71B21207" w14:textId="77777777" w:rsidR="003514CC" w:rsidRPr="00FE23C5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6A8224" w14:textId="77777777" w:rsidR="003514CC" w:rsidRPr="00FE23C5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14:paraId="2C0F72A0" w14:textId="50A4B34B" w:rsidR="003514CC" w:rsidRPr="00FE23C5" w:rsidRDefault="00CD49A2" w:rsidP="003D28EB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666A62"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E23C5" w:rsidRPr="00FE23C5" w14:paraId="0A71BFB6" w14:textId="77777777" w:rsidTr="003D28EB">
        <w:trPr>
          <w:trHeight w:val="80"/>
          <w:tblHeader/>
        </w:trPr>
        <w:tc>
          <w:tcPr>
            <w:tcW w:w="4722" w:type="dxa"/>
          </w:tcPr>
          <w:p w14:paraId="797A3D91" w14:textId="77777777" w:rsidR="003514CC" w:rsidRPr="00FE23C5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198DF28" w14:textId="77777777" w:rsidR="003514CC" w:rsidRPr="00FE23C5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40B5E88F" w14:textId="77777777" w:rsidR="003514CC" w:rsidRPr="00FE23C5" w:rsidRDefault="003514CC" w:rsidP="003D28EB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E23C5">
              <w:rPr>
                <w:rFonts w:ascii="Angsana New" w:hAnsi="Angsana New"/>
                <w:sz w:val="26"/>
                <w:szCs w:val="26"/>
              </w:rPr>
              <w:t>1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E23C5">
              <w:rPr>
                <w:rFonts w:ascii="Angsana New" w:hAnsi="Angsana New"/>
                <w:sz w:val="26"/>
                <w:szCs w:val="26"/>
              </w:rPr>
              <w:t>2567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DA7866D" w14:textId="77777777" w:rsidR="003514CC" w:rsidRPr="00FE23C5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EDCBA39" w14:textId="77777777" w:rsidR="003514CC" w:rsidRPr="00FE23C5" w:rsidRDefault="003514CC" w:rsidP="003D28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FE23C5">
              <w:rPr>
                <w:rFonts w:ascii="Angsana New" w:hAnsi="Angsana New"/>
                <w:sz w:val="26"/>
                <w:szCs w:val="26"/>
              </w:rPr>
              <w:br/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14:paraId="34E0E025" w14:textId="77777777" w:rsidR="003514CC" w:rsidRPr="00FE23C5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14:paraId="3203B133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52B1CF7D" w14:textId="6372D5DB" w:rsidR="003514CC" w:rsidRPr="00FE23C5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31E41" w:rsidRPr="00FE23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D4736" w:rsidRPr="00FE23C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31E41"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31E41" w:rsidRPr="00FE23C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E23C5" w:rsidRPr="00FE23C5" w14:paraId="05715FBA" w14:textId="77777777" w:rsidTr="003D28EB">
        <w:trPr>
          <w:trHeight w:val="80"/>
          <w:tblHeader/>
        </w:trPr>
        <w:tc>
          <w:tcPr>
            <w:tcW w:w="4722" w:type="dxa"/>
          </w:tcPr>
          <w:p w14:paraId="48D45FAA" w14:textId="77777777" w:rsidR="003514CC" w:rsidRPr="00FE23C5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666DF97" w14:textId="77777777" w:rsidR="003514CC" w:rsidRPr="00FE23C5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39C6DBD" w14:textId="77777777" w:rsidR="003514CC" w:rsidRPr="00FE23C5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32AA2E2" w14:textId="77777777" w:rsidR="003514CC" w:rsidRPr="00FE23C5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5B78CEC" w14:textId="77777777" w:rsidR="003514CC" w:rsidRPr="00FE23C5" w:rsidRDefault="003514CC" w:rsidP="003D28E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Pr="00FE23C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22</w:t>
            </w:r>
            <w:r w:rsidRPr="00FE23C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14:paraId="5DA604E3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4516596C" w14:textId="77777777" w:rsidR="003514CC" w:rsidRPr="00FE23C5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C5" w:rsidRPr="00FE23C5" w14:paraId="546E4354" w14:textId="77777777" w:rsidTr="003D28EB">
        <w:trPr>
          <w:trHeight w:val="80"/>
          <w:tblHeader/>
        </w:trPr>
        <w:tc>
          <w:tcPr>
            <w:tcW w:w="4722" w:type="dxa"/>
          </w:tcPr>
          <w:p w14:paraId="69720DBA" w14:textId="77777777" w:rsidR="003514CC" w:rsidRPr="00FE23C5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858A63" w14:textId="77777777" w:rsidR="003514CC" w:rsidRPr="00FE23C5" w:rsidRDefault="003514CC" w:rsidP="003D28E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14:paraId="391ACE6F" w14:textId="77777777" w:rsidR="003514CC" w:rsidRPr="00FE23C5" w:rsidRDefault="003514CC" w:rsidP="003D28EB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3C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FE23C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FE23C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FE23C5" w:rsidRPr="00FE23C5" w14:paraId="6B8024DE" w14:textId="77777777" w:rsidTr="003D28EB">
        <w:trPr>
          <w:trHeight w:val="80"/>
        </w:trPr>
        <w:tc>
          <w:tcPr>
            <w:tcW w:w="4722" w:type="dxa"/>
          </w:tcPr>
          <w:p w14:paraId="2519C08A" w14:textId="77777777" w:rsidR="003514CC" w:rsidRPr="00FE23C5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14:paraId="67FC2B7F" w14:textId="77777777" w:rsidR="003514CC" w:rsidRPr="00FE23C5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01D9E46" w14:textId="77777777" w:rsidR="003514CC" w:rsidRPr="00FE23C5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4DB5EE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F491E6A" w14:textId="77777777" w:rsidR="003514CC" w:rsidRPr="00FE23C5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3208FC5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3382214" w14:textId="77777777" w:rsidR="003514CC" w:rsidRPr="00FE23C5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23C5" w:rsidRPr="00FE23C5" w14:paraId="281B425E" w14:textId="77777777" w:rsidTr="003D28EB">
        <w:trPr>
          <w:trHeight w:val="80"/>
        </w:trPr>
        <w:tc>
          <w:tcPr>
            <w:tcW w:w="4722" w:type="dxa"/>
          </w:tcPr>
          <w:p w14:paraId="2E13540F" w14:textId="77777777" w:rsidR="002D77B9" w:rsidRPr="00FE23C5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14:paraId="368C7D38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46ACA8E8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13,689</w:t>
            </w:r>
          </w:p>
        </w:tc>
        <w:tc>
          <w:tcPr>
            <w:tcW w:w="182" w:type="dxa"/>
            <w:vAlign w:val="bottom"/>
          </w:tcPr>
          <w:p w14:paraId="68D8A4C5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5A360743" w14:textId="3C895BAE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1,539</w:t>
            </w:r>
          </w:p>
        </w:tc>
        <w:tc>
          <w:tcPr>
            <w:tcW w:w="179" w:type="dxa"/>
          </w:tcPr>
          <w:p w14:paraId="65C16C2E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8600E8E" w14:textId="1ED64135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15,228</w:t>
            </w:r>
          </w:p>
        </w:tc>
      </w:tr>
      <w:tr w:rsidR="00FE23C5" w:rsidRPr="00FE23C5" w14:paraId="7ACCA674" w14:textId="77777777" w:rsidTr="003D28EB">
        <w:trPr>
          <w:trHeight w:val="80"/>
        </w:trPr>
        <w:tc>
          <w:tcPr>
            <w:tcW w:w="4722" w:type="dxa"/>
          </w:tcPr>
          <w:p w14:paraId="38CDCF64" w14:textId="53142C68" w:rsidR="002D77B9" w:rsidRPr="00FE23C5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666A62" w:rsidRPr="00FE23C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82" w:type="dxa"/>
          </w:tcPr>
          <w:p w14:paraId="4A99EE7E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E5F3656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182" w:type="dxa"/>
            <w:vAlign w:val="bottom"/>
          </w:tcPr>
          <w:p w14:paraId="75B43D8E" w14:textId="77777777" w:rsidR="002D77B9" w:rsidRPr="00FE23C5" w:rsidRDefault="002D77B9" w:rsidP="002D77B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1EAA7942" w14:textId="14FAE9CD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192</w:t>
            </w:r>
          </w:p>
        </w:tc>
        <w:tc>
          <w:tcPr>
            <w:tcW w:w="179" w:type="dxa"/>
          </w:tcPr>
          <w:p w14:paraId="0CFA9872" w14:textId="77777777" w:rsidR="002D77B9" w:rsidRPr="00FE23C5" w:rsidRDefault="002D77B9" w:rsidP="002D77B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4B6FB20" w14:textId="6897ADAD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838</w:t>
            </w:r>
          </w:p>
        </w:tc>
      </w:tr>
      <w:tr w:rsidR="00FE23C5" w:rsidRPr="00FE23C5" w14:paraId="53B38344" w14:textId="77777777" w:rsidTr="003D28EB">
        <w:trPr>
          <w:trHeight w:val="80"/>
        </w:trPr>
        <w:tc>
          <w:tcPr>
            <w:tcW w:w="4722" w:type="dxa"/>
          </w:tcPr>
          <w:p w14:paraId="181ABA50" w14:textId="77777777" w:rsidR="002D77B9" w:rsidRPr="00FE23C5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2" w:type="dxa"/>
          </w:tcPr>
          <w:p w14:paraId="546A4070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B36FD6E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10,819</w:t>
            </w:r>
          </w:p>
        </w:tc>
        <w:tc>
          <w:tcPr>
            <w:tcW w:w="182" w:type="dxa"/>
            <w:vAlign w:val="bottom"/>
          </w:tcPr>
          <w:p w14:paraId="57A51849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3A1929D" w14:textId="46E7F5CE" w:rsidR="002D77B9" w:rsidRPr="00FE23C5" w:rsidRDefault="00EC700C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179" w:type="dxa"/>
          </w:tcPr>
          <w:p w14:paraId="18829908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5359575" w14:textId="43732886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</w:t>
            </w:r>
            <w:r w:rsidR="00EC700C"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655</w:t>
            </w:r>
          </w:p>
        </w:tc>
      </w:tr>
      <w:tr w:rsidR="00FE23C5" w:rsidRPr="00FE23C5" w14:paraId="44251629" w14:textId="77777777" w:rsidTr="003D28EB">
        <w:trPr>
          <w:trHeight w:val="80"/>
        </w:trPr>
        <w:tc>
          <w:tcPr>
            <w:tcW w:w="4722" w:type="dxa"/>
          </w:tcPr>
          <w:p w14:paraId="28BFB8C6" w14:textId="77777777" w:rsidR="002D77B9" w:rsidRPr="00FE23C5" w:rsidRDefault="002D77B9" w:rsidP="002D77B9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14:paraId="5E203B13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15873C1E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82" w:type="dxa"/>
            <w:vAlign w:val="bottom"/>
          </w:tcPr>
          <w:p w14:paraId="001A1A2D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46AEA92" w14:textId="3C567D8C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4B59BB0" w14:textId="77777777" w:rsidR="002D77B9" w:rsidRPr="00FE23C5" w:rsidRDefault="002D77B9" w:rsidP="002D77B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16227D14" w14:textId="0784CDF8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</w:tr>
      <w:tr w:rsidR="00FE23C5" w:rsidRPr="00FE23C5" w14:paraId="6B4A06B7" w14:textId="77777777" w:rsidTr="003D28EB">
        <w:trPr>
          <w:trHeight w:val="80"/>
        </w:trPr>
        <w:tc>
          <w:tcPr>
            <w:tcW w:w="4722" w:type="dxa"/>
          </w:tcPr>
          <w:p w14:paraId="5DCFF354" w14:textId="77777777" w:rsidR="002D77B9" w:rsidRPr="00FE23C5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0DB6CA2A" w14:textId="77777777" w:rsidR="002D77B9" w:rsidRPr="00FE23C5" w:rsidRDefault="002D77B9" w:rsidP="002D77B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66F45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25,674</w:t>
            </w:r>
          </w:p>
        </w:tc>
        <w:tc>
          <w:tcPr>
            <w:tcW w:w="182" w:type="dxa"/>
            <w:vAlign w:val="bottom"/>
          </w:tcPr>
          <w:p w14:paraId="329784E1" w14:textId="77777777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18B45" w14:textId="3464C400" w:rsidR="002D77B9" w:rsidRPr="00FE23C5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</w:t>
            </w:r>
            <w:r w:rsidR="00EC700C"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179" w:type="dxa"/>
          </w:tcPr>
          <w:p w14:paraId="76D8C69B" w14:textId="77777777" w:rsidR="002D77B9" w:rsidRPr="00FE23C5" w:rsidRDefault="002D77B9" w:rsidP="002D77B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821EA" w14:textId="36AA566A" w:rsidR="002D77B9" w:rsidRPr="00FE23C5" w:rsidRDefault="006D2E9E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28,241</w:t>
            </w:r>
          </w:p>
        </w:tc>
      </w:tr>
      <w:tr w:rsidR="00FE23C5" w:rsidRPr="00FE23C5" w14:paraId="203BEDD5" w14:textId="77777777" w:rsidTr="003D28EB">
        <w:trPr>
          <w:trHeight w:val="80"/>
        </w:trPr>
        <w:tc>
          <w:tcPr>
            <w:tcW w:w="4722" w:type="dxa"/>
          </w:tcPr>
          <w:p w14:paraId="11F08C4D" w14:textId="77777777" w:rsidR="003514CC" w:rsidRPr="00FE23C5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4431627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2CB5A824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003BFA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409C9ED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6945659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3C17896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23C5" w:rsidRPr="00FE23C5" w14:paraId="1EF111D7" w14:textId="77777777" w:rsidTr="003D28EB">
        <w:trPr>
          <w:trHeight w:val="80"/>
        </w:trPr>
        <w:tc>
          <w:tcPr>
            <w:tcW w:w="4722" w:type="dxa"/>
          </w:tcPr>
          <w:p w14:paraId="361FC7F7" w14:textId="77777777" w:rsidR="003514CC" w:rsidRPr="00FE23C5" w:rsidRDefault="003514CC" w:rsidP="003D28E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14:paraId="7C47226C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0008551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F074679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152765D4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237A2FA3" w14:textId="77777777" w:rsidR="003514CC" w:rsidRPr="00FE23C5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21824DD8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23C5" w:rsidRPr="00FE23C5" w14:paraId="22664BE5" w14:textId="77777777" w:rsidTr="003D28EB">
        <w:trPr>
          <w:trHeight w:val="80"/>
        </w:trPr>
        <w:tc>
          <w:tcPr>
            <w:tcW w:w="4722" w:type="dxa"/>
          </w:tcPr>
          <w:p w14:paraId="21462BB1" w14:textId="77777777" w:rsidR="003514CC" w:rsidRPr="00FE23C5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14:paraId="1C06DCD3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E5254FB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182" w:type="dxa"/>
            <w:vAlign w:val="bottom"/>
          </w:tcPr>
          <w:p w14:paraId="47930237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6DC8DA6F" w14:textId="353D6AEF" w:rsidR="003514CC" w:rsidRPr="00FE23C5" w:rsidRDefault="006D2E9E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179" w:type="dxa"/>
          </w:tcPr>
          <w:p w14:paraId="4D70C817" w14:textId="77777777" w:rsidR="003514CC" w:rsidRPr="00FE23C5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AB8E641" w14:textId="0030797F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6D2E9E"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77</w:t>
            </w:r>
            <w:r w:rsidRPr="00FE23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FE23C5" w:rsidRPr="00FE23C5" w14:paraId="29FF882F" w14:textId="77777777" w:rsidTr="003D28EB">
        <w:trPr>
          <w:trHeight w:val="80"/>
        </w:trPr>
        <w:tc>
          <w:tcPr>
            <w:tcW w:w="4722" w:type="dxa"/>
          </w:tcPr>
          <w:p w14:paraId="497A4278" w14:textId="77777777" w:rsidR="003514CC" w:rsidRPr="00FE23C5" w:rsidRDefault="003514CC" w:rsidP="003D28EB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7254CADC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74EE3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182" w:type="dxa"/>
            <w:vAlign w:val="bottom"/>
          </w:tcPr>
          <w:p w14:paraId="5F9A22C5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4C445" w14:textId="64470477" w:rsidR="003514CC" w:rsidRPr="00FE23C5" w:rsidRDefault="006D2E9E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179" w:type="dxa"/>
          </w:tcPr>
          <w:p w14:paraId="7E5A69B3" w14:textId="77777777" w:rsidR="003514CC" w:rsidRPr="00FE23C5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E1AC" w14:textId="4C4D71D5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6D2E9E"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77</w:t>
            </w: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3514CC" w:rsidRPr="00FE23C5" w14:paraId="0E7F7647" w14:textId="77777777" w:rsidTr="003D28EB">
        <w:trPr>
          <w:trHeight w:val="80"/>
        </w:trPr>
        <w:tc>
          <w:tcPr>
            <w:tcW w:w="4722" w:type="dxa"/>
          </w:tcPr>
          <w:p w14:paraId="4B1840ED" w14:textId="77777777" w:rsidR="003514CC" w:rsidRPr="00FE23C5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14:paraId="7C7F935E" w14:textId="77777777" w:rsidR="003514CC" w:rsidRPr="00FE23C5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458418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25,505</w:t>
            </w:r>
          </w:p>
        </w:tc>
        <w:tc>
          <w:tcPr>
            <w:tcW w:w="182" w:type="dxa"/>
            <w:vAlign w:val="bottom"/>
          </w:tcPr>
          <w:p w14:paraId="16E96BCE" w14:textId="77777777" w:rsidR="003514CC" w:rsidRPr="00FE23C5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D98492" w14:textId="4CEB75C7" w:rsidR="003514CC" w:rsidRPr="00FE23C5" w:rsidRDefault="00D14B48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</w:t>
            </w:r>
            <w:r w:rsidR="00E1667E"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659</w:t>
            </w:r>
          </w:p>
        </w:tc>
        <w:tc>
          <w:tcPr>
            <w:tcW w:w="179" w:type="dxa"/>
          </w:tcPr>
          <w:p w14:paraId="1ABF9A80" w14:textId="77777777" w:rsidR="003514CC" w:rsidRPr="00FE23C5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96E296" w14:textId="417736B7" w:rsidR="003514CC" w:rsidRPr="00FE23C5" w:rsidRDefault="006D2E9E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28,164</w:t>
            </w:r>
          </w:p>
        </w:tc>
      </w:tr>
    </w:tbl>
    <w:p w14:paraId="703A2DE1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7BD953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F5DB9A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EFA7BE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707460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856DEF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15DE6F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10BFA8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6B16F8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CA716A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261D41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ED1E79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AC3CF" w14:textId="77777777" w:rsidR="008C4386" w:rsidRPr="00FE23C5" w:rsidRDefault="008C4386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7D99B0" w14:textId="77777777" w:rsidR="00A14EC8" w:rsidRPr="00FE23C5" w:rsidRDefault="00A14EC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7BE25" w14:textId="77777777" w:rsidR="00597BA5" w:rsidRPr="00FE23C5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FE23C5">
        <w:rPr>
          <w:rFonts w:ascii="Angsana New" w:hAnsi="Angsana New"/>
          <w:b/>
          <w:bCs/>
          <w:sz w:val="30"/>
          <w:szCs w:val="30"/>
        </w:rPr>
        <w:t>4</w:t>
      </w:r>
      <w:r w:rsidRPr="00FE23C5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="00597BA5" w:rsidRPr="00FE23C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192"/>
        <w:gridCol w:w="236"/>
        <w:gridCol w:w="1465"/>
        <w:gridCol w:w="283"/>
        <w:gridCol w:w="1526"/>
      </w:tblGrid>
      <w:tr w:rsidR="00FE23C5" w:rsidRPr="00FE23C5" w14:paraId="7D38B5E7" w14:textId="77777777" w:rsidTr="008C4386">
        <w:trPr>
          <w:cantSplit/>
          <w:tblHeader/>
        </w:trPr>
        <w:tc>
          <w:tcPr>
            <w:tcW w:w="4370" w:type="dxa"/>
          </w:tcPr>
          <w:p w14:paraId="71163AF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CE18952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35E1356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274" w:type="dxa"/>
            <w:gridSpan w:val="3"/>
          </w:tcPr>
          <w:p w14:paraId="7B18B084" w14:textId="18964F78" w:rsidR="00AB3E28" w:rsidRPr="00FE23C5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ข้อมูลทางการเงินรวม</w:t>
            </w:r>
          </w:p>
        </w:tc>
      </w:tr>
      <w:tr w:rsidR="00FE23C5" w:rsidRPr="00FE23C5" w14:paraId="1410600F" w14:textId="77777777" w:rsidTr="008C4386">
        <w:trPr>
          <w:cantSplit/>
          <w:tblHeader/>
        </w:trPr>
        <w:tc>
          <w:tcPr>
            <w:tcW w:w="4370" w:type="dxa"/>
          </w:tcPr>
          <w:p w14:paraId="03A76C29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8ED2381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C77F80F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1743C61" w14:textId="0B2323D9" w:rsidR="00AB3E28" w:rsidRPr="00FE23C5" w:rsidRDefault="00BD6F53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 xml:space="preserve">30 </w:t>
            </w:r>
            <w:r w:rsidR="009D4736" w:rsidRPr="00FE23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="00EE3FF9"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24199F" w:rsidRPr="00FE23C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283" w:type="dxa"/>
          </w:tcPr>
          <w:p w14:paraId="533D226A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26" w:type="dxa"/>
          </w:tcPr>
          <w:p w14:paraId="6B5E19CB" w14:textId="42078D81" w:rsidR="00AB3E28" w:rsidRPr="00FE23C5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AB3E28" w:rsidRPr="00FE23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24199F" w:rsidRPr="00FE23C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FE23C5" w:rsidRPr="00FE23C5" w14:paraId="23A90F55" w14:textId="77777777" w:rsidTr="008C4386">
        <w:trPr>
          <w:cantSplit/>
          <w:tblHeader/>
        </w:trPr>
        <w:tc>
          <w:tcPr>
            <w:tcW w:w="4370" w:type="dxa"/>
          </w:tcPr>
          <w:p w14:paraId="5341D4B9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02" w:type="dxa"/>
            <w:gridSpan w:val="5"/>
          </w:tcPr>
          <w:p w14:paraId="1F8A9CAB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FE23C5" w14:paraId="4E0935E2" w14:textId="77777777" w:rsidTr="008C4386">
        <w:trPr>
          <w:trHeight w:val="434"/>
        </w:trPr>
        <w:tc>
          <w:tcPr>
            <w:tcW w:w="4370" w:type="dxa"/>
          </w:tcPr>
          <w:p w14:paraId="27BE0719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92" w:type="dxa"/>
          </w:tcPr>
          <w:p w14:paraId="40230E0B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E8C2C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3B43519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65D400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482EEA0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2B70E956" w14:textId="77777777" w:rsidTr="008C4386">
        <w:tc>
          <w:tcPr>
            <w:tcW w:w="4370" w:type="dxa"/>
          </w:tcPr>
          <w:p w14:paraId="6F642703" w14:textId="77777777" w:rsidR="00AB3E28" w:rsidRPr="00FE23C5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  <w:vAlign w:val="bottom"/>
          </w:tcPr>
          <w:p w14:paraId="7039923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BA9E3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3A15C2E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5A2E25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2EA92EB0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4F6E2A58" w14:textId="77777777" w:rsidTr="008C4386">
        <w:tc>
          <w:tcPr>
            <w:tcW w:w="4370" w:type="dxa"/>
          </w:tcPr>
          <w:p w14:paraId="25B44217" w14:textId="77777777" w:rsidR="00AB3E28" w:rsidRPr="00FE23C5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192" w:type="dxa"/>
          </w:tcPr>
          <w:p w14:paraId="0F582887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17710D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58C76E" w14:textId="77E7C2FF" w:rsidR="00AB3E28" w:rsidRPr="00FE23C5" w:rsidRDefault="00F644D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841,026</w:t>
            </w:r>
          </w:p>
        </w:tc>
        <w:tc>
          <w:tcPr>
            <w:tcW w:w="283" w:type="dxa"/>
          </w:tcPr>
          <w:p w14:paraId="32E79A48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A169565" w14:textId="60E7EE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775,592</w:t>
            </w:r>
          </w:p>
        </w:tc>
      </w:tr>
      <w:tr w:rsidR="00FE23C5" w:rsidRPr="00FE23C5" w14:paraId="64E34AD3" w14:textId="77777777" w:rsidTr="008C4386">
        <w:tc>
          <w:tcPr>
            <w:tcW w:w="5562" w:type="dxa"/>
            <w:gridSpan w:val="2"/>
          </w:tcPr>
          <w:p w14:paraId="505B461D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589D9FB3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20475B6" w14:textId="5819023F" w:rsidR="00AB3E28" w:rsidRPr="00FE23C5" w:rsidRDefault="00F644D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841,026</w:t>
            </w:r>
          </w:p>
        </w:tc>
        <w:tc>
          <w:tcPr>
            <w:tcW w:w="283" w:type="dxa"/>
          </w:tcPr>
          <w:p w14:paraId="70249F3B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7FD8BA6" w14:textId="239AD39C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775,592</w:t>
            </w:r>
          </w:p>
        </w:tc>
      </w:tr>
      <w:tr w:rsidR="00FE23C5" w:rsidRPr="00FE23C5" w14:paraId="77CA89A9" w14:textId="77777777" w:rsidTr="008C4386">
        <w:tc>
          <w:tcPr>
            <w:tcW w:w="4370" w:type="dxa"/>
          </w:tcPr>
          <w:p w14:paraId="7EBA7397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1F15A1F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1B3140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53D43DC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A612013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4B182183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7469BCE3" w14:textId="77777777" w:rsidTr="008C4386">
        <w:tc>
          <w:tcPr>
            <w:tcW w:w="4370" w:type="dxa"/>
          </w:tcPr>
          <w:p w14:paraId="301007E4" w14:textId="0760D52E" w:rsidR="00AB3E28" w:rsidRPr="00FE23C5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92" w:type="dxa"/>
          </w:tcPr>
          <w:p w14:paraId="720B7417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19463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C566185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8E81710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AC9A273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7C848D67" w14:textId="77777777" w:rsidTr="008C4386">
        <w:tc>
          <w:tcPr>
            <w:tcW w:w="4370" w:type="dxa"/>
          </w:tcPr>
          <w:p w14:paraId="178049A0" w14:textId="77777777" w:rsidR="00AB3E28" w:rsidRPr="00FE23C5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192" w:type="dxa"/>
          </w:tcPr>
          <w:p w14:paraId="2F954E07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F204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3E65DC5" w14:textId="2246EFC6" w:rsidR="00AB3E28" w:rsidRPr="00FE23C5" w:rsidRDefault="00F644D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137,64</w:t>
            </w:r>
            <w:r w:rsidR="004F7E9F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7A832D1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AB27D7B" w14:textId="620A75A8" w:rsidR="00AB3E28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90,002</w:t>
            </w:r>
          </w:p>
        </w:tc>
      </w:tr>
      <w:tr w:rsidR="00FE23C5" w:rsidRPr="00FE23C5" w14:paraId="512CCBBC" w14:textId="77777777" w:rsidTr="008C4386">
        <w:tc>
          <w:tcPr>
            <w:tcW w:w="4370" w:type="dxa"/>
          </w:tcPr>
          <w:p w14:paraId="0431B1B1" w14:textId="77777777" w:rsidR="00AB3E28" w:rsidRPr="00FE23C5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192" w:type="dxa"/>
          </w:tcPr>
          <w:p w14:paraId="017A7DC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8617C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500A73E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51CC89E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C494018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7BDCAA73" w14:textId="77777777" w:rsidTr="008C4386">
        <w:tc>
          <w:tcPr>
            <w:tcW w:w="4370" w:type="dxa"/>
          </w:tcPr>
          <w:p w14:paraId="3E90BE3E" w14:textId="77777777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192" w:type="dxa"/>
          </w:tcPr>
          <w:p w14:paraId="51DF2D49" w14:textId="77777777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D91E69" w14:textId="77777777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9709AA2" w14:textId="18921E55" w:rsidR="00B12CBD" w:rsidRPr="00FE23C5" w:rsidRDefault="00E55E0A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13,</w:t>
            </w:r>
            <w:r w:rsidR="00F644D6" w:rsidRPr="00FE23C5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83" w:type="dxa"/>
            <w:vMerge w:val="restart"/>
          </w:tcPr>
          <w:p w14:paraId="0FE8EF54" w14:textId="77777777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6321F03" w14:textId="17F00CFD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</w:tr>
      <w:tr w:rsidR="00FE23C5" w:rsidRPr="00FE23C5" w14:paraId="379A8FD8" w14:textId="77777777" w:rsidTr="008C4386">
        <w:tc>
          <w:tcPr>
            <w:tcW w:w="4370" w:type="dxa"/>
          </w:tcPr>
          <w:p w14:paraId="5B84016D" w14:textId="77777777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192" w:type="dxa"/>
          </w:tcPr>
          <w:p w14:paraId="723791FB" w14:textId="77777777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82CCA" w14:textId="77777777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E0B1CB8" w14:textId="4631E87C" w:rsidR="00B12CBD" w:rsidRPr="00FE23C5" w:rsidRDefault="00F644D6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992,1</w:t>
            </w:r>
            <w:r w:rsidR="004F7E9F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83" w:type="dxa"/>
            <w:vMerge/>
          </w:tcPr>
          <w:p w14:paraId="6B59A8CA" w14:textId="77777777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9AD4770" w14:textId="7966EE05" w:rsidR="00B12CBD" w:rsidRPr="00FE23C5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881,368</w:t>
            </w:r>
          </w:p>
        </w:tc>
      </w:tr>
      <w:tr w:rsidR="00FE23C5" w:rsidRPr="00FE23C5" w14:paraId="3DF33156" w14:textId="77777777" w:rsidTr="008C4386">
        <w:tc>
          <w:tcPr>
            <w:tcW w:w="4370" w:type="dxa"/>
          </w:tcPr>
          <w:p w14:paraId="21BD8119" w14:textId="77777777" w:rsidR="00C77038" w:rsidRPr="00FE23C5" w:rsidRDefault="00C7703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8D2A7C" w14:textId="52FBD23E" w:rsidR="00AB3E28" w:rsidRPr="00FE23C5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92" w:type="dxa"/>
          </w:tcPr>
          <w:p w14:paraId="25A3A8CC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8F541B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F9A59E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783222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4128312C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18AA5EFF" w14:textId="77777777" w:rsidTr="008C4386">
        <w:tc>
          <w:tcPr>
            <w:tcW w:w="5562" w:type="dxa"/>
            <w:gridSpan w:val="2"/>
          </w:tcPr>
          <w:p w14:paraId="35B88D9B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041D333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F42E939" w14:textId="077B55C2" w:rsidR="00AB3E28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503,185</w:t>
            </w:r>
          </w:p>
        </w:tc>
        <w:tc>
          <w:tcPr>
            <w:tcW w:w="283" w:type="dxa"/>
          </w:tcPr>
          <w:p w14:paraId="74FA0F8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8330743" w14:textId="4CAE55B6" w:rsidR="00AB3E28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</w:tr>
      <w:tr w:rsidR="00FE23C5" w:rsidRPr="00FE23C5" w14:paraId="064700AF" w14:textId="77777777" w:rsidTr="008C4386">
        <w:tc>
          <w:tcPr>
            <w:tcW w:w="4370" w:type="dxa"/>
          </w:tcPr>
          <w:p w14:paraId="5B0B2551" w14:textId="77777777" w:rsidR="00AB3E28" w:rsidRPr="00FE23C5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2" w:type="dxa"/>
          </w:tcPr>
          <w:p w14:paraId="55A3759B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3ABB3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B3EDD8E" w14:textId="4DF9EF99" w:rsidR="00AB3E28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11,754</w:t>
            </w:r>
          </w:p>
        </w:tc>
        <w:tc>
          <w:tcPr>
            <w:tcW w:w="283" w:type="dxa"/>
          </w:tcPr>
          <w:p w14:paraId="05C636E1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034023F" w14:textId="51213E4D" w:rsidR="00AB3E28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tr w:rsidR="00FE23C5" w:rsidRPr="00FE23C5" w14:paraId="208B5430" w14:textId="77777777" w:rsidTr="008C4386">
        <w:tc>
          <w:tcPr>
            <w:tcW w:w="4370" w:type="dxa"/>
          </w:tcPr>
          <w:p w14:paraId="6CF1EC39" w14:textId="77777777" w:rsidR="00AB3E28" w:rsidRPr="00FE23C5" w:rsidRDefault="00AB3E28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192" w:type="dxa"/>
            <w:vAlign w:val="bottom"/>
          </w:tcPr>
          <w:p w14:paraId="18003ED2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76B85B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18B727E" w14:textId="6EA7AE24" w:rsidR="00AB3E28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514,939</w:t>
            </w:r>
          </w:p>
        </w:tc>
        <w:tc>
          <w:tcPr>
            <w:tcW w:w="283" w:type="dxa"/>
            <w:vMerge w:val="restart"/>
          </w:tcPr>
          <w:p w14:paraId="6DB43A24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6276646" w14:textId="60662D1F" w:rsidR="00AB3E28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248,640</w:t>
            </w:r>
          </w:p>
        </w:tc>
      </w:tr>
      <w:tr w:rsidR="00FE23C5" w:rsidRPr="00FE23C5" w14:paraId="5F29C499" w14:textId="77777777" w:rsidTr="008C4386">
        <w:tc>
          <w:tcPr>
            <w:tcW w:w="4370" w:type="dxa"/>
          </w:tcPr>
          <w:p w14:paraId="1C29773A" w14:textId="77777777" w:rsidR="00AB3E28" w:rsidRPr="00FE23C5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DCFB1F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EBAFB8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3C0EEE7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3B99CB37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615D8C5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FE23C5" w14:paraId="5579653D" w14:textId="77777777" w:rsidTr="008C4386">
        <w:tc>
          <w:tcPr>
            <w:tcW w:w="4370" w:type="dxa"/>
          </w:tcPr>
          <w:p w14:paraId="606802EA" w14:textId="77777777" w:rsidR="00AB3E28" w:rsidRPr="00FE23C5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92" w:type="dxa"/>
            <w:vAlign w:val="bottom"/>
          </w:tcPr>
          <w:p w14:paraId="1144A2F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12D0DBD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0874D8FD" w14:textId="45657FF8" w:rsidR="00AB3E28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1,507,0</w:t>
            </w:r>
            <w:r w:rsidR="004F7E9F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83" w:type="dxa"/>
            <w:tcBorders>
              <w:bottom w:val="nil"/>
            </w:tcBorders>
          </w:tcPr>
          <w:p w14:paraId="05B526C6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  <w:vAlign w:val="bottom"/>
          </w:tcPr>
          <w:p w14:paraId="119D2AA3" w14:textId="665AB99D" w:rsidR="00AB3E28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1,130,008</w:t>
            </w:r>
          </w:p>
        </w:tc>
      </w:tr>
    </w:tbl>
    <w:p w14:paraId="0A292E1E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BA17F1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47BC44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FE23C5" w:rsidRPr="00FE23C5" w14:paraId="6139FC13" w14:textId="77777777" w:rsidTr="009C5D37">
        <w:trPr>
          <w:cantSplit/>
          <w:tblHeader/>
        </w:trPr>
        <w:tc>
          <w:tcPr>
            <w:tcW w:w="4370" w:type="dxa"/>
          </w:tcPr>
          <w:p w14:paraId="7E39075F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CDCC70A" w14:textId="77777777" w:rsidR="00B12CBD" w:rsidRPr="00FE23C5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CCCAA77" w14:textId="77777777" w:rsidR="00B12CBD" w:rsidRPr="00FE23C5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02B47D5D" w14:textId="3C76B232" w:rsidR="00B12CBD" w:rsidRPr="00FE23C5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ข้อมูลทางการเงินเฉพาะ</w:t>
            </w:r>
            <w:r w:rsidR="00666A62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FE23C5" w:rsidRPr="00FE23C5" w14:paraId="1AB640BC" w14:textId="77777777" w:rsidTr="009C5D37">
        <w:trPr>
          <w:cantSplit/>
          <w:tblHeader/>
        </w:trPr>
        <w:tc>
          <w:tcPr>
            <w:tcW w:w="4370" w:type="dxa"/>
          </w:tcPr>
          <w:p w14:paraId="088853F4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096319" w14:textId="77777777" w:rsidR="00B12CBD" w:rsidRPr="00FE23C5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02B9D69" w14:textId="77777777" w:rsidR="00B12CBD" w:rsidRPr="00FE23C5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4428B33" w14:textId="7F03E731" w:rsidR="00B12CBD" w:rsidRPr="00FE23C5" w:rsidRDefault="00BD6F53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 xml:space="preserve">30 </w:t>
            </w:r>
            <w:r w:rsidR="009D4736" w:rsidRPr="00FE23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="00B12CBD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B12CBD" w:rsidRPr="00FE23C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="00EE3FF9"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67</w:t>
            </w:r>
          </w:p>
        </w:tc>
        <w:tc>
          <w:tcPr>
            <w:tcW w:w="283" w:type="dxa"/>
          </w:tcPr>
          <w:p w14:paraId="37E31D5D" w14:textId="77777777" w:rsidR="00B12CBD" w:rsidRPr="00FE23C5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1EEA39C0" w14:textId="112B00C5" w:rsidR="00B12CBD" w:rsidRPr="00FE23C5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B12CBD" w:rsidRPr="00FE23C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B12CBD" w:rsidRPr="00FE23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B12CBD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B12CBD" w:rsidRPr="00FE23C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B12CBD" w:rsidRPr="00FE23C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FE23C5" w:rsidRPr="00FE23C5" w14:paraId="3048D4D1" w14:textId="77777777" w:rsidTr="009C5D37">
        <w:trPr>
          <w:cantSplit/>
          <w:tblHeader/>
        </w:trPr>
        <w:tc>
          <w:tcPr>
            <w:tcW w:w="4370" w:type="dxa"/>
          </w:tcPr>
          <w:p w14:paraId="5CDE38CC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5435D568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FE23C5" w14:paraId="00D906AA" w14:textId="77777777" w:rsidTr="009C5D37">
        <w:trPr>
          <w:trHeight w:val="434"/>
        </w:trPr>
        <w:tc>
          <w:tcPr>
            <w:tcW w:w="4370" w:type="dxa"/>
          </w:tcPr>
          <w:p w14:paraId="75192E30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620DE697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541223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648960B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B0E8DA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12E1F0A1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06D319C1" w14:textId="77777777" w:rsidTr="009C5D37">
        <w:tc>
          <w:tcPr>
            <w:tcW w:w="4370" w:type="dxa"/>
          </w:tcPr>
          <w:p w14:paraId="1AF9DA25" w14:textId="77777777" w:rsidR="00B12CBD" w:rsidRPr="00FE23C5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7E326B12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428321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5AD70E9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D19873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08D24CA5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302EE492" w14:textId="77777777" w:rsidTr="009C5D37">
        <w:tc>
          <w:tcPr>
            <w:tcW w:w="4370" w:type="dxa"/>
          </w:tcPr>
          <w:p w14:paraId="6B8FC359" w14:textId="77777777" w:rsidR="00B12CBD" w:rsidRPr="00FE23C5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05461D0E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54EF7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B43525E" w14:textId="6867EA47" w:rsidR="00B12CBD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638,047</w:t>
            </w:r>
          </w:p>
        </w:tc>
        <w:tc>
          <w:tcPr>
            <w:tcW w:w="283" w:type="dxa"/>
          </w:tcPr>
          <w:p w14:paraId="50BBA4B5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49AA954F" w14:textId="70D7B556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530,345</w:t>
            </w:r>
          </w:p>
        </w:tc>
      </w:tr>
      <w:tr w:rsidR="00FE23C5" w:rsidRPr="00FE23C5" w14:paraId="5DEE45F4" w14:textId="77777777" w:rsidTr="009C5D37">
        <w:tc>
          <w:tcPr>
            <w:tcW w:w="5787" w:type="dxa"/>
            <w:gridSpan w:val="2"/>
          </w:tcPr>
          <w:p w14:paraId="12038BF6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2D1D0475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D40B6CC" w14:textId="6B313FD5" w:rsidR="00B12CBD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638,047</w:t>
            </w:r>
          </w:p>
        </w:tc>
        <w:tc>
          <w:tcPr>
            <w:tcW w:w="283" w:type="dxa"/>
          </w:tcPr>
          <w:p w14:paraId="46B19616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25D7AC00" w14:textId="39422F0F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530,345</w:t>
            </w:r>
          </w:p>
        </w:tc>
      </w:tr>
      <w:tr w:rsidR="00FE23C5" w:rsidRPr="00FE23C5" w14:paraId="7E5E6D01" w14:textId="77777777" w:rsidTr="009C5D37">
        <w:tc>
          <w:tcPr>
            <w:tcW w:w="4370" w:type="dxa"/>
          </w:tcPr>
          <w:p w14:paraId="50792BC7" w14:textId="77777777" w:rsidR="00B12CBD" w:rsidRPr="00FE23C5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5391491C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AE8C85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E517985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AFCDCB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41769C7E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7A5D488F" w14:textId="77777777" w:rsidTr="009C5D37">
        <w:tc>
          <w:tcPr>
            <w:tcW w:w="4370" w:type="dxa"/>
          </w:tcPr>
          <w:p w14:paraId="0788BA66" w14:textId="77777777" w:rsidR="00B12CBD" w:rsidRPr="00FE23C5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2363986C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B3802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B007738" w14:textId="2F2E8C07" w:rsidR="00B12CBD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89,323</w:t>
            </w:r>
          </w:p>
        </w:tc>
        <w:tc>
          <w:tcPr>
            <w:tcW w:w="283" w:type="dxa"/>
          </w:tcPr>
          <w:p w14:paraId="5BEA9F05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2E37070" w14:textId="36F58FA8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79,927</w:t>
            </w:r>
          </w:p>
        </w:tc>
      </w:tr>
      <w:tr w:rsidR="00FE23C5" w:rsidRPr="00FE23C5" w14:paraId="5BD107B0" w14:textId="77777777" w:rsidTr="009C5D37">
        <w:tc>
          <w:tcPr>
            <w:tcW w:w="4370" w:type="dxa"/>
          </w:tcPr>
          <w:p w14:paraId="67B587EA" w14:textId="77777777" w:rsidR="00B12CBD" w:rsidRPr="00FE23C5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3A2C007D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B8524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BCF85BA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4A0DA1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7AF9CA41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6112D7AB" w14:textId="77777777" w:rsidTr="009C5D37">
        <w:tc>
          <w:tcPr>
            <w:tcW w:w="4370" w:type="dxa"/>
          </w:tcPr>
          <w:p w14:paraId="7D20D050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6EE4840C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AAB48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179CAC9" w14:textId="0CBC2874" w:rsidR="00B12CBD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13,204</w:t>
            </w:r>
          </w:p>
        </w:tc>
        <w:tc>
          <w:tcPr>
            <w:tcW w:w="283" w:type="dxa"/>
            <w:vMerge w:val="restart"/>
          </w:tcPr>
          <w:p w14:paraId="186574DD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740EEB9" w14:textId="519FB2CC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</w:tr>
      <w:tr w:rsidR="00FE23C5" w:rsidRPr="00FE23C5" w14:paraId="68F07B10" w14:textId="77777777" w:rsidTr="009C5D37">
        <w:tc>
          <w:tcPr>
            <w:tcW w:w="4370" w:type="dxa"/>
          </w:tcPr>
          <w:p w14:paraId="2AE89842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3825ED59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5337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0F81D54" w14:textId="2B7A9930" w:rsidR="00B12CBD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740,574</w:t>
            </w:r>
          </w:p>
        </w:tc>
        <w:tc>
          <w:tcPr>
            <w:tcW w:w="283" w:type="dxa"/>
            <w:vMerge/>
          </w:tcPr>
          <w:p w14:paraId="0989E9C6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ADA04A2" w14:textId="40CA9388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626,046</w:t>
            </w:r>
          </w:p>
        </w:tc>
      </w:tr>
      <w:tr w:rsidR="008C4386" w:rsidRPr="00FE23C5" w14:paraId="048312B7" w14:textId="77777777" w:rsidTr="008C4386">
        <w:trPr>
          <w:trHeight w:hRule="exact" w:val="288"/>
        </w:trPr>
        <w:tc>
          <w:tcPr>
            <w:tcW w:w="4370" w:type="dxa"/>
          </w:tcPr>
          <w:p w14:paraId="1A575CF9" w14:textId="77777777" w:rsidR="008C4386" w:rsidRPr="00FE23C5" w:rsidRDefault="008C4386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49686DD" w14:textId="77777777" w:rsidR="008C4386" w:rsidRPr="00FE23C5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08DEC" w14:textId="77777777" w:rsidR="008C4386" w:rsidRPr="00FE23C5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F117512" w14:textId="77777777" w:rsidR="008C4386" w:rsidRPr="00FE23C5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C50150" w14:textId="77777777" w:rsidR="008C4386" w:rsidRPr="00FE23C5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4FD048BB" w14:textId="77777777" w:rsidR="008C4386" w:rsidRPr="00FE23C5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280B22CC" w14:textId="77777777" w:rsidTr="009C5D37">
        <w:tc>
          <w:tcPr>
            <w:tcW w:w="4370" w:type="dxa"/>
          </w:tcPr>
          <w:p w14:paraId="6CAE0833" w14:textId="5DD34DCB" w:rsidR="00B12CBD" w:rsidRPr="00FE23C5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6B7D823D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A45C9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45411F3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4180A0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3F062CD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4D795234" w14:textId="77777777" w:rsidTr="009C5D37">
        <w:tc>
          <w:tcPr>
            <w:tcW w:w="5787" w:type="dxa"/>
            <w:gridSpan w:val="2"/>
          </w:tcPr>
          <w:p w14:paraId="4E42BB28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7112DF92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C17CF68" w14:textId="6659674D" w:rsidR="00B12CBD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212,557</w:t>
            </w:r>
          </w:p>
        </w:tc>
        <w:tc>
          <w:tcPr>
            <w:tcW w:w="283" w:type="dxa"/>
          </w:tcPr>
          <w:p w14:paraId="387CD439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7E669E6" w14:textId="2082D52A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</w:tr>
      <w:tr w:rsidR="00FE23C5" w:rsidRPr="00FE23C5" w14:paraId="715CCCD4" w14:textId="77777777" w:rsidTr="009C5D37">
        <w:tc>
          <w:tcPr>
            <w:tcW w:w="4370" w:type="dxa"/>
          </w:tcPr>
          <w:p w14:paraId="425370D4" w14:textId="77777777" w:rsidR="00B12CBD" w:rsidRPr="00FE23C5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61C49FD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4F21A3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4CA42EE" w14:textId="757ADCD8" w:rsidR="00B12CBD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10,868</w:t>
            </w:r>
          </w:p>
        </w:tc>
        <w:tc>
          <w:tcPr>
            <w:tcW w:w="283" w:type="dxa"/>
          </w:tcPr>
          <w:p w14:paraId="4E7680B2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33341D82" w14:textId="23942513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tr w:rsidR="00FE23C5" w:rsidRPr="00FE23C5" w14:paraId="0EC99140" w14:textId="77777777" w:rsidTr="009C5D37">
        <w:tc>
          <w:tcPr>
            <w:tcW w:w="4370" w:type="dxa"/>
          </w:tcPr>
          <w:p w14:paraId="102AE199" w14:textId="77777777" w:rsidR="00B12CBD" w:rsidRPr="00FE23C5" w:rsidRDefault="00B12CBD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581D525E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EDCB4B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89CF2B4" w14:textId="4ABAE0DA" w:rsidR="00B12CBD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223,425</w:t>
            </w:r>
          </w:p>
        </w:tc>
        <w:tc>
          <w:tcPr>
            <w:tcW w:w="283" w:type="dxa"/>
            <w:vMerge w:val="restart"/>
          </w:tcPr>
          <w:p w14:paraId="3817EA56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0885C454" w14:textId="24CBD56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128,715</w:t>
            </w:r>
          </w:p>
        </w:tc>
      </w:tr>
      <w:tr w:rsidR="00FE23C5" w:rsidRPr="00FE23C5" w14:paraId="46185E5A" w14:textId="77777777" w:rsidTr="008C4386">
        <w:trPr>
          <w:trHeight w:hRule="exact" w:val="144"/>
        </w:trPr>
        <w:tc>
          <w:tcPr>
            <w:tcW w:w="4370" w:type="dxa"/>
          </w:tcPr>
          <w:p w14:paraId="65D609B5" w14:textId="77777777" w:rsidR="00B12CBD" w:rsidRPr="008C4386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3F4D34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81A5AD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ABD92E5" w14:textId="77777777" w:rsidR="00B12CBD" w:rsidRPr="008C438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83" w:type="dxa"/>
            <w:vMerge/>
          </w:tcPr>
          <w:p w14:paraId="55B94C1B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40A99DD2" w14:textId="77777777" w:rsidR="00B12CBD" w:rsidRPr="008C438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B12CBD" w:rsidRPr="00FE23C5" w14:paraId="3FE84822" w14:textId="77777777" w:rsidTr="008C4386">
        <w:trPr>
          <w:trHeight w:val="308"/>
        </w:trPr>
        <w:tc>
          <w:tcPr>
            <w:tcW w:w="4370" w:type="dxa"/>
          </w:tcPr>
          <w:p w14:paraId="2FE86D1A" w14:textId="77777777" w:rsidR="00B12CBD" w:rsidRPr="00FE23C5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02AE4016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DD43F6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50852882" w14:textId="48E132D8" w:rsidR="00B12CBD" w:rsidRPr="00FE23C5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963,999</w:t>
            </w:r>
          </w:p>
        </w:tc>
        <w:tc>
          <w:tcPr>
            <w:tcW w:w="283" w:type="dxa"/>
            <w:tcBorders>
              <w:bottom w:val="nil"/>
            </w:tcBorders>
          </w:tcPr>
          <w:p w14:paraId="1F6FE29D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14:paraId="22555D48" w14:textId="10320C70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754,761</w:t>
            </w:r>
          </w:p>
        </w:tc>
      </w:tr>
    </w:tbl>
    <w:p w14:paraId="3DDAC2F1" w14:textId="77777777" w:rsidR="00575385" w:rsidRPr="00FE23C5" w:rsidRDefault="00575385" w:rsidP="00174EA6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1590B5C" w14:textId="6C6F7FD9" w:rsidR="00177315" w:rsidRPr="00FE23C5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FE23C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FE23C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FE23C5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 w:cs="Angsana New"/>
          <w:sz w:val="30"/>
          <w:szCs w:val="30"/>
          <w:cs/>
          <w:lang w:bidi="th-TH"/>
        </w:rPr>
        <w:t>กันยายน</w:t>
      </w:r>
      <w:r w:rsidR="00431E41" w:rsidRPr="00FE23C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01E69" w:rsidRPr="00FE23C5">
        <w:rPr>
          <w:rFonts w:ascii="Angsana New" w:hAnsi="Angsana New"/>
          <w:sz w:val="30"/>
          <w:szCs w:val="30"/>
        </w:rPr>
        <w:t xml:space="preserve"> </w:t>
      </w:r>
      <w:r w:rsidR="00801E69" w:rsidRPr="00FE23C5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801E69" w:rsidRPr="00FE23C5">
        <w:rPr>
          <w:rFonts w:ascii="Angsana New" w:hAnsi="Angsana New"/>
          <w:sz w:val="30"/>
          <w:szCs w:val="30"/>
        </w:rPr>
        <w:t xml:space="preserve">31 </w:t>
      </w:r>
      <w:r w:rsidR="00801E69" w:rsidRPr="00FE23C5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801E69" w:rsidRPr="00FE23C5">
        <w:rPr>
          <w:rFonts w:ascii="Angsana New" w:hAnsi="Angsana New"/>
          <w:sz w:val="30"/>
          <w:szCs w:val="30"/>
        </w:rPr>
        <w:t>2566</w:t>
      </w:r>
      <w:r w:rsidR="0024199F" w:rsidRPr="00FE23C5">
        <w:rPr>
          <w:rFonts w:ascii="Angsana New" w:hAnsi="Angsana New"/>
          <w:sz w:val="30"/>
          <w:szCs w:val="30"/>
        </w:rPr>
        <w:t xml:space="preserve"> </w:t>
      </w:r>
      <w:r w:rsidR="00EF003F" w:rsidRPr="00FE23C5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FE23C5" w:rsidRPr="00FE23C5" w14:paraId="6F7FB60B" w14:textId="77777777" w:rsidTr="009C5D37">
        <w:trPr>
          <w:cantSplit/>
          <w:tblHeader/>
        </w:trPr>
        <w:tc>
          <w:tcPr>
            <w:tcW w:w="4370" w:type="dxa"/>
          </w:tcPr>
          <w:p w14:paraId="55284A99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5C2A7B4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A848E2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2E00CB30" w14:textId="3B049885" w:rsidR="00952DA0" w:rsidRPr="00FE23C5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ข้อมูลทางการเงินรวม</w:t>
            </w:r>
          </w:p>
        </w:tc>
      </w:tr>
      <w:tr w:rsidR="00FE23C5" w:rsidRPr="00FE23C5" w14:paraId="3515B6E2" w14:textId="77777777" w:rsidTr="009C5D37">
        <w:trPr>
          <w:cantSplit/>
          <w:tblHeader/>
        </w:trPr>
        <w:tc>
          <w:tcPr>
            <w:tcW w:w="4370" w:type="dxa"/>
          </w:tcPr>
          <w:p w14:paraId="1177BA63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9361B24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BBC103D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C7DE09" w14:textId="6EBAB46F" w:rsidR="00952DA0" w:rsidRPr="00FE23C5" w:rsidRDefault="00BD6F53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="009D4736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169DCC13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3EAAAF59" w14:textId="6C6E7C3E" w:rsidR="00952DA0" w:rsidRPr="00FE23C5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FE23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FE23C5" w:rsidRPr="00FE23C5" w14:paraId="30750A35" w14:textId="77777777" w:rsidTr="009C5D37">
        <w:trPr>
          <w:cantSplit/>
          <w:tblHeader/>
        </w:trPr>
        <w:tc>
          <w:tcPr>
            <w:tcW w:w="4370" w:type="dxa"/>
          </w:tcPr>
          <w:p w14:paraId="1D15D5DE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69BA705A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FE23C5" w14:paraId="41C23D8C" w14:textId="77777777" w:rsidTr="009C5D37">
        <w:tc>
          <w:tcPr>
            <w:tcW w:w="5787" w:type="dxa"/>
            <w:gridSpan w:val="2"/>
          </w:tcPr>
          <w:p w14:paraId="6CA3B231" w14:textId="0F857408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EF7E4EE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7166449" w14:textId="167B9DF1" w:rsidR="00952DA0" w:rsidRPr="00FE23C5" w:rsidRDefault="0063364B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978,6</w:t>
            </w:r>
            <w:r w:rsidR="00D25B77" w:rsidRPr="00FE23C5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3" w:type="dxa"/>
          </w:tcPr>
          <w:p w14:paraId="61123EF3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1405E8D7" w14:textId="777392D8" w:rsidR="00952DA0" w:rsidRPr="00FE23C5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865,594</w:t>
            </w:r>
          </w:p>
        </w:tc>
      </w:tr>
      <w:tr w:rsidR="00FE23C5" w:rsidRPr="00FE23C5" w14:paraId="536E3A66" w14:textId="77777777" w:rsidTr="009C5D37">
        <w:tc>
          <w:tcPr>
            <w:tcW w:w="4370" w:type="dxa"/>
          </w:tcPr>
          <w:p w14:paraId="53BFFB99" w14:textId="1455DF26" w:rsidR="00952DA0" w:rsidRPr="00FE23C5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07241153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9507B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951426C" w14:textId="31E44DC7" w:rsidR="00952DA0" w:rsidRPr="00FE23C5" w:rsidRDefault="0063364B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503,185</w:t>
            </w:r>
          </w:p>
        </w:tc>
        <w:tc>
          <w:tcPr>
            <w:tcW w:w="283" w:type="dxa"/>
          </w:tcPr>
          <w:p w14:paraId="5D6DE480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5BE3F656" w14:textId="40B43DD3" w:rsidR="00952DA0" w:rsidRPr="00FE23C5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</w:tr>
      <w:tr w:rsidR="00952DA0" w:rsidRPr="00FE23C5" w14:paraId="236C3AFD" w14:textId="77777777" w:rsidTr="009C5D37">
        <w:tc>
          <w:tcPr>
            <w:tcW w:w="4370" w:type="dxa"/>
          </w:tcPr>
          <w:p w14:paraId="46C3503E" w14:textId="3C6732C5" w:rsidR="00952DA0" w:rsidRPr="00FE23C5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DEA37A9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61FC5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1DD8615" w14:textId="0C7397EC" w:rsidR="00952DA0" w:rsidRPr="00FE23C5" w:rsidRDefault="00331F14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1,481,85</w:t>
            </w:r>
            <w:r w:rsidR="00960F5B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A6DB256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0D5F7DDD" w14:textId="253ABC2B" w:rsidR="00952DA0" w:rsidRPr="00FE23C5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1,093,487</w:t>
            </w:r>
          </w:p>
        </w:tc>
      </w:tr>
    </w:tbl>
    <w:p w14:paraId="246909A5" w14:textId="77777777" w:rsidR="00952DA0" w:rsidRPr="00FE23C5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FE23C5" w:rsidRPr="00FE23C5" w14:paraId="7E30A871" w14:textId="77777777" w:rsidTr="009C5D37">
        <w:trPr>
          <w:cantSplit/>
          <w:tblHeader/>
        </w:trPr>
        <w:tc>
          <w:tcPr>
            <w:tcW w:w="4370" w:type="dxa"/>
          </w:tcPr>
          <w:p w14:paraId="0191E883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5919FC3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AAE231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0CB45BC1" w14:textId="42A21816" w:rsidR="00952DA0" w:rsidRPr="00FE23C5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ข้อมูลทางการเงินเฉพาะ</w:t>
            </w:r>
            <w:r w:rsidR="00666A62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FE23C5" w:rsidRPr="00FE23C5" w14:paraId="2949B51A" w14:textId="77777777" w:rsidTr="009C5D37">
        <w:trPr>
          <w:cantSplit/>
          <w:tblHeader/>
        </w:trPr>
        <w:tc>
          <w:tcPr>
            <w:tcW w:w="4370" w:type="dxa"/>
          </w:tcPr>
          <w:p w14:paraId="2BBAF322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0E3166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89EBEC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32C9CB7" w14:textId="6D556768" w:rsidR="00952DA0" w:rsidRPr="00FE23C5" w:rsidRDefault="00BD6F53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E23C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 w:rsidR="009D4736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41850C78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283C3854" w14:textId="6A9AEB85" w:rsidR="00952DA0" w:rsidRPr="00FE23C5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FE23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FE23C5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FE23C5" w:rsidRPr="00FE23C5" w14:paraId="6089B944" w14:textId="77777777" w:rsidTr="009C5D37">
        <w:trPr>
          <w:cantSplit/>
          <w:tblHeader/>
        </w:trPr>
        <w:tc>
          <w:tcPr>
            <w:tcW w:w="4370" w:type="dxa"/>
          </w:tcPr>
          <w:p w14:paraId="0BB55DF8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47E2BD6C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FE23C5" w14:paraId="499BEAEE" w14:textId="77777777" w:rsidTr="009C5D37">
        <w:tc>
          <w:tcPr>
            <w:tcW w:w="5787" w:type="dxa"/>
            <w:gridSpan w:val="2"/>
          </w:tcPr>
          <w:p w14:paraId="1E954829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FFE1A4B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243A170" w14:textId="1FBADE28" w:rsidR="00952DA0" w:rsidRPr="00FE23C5" w:rsidRDefault="00331F14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727,370</w:t>
            </w:r>
          </w:p>
        </w:tc>
        <w:tc>
          <w:tcPr>
            <w:tcW w:w="283" w:type="dxa"/>
          </w:tcPr>
          <w:p w14:paraId="679518A2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DDEDB9C" w14:textId="21112459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610,272</w:t>
            </w:r>
          </w:p>
        </w:tc>
      </w:tr>
      <w:tr w:rsidR="00FE23C5" w:rsidRPr="00FE23C5" w14:paraId="5BE41101" w14:textId="77777777" w:rsidTr="009C5D37">
        <w:tc>
          <w:tcPr>
            <w:tcW w:w="4370" w:type="dxa"/>
          </w:tcPr>
          <w:p w14:paraId="7D907E94" w14:textId="77777777" w:rsidR="00952DA0" w:rsidRPr="00FE23C5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2B54F6F7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33DAA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CB19E17" w14:textId="789CD8C6" w:rsidR="00952DA0" w:rsidRPr="00FE23C5" w:rsidRDefault="00331F14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212,557</w:t>
            </w:r>
          </w:p>
        </w:tc>
        <w:tc>
          <w:tcPr>
            <w:tcW w:w="283" w:type="dxa"/>
          </w:tcPr>
          <w:p w14:paraId="350AB199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64BFADE" w14:textId="79731FC5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</w:tr>
      <w:tr w:rsidR="00952DA0" w:rsidRPr="00FE23C5" w14:paraId="3A016371" w14:textId="77777777" w:rsidTr="009C5D37">
        <w:tc>
          <w:tcPr>
            <w:tcW w:w="4370" w:type="dxa"/>
          </w:tcPr>
          <w:p w14:paraId="576D4507" w14:textId="77777777" w:rsidR="00952DA0" w:rsidRPr="00FE23C5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FE0C71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2FF7EF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1475E19" w14:textId="1602AF1C" w:rsidR="00952DA0" w:rsidRPr="00FE23C5" w:rsidRDefault="00331F14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939,927</w:t>
            </w:r>
          </w:p>
        </w:tc>
        <w:tc>
          <w:tcPr>
            <w:tcW w:w="283" w:type="dxa"/>
          </w:tcPr>
          <w:p w14:paraId="49F1A97E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57001A64" w14:textId="0F8E32B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718,240</w:t>
            </w:r>
          </w:p>
        </w:tc>
      </w:tr>
    </w:tbl>
    <w:p w14:paraId="4D219B8F" w14:textId="77777777" w:rsidR="00174EA6" w:rsidRPr="00FE23C5" w:rsidRDefault="00174EA6" w:rsidP="00A14EC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BDF16D" w14:textId="6131C363" w:rsidR="00BA4B06" w:rsidRPr="00FE23C5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FE23C5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FE23C5">
        <w:rPr>
          <w:rFonts w:ascii="Angsana New" w:hAnsi="Angsana New"/>
          <w:sz w:val="30"/>
          <w:szCs w:val="30"/>
          <w:cs/>
        </w:rPr>
        <w:t>ต่าง ๆ</w:t>
      </w:r>
      <w:r w:rsidRPr="00FE23C5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14:paraId="2BE3CF9F" w14:textId="77777777" w:rsidR="002D7E42" w:rsidRPr="00FE23C5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14:paraId="5DA0C540" w14:textId="2B425787" w:rsidR="00BA4B06" w:rsidRPr="00FE23C5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23C5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</w:t>
      </w:r>
      <w:r w:rsidR="00666A62" w:rsidRPr="00FE23C5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Pr="00FE23C5">
        <w:rPr>
          <w:rFonts w:ascii="Angsana New" w:hAnsi="Angsana New"/>
          <w:i/>
          <w:iCs/>
          <w:sz w:val="30"/>
          <w:szCs w:val="30"/>
          <w:cs/>
        </w:rPr>
        <w:t>สถาบันการเงิน</w:t>
      </w:r>
    </w:p>
    <w:p w14:paraId="7BBC14D1" w14:textId="77777777" w:rsidR="00BA4B06" w:rsidRPr="00FE23C5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9779DB1" w14:textId="77DEEC61" w:rsidR="00BA4B06" w:rsidRPr="00FE23C5" w:rsidRDefault="00BB2C55" w:rsidP="00E15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ณ วันที่</w:t>
      </w:r>
      <w:r w:rsidRPr="00FE23C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720E6" w:rsidRPr="00FE23C5">
        <w:rPr>
          <w:rFonts w:ascii="Angsana New" w:hAnsi="Angsana New"/>
          <w:sz w:val="30"/>
          <w:szCs w:val="30"/>
          <w:cs/>
        </w:rPr>
        <w:t xml:space="preserve"> </w:t>
      </w:r>
      <w:r w:rsidR="00473C6D" w:rsidRPr="00FE23C5">
        <w:rPr>
          <w:rFonts w:ascii="Angsana New" w:hAnsi="Angsana New" w:hint="cs"/>
          <w:sz w:val="30"/>
          <w:szCs w:val="30"/>
          <w:cs/>
        </w:rPr>
        <w:t>กลุ่ม</w:t>
      </w:r>
      <w:r w:rsidR="0013515C" w:rsidRPr="00FE23C5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FE23C5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FE23C5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FE23C5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FE23C5">
        <w:rPr>
          <w:rFonts w:ascii="Angsana New" w:hAnsi="Angsana New"/>
          <w:spacing w:val="2"/>
          <w:sz w:val="30"/>
          <w:szCs w:val="30"/>
          <w:cs/>
        </w:rPr>
        <w:t>เกินบัญชีธนาคารรวมเป็นเงิน</w:t>
      </w:r>
      <w:r w:rsidR="00E264EF" w:rsidRPr="00FE23C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A65C59" w:rsidRPr="00FE23C5"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4A322A" w:rsidRPr="00FE23C5">
        <w:rPr>
          <w:rFonts w:ascii="Angsana New" w:hAnsi="Angsana New"/>
          <w:spacing w:val="2"/>
          <w:sz w:val="30"/>
          <w:szCs w:val="30"/>
        </w:rPr>
        <w:t>8</w:t>
      </w:r>
      <w:r w:rsidR="002D191F" w:rsidRPr="00FE23C5">
        <w:rPr>
          <w:rFonts w:ascii="Angsana New" w:hAnsi="Angsana New"/>
          <w:spacing w:val="2"/>
          <w:sz w:val="30"/>
          <w:szCs w:val="30"/>
        </w:rPr>
        <w:t>5</w:t>
      </w:r>
      <w:r w:rsidR="00066419" w:rsidRPr="00FE23C5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FE23C5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="00473C6D" w:rsidRPr="00FE23C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73C6D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>(</w:t>
      </w:r>
      <w:r w:rsidR="00CD49A2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>ข้อมูลทางการเงินเฉพาะ</w:t>
      </w:r>
      <w:r w:rsidR="00666A62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>กิจการ</w:t>
      </w:r>
      <w:r w:rsidR="00473C6D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จำนวน </w:t>
      </w:r>
      <w:r w:rsidR="004A322A" w:rsidRPr="00FE23C5">
        <w:rPr>
          <w:rFonts w:ascii="Angsana New" w:hAnsi="Angsana New"/>
          <w:i/>
          <w:iCs/>
          <w:spacing w:val="2"/>
          <w:sz w:val="30"/>
          <w:szCs w:val="30"/>
        </w:rPr>
        <w:t>73</w:t>
      </w:r>
      <w:r w:rsidR="00473C6D" w:rsidRPr="00FE23C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473C6D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="00473C6D" w:rsidRPr="00FE23C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A9362D" w:rsidRPr="00FE23C5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666A62" w:rsidRPr="00FE23C5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="00666A62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="00BB3AB0" w:rsidRPr="00FE23C5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4A322A" w:rsidRPr="00FE23C5">
        <w:rPr>
          <w:rFonts w:ascii="Angsana New" w:hAnsi="Angsana New"/>
          <w:i/>
          <w:iCs/>
          <w:spacing w:val="2"/>
          <w:sz w:val="30"/>
          <w:szCs w:val="30"/>
        </w:rPr>
        <w:t>6</w:t>
      </w:r>
      <w:r w:rsidR="00114872" w:rsidRPr="00FE23C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FE23C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CD49A2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>ข้อมูลทางการเงินรวม</w:t>
      </w:r>
      <w:r w:rsidR="00E264EF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="00C77038" w:rsidRPr="00FE23C5">
        <w:rPr>
          <w:rFonts w:ascii="Angsana New" w:hAnsi="Angsana New"/>
          <w:i/>
          <w:iCs/>
          <w:spacing w:val="2"/>
          <w:sz w:val="30"/>
          <w:szCs w:val="30"/>
        </w:rPr>
        <w:t>83</w:t>
      </w:r>
      <w:r w:rsidR="00ED4DEE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ล้านบาท</w:t>
      </w:r>
      <w:r w:rsidR="00E264EF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="00473C6D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>และ</w:t>
      </w:r>
      <w:r w:rsidR="00CD49A2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>ข้อมูลทางการเงินเฉพาะ</w:t>
      </w:r>
      <w:r w:rsidR="00666A62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>กิจการ</w:t>
      </w:r>
      <w:r w:rsidR="00473C6D" w:rsidRPr="00FE23C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จำนวน </w:t>
      </w:r>
      <w:r w:rsidR="00C77038" w:rsidRPr="00FE23C5">
        <w:rPr>
          <w:rFonts w:ascii="Angsana New" w:hAnsi="Angsana New"/>
          <w:i/>
          <w:iCs/>
          <w:spacing w:val="2"/>
          <w:sz w:val="30"/>
          <w:szCs w:val="30"/>
        </w:rPr>
        <w:t>73</w:t>
      </w:r>
      <w:r w:rsidR="00BA4B06" w:rsidRPr="00FE23C5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FE23C5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7CE99498" w14:textId="77777777" w:rsidR="00A65C59" w:rsidRPr="00FE23C5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7F690D1" w14:textId="3E1F2E5D" w:rsidR="00A93D49" w:rsidRPr="00FE23C5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FE23C5">
        <w:rPr>
          <w:rFonts w:ascii="Angsana New" w:hAnsi="Angsana New"/>
          <w:sz w:val="30"/>
          <w:szCs w:val="30"/>
          <w:cs/>
        </w:rPr>
        <w:t>ณ วันท</w:t>
      </w:r>
      <w:r w:rsidR="00D77624" w:rsidRPr="00FE23C5">
        <w:rPr>
          <w:rFonts w:ascii="Angsana New" w:hAnsi="Angsana New"/>
          <w:sz w:val="30"/>
          <w:szCs w:val="30"/>
          <w:cs/>
        </w:rPr>
        <w:t xml:space="preserve">ี่ </w:t>
      </w:r>
      <w:r w:rsidR="00BD6F53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666A62" w:rsidRPr="00FE23C5">
        <w:rPr>
          <w:rFonts w:ascii="Angsana New" w:hAnsi="Angsana New"/>
          <w:sz w:val="30"/>
          <w:szCs w:val="30"/>
        </w:rPr>
        <w:t xml:space="preserve"> </w:t>
      </w:r>
      <w:r w:rsidR="000B6CA2" w:rsidRPr="00FE23C5">
        <w:rPr>
          <w:rFonts w:ascii="Angsana New" w:hAnsi="Angsana New"/>
          <w:sz w:val="30"/>
          <w:szCs w:val="30"/>
        </w:rPr>
        <w:t>256</w:t>
      </w:r>
      <w:r w:rsidR="004A322A" w:rsidRPr="00FE23C5">
        <w:rPr>
          <w:rFonts w:ascii="Angsana New" w:hAnsi="Angsana New"/>
          <w:sz w:val="30"/>
          <w:szCs w:val="30"/>
        </w:rPr>
        <w:t>7</w:t>
      </w:r>
      <w:r w:rsidR="008720E6" w:rsidRPr="00FE23C5">
        <w:rPr>
          <w:rFonts w:ascii="Angsana New" w:hAnsi="Angsana New"/>
          <w:sz w:val="30"/>
          <w:szCs w:val="30"/>
          <w:cs/>
        </w:rPr>
        <w:t xml:space="preserve"> </w:t>
      </w:r>
      <w:r w:rsidR="00473C6D" w:rsidRPr="00FE23C5">
        <w:rPr>
          <w:rFonts w:ascii="Angsana New" w:hAnsi="Angsana New" w:hint="cs"/>
          <w:sz w:val="30"/>
          <w:szCs w:val="30"/>
          <w:cs/>
        </w:rPr>
        <w:t>กลุ่ม</w:t>
      </w:r>
      <w:r w:rsidR="003B238E" w:rsidRPr="00FE23C5">
        <w:rPr>
          <w:rFonts w:ascii="Angsana New" w:hAnsi="Angsana New" w:hint="cs"/>
          <w:sz w:val="30"/>
          <w:szCs w:val="30"/>
          <w:cs/>
        </w:rPr>
        <w:t>บ</w:t>
      </w:r>
      <w:r w:rsidR="0013515C" w:rsidRPr="00FE23C5">
        <w:rPr>
          <w:rFonts w:ascii="Angsana New" w:hAnsi="Angsana New"/>
          <w:sz w:val="30"/>
          <w:szCs w:val="30"/>
          <w:cs/>
        </w:rPr>
        <w:t>ริษัท</w:t>
      </w:r>
      <w:r w:rsidRPr="00FE23C5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FE23C5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FE23C5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FE23C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FE23C5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FE23C5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FE23C5">
        <w:rPr>
          <w:rFonts w:ascii="Angsana New" w:hAnsi="Angsana New"/>
          <w:sz w:val="30"/>
          <w:szCs w:val="30"/>
        </w:rPr>
        <w:t>MLR</w:t>
      </w:r>
      <w:r w:rsidR="004D556F" w:rsidRPr="00FE23C5">
        <w:rPr>
          <w:rFonts w:ascii="Angsana New" w:hAnsi="Angsana New"/>
          <w:sz w:val="30"/>
          <w:szCs w:val="30"/>
          <w:cs/>
        </w:rPr>
        <w:t xml:space="preserve"> </w:t>
      </w:r>
      <w:r w:rsidR="004D556F" w:rsidRPr="00FE23C5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6A11D9" w:rsidRPr="00FE23C5">
        <w:rPr>
          <w:rFonts w:ascii="Angsana New" w:hAnsi="Angsana New"/>
          <w:sz w:val="30"/>
          <w:szCs w:val="30"/>
        </w:rPr>
        <w:t>1</w:t>
      </w:r>
      <w:r w:rsidR="009D3452" w:rsidRPr="00FE23C5">
        <w:rPr>
          <w:rFonts w:ascii="Angsana New" w:hAnsi="Angsana New"/>
          <w:sz w:val="30"/>
          <w:szCs w:val="30"/>
          <w:cs/>
        </w:rPr>
        <w:t xml:space="preserve"> </w:t>
      </w:r>
      <w:r w:rsidR="009D3452" w:rsidRPr="00FE23C5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FE23C5">
        <w:rPr>
          <w:rFonts w:ascii="Angsana New" w:hAnsi="Angsana New"/>
          <w:sz w:val="30"/>
          <w:szCs w:val="30"/>
        </w:rPr>
        <w:t>MOR</w:t>
      </w:r>
      <w:r w:rsidR="004D556F" w:rsidRPr="00FE23C5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6A11D9" w:rsidRPr="00FE23C5">
        <w:rPr>
          <w:rFonts w:ascii="Angsana New" w:hAnsi="Angsana New"/>
          <w:sz w:val="30"/>
          <w:szCs w:val="30"/>
        </w:rPr>
        <w:t xml:space="preserve">1.75 </w:t>
      </w:r>
      <w:r w:rsidR="006A11D9" w:rsidRPr="00FE23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6A11D9" w:rsidRPr="00FE23C5">
        <w:rPr>
          <w:rFonts w:ascii="Angsana New" w:hAnsi="Angsana New"/>
          <w:sz w:val="30"/>
          <w:szCs w:val="30"/>
        </w:rPr>
        <w:t>MMR</w:t>
      </w:r>
    </w:p>
    <w:p w14:paraId="19DF6793" w14:textId="77777777" w:rsidR="00993DE3" w:rsidRPr="00FE23C5" w:rsidRDefault="00993DE3" w:rsidP="00993D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z w:val="16"/>
          <w:szCs w:val="16"/>
        </w:rPr>
      </w:pPr>
    </w:p>
    <w:p w14:paraId="16BD78A5" w14:textId="77777777" w:rsidR="00D545E8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E23C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459D554" w14:textId="77777777" w:rsidR="009C0DBD" w:rsidRDefault="009C0DBD" w:rsidP="009C0D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62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4F040BD2" w14:textId="664FF43E" w:rsidR="00B0425A" w:rsidRDefault="00B0425A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บริษัทมีเงินกู้ยืมจากสถาบันการเงินในประเทศ</w:t>
      </w:r>
      <w:r w:rsidRPr="00FE23C5">
        <w:rPr>
          <w:rFonts w:ascii="Angsana New" w:hAnsi="Angsana New" w:hint="cs"/>
          <w:sz w:val="30"/>
          <w:szCs w:val="30"/>
          <w:cs/>
        </w:rPr>
        <w:t>สี่</w:t>
      </w:r>
      <w:r w:rsidRPr="00FE23C5">
        <w:rPr>
          <w:rFonts w:ascii="Angsana New" w:hAnsi="Angsana New"/>
          <w:sz w:val="30"/>
          <w:szCs w:val="30"/>
          <w:cs/>
        </w:rPr>
        <w:t>แห่ง ซึ่งประกอบด้วย</w:t>
      </w:r>
    </w:p>
    <w:p w14:paraId="7DCA009E" w14:textId="77777777" w:rsidR="007579FC" w:rsidRPr="00FE23C5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101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</w:tblGrid>
      <w:tr w:rsidR="00FE23C5" w:rsidRPr="00FE23C5" w14:paraId="39D5DA67" w14:textId="77777777" w:rsidTr="00AF5525">
        <w:trPr>
          <w:cantSplit/>
          <w:tblHeader/>
        </w:trPr>
        <w:tc>
          <w:tcPr>
            <w:tcW w:w="7284" w:type="dxa"/>
            <w:gridSpan w:val="5"/>
            <w:vAlign w:val="bottom"/>
          </w:tcPr>
          <w:p w14:paraId="7B236FC9" w14:textId="7E177A00" w:rsidR="00AF5525" w:rsidRPr="00FE23C5" w:rsidRDefault="00AF5525" w:rsidP="0046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19846E2E" w14:textId="6BEC0F1B" w:rsidR="00AF5525" w:rsidRPr="00FE23C5" w:rsidRDefault="00666A62" w:rsidP="0066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      </w:t>
            </w:r>
            <w:r w:rsidR="00CD49A2"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E23C5" w:rsidRPr="00FE23C5" w14:paraId="6D004B48" w14:textId="77777777" w:rsidTr="00AF5525">
        <w:trPr>
          <w:cantSplit/>
          <w:tblHeader/>
        </w:trPr>
        <w:tc>
          <w:tcPr>
            <w:tcW w:w="810" w:type="dxa"/>
            <w:vAlign w:val="bottom"/>
          </w:tcPr>
          <w:p w14:paraId="5C287DA7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18696083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1DA84A33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C333A60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4536964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7EFEE61C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3CEB6A3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C41456E" w14:textId="4327BC4C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E23C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F119255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027AD02" w14:textId="3DAD059B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</w:p>
        </w:tc>
      </w:tr>
      <w:tr w:rsidR="00FE23C5" w:rsidRPr="00FE23C5" w14:paraId="4C3B53E8" w14:textId="77777777" w:rsidTr="00AF552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54EA57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37AED5B6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4949733E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21D70058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5034FC3F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1BBDD348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5C5F3531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FE23C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FE23C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E23C5" w:rsidRPr="00FE23C5" w14:paraId="026AE1B6" w14:textId="77777777" w:rsidTr="00AF5525">
        <w:trPr>
          <w:cantSplit/>
          <w:tblHeader/>
        </w:trPr>
        <w:tc>
          <w:tcPr>
            <w:tcW w:w="810" w:type="dxa"/>
            <w:vAlign w:val="bottom"/>
          </w:tcPr>
          <w:p w14:paraId="1B0EBF94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D85182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48BB994E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FF51E33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599474B3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2F4DDFA1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988ECD8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74F2EDA3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FE23C5" w:rsidRPr="00FE23C5" w14:paraId="146AE65F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5961B6F7" w14:textId="6C0385A4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6" w:type="dxa"/>
          </w:tcPr>
          <w:p w14:paraId="14B51640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2234AAE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EF495E2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2826BA13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0BD3381" w14:textId="36F7913F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เดือนกันยายน 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2562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71" w:type="dxa"/>
          </w:tcPr>
          <w:p w14:paraId="256DDC71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2AEA934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19DF4AE" w14:textId="6A7E085D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C060F3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6541B6C" w14:textId="3851445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29.40</w:t>
            </w:r>
          </w:p>
        </w:tc>
      </w:tr>
      <w:tr w:rsidR="00FE23C5" w:rsidRPr="00FE23C5" w14:paraId="663B0A4B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64149194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0421D2C4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09F6BE4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23C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1EFAD6A2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1808BF4C" w14:textId="617CE0FD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229F942A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F03C2A8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E4F9819" w14:textId="4AC36B91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2.49</w:t>
            </w:r>
          </w:p>
        </w:tc>
        <w:tc>
          <w:tcPr>
            <w:tcW w:w="270" w:type="dxa"/>
          </w:tcPr>
          <w:p w14:paraId="3E8AD498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F0A9911" w14:textId="3EC69BC0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</w:tr>
      <w:tr w:rsidR="00FE23C5" w:rsidRPr="00FE23C5" w14:paraId="071DC965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0206CC32" w14:textId="38549B7A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16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87</w:t>
            </w:r>
          </w:p>
        </w:tc>
        <w:tc>
          <w:tcPr>
            <w:tcW w:w="236" w:type="dxa"/>
          </w:tcPr>
          <w:p w14:paraId="59D451AF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14E9745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FE23C5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7F0E03BC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7B2430C" w14:textId="697C0CE0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6CC31805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37D70E7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E6115C6" w14:textId="0E2AC0C8" w:rsidR="00AF5525" w:rsidRPr="00FE23C5" w:rsidRDefault="00BB3EB8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="00AF5525" w:rsidRPr="00FE23C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AF5525" w:rsidRPr="00FE23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D8D2E2F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C31B870" w14:textId="34A59AC3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</w:tr>
      <w:tr w:rsidR="00FE23C5" w:rsidRPr="00FE23C5" w14:paraId="39814FFF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1CC3EBF4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lastRenderedPageBreak/>
              <w:t>3.62</w:t>
            </w:r>
          </w:p>
        </w:tc>
        <w:tc>
          <w:tcPr>
            <w:tcW w:w="236" w:type="dxa"/>
          </w:tcPr>
          <w:p w14:paraId="233FB553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E1C0825" w14:textId="77777777" w:rsidR="00AF5525" w:rsidRPr="008C4386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747148DB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904FC76" w14:textId="3E3CEACD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0F55FAEF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08861E9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B21259A" w14:textId="0EF4FE5C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0.84</w:t>
            </w:r>
          </w:p>
        </w:tc>
        <w:tc>
          <w:tcPr>
            <w:tcW w:w="270" w:type="dxa"/>
          </w:tcPr>
          <w:p w14:paraId="01AC4576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8F18267" w14:textId="3799AFF6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</w:tr>
      <w:tr w:rsidR="00FE23C5" w:rsidRPr="00FE23C5" w14:paraId="059B5B40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30E6AD73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1C98D704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E7D7DCF" w14:textId="77777777" w:rsidR="00AF5525" w:rsidRPr="008C4386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F50415F" w14:textId="6A9F5B6D" w:rsidR="00AF5525" w:rsidRPr="008C4386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="008C4386" w:rsidRPr="008C4386">
              <w:rPr>
                <w:rFonts w:ascii="Angsana New" w:hAnsi="Angsana New"/>
                <w:sz w:val="26"/>
                <w:szCs w:val="26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  <w:r w:rsidRPr="008C438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C438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64E8A4D0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C07AE75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E23C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E23C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E23C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FE23C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5DBC91BF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6304506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4D4BB97" w14:textId="33F043D6" w:rsidR="00AF5525" w:rsidRPr="00FE23C5" w:rsidRDefault="00BB3EB8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="00AF5525" w:rsidRPr="00FE23C5">
              <w:rPr>
                <w:rFonts w:ascii="Angsana New" w:hAnsi="Angsana New"/>
                <w:sz w:val="26"/>
                <w:szCs w:val="26"/>
              </w:rPr>
              <w:t>0</w:t>
            </w: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9</w:t>
            </w:r>
            <w:r w:rsidR="00AF5525" w:rsidRPr="00FE23C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50</w:t>
            </w:r>
          </w:p>
        </w:tc>
        <w:tc>
          <w:tcPr>
            <w:tcW w:w="270" w:type="dxa"/>
          </w:tcPr>
          <w:p w14:paraId="102D637B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4E0E12" w14:textId="09BBE0FE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139.50</w:t>
            </w:r>
          </w:p>
        </w:tc>
      </w:tr>
      <w:tr w:rsidR="00FE23C5" w:rsidRPr="00FE23C5" w14:paraId="33C6E029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34086364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40D9D58F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FE2ADCE" w14:textId="77777777" w:rsidR="00AF5525" w:rsidRPr="008C4386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3632B664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28BEC39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CF23500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2E82939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F8262F3" w14:textId="2E7AB6EC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1.45</w:t>
            </w:r>
          </w:p>
        </w:tc>
        <w:tc>
          <w:tcPr>
            <w:tcW w:w="270" w:type="dxa"/>
          </w:tcPr>
          <w:p w14:paraId="381AC5B1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61EE0BA" w14:textId="00271AA4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</w:tr>
      <w:tr w:rsidR="00FE23C5" w:rsidRPr="00FE23C5" w14:paraId="5545A282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6F9254C4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5BCAD52B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F60B71A" w14:textId="77777777" w:rsidR="00AF5525" w:rsidRPr="008C4386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0C5D2A2E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27CFFE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2B6346B3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A9C0B95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F7522B3" w14:textId="3D85305F" w:rsidR="00AF5525" w:rsidRPr="00FE23C5" w:rsidRDefault="00BB3EB8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="00AF5525" w:rsidRPr="00FE23C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AF5525" w:rsidRPr="00FE23C5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7BC1297B" w14:textId="77777777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C6148A6" w14:textId="6076DD60" w:rsidR="00AF5525" w:rsidRPr="00FE23C5" w:rsidRDefault="00AF5525" w:rsidP="008C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</w:tr>
      <w:tr w:rsidR="00FE23C5" w:rsidRPr="00FE23C5" w14:paraId="2EE099BC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6B783EE0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7F110105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A612184" w14:textId="77777777" w:rsidR="00AF5525" w:rsidRPr="008C4386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0B4F92CF" w14:textId="77777777" w:rsidR="00AF5525" w:rsidRPr="008C4386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8C438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06BFB81D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406EAC2" w14:textId="5E22DCE1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371" w:type="dxa"/>
          </w:tcPr>
          <w:p w14:paraId="1868CD20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7920465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7BF39E9" w14:textId="567E65AA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78.38</w:t>
            </w:r>
          </w:p>
        </w:tc>
        <w:tc>
          <w:tcPr>
            <w:tcW w:w="270" w:type="dxa"/>
          </w:tcPr>
          <w:p w14:paraId="4E1D615B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82CC55C" w14:textId="603DD17B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</w:tr>
      <w:tr w:rsidR="00FE23C5" w:rsidRPr="00FE23C5" w14:paraId="2396D3BA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79767C1D" w14:textId="0D0743D2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36" w:type="dxa"/>
          </w:tcPr>
          <w:p w14:paraId="518454ED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CBAF39E" w14:textId="77777777" w:rsidR="00AF5525" w:rsidRPr="008C4386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0B20E758" w14:textId="77777777" w:rsidR="00AF5525" w:rsidRPr="008C4386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8C438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0857C083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9811524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FE23C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71" w:type="dxa"/>
          </w:tcPr>
          <w:p w14:paraId="5814DEB8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3B10E1D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A773D23" w14:textId="146EC9EF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63.19</w:t>
            </w:r>
          </w:p>
        </w:tc>
        <w:tc>
          <w:tcPr>
            <w:tcW w:w="270" w:type="dxa"/>
          </w:tcPr>
          <w:p w14:paraId="3B712FF2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04934A7" w14:textId="3C912C86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FE23C5" w:rsidRPr="00FE23C5" w14:paraId="75510D1E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11FB58CE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728A849D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70E7A90" w14:textId="77777777" w:rsidR="00AF5525" w:rsidRPr="008C4386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180C626" w14:textId="77777777" w:rsidR="00AF5525" w:rsidRPr="008C4386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143E5F7F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7E24DC0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Pr="00FE23C5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71" w:type="dxa"/>
          </w:tcPr>
          <w:p w14:paraId="7FCD8494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A642D10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02165B3" w14:textId="04780F55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157.50</w:t>
            </w:r>
          </w:p>
        </w:tc>
        <w:tc>
          <w:tcPr>
            <w:tcW w:w="270" w:type="dxa"/>
          </w:tcPr>
          <w:p w14:paraId="5C476848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A786D58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23C5" w:rsidRPr="00FE23C5" w14:paraId="65405AD1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0DCEC7A4" w14:textId="3DB39D09" w:rsidR="00AF5525" w:rsidRPr="00FE23C5" w:rsidRDefault="00BB3EB8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220</w:t>
            </w:r>
          </w:p>
        </w:tc>
        <w:tc>
          <w:tcPr>
            <w:tcW w:w="236" w:type="dxa"/>
          </w:tcPr>
          <w:p w14:paraId="50CD9DF7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B320031" w14:textId="77777777" w:rsidR="00AF5525" w:rsidRPr="008C4386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483E547B" w14:textId="77777777" w:rsidR="00AF5525" w:rsidRPr="008C4386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8C438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1A3BD61E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491F1CD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371" w:type="dxa"/>
          </w:tcPr>
          <w:p w14:paraId="6DF60216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1BB042D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E9BE154" w14:textId="166BCE51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197.38</w:t>
            </w:r>
          </w:p>
        </w:tc>
        <w:tc>
          <w:tcPr>
            <w:tcW w:w="270" w:type="dxa"/>
          </w:tcPr>
          <w:p w14:paraId="4D202915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5D4F51A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23C5" w:rsidRPr="00FE23C5" w14:paraId="068B1CA7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4EE27742" w14:textId="02E6C401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14:paraId="6106039B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FB831E8" w14:textId="77777777" w:rsidR="00AF5525" w:rsidRPr="008C4386" w:rsidRDefault="00AF5525" w:rsidP="0059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3EC528FA" w14:textId="685F7622" w:rsidR="00AF5525" w:rsidRPr="008C4386" w:rsidRDefault="00AF5525" w:rsidP="0059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2CC1C63A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0DE7CE2" w14:textId="3130D733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E23C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E23C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E23C5">
              <w:rPr>
                <w:rFonts w:ascii="Angsana New" w:hAnsi="Angsana New" w:hint="cs"/>
                <w:sz w:val="24"/>
                <w:szCs w:val="24"/>
                <w:cs/>
              </w:rPr>
              <w:t xml:space="preserve">กรกฎาคม </w:t>
            </w:r>
            <w:r w:rsidRPr="00FE23C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371" w:type="dxa"/>
          </w:tcPr>
          <w:p w14:paraId="1269AD77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B306D04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BD33AE7" w14:textId="60A46B45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23.75</w:t>
            </w:r>
          </w:p>
        </w:tc>
        <w:tc>
          <w:tcPr>
            <w:tcW w:w="270" w:type="dxa"/>
          </w:tcPr>
          <w:p w14:paraId="41875A8D" w14:textId="77777777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0A9BAA1" w14:textId="023FE1EE" w:rsidR="00AF5525" w:rsidRPr="00FE23C5" w:rsidRDefault="00AF5525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23C5" w:rsidRPr="00FE23C5" w14:paraId="69256FB3" w14:textId="77777777" w:rsidTr="00AF5525">
        <w:tc>
          <w:tcPr>
            <w:tcW w:w="810" w:type="dxa"/>
          </w:tcPr>
          <w:p w14:paraId="6C455047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3A25B1AC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31DF351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3F0C507A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678414B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5E6DC671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462C1FB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B8875C" w14:textId="5FC4329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</w:rPr>
              <w:t>640.83</w:t>
            </w:r>
          </w:p>
        </w:tc>
        <w:tc>
          <w:tcPr>
            <w:tcW w:w="270" w:type="dxa"/>
          </w:tcPr>
          <w:p w14:paraId="012DB1B6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074C10" w14:textId="3D4A0998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</w:rPr>
              <w:t>317.89</w:t>
            </w:r>
          </w:p>
        </w:tc>
      </w:tr>
      <w:tr w:rsidR="00FE23C5" w:rsidRPr="00FE23C5" w14:paraId="500B3FB2" w14:textId="77777777" w:rsidTr="00AF5525">
        <w:tc>
          <w:tcPr>
            <w:tcW w:w="7284" w:type="dxa"/>
            <w:gridSpan w:val="5"/>
          </w:tcPr>
          <w:p w14:paraId="5C3B0795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5F9ECC00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A04F2EA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E7EFD2" w14:textId="635B0BAF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(137.65)</w:t>
            </w:r>
          </w:p>
        </w:tc>
        <w:tc>
          <w:tcPr>
            <w:tcW w:w="270" w:type="dxa"/>
          </w:tcPr>
          <w:p w14:paraId="0EE82BF3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EAC8E3" w14:textId="5F7D3B59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E23C5">
              <w:rPr>
                <w:rFonts w:ascii="Angsana New" w:hAnsi="Angsana New"/>
                <w:sz w:val="26"/>
                <w:szCs w:val="26"/>
              </w:rPr>
              <w:t>90.00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E23C5" w:rsidRPr="00FE23C5" w14:paraId="2ADCC049" w14:textId="77777777" w:rsidTr="00AF5525">
        <w:tc>
          <w:tcPr>
            <w:tcW w:w="7284" w:type="dxa"/>
            <w:gridSpan w:val="5"/>
            <w:tcBorders>
              <w:bottom w:val="nil"/>
            </w:tcBorders>
          </w:tcPr>
          <w:p w14:paraId="5A97744B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7F5538E9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375306B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CF3065" w14:textId="0D1F6B6F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</w:rPr>
              <w:t>503.18</w:t>
            </w:r>
          </w:p>
        </w:tc>
        <w:tc>
          <w:tcPr>
            <w:tcW w:w="270" w:type="dxa"/>
            <w:tcBorders>
              <w:bottom w:val="nil"/>
            </w:tcBorders>
          </w:tcPr>
          <w:p w14:paraId="44805D05" w14:textId="77777777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D69DA" w14:textId="078918A5" w:rsidR="00AF5525" w:rsidRPr="00FE23C5" w:rsidRDefault="00AF552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</w:rPr>
              <w:t>227.89</w:t>
            </w:r>
          </w:p>
        </w:tc>
      </w:tr>
    </w:tbl>
    <w:p w14:paraId="71C97C58" w14:textId="77777777" w:rsidR="00BA066A" w:rsidRDefault="00BA066A" w:rsidP="00BA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5E01CC0" w14:textId="77777777" w:rsidR="00B0425A" w:rsidRPr="00FE23C5" w:rsidRDefault="00B0425A" w:rsidP="00BA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</w:tblGrid>
      <w:tr w:rsidR="00FE23C5" w:rsidRPr="00FE23C5" w14:paraId="56F1F69D" w14:textId="77777777" w:rsidTr="00AF5525">
        <w:trPr>
          <w:cantSplit/>
          <w:tblHeader/>
        </w:trPr>
        <w:tc>
          <w:tcPr>
            <w:tcW w:w="810" w:type="dxa"/>
            <w:vAlign w:val="bottom"/>
          </w:tcPr>
          <w:p w14:paraId="047AFF80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DA8960E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47919F01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388DD662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4665275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547618B6" w14:textId="5526251D" w:rsidR="00AF5525" w:rsidRPr="00FE23C5" w:rsidRDefault="006D713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</w:t>
            </w:r>
            <w:r w:rsidR="00CD49A2"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666A62"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E23C5" w:rsidRPr="00FE23C5" w14:paraId="608F371F" w14:textId="77777777" w:rsidTr="00AF5525">
        <w:trPr>
          <w:cantSplit/>
          <w:tblHeader/>
        </w:trPr>
        <w:tc>
          <w:tcPr>
            <w:tcW w:w="810" w:type="dxa"/>
            <w:vAlign w:val="bottom"/>
          </w:tcPr>
          <w:p w14:paraId="1B8EC432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4F097FDD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3A7B28FD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21E03460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145FEC6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654BB8BC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4FAF717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AE5EB52" w14:textId="64C40E38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E23C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1818AF1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1BC3DCF" w14:textId="531558B4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E23C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E23C5" w:rsidRPr="00FE23C5" w14:paraId="2D7D6450" w14:textId="77777777" w:rsidTr="00AF5525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14286FC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204172E0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09E0C2A3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0E9790BA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6797FB2C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4C8BAB63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253ADE17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FE23C5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FE23C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E23C5" w:rsidRPr="00FE23C5" w14:paraId="49DB6FE1" w14:textId="77777777" w:rsidTr="00AF5525">
        <w:trPr>
          <w:cantSplit/>
          <w:tblHeader/>
        </w:trPr>
        <w:tc>
          <w:tcPr>
            <w:tcW w:w="810" w:type="dxa"/>
            <w:vAlign w:val="bottom"/>
          </w:tcPr>
          <w:p w14:paraId="3E7E1EFD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777A628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142E02A2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4427B9DF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4312829E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3829C2BD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520903F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3D4A9495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FE23C5" w:rsidRPr="00FE23C5" w14:paraId="039760BC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025FE0AF" w14:textId="0EB9EDCE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6" w:type="dxa"/>
          </w:tcPr>
          <w:p w14:paraId="333B5A2A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FEC6C5" w14:textId="77777777" w:rsidR="00AF5525" w:rsidRPr="008C4386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771C1EF2" w14:textId="77777777" w:rsidR="00AF5525" w:rsidRPr="008C4386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8C438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0CDC30A3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642A777" w14:textId="195489D9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เดือนกันยายน 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2562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71" w:type="dxa"/>
          </w:tcPr>
          <w:p w14:paraId="761F80A8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19793C2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F0C5484" w14:textId="0D826FAB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131A07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2DA62B8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29.40</w:t>
            </w:r>
          </w:p>
        </w:tc>
      </w:tr>
      <w:tr w:rsidR="00FE23C5" w:rsidRPr="00FE23C5" w14:paraId="1D75D977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6166C17F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3E19FDA1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23D0D3" w14:textId="77777777" w:rsidR="00AF5525" w:rsidRPr="008C4386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43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270EDF22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092E2D6" w14:textId="68A5F0D6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1E14EA29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367E623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3F49761" w14:textId="060E3ED5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2.49</w:t>
            </w:r>
          </w:p>
        </w:tc>
        <w:tc>
          <w:tcPr>
            <w:tcW w:w="270" w:type="dxa"/>
          </w:tcPr>
          <w:p w14:paraId="39605172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F216578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</w:tr>
      <w:tr w:rsidR="00FE23C5" w:rsidRPr="00FE23C5" w14:paraId="6FA829F9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4D2459CF" w14:textId="6B1D7A4E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16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87</w:t>
            </w:r>
          </w:p>
        </w:tc>
        <w:tc>
          <w:tcPr>
            <w:tcW w:w="236" w:type="dxa"/>
          </w:tcPr>
          <w:p w14:paraId="06964128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D4E3EAC" w14:textId="77777777" w:rsidR="00AF5525" w:rsidRPr="008C4386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4DC72D97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2CE347" w14:textId="7C206B8A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6E180A6F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B55370B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F2D5811" w14:textId="68D0D80A" w:rsidR="00AF5525" w:rsidRPr="00FE23C5" w:rsidRDefault="00BB3EB8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="00AF5525" w:rsidRPr="00FE23C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AF5525" w:rsidRPr="00FE23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998716D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440FC8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</w:tr>
      <w:tr w:rsidR="00FE23C5" w:rsidRPr="00FE23C5" w14:paraId="03400FB3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215F30F1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5BE54E36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F66475" w14:textId="77777777" w:rsidR="00AF5525" w:rsidRPr="008C4386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35789321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B11C6C" w14:textId="2C47347A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</w:t>
            </w:r>
            <w:r w:rsidRPr="00FE23C5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3E9C475B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C6A4C19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4F60CFB" w14:textId="6042B6B5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0.84</w:t>
            </w:r>
          </w:p>
        </w:tc>
        <w:tc>
          <w:tcPr>
            <w:tcW w:w="270" w:type="dxa"/>
          </w:tcPr>
          <w:p w14:paraId="4E5CF856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FAFDE72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</w:tr>
      <w:tr w:rsidR="00FE23C5" w:rsidRPr="00FE23C5" w14:paraId="6C6BDC23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4BA6F681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5F4BA0B5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3613B88" w14:textId="77777777" w:rsidR="00AF5525" w:rsidRPr="008C4386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7435D34E" w14:textId="382A5DB4" w:rsidR="00AF5525" w:rsidRPr="008C4386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  <w:r w:rsidRPr="008C438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C438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4FF83DC3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166475F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E23C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E23C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E23C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FE23C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4BCCBFB5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8E36570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6B74119" w14:textId="4833652D" w:rsidR="00AF5525" w:rsidRPr="00FE23C5" w:rsidRDefault="00BB3EB8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1</w:t>
            </w:r>
            <w:r w:rsidR="00AF5525" w:rsidRPr="00FE23C5">
              <w:rPr>
                <w:rFonts w:ascii="Angsana New" w:hAnsi="Angsana New"/>
                <w:sz w:val="26"/>
                <w:szCs w:val="26"/>
              </w:rPr>
              <w:t>0</w:t>
            </w: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9</w:t>
            </w:r>
            <w:r w:rsidR="00AF5525" w:rsidRPr="00FE23C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50</w:t>
            </w:r>
          </w:p>
        </w:tc>
        <w:tc>
          <w:tcPr>
            <w:tcW w:w="270" w:type="dxa"/>
          </w:tcPr>
          <w:p w14:paraId="0F491388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396D370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139.50</w:t>
            </w:r>
          </w:p>
          <w:p w14:paraId="017F0BC5" w14:textId="77777777" w:rsidR="006D713F" w:rsidRPr="00FE23C5" w:rsidRDefault="006D713F" w:rsidP="00B0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E23C5" w:rsidRPr="00FE23C5" w14:paraId="45757888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00E92D81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0C835FB2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6FADB20" w14:textId="77777777" w:rsidR="00AF5525" w:rsidRPr="008C4386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00B52718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0A971FD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3F86C3D3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013593C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15315A1" w14:textId="49511FDF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1.45</w:t>
            </w:r>
          </w:p>
        </w:tc>
        <w:tc>
          <w:tcPr>
            <w:tcW w:w="270" w:type="dxa"/>
          </w:tcPr>
          <w:p w14:paraId="1B71C298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642F37E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</w:tr>
      <w:tr w:rsidR="00FE23C5" w:rsidRPr="00FE23C5" w14:paraId="22246774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469DCF93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2F311B5C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9F373EA" w14:textId="77777777" w:rsidR="00AF5525" w:rsidRPr="008C4386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5BB2832A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A5ED412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FE23C5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2FAB35E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6C00E83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0F9B0F9" w14:textId="399A1FF7" w:rsidR="00AF5525" w:rsidRPr="00FE23C5" w:rsidRDefault="00BB3EB8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3EB8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="00AF5525" w:rsidRPr="00FE23C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AF5525" w:rsidRPr="00FE23C5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46072430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B041636" w14:textId="77777777" w:rsidR="00AF5525" w:rsidRPr="00FE23C5" w:rsidRDefault="00AF5525" w:rsidP="00AB4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</w:tr>
      <w:tr w:rsidR="00FE23C5" w:rsidRPr="00FE23C5" w14:paraId="3A3A017F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7AB9AB6F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3FF2AC9F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BD52DCC" w14:textId="77777777" w:rsidR="00AF5525" w:rsidRPr="008C4386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C4AC361" w14:textId="77777777" w:rsidR="00AF5525" w:rsidRPr="008C4386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7B3612A9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476E6F6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Pr="00FE23C5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71" w:type="dxa"/>
          </w:tcPr>
          <w:p w14:paraId="40875817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34B3356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6FD40F0" w14:textId="2E32FAF5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157.50</w:t>
            </w:r>
          </w:p>
        </w:tc>
        <w:tc>
          <w:tcPr>
            <w:tcW w:w="270" w:type="dxa"/>
          </w:tcPr>
          <w:p w14:paraId="0CB0F0BC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B1022F3" w14:textId="77777777" w:rsidR="00AF5525" w:rsidRPr="00FE23C5" w:rsidRDefault="00AF5525" w:rsidP="0013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23C5" w:rsidRPr="00FE23C5" w14:paraId="4E6AC6BA" w14:textId="77777777" w:rsidTr="00AF5525">
        <w:tc>
          <w:tcPr>
            <w:tcW w:w="810" w:type="dxa"/>
            <w:tcBorders>
              <w:top w:val="single" w:sz="4" w:space="0" w:color="FFFFFF"/>
            </w:tcBorders>
          </w:tcPr>
          <w:p w14:paraId="5F6DB3F5" w14:textId="245026AC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14:paraId="0E9DA51C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0D3D440" w14:textId="77777777" w:rsidR="00AF5525" w:rsidRPr="008C4386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6982741D" w14:textId="213C1E1B" w:rsidR="00AF5525" w:rsidRPr="008C4386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C43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8C4386">
              <w:rPr>
                <w:rFonts w:ascii="Angsana New" w:hAnsi="Angsana New"/>
                <w:sz w:val="26"/>
                <w:szCs w:val="26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8C438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C4386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4CAD66B5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34A165B" w14:textId="0A04C806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FE23C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E23C5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FE23C5">
              <w:rPr>
                <w:rFonts w:ascii="Angsana New" w:hAnsi="Angsana New" w:hint="cs"/>
                <w:sz w:val="24"/>
                <w:szCs w:val="24"/>
                <w:cs/>
              </w:rPr>
              <w:t xml:space="preserve">กรกฎาคม </w:t>
            </w:r>
            <w:r w:rsidRPr="00FE23C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371" w:type="dxa"/>
          </w:tcPr>
          <w:p w14:paraId="3C486A6A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12737AE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88FD984" w14:textId="20B99570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23.75</w:t>
            </w:r>
          </w:p>
        </w:tc>
        <w:tc>
          <w:tcPr>
            <w:tcW w:w="270" w:type="dxa"/>
          </w:tcPr>
          <w:p w14:paraId="6198657B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E7A194B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23C5" w:rsidRPr="00FE23C5" w14:paraId="401E4984" w14:textId="77777777" w:rsidTr="00AF5525">
        <w:tc>
          <w:tcPr>
            <w:tcW w:w="810" w:type="dxa"/>
          </w:tcPr>
          <w:p w14:paraId="7156A130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372A38D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FF92E76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157867B2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72ED0D6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6A0E6BEB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64F0FD4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1F22B6" w14:textId="7A039343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</w:rPr>
              <w:t>301.88</w:t>
            </w:r>
          </w:p>
        </w:tc>
        <w:tc>
          <w:tcPr>
            <w:tcW w:w="270" w:type="dxa"/>
          </w:tcPr>
          <w:p w14:paraId="5F839321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B05239" w14:textId="4C96225D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</w:rPr>
              <w:t>187.90</w:t>
            </w:r>
          </w:p>
        </w:tc>
      </w:tr>
      <w:tr w:rsidR="00FE23C5" w:rsidRPr="00FE23C5" w14:paraId="1D487EB3" w14:textId="77777777" w:rsidTr="00AF5525">
        <w:tc>
          <w:tcPr>
            <w:tcW w:w="7284" w:type="dxa"/>
            <w:gridSpan w:val="5"/>
          </w:tcPr>
          <w:p w14:paraId="64F71EB3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77619962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6463511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6EBFBD" w14:textId="4F5FEA2D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/>
                <w:sz w:val="26"/>
                <w:szCs w:val="26"/>
              </w:rPr>
              <w:t>(89.32)</w:t>
            </w:r>
          </w:p>
        </w:tc>
        <w:tc>
          <w:tcPr>
            <w:tcW w:w="270" w:type="dxa"/>
          </w:tcPr>
          <w:p w14:paraId="79BEAB85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C702E2" w14:textId="465E7960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E23C5">
              <w:rPr>
                <w:rFonts w:ascii="Angsana New" w:hAnsi="Angsana New"/>
                <w:sz w:val="26"/>
                <w:szCs w:val="26"/>
              </w:rPr>
              <w:t>79.93</w:t>
            </w:r>
            <w:r w:rsidRPr="00FE23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E23C5" w:rsidRPr="00FE23C5" w14:paraId="07963A73" w14:textId="77777777" w:rsidTr="00AF5525">
        <w:tc>
          <w:tcPr>
            <w:tcW w:w="7284" w:type="dxa"/>
            <w:gridSpan w:val="5"/>
            <w:tcBorders>
              <w:bottom w:val="nil"/>
            </w:tcBorders>
          </w:tcPr>
          <w:p w14:paraId="0131544D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5C7BB515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0DEDFCB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3C22AC" w14:textId="0AB08EBC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</w:rPr>
              <w:t>212.56</w:t>
            </w:r>
          </w:p>
        </w:tc>
        <w:tc>
          <w:tcPr>
            <w:tcW w:w="270" w:type="dxa"/>
            <w:tcBorders>
              <w:bottom w:val="nil"/>
            </w:tcBorders>
          </w:tcPr>
          <w:p w14:paraId="0B0AF59B" w14:textId="77777777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CFBF9" w14:textId="003B224A" w:rsidR="00AF5525" w:rsidRPr="00FE23C5" w:rsidRDefault="00AF552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3C5">
              <w:rPr>
                <w:rFonts w:ascii="Angsana New" w:hAnsi="Angsana New"/>
                <w:b/>
                <w:bCs/>
                <w:sz w:val="26"/>
                <w:szCs w:val="26"/>
              </w:rPr>
              <w:t>107.97</w:t>
            </w:r>
          </w:p>
        </w:tc>
      </w:tr>
    </w:tbl>
    <w:p w14:paraId="5D0A3CC1" w14:textId="77777777" w:rsidR="004651BA" w:rsidRPr="00FE23C5" w:rsidRDefault="004651BA" w:rsidP="00A14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7F275BE" w14:textId="77777777" w:rsidR="00B0425A" w:rsidRDefault="00B0425A" w:rsidP="00A14EC8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AD569A5" w14:textId="77777777" w:rsidR="00B0425A" w:rsidRDefault="00B0425A" w:rsidP="00A14EC8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D008427" w14:textId="77777777" w:rsidR="00B0425A" w:rsidRDefault="00B0425A" w:rsidP="00A14EC8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DF3A04C" w14:textId="77777777" w:rsidR="00B0425A" w:rsidRDefault="00B0425A" w:rsidP="00A14EC8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70DEC8" w14:textId="77777777" w:rsidR="00B0425A" w:rsidRDefault="00B0425A" w:rsidP="00A14EC8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E831DB" w14:textId="46596B29" w:rsidR="008075CF" w:rsidRPr="00FE23C5" w:rsidRDefault="00B76E62" w:rsidP="00A14EC8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01E69" w:rsidRPr="00FE23C5">
        <w:rPr>
          <w:rFonts w:ascii="Angsana New" w:hAnsi="Angsana New"/>
          <w:sz w:val="30"/>
          <w:szCs w:val="30"/>
        </w:rPr>
        <w:t xml:space="preserve">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FE23C5">
        <w:rPr>
          <w:rFonts w:ascii="Angsana New" w:hAnsi="Angsana New"/>
          <w:sz w:val="30"/>
          <w:szCs w:val="30"/>
        </w:rPr>
        <w:t xml:space="preserve">31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FE23C5">
        <w:rPr>
          <w:rFonts w:ascii="Angsana New" w:hAnsi="Angsana New"/>
          <w:sz w:val="30"/>
          <w:szCs w:val="30"/>
        </w:rPr>
        <w:t>2566</w:t>
      </w:r>
      <w:r w:rsidR="00B12CBD"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3B360477" w14:textId="11C4DE52" w:rsidR="005024A2" w:rsidRPr="00FE23C5" w:rsidRDefault="006D713F" w:rsidP="006D713F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ข้อมูลทางการเงินรวม</w:t>
      </w:r>
      <w:r w:rsidR="005024A2" w:rsidRPr="00FE23C5">
        <w:rPr>
          <w:rFonts w:ascii="Angsana New" w:hAnsi="Angsana New" w:hint="cs"/>
          <w:b/>
          <w:bCs/>
          <w:sz w:val="30"/>
          <w:szCs w:val="30"/>
          <w:cs/>
        </w:rPr>
        <w:t>และ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170"/>
        <w:gridCol w:w="270"/>
        <w:gridCol w:w="1260"/>
      </w:tblGrid>
      <w:tr w:rsidR="00FE23C5" w:rsidRPr="00FE23C5" w14:paraId="6750C68B" w14:textId="77777777" w:rsidTr="00D358EB">
        <w:tc>
          <w:tcPr>
            <w:tcW w:w="6480" w:type="dxa"/>
          </w:tcPr>
          <w:p w14:paraId="175D858A" w14:textId="77777777" w:rsidR="006D713F" w:rsidRPr="00FE23C5" w:rsidRDefault="006D713F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3058F21" w14:textId="34A85AA6" w:rsidR="006D713F" w:rsidRPr="00FE23C5" w:rsidRDefault="006D713F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8C4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7D9007BC" w14:textId="77777777">
        <w:tc>
          <w:tcPr>
            <w:tcW w:w="6480" w:type="dxa"/>
          </w:tcPr>
          <w:p w14:paraId="22561AE8" w14:textId="77777777" w:rsidR="00B76E62" w:rsidRPr="00FE23C5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52E94E" w14:textId="6E4A8E02" w:rsidR="00B76E62" w:rsidRPr="00FE23C5" w:rsidRDefault="00431E41" w:rsidP="0064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3CD49EC" w14:textId="77777777" w:rsidR="00B76E62" w:rsidRPr="00FE23C5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9D4DA" w14:textId="77777777" w:rsidR="00F76ED5" w:rsidRPr="00FE23C5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9877B40" w14:textId="2C7653A3" w:rsidR="00B76E62" w:rsidRPr="00FE23C5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FE23C5">
              <w:rPr>
                <w:rFonts w:ascii="Angsana New" w:hAnsi="Angsana New"/>
                <w:sz w:val="30"/>
                <w:szCs w:val="30"/>
              </w:rPr>
              <w:t>6</w:t>
            </w:r>
            <w:r w:rsidR="00B12CBD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3A25E206" w14:textId="77777777">
        <w:tc>
          <w:tcPr>
            <w:tcW w:w="6480" w:type="dxa"/>
          </w:tcPr>
          <w:p w14:paraId="1985AE10" w14:textId="77777777" w:rsidR="00B76E62" w:rsidRPr="00FE23C5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8734B8B" w14:textId="77777777" w:rsidR="00B76E62" w:rsidRPr="00FE23C5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FE23C5" w14:paraId="7EE65EBF" w14:textId="77777777">
        <w:tc>
          <w:tcPr>
            <w:tcW w:w="6480" w:type="dxa"/>
          </w:tcPr>
          <w:p w14:paraId="5A5CC171" w14:textId="77777777" w:rsidR="008A53DD" w:rsidRPr="00FE23C5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3375EDE9" w14:textId="320B85E2" w:rsidR="008A53DD" w:rsidRPr="00FE23C5" w:rsidRDefault="00973726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618,327</w:t>
            </w:r>
          </w:p>
        </w:tc>
        <w:tc>
          <w:tcPr>
            <w:tcW w:w="270" w:type="dxa"/>
            <w:vAlign w:val="bottom"/>
          </w:tcPr>
          <w:p w14:paraId="4E34BFA9" w14:textId="77777777" w:rsidR="008A53DD" w:rsidRPr="00FE23C5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9A330" w14:textId="753493E6" w:rsidR="00F37691" w:rsidRPr="00FE23C5" w:rsidRDefault="00B12CB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554,338</w:t>
            </w:r>
          </w:p>
        </w:tc>
      </w:tr>
    </w:tbl>
    <w:p w14:paraId="66CDBE52" w14:textId="77777777" w:rsidR="001F777F" w:rsidRPr="00FE23C5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249490F1" w14:textId="77777777" w:rsidR="00A14EC8" w:rsidRPr="00FE23C5" w:rsidRDefault="00A14EC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E0B3038" w14:textId="37B136EA" w:rsidR="00F17208" w:rsidRPr="00FE23C5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FE23C5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FE23C5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="003C557D" w:rsidRPr="00FE23C5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FE23C5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FE23C5">
        <w:rPr>
          <w:rFonts w:ascii="Angsana New" w:hAnsi="Angsana New" w:hint="cs"/>
          <w:sz w:val="30"/>
          <w:szCs w:val="30"/>
          <w:cs/>
        </w:rPr>
        <w:t>วง</w:t>
      </w:r>
      <w:r w:rsidRPr="00FE23C5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FE23C5">
        <w:rPr>
          <w:rFonts w:ascii="Angsana New" w:hAnsi="Angsana New" w:hint="cs"/>
          <w:sz w:val="30"/>
          <w:szCs w:val="30"/>
          <w:cs/>
        </w:rPr>
        <w:t>ของบริษัท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</w:p>
    <w:p w14:paraId="0E45CBC8" w14:textId="77777777" w:rsidR="007E7593" w:rsidRPr="00FE23C5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p w14:paraId="26A77FD0" w14:textId="77777777" w:rsidR="00E3011B" w:rsidRPr="00FE23C5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FE23C5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FE23C5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FE23C5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="00EB334E" w:rsidRPr="00FE23C5">
        <w:rPr>
          <w:rFonts w:ascii="Angsana New" w:hAnsi="Angsana New"/>
          <w:sz w:val="30"/>
          <w:szCs w:val="30"/>
        </w:rPr>
        <w:t xml:space="preserve">1.5 </w:t>
      </w:r>
      <w:r w:rsidR="00EB334E" w:rsidRPr="00FE23C5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FE23C5">
        <w:rPr>
          <w:rFonts w:ascii="Angsana New" w:hAnsi="Angsana New"/>
          <w:sz w:val="30"/>
          <w:szCs w:val="30"/>
        </w:rPr>
        <w:t xml:space="preserve">, </w:t>
      </w:r>
      <w:r w:rsidR="00624E6A"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FE23C5">
        <w:rPr>
          <w:rFonts w:ascii="Angsana New" w:hAnsi="Angsana New"/>
          <w:sz w:val="30"/>
          <w:szCs w:val="30"/>
        </w:rPr>
        <w:t>2.25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FE23C5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FE23C5">
        <w:rPr>
          <w:rFonts w:ascii="Angsana New" w:hAnsi="Angsana New"/>
          <w:sz w:val="30"/>
          <w:szCs w:val="30"/>
        </w:rPr>
        <w:t xml:space="preserve">DSCR) </w:t>
      </w:r>
      <w:r w:rsidRPr="00FE23C5">
        <w:rPr>
          <w:rFonts w:ascii="Angsana New" w:hAnsi="Angsana New"/>
          <w:sz w:val="30"/>
          <w:szCs w:val="30"/>
          <w:cs/>
        </w:rPr>
        <w:t>ต้องไม่</w:t>
      </w:r>
      <w:r w:rsidRPr="00FE23C5">
        <w:rPr>
          <w:rFonts w:ascii="Angsana New" w:hAnsi="Angsana New" w:hint="cs"/>
          <w:sz w:val="30"/>
          <w:szCs w:val="30"/>
          <w:cs/>
        </w:rPr>
        <w:t>น้อย</w:t>
      </w:r>
      <w:r w:rsidRPr="00FE23C5">
        <w:rPr>
          <w:rFonts w:ascii="Angsana New" w:hAnsi="Angsana New"/>
          <w:sz w:val="30"/>
          <w:szCs w:val="30"/>
          <w:cs/>
        </w:rPr>
        <w:t xml:space="preserve">กว่า </w:t>
      </w:r>
      <w:r w:rsidRPr="00FE23C5">
        <w:rPr>
          <w:rFonts w:ascii="Angsana New" w:hAnsi="Angsana New"/>
          <w:sz w:val="30"/>
          <w:szCs w:val="30"/>
        </w:rPr>
        <w:t>1.5</w:t>
      </w:r>
      <w:r w:rsidRPr="00FE23C5">
        <w:rPr>
          <w:rFonts w:ascii="Angsana New" w:hAnsi="Angsana New"/>
          <w:sz w:val="30"/>
          <w:szCs w:val="30"/>
          <w:cs/>
        </w:rPr>
        <w:t xml:space="preserve"> เท่า </w:t>
      </w:r>
      <w:r w:rsidRPr="00FE23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FE23C5">
        <w:rPr>
          <w:rFonts w:ascii="Angsana New" w:hAnsi="Angsana New"/>
          <w:sz w:val="30"/>
          <w:szCs w:val="30"/>
        </w:rPr>
        <w:t>1.3</w:t>
      </w:r>
      <w:r w:rsidRPr="00FE23C5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51D51E75" w14:textId="77777777" w:rsidR="00A4288C" w:rsidRPr="00FE23C5" w:rsidRDefault="00A4288C" w:rsidP="008C4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0EA25BD" w14:textId="03838633" w:rsidR="008075CF" w:rsidRPr="00FE23C5" w:rsidRDefault="00332B5B" w:rsidP="00F376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ณ</w:t>
      </w:r>
      <w:r w:rsidR="00C77038" w:rsidRPr="00FE23C5">
        <w:rPr>
          <w:rFonts w:ascii="Angsana New" w:hAnsi="Angsana New"/>
          <w:sz w:val="30"/>
          <w:szCs w:val="30"/>
        </w:rPr>
        <w:t xml:space="preserve"> </w:t>
      </w:r>
      <w:r w:rsidR="00C77038" w:rsidRPr="00FE23C5">
        <w:rPr>
          <w:rFonts w:ascii="Angsana New" w:hAnsi="Angsana New" w:hint="cs"/>
          <w:sz w:val="30"/>
          <w:szCs w:val="30"/>
          <w:cs/>
        </w:rPr>
        <w:t>วันที่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720E6" w:rsidRPr="00FE23C5">
        <w:rPr>
          <w:rFonts w:ascii="Angsana New" w:hAnsi="Angsana New"/>
          <w:sz w:val="30"/>
          <w:szCs w:val="30"/>
          <w:cs/>
        </w:rPr>
        <w:t xml:space="preserve"> </w:t>
      </w:r>
      <w:r w:rsidR="008C5EB0" w:rsidRPr="00FE23C5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31" w:name="_Hlk118470382"/>
      <w:r w:rsidR="004C3373" w:rsidRPr="00FE23C5">
        <w:rPr>
          <w:rFonts w:ascii="Angsana New" w:hAnsi="Angsana New"/>
          <w:sz w:val="30"/>
          <w:szCs w:val="30"/>
        </w:rPr>
        <w:t>0.9</w:t>
      </w:r>
      <w:r w:rsidR="00960F5B" w:rsidRPr="00FE23C5">
        <w:rPr>
          <w:rFonts w:ascii="Angsana New" w:hAnsi="Angsana New"/>
          <w:sz w:val="30"/>
          <w:szCs w:val="30"/>
        </w:rPr>
        <w:t>3</w:t>
      </w:r>
      <w:r w:rsidR="006112F6" w:rsidRPr="00FE23C5">
        <w:rPr>
          <w:rFonts w:ascii="Angsana New" w:hAnsi="Angsana New"/>
          <w:sz w:val="30"/>
          <w:szCs w:val="30"/>
        </w:rPr>
        <w:t xml:space="preserve"> </w:t>
      </w:r>
      <w:bookmarkEnd w:id="31"/>
      <w:r w:rsidR="00FB2F4A" w:rsidRPr="00FE23C5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FE23C5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FE23C5">
        <w:rPr>
          <w:rFonts w:ascii="Angsana New" w:hAnsi="Angsana New"/>
          <w:sz w:val="30"/>
          <w:szCs w:val="30"/>
        </w:rPr>
        <w:t xml:space="preserve">DSCR) </w:t>
      </w:r>
      <w:bookmarkStart w:id="32" w:name="_Hlk55304941"/>
      <w:r w:rsidR="004A7118" w:rsidRPr="00FE23C5">
        <w:rPr>
          <w:rFonts w:ascii="Angsana New" w:hAnsi="Angsana New"/>
          <w:sz w:val="30"/>
          <w:szCs w:val="30"/>
        </w:rPr>
        <w:t>2.</w:t>
      </w:r>
      <w:r w:rsidR="00960F5B" w:rsidRPr="00FE23C5">
        <w:rPr>
          <w:rFonts w:ascii="Angsana New" w:hAnsi="Angsana New"/>
          <w:sz w:val="30"/>
          <w:szCs w:val="30"/>
        </w:rPr>
        <w:t>5</w:t>
      </w:r>
      <w:r w:rsidR="00CF04FA" w:rsidRPr="00FE23C5">
        <w:rPr>
          <w:rFonts w:ascii="Angsana New" w:hAnsi="Angsana New"/>
          <w:sz w:val="30"/>
          <w:szCs w:val="30"/>
        </w:rPr>
        <w:t>4</w:t>
      </w:r>
      <w:r w:rsidR="00FB2F4A" w:rsidRPr="00FE23C5">
        <w:rPr>
          <w:rFonts w:ascii="Angsana New" w:hAnsi="Angsana New"/>
          <w:sz w:val="30"/>
          <w:szCs w:val="30"/>
        </w:rPr>
        <w:t xml:space="preserve"> </w:t>
      </w:r>
      <w:bookmarkEnd w:id="32"/>
      <w:r w:rsidR="00FB2F4A" w:rsidRPr="00FE23C5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FE23C5">
        <w:rPr>
          <w:rFonts w:ascii="Angsana New" w:hAnsi="Angsana New"/>
          <w:sz w:val="30"/>
          <w:szCs w:val="30"/>
        </w:rPr>
        <w:t xml:space="preserve"> </w:t>
      </w:r>
    </w:p>
    <w:p w14:paraId="56715B3B" w14:textId="42FD9640" w:rsidR="006C454C" w:rsidRPr="00FE23C5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E23C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01E69" w:rsidRPr="00FE23C5">
        <w:rPr>
          <w:rFonts w:ascii="Angsana New" w:hAnsi="Angsana New"/>
          <w:sz w:val="30"/>
          <w:szCs w:val="30"/>
        </w:rPr>
        <w:t xml:space="preserve">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FE23C5">
        <w:rPr>
          <w:rFonts w:ascii="Angsana New" w:hAnsi="Angsana New"/>
          <w:sz w:val="30"/>
          <w:szCs w:val="30"/>
        </w:rPr>
        <w:t xml:space="preserve">31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FE23C5">
        <w:rPr>
          <w:rFonts w:ascii="Angsana New" w:hAnsi="Angsana New"/>
          <w:sz w:val="30"/>
          <w:szCs w:val="30"/>
        </w:rPr>
        <w:t>2566</w:t>
      </w:r>
      <w:r w:rsidR="0036057A" w:rsidRPr="00FE23C5">
        <w:rPr>
          <w:rFonts w:ascii="Angsana New" w:hAnsi="Angsana New"/>
          <w:sz w:val="30"/>
          <w:szCs w:val="30"/>
        </w:rPr>
        <w:t xml:space="preserve"> </w:t>
      </w:r>
      <w:r w:rsidR="00E62F99" w:rsidRPr="00FE23C5">
        <w:rPr>
          <w:rFonts w:ascii="Angsana New" w:hAnsi="Angsana New" w:hint="cs"/>
          <w:sz w:val="30"/>
          <w:szCs w:val="30"/>
          <w:cs/>
        </w:rPr>
        <w:t>กลุ่ม</w:t>
      </w:r>
      <w:r w:rsidRPr="00FE23C5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FE23C5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FE23C5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270"/>
        <w:gridCol w:w="1260"/>
        <w:gridCol w:w="270"/>
        <w:gridCol w:w="1260"/>
        <w:gridCol w:w="270"/>
        <w:gridCol w:w="1350"/>
      </w:tblGrid>
      <w:tr w:rsidR="00FE23C5" w:rsidRPr="00FE23C5" w14:paraId="1395DB4B" w14:textId="77777777" w:rsidTr="008C4386">
        <w:tc>
          <w:tcPr>
            <w:tcW w:w="3222" w:type="dxa"/>
          </w:tcPr>
          <w:p w14:paraId="55C5BC4D" w14:textId="77777777" w:rsidR="00805E6E" w:rsidRPr="00FE23C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DD5B5F5" w14:textId="545DE3C0" w:rsidR="00805E6E" w:rsidRPr="00FE23C5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2AB245A2" w14:textId="77777777" w:rsidR="00805E6E" w:rsidRPr="00FE23C5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261239" w14:textId="6171601C" w:rsidR="00805E6E" w:rsidRPr="00FE23C5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388C9702" w14:textId="77777777" w:rsidTr="008C4386">
        <w:tc>
          <w:tcPr>
            <w:tcW w:w="3222" w:type="dxa"/>
          </w:tcPr>
          <w:p w14:paraId="770A83C4" w14:textId="77777777" w:rsidR="00805E6E" w:rsidRPr="00FE23C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6DE6E5" w14:textId="025D30F4" w:rsidR="00805E6E" w:rsidRPr="00FE23C5" w:rsidRDefault="00431E41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3FC039" w14:textId="77777777" w:rsidR="00805E6E" w:rsidRPr="00FE23C5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E2D2B" w14:textId="4B01C01E" w:rsidR="00805E6E" w:rsidRPr="00FE23C5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AD771A9" w14:textId="77777777" w:rsidR="00805E6E" w:rsidRPr="00FE23C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02C39" w14:textId="43509895" w:rsidR="00805E6E" w:rsidRPr="00FE23C5" w:rsidRDefault="00431E41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11D6528" w14:textId="77777777" w:rsidR="00805E6E" w:rsidRPr="00FE23C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E749E" w14:textId="708694C6" w:rsidR="00805E6E" w:rsidRPr="00FE23C5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FE23C5" w:rsidRPr="00FE23C5" w14:paraId="5B7EA50B" w14:textId="77777777" w:rsidTr="008C4386">
        <w:tc>
          <w:tcPr>
            <w:tcW w:w="3222" w:type="dxa"/>
          </w:tcPr>
          <w:p w14:paraId="0489F7C1" w14:textId="77777777" w:rsidR="00805E6E" w:rsidRPr="00FE23C5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BF25A4A" w14:textId="77777777" w:rsidR="00805E6E" w:rsidRPr="00FE23C5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FE23C5" w14:paraId="1CE263BF" w14:textId="77777777" w:rsidTr="008C4386">
        <w:tc>
          <w:tcPr>
            <w:tcW w:w="3222" w:type="dxa"/>
          </w:tcPr>
          <w:p w14:paraId="248E80DF" w14:textId="77777777" w:rsidR="00805E6E" w:rsidRPr="00FE23C5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FE23C5">
              <w:rPr>
                <w:rFonts w:ascii="Angsana New" w:hAnsi="Angsana New"/>
                <w:sz w:val="30"/>
                <w:szCs w:val="30"/>
              </w:rPr>
              <w:t>/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F2B7BE" w14:textId="4D9D5D76" w:rsidR="00805E6E" w:rsidRPr="00FE23C5" w:rsidRDefault="006736B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983,156</w:t>
            </w:r>
          </w:p>
        </w:tc>
        <w:tc>
          <w:tcPr>
            <w:tcW w:w="270" w:type="dxa"/>
          </w:tcPr>
          <w:p w14:paraId="3F7FA780" w14:textId="77777777" w:rsidR="00805E6E" w:rsidRPr="00FE23C5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AB2D" w14:textId="609D38AD" w:rsidR="00805E6E" w:rsidRPr="00FE23C5" w:rsidRDefault="003A0D3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1,220,284</w:t>
            </w:r>
          </w:p>
        </w:tc>
        <w:tc>
          <w:tcPr>
            <w:tcW w:w="270" w:type="dxa"/>
          </w:tcPr>
          <w:p w14:paraId="6838905F" w14:textId="77777777" w:rsidR="00805E6E" w:rsidRPr="00FE23C5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78119" w14:textId="74FBA686" w:rsidR="00805E6E" w:rsidRPr="00FE23C5" w:rsidRDefault="006736B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922,777</w:t>
            </w:r>
          </w:p>
        </w:tc>
        <w:tc>
          <w:tcPr>
            <w:tcW w:w="270" w:type="dxa"/>
            <w:vAlign w:val="bottom"/>
          </w:tcPr>
          <w:p w14:paraId="03F08E34" w14:textId="77777777" w:rsidR="00805E6E" w:rsidRPr="00FE23C5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C0681" w14:textId="44BBA638" w:rsidR="00805E6E" w:rsidRPr="00FE23C5" w:rsidRDefault="003A0D3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985,284</w:t>
            </w:r>
          </w:p>
        </w:tc>
      </w:tr>
    </w:tbl>
    <w:p w14:paraId="34196AE8" w14:textId="77777777" w:rsidR="009E4B1F" w:rsidRPr="00FE23C5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0CC266F0" w14:textId="77777777" w:rsidR="00A4464B" w:rsidRPr="00FE23C5" w:rsidRDefault="00A4464B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D29BF90" w14:textId="77777777" w:rsidR="00B601EE" w:rsidRDefault="00B601EE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4E5263" w14:textId="77777777" w:rsidR="00B601EE" w:rsidRDefault="00B601EE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7C0E2D" w14:textId="77777777" w:rsidR="00B601EE" w:rsidRDefault="00B601EE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D08F09" w14:textId="77777777" w:rsidR="00B601EE" w:rsidRDefault="00B601EE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671E2D" w14:textId="68388EF1" w:rsidR="001064B9" w:rsidRPr="00FE23C5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07FD7E57" w14:textId="71ADF232" w:rsidR="001064B9" w:rsidRPr="00FE23C5" w:rsidRDefault="001064B9" w:rsidP="0057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01E69" w:rsidRPr="00FE23C5">
        <w:rPr>
          <w:rFonts w:ascii="Angsana New" w:hAnsi="Angsana New"/>
          <w:sz w:val="30"/>
          <w:szCs w:val="30"/>
        </w:rPr>
        <w:t xml:space="preserve">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FE23C5">
        <w:rPr>
          <w:rFonts w:ascii="Angsana New" w:hAnsi="Angsana New"/>
          <w:sz w:val="30"/>
          <w:szCs w:val="30"/>
        </w:rPr>
        <w:t xml:space="preserve">31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FE23C5">
        <w:rPr>
          <w:rFonts w:ascii="Angsana New" w:hAnsi="Angsana New"/>
          <w:sz w:val="30"/>
          <w:szCs w:val="30"/>
        </w:rPr>
        <w:t>2566</w:t>
      </w:r>
      <w:r w:rsidR="005703FD" w:rsidRPr="00FE23C5">
        <w:rPr>
          <w:rFonts w:ascii="Angsana New" w:hAnsi="Angsana New"/>
          <w:sz w:val="30"/>
          <w:szCs w:val="30"/>
        </w:rPr>
        <w:t xml:space="preserve"> </w:t>
      </w:r>
      <w:r w:rsidR="001F1F88" w:rsidRPr="00FE23C5">
        <w:rPr>
          <w:rFonts w:ascii="Angsana New" w:hAnsi="Angsana New"/>
          <w:sz w:val="30"/>
          <w:szCs w:val="30"/>
          <w:cs/>
        </w:rPr>
        <w:t>มีรายล</w:t>
      </w:r>
      <w:r w:rsidRPr="00FE23C5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7209802E" w14:textId="77777777" w:rsidR="005703FD" w:rsidRPr="00FE23C5" w:rsidRDefault="005703FD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FE23C5" w:rsidRPr="00FE23C5" w14:paraId="05CFBA48" w14:textId="77777777" w:rsidTr="009C5D37">
        <w:tc>
          <w:tcPr>
            <w:tcW w:w="3600" w:type="dxa"/>
          </w:tcPr>
          <w:p w14:paraId="6A28EB89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3" w:name="_Hlk166346530"/>
          </w:p>
        </w:tc>
        <w:tc>
          <w:tcPr>
            <w:tcW w:w="2970" w:type="dxa"/>
            <w:gridSpan w:val="3"/>
          </w:tcPr>
          <w:p w14:paraId="3EE0DC8F" w14:textId="14FBF012" w:rsidR="005703FD" w:rsidRPr="00FE23C5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537A221B" w14:textId="77777777" w:rsidR="005703FD" w:rsidRPr="00FE23C5" w:rsidRDefault="005703FD" w:rsidP="009C5D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F7B3C94" w14:textId="64C61A9B" w:rsidR="005703FD" w:rsidRPr="00FE23C5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4F3820B6" w14:textId="77777777" w:rsidTr="009C5D37">
        <w:tc>
          <w:tcPr>
            <w:tcW w:w="3600" w:type="dxa"/>
          </w:tcPr>
          <w:p w14:paraId="0D2A1EB2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E85188" w14:textId="349DD101" w:rsidR="005703FD" w:rsidRPr="00FE23C5" w:rsidRDefault="00431E41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28C9118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1286" w14:textId="1188E366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70" w:type="dxa"/>
          </w:tcPr>
          <w:p w14:paraId="757E591F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DEE2E" w14:textId="1D1DEB6C" w:rsidR="005703FD" w:rsidRPr="00FE23C5" w:rsidRDefault="00431E41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C170E2F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88191D" w14:textId="4C38206A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</w:tr>
      <w:tr w:rsidR="00FE23C5" w:rsidRPr="00FE23C5" w14:paraId="0857F7DA" w14:textId="77777777" w:rsidTr="009C5D37">
        <w:tc>
          <w:tcPr>
            <w:tcW w:w="3600" w:type="dxa"/>
          </w:tcPr>
          <w:p w14:paraId="374BC248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706907AA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23C5" w:rsidRPr="00FE23C5" w14:paraId="7E424C80" w14:textId="77777777" w:rsidTr="009C5D37">
        <w:tc>
          <w:tcPr>
            <w:tcW w:w="3600" w:type="dxa"/>
          </w:tcPr>
          <w:p w14:paraId="31CC19AC" w14:textId="77777777" w:rsidR="005703FD" w:rsidRPr="00FE23C5" w:rsidRDefault="005703FD" w:rsidP="005703F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7E01AD27" w14:textId="55D4223E" w:rsidR="005703FD" w:rsidRPr="00FE23C5" w:rsidRDefault="00872A90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25,205</w:t>
            </w:r>
          </w:p>
        </w:tc>
        <w:tc>
          <w:tcPr>
            <w:tcW w:w="270" w:type="dxa"/>
          </w:tcPr>
          <w:p w14:paraId="215CB0EC" w14:textId="77777777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1C08" w14:textId="0BB49EF0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36,521</w:t>
            </w:r>
          </w:p>
        </w:tc>
        <w:tc>
          <w:tcPr>
            <w:tcW w:w="270" w:type="dxa"/>
          </w:tcPr>
          <w:p w14:paraId="11CC57FE" w14:textId="77777777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587321" w14:textId="2C884A89" w:rsidR="005703FD" w:rsidRPr="00FE23C5" w:rsidRDefault="00872A90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24,072</w:t>
            </w:r>
          </w:p>
        </w:tc>
        <w:tc>
          <w:tcPr>
            <w:tcW w:w="270" w:type="dxa"/>
            <w:vAlign w:val="bottom"/>
          </w:tcPr>
          <w:p w14:paraId="47459A3F" w14:textId="77777777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3B33E2" w14:textId="1FF215FB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36,521</w:t>
            </w:r>
          </w:p>
        </w:tc>
      </w:tr>
      <w:tr w:rsidR="00FE23C5" w:rsidRPr="00FE23C5" w14:paraId="544AAD9B" w14:textId="77777777" w:rsidTr="005703FD">
        <w:tc>
          <w:tcPr>
            <w:tcW w:w="3600" w:type="dxa"/>
          </w:tcPr>
          <w:p w14:paraId="507DBDD0" w14:textId="77777777" w:rsidR="005703FD" w:rsidRPr="00FE23C5" w:rsidRDefault="005703FD" w:rsidP="005703F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7C363" w14:textId="01A81D2B" w:rsidR="005703FD" w:rsidRPr="00FE23C5" w:rsidRDefault="007D7BC3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646A51" w:rsidRPr="00FE23C5">
              <w:rPr>
                <w:rFonts w:ascii="Angsana New" w:hAnsi="Angsana New"/>
                <w:sz w:val="30"/>
                <w:szCs w:val="30"/>
              </w:rPr>
              <w:t>13,</w:t>
            </w:r>
            <w:r w:rsidR="00872A90" w:rsidRPr="00FE23C5">
              <w:rPr>
                <w:rFonts w:ascii="Angsana New" w:hAnsi="Angsana New"/>
                <w:sz w:val="30"/>
                <w:szCs w:val="30"/>
              </w:rPr>
              <w:t>451)</w:t>
            </w:r>
          </w:p>
        </w:tc>
        <w:tc>
          <w:tcPr>
            <w:tcW w:w="270" w:type="dxa"/>
          </w:tcPr>
          <w:p w14:paraId="103F52E2" w14:textId="77777777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5B5821" w14:textId="23B3A47D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(15,774)</w:t>
            </w:r>
          </w:p>
        </w:tc>
        <w:tc>
          <w:tcPr>
            <w:tcW w:w="270" w:type="dxa"/>
          </w:tcPr>
          <w:p w14:paraId="1350EB64" w14:textId="77777777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632968" w14:textId="7ED6E4A1" w:rsidR="005703FD" w:rsidRPr="00FE23C5" w:rsidRDefault="007D7BC3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646A51" w:rsidRPr="00FE23C5">
              <w:rPr>
                <w:rFonts w:ascii="Angsana New" w:hAnsi="Angsana New"/>
                <w:sz w:val="30"/>
                <w:szCs w:val="30"/>
              </w:rPr>
              <w:t>13,</w:t>
            </w:r>
            <w:r w:rsidR="00872A90" w:rsidRPr="00FE23C5">
              <w:rPr>
                <w:rFonts w:ascii="Angsana New" w:hAnsi="Angsana New"/>
                <w:sz w:val="30"/>
                <w:szCs w:val="30"/>
              </w:rPr>
              <w:t>204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383899" w14:textId="77777777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E019CC" w14:textId="72A37B3B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(15,774)</w:t>
            </w:r>
          </w:p>
        </w:tc>
      </w:tr>
      <w:tr w:rsidR="005703FD" w:rsidRPr="00FE23C5" w14:paraId="02D5847A" w14:textId="77777777" w:rsidTr="005703FD">
        <w:tc>
          <w:tcPr>
            <w:tcW w:w="3600" w:type="dxa"/>
          </w:tcPr>
          <w:p w14:paraId="4FF2EEF2" w14:textId="77777777" w:rsidR="005703FD" w:rsidRPr="00FE23C5" w:rsidRDefault="005703FD" w:rsidP="005703F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59960" w14:textId="25D2DB54" w:rsidR="005703FD" w:rsidRPr="00FE23C5" w:rsidRDefault="00872A90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11,754</w:t>
            </w:r>
          </w:p>
        </w:tc>
        <w:tc>
          <w:tcPr>
            <w:tcW w:w="270" w:type="dxa"/>
          </w:tcPr>
          <w:p w14:paraId="7899BB15" w14:textId="77777777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AB1236" w14:textId="3DBA13D2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  <w:tc>
          <w:tcPr>
            <w:tcW w:w="270" w:type="dxa"/>
          </w:tcPr>
          <w:p w14:paraId="09E66595" w14:textId="77777777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3AEF0" w14:textId="691E781F" w:rsidR="005703FD" w:rsidRPr="00FE23C5" w:rsidRDefault="00872A90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lang w:val="en-GB"/>
              </w:rPr>
              <w:t>10,868</w:t>
            </w:r>
          </w:p>
        </w:tc>
        <w:tc>
          <w:tcPr>
            <w:tcW w:w="270" w:type="dxa"/>
            <w:vAlign w:val="bottom"/>
          </w:tcPr>
          <w:p w14:paraId="61EB14A9" w14:textId="77777777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8491AE" w14:textId="04BB7136" w:rsidR="005703FD" w:rsidRPr="00FE23C5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bookmarkEnd w:id="33"/>
    </w:tbl>
    <w:p w14:paraId="647EC6AB" w14:textId="77777777" w:rsidR="00575385" w:rsidRPr="00FE23C5" w:rsidRDefault="00575385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631D93A0" w14:textId="77777777" w:rsidR="00A14EC8" w:rsidRPr="00FE23C5" w:rsidRDefault="00A14EC8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10FF6698" w14:textId="77777777" w:rsidR="00A14EC8" w:rsidRPr="00FE23C5" w:rsidRDefault="00A14EC8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195419E7" w14:textId="310C2C7E" w:rsidR="00B621D6" w:rsidRPr="00FE23C5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eastAsia="Calibri" w:hAnsi="Angsana New"/>
          <w:sz w:val="26"/>
          <w:szCs w:val="26"/>
        </w:rPr>
        <w:t xml:space="preserve">                    </w:t>
      </w:r>
      <w:r w:rsidR="00BA77EC" w:rsidRPr="00FE23C5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FE23C5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ข้อมูลทางการเงินรวม</w:t>
      </w:r>
    </w:p>
    <w:p w14:paraId="4A726E7C" w14:textId="77777777" w:rsidR="00132676" w:rsidRPr="00FE23C5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FE23C5" w:rsidRPr="00FE23C5" w14:paraId="31E76602" w14:textId="77777777" w:rsidTr="00A72988">
        <w:trPr>
          <w:trHeight w:val="675"/>
        </w:trPr>
        <w:tc>
          <w:tcPr>
            <w:tcW w:w="3260" w:type="dxa"/>
            <w:gridSpan w:val="2"/>
          </w:tcPr>
          <w:p w14:paraId="23057466" w14:textId="77777777" w:rsidR="00C11B13" w:rsidRPr="00FE23C5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234F2F5E" w14:textId="77777777" w:rsidR="00C11B13" w:rsidRPr="00FE23C5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E23C5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2FD8F979" w14:textId="77777777" w:rsidR="00C11B13" w:rsidRPr="00FE23C5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E23C5" w:rsidRPr="00FE23C5" w14:paraId="293A83D4" w14:textId="77777777" w:rsidTr="00A72988">
        <w:tc>
          <w:tcPr>
            <w:tcW w:w="3260" w:type="dxa"/>
            <w:gridSpan w:val="2"/>
          </w:tcPr>
          <w:p w14:paraId="15412668" w14:textId="77777777" w:rsidR="00F56BF3" w:rsidRPr="00FE23C5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34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7F6B28C9" w14:textId="5E5086AA" w:rsidR="00F56BF3" w:rsidRPr="00FE23C5" w:rsidRDefault="00BD6F5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5703FD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4D08B263" w14:textId="77777777" w:rsidR="00F56BF3" w:rsidRPr="00FE23C5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1B0541C" w14:textId="211C19D5" w:rsidR="00F56BF3" w:rsidRPr="00FE23C5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5703FD" w:rsidRPr="00FE23C5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4978F56" w14:textId="77777777" w:rsidR="00F56BF3" w:rsidRPr="00FE23C5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0562B5EE" w14:textId="26D60AB9" w:rsidR="00F56BF3" w:rsidRPr="00FE23C5" w:rsidRDefault="00BD6F53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5703FD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36EA1D37" w14:textId="77777777" w:rsidR="00F56BF3" w:rsidRPr="00FE23C5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E6F91D5" w14:textId="5BE3FDCF" w:rsidR="00F56BF3" w:rsidRPr="00FE23C5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5703FD" w:rsidRPr="00FE23C5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FE23C5" w:rsidRPr="00FE23C5" w14:paraId="18C2D659" w14:textId="77777777" w:rsidTr="00A72988">
        <w:tc>
          <w:tcPr>
            <w:tcW w:w="3260" w:type="dxa"/>
            <w:gridSpan w:val="2"/>
          </w:tcPr>
          <w:p w14:paraId="44E021A0" w14:textId="77777777" w:rsidR="00C11B13" w:rsidRPr="00FE23C5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6576C725" w14:textId="77777777" w:rsidR="00C11B13" w:rsidRPr="00FE23C5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E23C5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FE23C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FE23C5" w14:paraId="571AE957" w14:textId="77777777" w:rsidTr="00A72988">
        <w:tc>
          <w:tcPr>
            <w:tcW w:w="3260" w:type="dxa"/>
            <w:gridSpan w:val="2"/>
            <w:hideMark/>
          </w:tcPr>
          <w:p w14:paraId="05A5CA22" w14:textId="77777777" w:rsidR="008F7B3D" w:rsidRPr="00FE23C5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44483DDD" w14:textId="34232F5D" w:rsidR="008F7B3D" w:rsidRPr="00FE23C5" w:rsidRDefault="00872A90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13,989</w:t>
            </w:r>
          </w:p>
        </w:tc>
        <w:tc>
          <w:tcPr>
            <w:tcW w:w="246" w:type="dxa"/>
          </w:tcPr>
          <w:p w14:paraId="227A1404" w14:textId="77777777" w:rsidR="008F7B3D" w:rsidRPr="00FE23C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05E90EE" w14:textId="7790CB4D" w:rsidR="008F7B3D" w:rsidRPr="00FE23C5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16,570</w:t>
            </w:r>
          </w:p>
        </w:tc>
        <w:tc>
          <w:tcPr>
            <w:tcW w:w="708" w:type="dxa"/>
            <w:vAlign w:val="bottom"/>
          </w:tcPr>
          <w:p w14:paraId="06EACC23" w14:textId="77777777" w:rsidR="008F7B3D" w:rsidRPr="00FE23C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8A60DBD" w14:textId="0AF6470B" w:rsidR="008F7B3D" w:rsidRPr="00FE23C5" w:rsidRDefault="000059B8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3C37BE" w:rsidRPr="00FE23C5">
              <w:rPr>
                <w:rFonts w:ascii="Angsana New" w:hAnsi="Angsana New" w:cs="Angsana New"/>
                <w:sz w:val="30"/>
                <w:szCs w:val="30"/>
              </w:rPr>
              <w:t>451</w:t>
            </w:r>
          </w:p>
        </w:tc>
        <w:tc>
          <w:tcPr>
            <w:tcW w:w="235" w:type="dxa"/>
          </w:tcPr>
          <w:p w14:paraId="156A0040" w14:textId="77777777" w:rsidR="008F7B3D" w:rsidRPr="00FE23C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E986301" w14:textId="7E2C6C1A" w:rsidR="008F7B3D" w:rsidRPr="00FE23C5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15,774</w:t>
            </w:r>
          </w:p>
        </w:tc>
      </w:tr>
      <w:tr w:rsidR="00FE23C5" w:rsidRPr="00FE23C5" w14:paraId="69753C1C" w14:textId="77777777" w:rsidTr="00A72988">
        <w:tc>
          <w:tcPr>
            <w:tcW w:w="3260" w:type="dxa"/>
            <w:gridSpan w:val="2"/>
            <w:hideMark/>
          </w:tcPr>
          <w:p w14:paraId="3E768F7D" w14:textId="77777777" w:rsidR="008F7B3D" w:rsidRPr="00FE23C5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656B82ED" w14:textId="76B36BB5" w:rsidR="008F7B3D" w:rsidRPr="00FE23C5" w:rsidRDefault="00872A90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11,996</w:t>
            </w:r>
          </w:p>
        </w:tc>
        <w:tc>
          <w:tcPr>
            <w:tcW w:w="246" w:type="dxa"/>
          </w:tcPr>
          <w:p w14:paraId="688ABA1A" w14:textId="77777777" w:rsidR="008F7B3D" w:rsidRPr="00FE23C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D1268E3" w14:textId="055A3D83" w:rsidR="008F7B3D" w:rsidRPr="00FE23C5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21,253</w:t>
            </w:r>
          </w:p>
        </w:tc>
        <w:tc>
          <w:tcPr>
            <w:tcW w:w="708" w:type="dxa"/>
            <w:vAlign w:val="bottom"/>
          </w:tcPr>
          <w:p w14:paraId="364EA674" w14:textId="77777777" w:rsidR="008F7B3D" w:rsidRPr="00FE23C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02548FC1" w14:textId="7CAF1A50" w:rsidR="008F7B3D" w:rsidRPr="00FE23C5" w:rsidRDefault="003C37BE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11,754</w:t>
            </w:r>
          </w:p>
        </w:tc>
        <w:tc>
          <w:tcPr>
            <w:tcW w:w="235" w:type="dxa"/>
            <w:vMerge w:val="restart"/>
          </w:tcPr>
          <w:p w14:paraId="011B89E7" w14:textId="77777777" w:rsidR="008F7B3D" w:rsidRPr="00FE23C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8860B89" w14:textId="37316FDD" w:rsidR="008F7B3D" w:rsidRPr="00FE23C5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20,747</w:t>
            </w:r>
          </w:p>
        </w:tc>
      </w:tr>
      <w:tr w:rsidR="00FE23C5" w:rsidRPr="00FE23C5" w14:paraId="4AA529E4" w14:textId="77777777" w:rsidTr="009B19F1">
        <w:tc>
          <w:tcPr>
            <w:tcW w:w="1020" w:type="dxa"/>
          </w:tcPr>
          <w:p w14:paraId="518FF7D6" w14:textId="77777777" w:rsidR="008F7B3D" w:rsidRPr="00FE23C5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1B23ADDA" w14:textId="77777777" w:rsidR="008F7B3D" w:rsidRPr="00FE23C5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14742" w14:textId="73836E2D" w:rsidR="008F7B3D" w:rsidRPr="00FE23C5" w:rsidRDefault="00872A90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25,985</w:t>
            </w:r>
          </w:p>
        </w:tc>
        <w:tc>
          <w:tcPr>
            <w:tcW w:w="246" w:type="dxa"/>
          </w:tcPr>
          <w:p w14:paraId="71A77841" w14:textId="77777777" w:rsidR="008F7B3D" w:rsidRPr="00FE23C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40BD482E" w14:textId="0A5FA483" w:rsidR="008F7B3D" w:rsidRPr="00FE23C5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37,823</w:t>
            </w:r>
          </w:p>
        </w:tc>
        <w:tc>
          <w:tcPr>
            <w:tcW w:w="708" w:type="dxa"/>
            <w:vAlign w:val="bottom"/>
          </w:tcPr>
          <w:p w14:paraId="3886DC36" w14:textId="77777777" w:rsidR="008F7B3D" w:rsidRPr="00FE23C5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8BAD2BE" w14:textId="472951EF" w:rsidR="008F7B3D" w:rsidRPr="00FE23C5" w:rsidRDefault="003C37BE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25,205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223395AC" w14:textId="77777777" w:rsidR="008F7B3D" w:rsidRPr="00FE23C5" w:rsidRDefault="008F7B3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001A860" w14:textId="6204E5B6" w:rsidR="008F7B3D" w:rsidRPr="00FE23C5" w:rsidRDefault="005703F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  <w:tr w:rsidR="00FE23C5" w:rsidRPr="00FE23C5" w14:paraId="3F813776" w14:textId="77777777" w:rsidTr="00A72988">
        <w:tc>
          <w:tcPr>
            <w:tcW w:w="3260" w:type="dxa"/>
            <w:gridSpan w:val="2"/>
            <w:hideMark/>
          </w:tcPr>
          <w:p w14:paraId="3D44E074" w14:textId="77777777" w:rsidR="00EA7145" w:rsidRPr="00FE23C5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166386B4" w14:textId="77777777" w:rsidR="00EA7145" w:rsidRPr="00FE23C5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3336297" w14:textId="36ABFE02" w:rsidR="00EA7145" w:rsidRPr="00FE23C5" w:rsidRDefault="001058DC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37BE" w:rsidRPr="00FE23C5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Pr="00FE23C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6559DAFF" w14:textId="77777777" w:rsidR="00EA7145" w:rsidRPr="00FE23C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D9CDD3" w14:textId="7A4AC8C1" w:rsidR="00EA7145" w:rsidRPr="00FE23C5" w:rsidRDefault="00CC7FFD" w:rsidP="000059B8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</w:t>
            </w:r>
            <w:r w:rsidR="007A6D0B" w:rsidRPr="00FE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A7145" w:rsidRPr="00FE23C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703FD" w:rsidRPr="00FE23C5">
              <w:rPr>
                <w:rFonts w:ascii="Angsana New" w:hAnsi="Angsana New" w:cs="Angsana New"/>
                <w:sz w:val="30"/>
                <w:szCs w:val="30"/>
              </w:rPr>
              <w:t>1,302</w:t>
            </w:r>
            <w:r w:rsidR="00EA7145" w:rsidRPr="00FE23C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14:paraId="2FB9EF3F" w14:textId="77777777" w:rsidR="00EA7145" w:rsidRPr="00FE23C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B1C0454" w14:textId="7328BECC" w:rsidR="00EA7145" w:rsidRPr="00FE23C5" w:rsidRDefault="001058DC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CDEC615" w14:textId="77777777" w:rsidR="00EA7145" w:rsidRPr="00FE23C5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961FCFB" w14:textId="77777777" w:rsidR="00EA7145" w:rsidRPr="00FE23C5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F32EB7E" w14:textId="77777777" w:rsidR="00EA7145" w:rsidRPr="00FE23C5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FE23C5" w14:paraId="55030E5E" w14:textId="77777777" w:rsidTr="00A72988">
        <w:tc>
          <w:tcPr>
            <w:tcW w:w="3260" w:type="dxa"/>
            <w:gridSpan w:val="2"/>
            <w:hideMark/>
          </w:tcPr>
          <w:p w14:paraId="5B3978EA" w14:textId="77777777" w:rsidR="00EA7145" w:rsidRPr="00FE23C5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09B0C" w14:textId="061BDB3E" w:rsidR="00EA7145" w:rsidRPr="00FE23C5" w:rsidRDefault="003C37BE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25,505</w:t>
            </w:r>
          </w:p>
        </w:tc>
        <w:tc>
          <w:tcPr>
            <w:tcW w:w="246" w:type="dxa"/>
          </w:tcPr>
          <w:p w14:paraId="31A906BC" w14:textId="77777777" w:rsidR="00EA7145" w:rsidRPr="00FE23C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C7418F0" w14:textId="2DB9CC9A" w:rsidR="00EA7145" w:rsidRPr="00FE23C5" w:rsidRDefault="005703F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  <w:tc>
          <w:tcPr>
            <w:tcW w:w="708" w:type="dxa"/>
            <w:vAlign w:val="bottom"/>
          </w:tcPr>
          <w:p w14:paraId="4CED8355" w14:textId="77777777" w:rsidR="00EA7145" w:rsidRPr="00FE23C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ED42D0B" w14:textId="2A4CEB2F" w:rsidR="00EA7145" w:rsidRPr="00FE23C5" w:rsidRDefault="003C37BE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25,205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3CD0DEAE" w14:textId="77777777" w:rsidR="00EA7145" w:rsidRPr="00FE23C5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3FB9154" w14:textId="67BF561D" w:rsidR="00EA7145" w:rsidRPr="00FE23C5" w:rsidRDefault="005703F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</w:tr>
      <w:bookmarkEnd w:id="34"/>
    </w:tbl>
    <w:p w14:paraId="73EF6E8B" w14:textId="77777777" w:rsidR="00756BEF" w:rsidRPr="00FE23C5" w:rsidRDefault="00756BEF" w:rsidP="00C8594B">
      <w:pPr>
        <w:jc w:val="thaiDistribute"/>
        <w:rPr>
          <w:rFonts w:ascii="Angsana New" w:hAnsi="Angsana New"/>
        </w:rPr>
      </w:pPr>
    </w:p>
    <w:p w14:paraId="5617C9A3" w14:textId="77777777" w:rsidR="00756BEF" w:rsidRPr="00FE23C5" w:rsidRDefault="00756BEF" w:rsidP="001064B9">
      <w:pPr>
        <w:ind w:left="540"/>
        <w:jc w:val="thaiDistribute"/>
        <w:rPr>
          <w:rFonts w:ascii="Angsana New" w:hAnsi="Angsana New"/>
        </w:rPr>
      </w:pPr>
    </w:p>
    <w:p w14:paraId="75991EE2" w14:textId="77777777" w:rsidR="00A4464B" w:rsidRDefault="00A4464B" w:rsidP="00756BEF">
      <w:pPr>
        <w:jc w:val="thaiDistribute"/>
        <w:rPr>
          <w:rFonts w:ascii="Angsana New" w:hAnsi="Angsana New"/>
        </w:rPr>
      </w:pPr>
    </w:p>
    <w:p w14:paraId="307C9270" w14:textId="77777777" w:rsidR="00B601EE" w:rsidRDefault="00B601EE" w:rsidP="00756BEF">
      <w:pPr>
        <w:jc w:val="thaiDistribute"/>
        <w:rPr>
          <w:rFonts w:ascii="Angsana New" w:hAnsi="Angsana New"/>
        </w:rPr>
      </w:pPr>
    </w:p>
    <w:p w14:paraId="5321E1DC" w14:textId="77777777" w:rsidR="00B601EE" w:rsidRDefault="00B601EE" w:rsidP="00756BEF">
      <w:pPr>
        <w:jc w:val="thaiDistribute"/>
        <w:rPr>
          <w:rFonts w:ascii="Angsana New" w:hAnsi="Angsana New"/>
        </w:rPr>
      </w:pPr>
    </w:p>
    <w:p w14:paraId="713DACFB" w14:textId="77777777" w:rsidR="00B601EE" w:rsidRPr="00FE23C5" w:rsidRDefault="00B601EE" w:rsidP="00756BEF">
      <w:pPr>
        <w:jc w:val="thaiDistribute"/>
        <w:rPr>
          <w:rFonts w:ascii="Angsana New" w:hAnsi="Angsana New"/>
        </w:rPr>
      </w:pPr>
    </w:p>
    <w:p w14:paraId="26597B69" w14:textId="22AC3363" w:rsidR="005703FD" w:rsidRPr="00FE23C5" w:rsidRDefault="005703FD" w:rsidP="0057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Pr="00FE23C5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Pr="00FE23C5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BD1C56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p w14:paraId="51E02E5B" w14:textId="77777777" w:rsidR="005703FD" w:rsidRPr="00FE23C5" w:rsidRDefault="005703FD" w:rsidP="005703FD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FE23C5" w:rsidRPr="00FE23C5" w14:paraId="1FEFF326" w14:textId="77777777" w:rsidTr="009C5D37">
        <w:trPr>
          <w:trHeight w:val="675"/>
        </w:trPr>
        <w:tc>
          <w:tcPr>
            <w:tcW w:w="3260" w:type="dxa"/>
            <w:gridSpan w:val="2"/>
          </w:tcPr>
          <w:p w14:paraId="205F3047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7ECBD7C0" w14:textId="77777777" w:rsidR="005703FD" w:rsidRPr="00FE23C5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E23C5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6D20D749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E23C5" w:rsidRPr="00FE23C5" w14:paraId="625169D5" w14:textId="77777777" w:rsidTr="009C5D37">
        <w:tc>
          <w:tcPr>
            <w:tcW w:w="3260" w:type="dxa"/>
            <w:gridSpan w:val="2"/>
          </w:tcPr>
          <w:p w14:paraId="534FB45F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33C789DD" w14:textId="4B1BF599" w:rsidR="005703FD" w:rsidRPr="00FE23C5" w:rsidRDefault="00BD6F53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703FD"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0900A59A" w14:textId="77777777" w:rsidR="005703FD" w:rsidRPr="00FE23C5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8DDAEE7" w14:textId="77777777" w:rsidR="005703FD" w:rsidRPr="00FE23C5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B8BC954" w14:textId="77777777" w:rsidR="005703FD" w:rsidRPr="00FE23C5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6CB78DA1" w14:textId="2FE4D89D" w:rsidR="005703FD" w:rsidRPr="00FE23C5" w:rsidRDefault="00BD6F5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703FD"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58C14BE7" w14:textId="77777777" w:rsidR="005703FD" w:rsidRPr="00FE23C5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0A89C4D9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FE23C5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FE23C5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FE23C5" w:rsidRPr="00FE23C5" w14:paraId="6AA8BA73" w14:textId="77777777" w:rsidTr="009C5D37">
        <w:tc>
          <w:tcPr>
            <w:tcW w:w="3260" w:type="dxa"/>
            <w:gridSpan w:val="2"/>
          </w:tcPr>
          <w:p w14:paraId="685608A3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47964382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E23C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E23C5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FE23C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FE23C5" w14:paraId="07F8CC42" w14:textId="77777777" w:rsidTr="009C5D37">
        <w:tc>
          <w:tcPr>
            <w:tcW w:w="3260" w:type="dxa"/>
            <w:gridSpan w:val="2"/>
            <w:hideMark/>
          </w:tcPr>
          <w:p w14:paraId="6605C104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05CA9E3C" w14:textId="0553E27B" w:rsidR="005703FD" w:rsidRPr="00FE23C5" w:rsidRDefault="003C37BE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13,695</w:t>
            </w:r>
          </w:p>
        </w:tc>
        <w:tc>
          <w:tcPr>
            <w:tcW w:w="246" w:type="dxa"/>
          </w:tcPr>
          <w:p w14:paraId="492506DD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C85266D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16,570</w:t>
            </w:r>
          </w:p>
        </w:tc>
        <w:tc>
          <w:tcPr>
            <w:tcW w:w="708" w:type="dxa"/>
            <w:vAlign w:val="bottom"/>
          </w:tcPr>
          <w:p w14:paraId="0B1FEAC8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27EC38F" w14:textId="2FDBB400" w:rsidR="005703FD" w:rsidRPr="00FE23C5" w:rsidRDefault="000059B8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3C37BE" w:rsidRPr="00FE23C5">
              <w:rPr>
                <w:rFonts w:ascii="Angsana New" w:hAnsi="Angsana New" w:cs="Angsana New"/>
                <w:sz w:val="30"/>
                <w:szCs w:val="30"/>
              </w:rPr>
              <w:t>204</w:t>
            </w:r>
          </w:p>
        </w:tc>
        <w:tc>
          <w:tcPr>
            <w:tcW w:w="235" w:type="dxa"/>
          </w:tcPr>
          <w:p w14:paraId="34213B0A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9E2AC4C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15,774</w:t>
            </w:r>
          </w:p>
        </w:tc>
      </w:tr>
      <w:tr w:rsidR="00FE23C5" w:rsidRPr="00FE23C5" w14:paraId="0841D460" w14:textId="77777777" w:rsidTr="009C5D37">
        <w:tc>
          <w:tcPr>
            <w:tcW w:w="3260" w:type="dxa"/>
            <w:gridSpan w:val="2"/>
            <w:hideMark/>
          </w:tcPr>
          <w:p w14:paraId="6EC0C223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FE23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3E4A176" w14:textId="5D40CFC5" w:rsidR="005703FD" w:rsidRPr="00FE23C5" w:rsidRDefault="003C37BE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11,040</w:t>
            </w:r>
          </w:p>
        </w:tc>
        <w:tc>
          <w:tcPr>
            <w:tcW w:w="246" w:type="dxa"/>
          </w:tcPr>
          <w:p w14:paraId="251329AC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6B32846C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21,253</w:t>
            </w:r>
          </w:p>
        </w:tc>
        <w:tc>
          <w:tcPr>
            <w:tcW w:w="708" w:type="dxa"/>
            <w:vAlign w:val="bottom"/>
          </w:tcPr>
          <w:p w14:paraId="0C0F1461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398D8B81" w14:textId="6159CECE" w:rsidR="005703FD" w:rsidRPr="00FE23C5" w:rsidRDefault="003C37BE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10,866</w:t>
            </w:r>
          </w:p>
        </w:tc>
        <w:tc>
          <w:tcPr>
            <w:tcW w:w="235" w:type="dxa"/>
            <w:vMerge w:val="restart"/>
          </w:tcPr>
          <w:p w14:paraId="062DAB89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11A47D1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20,747</w:t>
            </w:r>
          </w:p>
        </w:tc>
      </w:tr>
      <w:tr w:rsidR="00FE23C5" w:rsidRPr="00FE23C5" w14:paraId="343CF769" w14:textId="77777777" w:rsidTr="009C5D37">
        <w:tc>
          <w:tcPr>
            <w:tcW w:w="1020" w:type="dxa"/>
          </w:tcPr>
          <w:p w14:paraId="607D2A3C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3CCA24F3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8605C" w14:textId="549D58D3" w:rsidR="005703FD" w:rsidRPr="00FE23C5" w:rsidRDefault="003C37BE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24,735</w:t>
            </w:r>
          </w:p>
        </w:tc>
        <w:tc>
          <w:tcPr>
            <w:tcW w:w="246" w:type="dxa"/>
          </w:tcPr>
          <w:p w14:paraId="20957A59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1836267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37,823</w:t>
            </w:r>
          </w:p>
        </w:tc>
        <w:tc>
          <w:tcPr>
            <w:tcW w:w="708" w:type="dxa"/>
            <w:vAlign w:val="bottom"/>
          </w:tcPr>
          <w:p w14:paraId="4862DA7D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364DBC8" w14:textId="74162BFA" w:rsidR="005703FD" w:rsidRPr="00FE23C5" w:rsidRDefault="003C37BE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24,07</w:t>
            </w:r>
            <w:r w:rsidR="00784524" w:rsidRPr="00FE23C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1F50507D" w14:textId="77777777" w:rsidR="005703FD" w:rsidRPr="00FE23C5" w:rsidRDefault="005703FD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72C942A" w14:textId="77777777" w:rsidR="005703FD" w:rsidRPr="00FE23C5" w:rsidRDefault="005703FD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  <w:tr w:rsidR="00FE23C5" w:rsidRPr="00FE23C5" w14:paraId="31C0CE2F" w14:textId="77777777" w:rsidTr="009C5D37">
        <w:tc>
          <w:tcPr>
            <w:tcW w:w="3260" w:type="dxa"/>
            <w:gridSpan w:val="2"/>
            <w:hideMark/>
          </w:tcPr>
          <w:p w14:paraId="21EC3D0E" w14:textId="77777777" w:rsidR="005703FD" w:rsidRPr="00FE23C5" w:rsidRDefault="005703FD" w:rsidP="009C5D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7EEF079E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30427D1" w14:textId="1293CB45" w:rsidR="005703FD" w:rsidRPr="00FE23C5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37BE" w:rsidRPr="00FE23C5">
              <w:rPr>
                <w:rFonts w:ascii="Angsana New" w:hAnsi="Angsana New" w:cs="Angsana New"/>
                <w:sz w:val="30"/>
                <w:szCs w:val="30"/>
              </w:rPr>
              <w:t>663</w:t>
            </w:r>
            <w:r w:rsidRPr="00FE23C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41785AA9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13AE826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BE8E315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(1,302)</w:t>
            </w:r>
          </w:p>
        </w:tc>
        <w:tc>
          <w:tcPr>
            <w:tcW w:w="708" w:type="dxa"/>
            <w:vAlign w:val="bottom"/>
          </w:tcPr>
          <w:p w14:paraId="005C57FA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1A7BFE6" w14:textId="44A11394" w:rsidR="005703FD" w:rsidRPr="00FE23C5" w:rsidRDefault="0036057A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B79CF98" w14:textId="77777777" w:rsidR="005703FD" w:rsidRPr="00FE23C5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B1DD7CF" w14:textId="77777777" w:rsidR="005703FD" w:rsidRPr="00FE23C5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CCEA7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03FD" w:rsidRPr="00FE23C5" w14:paraId="57604E72" w14:textId="77777777" w:rsidTr="009C5D37">
        <w:tc>
          <w:tcPr>
            <w:tcW w:w="3260" w:type="dxa"/>
            <w:gridSpan w:val="2"/>
            <w:hideMark/>
          </w:tcPr>
          <w:p w14:paraId="4CB2C208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E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A8866" w14:textId="3E649A30" w:rsidR="005703FD" w:rsidRPr="00FE23C5" w:rsidRDefault="003C37BE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24,072</w:t>
            </w:r>
          </w:p>
        </w:tc>
        <w:tc>
          <w:tcPr>
            <w:tcW w:w="246" w:type="dxa"/>
          </w:tcPr>
          <w:p w14:paraId="74DF5C36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7E1756F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  <w:tc>
          <w:tcPr>
            <w:tcW w:w="708" w:type="dxa"/>
            <w:vAlign w:val="bottom"/>
          </w:tcPr>
          <w:p w14:paraId="5F630567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4D337B3" w14:textId="0DC448F0" w:rsidR="005703FD" w:rsidRPr="00FE23C5" w:rsidRDefault="003C37BE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24,07</w:t>
            </w:r>
            <w:r w:rsidR="00784524"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660CD4D2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54D73CD" w14:textId="77777777" w:rsidR="005703FD" w:rsidRPr="00FE23C5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</w:tr>
    </w:tbl>
    <w:p w14:paraId="4C85068F" w14:textId="77777777" w:rsidR="005703FD" w:rsidRPr="00FE23C5" w:rsidRDefault="005703FD" w:rsidP="001064B9">
      <w:pPr>
        <w:ind w:left="540"/>
        <w:jc w:val="thaiDistribute"/>
        <w:rPr>
          <w:rFonts w:ascii="Angsana New" w:hAnsi="Angsana New"/>
        </w:rPr>
      </w:pPr>
    </w:p>
    <w:p w14:paraId="2177AF8A" w14:textId="77777777" w:rsidR="00575385" w:rsidRPr="00FE23C5" w:rsidRDefault="00575385" w:rsidP="00641905">
      <w:pPr>
        <w:ind w:left="454"/>
        <w:rPr>
          <w:rFonts w:ascii="Angsana New" w:hAnsi="Angsana New"/>
          <w:sz w:val="30"/>
          <w:szCs w:val="30"/>
        </w:rPr>
      </w:pPr>
    </w:p>
    <w:p w14:paraId="68D50E30" w14:textId="1FA89563" w:rsidR="009E1648" w:rsidRPr="00FE23C5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FE23C5">
        <w:rPr>
          <w:rFonts w:ascii="Angsana New" w:hAnsi="Angsana New"/>
          <w:sz w:val="30"/>
          <w:szCs w:val="30"/>
        </w:rPr>
        <w:t>4</w:t>
      </w:r>
      <w:r w:rsidR="009E1648" w:rsidRPr="00FE23C5">
        <w:rPr>
          <w:rFonts w:ascii="Angsana New" w:hAnsi="Angsana New"/>
          <w:sz w:val="30"/>
          <w:szCs w:val="30"/>
          <w:cs/>
        </w:rPr>
        <w:t>-</w:t>
      </w:r>
      <w:r w:rsidRPr="00FE23C5">
        <w:rPr>
          <w:rFonts w:ascii="Angsana New" w:hAnsi="Angsana New"/>
          <w:sz w:val="30"/>
          <w:szCs w:val="30"/>
        </w:rPr>
        <w:t xml:space="preserve">5 </w:t>
      </w:r>
      <w:r w:rsidRPr="00FE23C5">
        <w:rPr>
          <w:rFonts w:ascii="Angsana New" w:hAnsi="Angsana New"/>
          <w:sz w:val="30"/>
          <w:szCs w:val="30"/>
          <w:cs/>
        </w:rPr>
        <w:t>ปี แล</w:t>
      </w:r>
      <w:r w:rsidR="00BE05AE" w:rsidRPr="00FE23C5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FE23C5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FE23C5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FE23C5">
        <w:rPr>
          <w:rFonts w:ascii="Angsana New" w:hAnsi="Angsana New"/>
          <w:sz w:val="30"/>
          <w:szCs w:val="30"/>
          <w:cs/>
        </w:rPr>
        <w:t xml:space="preserve"> </w:t>
      </w:r>
      <w:r w:rsidR="00641905" w:rsidRPr="00FE23C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08E3DE6" w14:textId="77777777" w:rsidR="009E1648" w:rsidRPr="00FE23C5" w:rsidRDefault="009E1648" w:rsidP="00641905">
      <w:pPr>
        <w:ind w:left="454"/>
        <w:rPr>
          <w:rFonts w:ascii="Angsana New" w:hAnsi="Angsana New"/>
        </w:rPr>
      </w:pPr>
    </w:p>
    <w:p w14:paraId="7BE9810F" w14:textId="10A5FF43" w:rsidR="009E1648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tab/>
      </w:r>
      <w:r w:rsidR="009E1648" w:rsidRPr="00FE23C5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FE23C5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FE23C5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01E69" w:rsidRPr="00FE23C5">
        <w:rPr>
          <w:rFonts w:ascii="Angsana New" w:hAnsi="Angsana New"/>
          <w:sz w:val="30"/>
          <w:szCs w:val="30"/>
        </w:rPr>
        <w:t xml:space="preserve">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FE23C5">
        <w:rPr>
          <w:rFonts w:ascii="Angsana New" w:hAnsi="Angsana New"/>
          <w:sz w:val="30"/>
          <w:szCs w:val="30"/>
        </w:rPr>
        <w:t xml:space="preserve">31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FE23C5">
        <w:rPr>
          <w:rFonts w:ascii="Angsana New" w:hAnsi="Angsana New"/>
          <w:sz w:val="30"/>
          <w:szCs w:val="30"/>
        </w:rPr>
        <w:t>2566</w:t>
      </w:r>
      <w:r w:rsidR="005703FD" w:rsidRPr="00FE23C5">
        <w:rPr>
          <w:rFonts w:ascii="Angsana New" w:hAnsi="Angsana New"/>
          <w:sz w:val="30"/>
          <w:szCs w:val="30"/>
        </w:rPr>
        <w:t xml:space="preserve"> </w:t>
      </w:r>
      <w:r w:rsidR="009E1648" w:rsidRPr="00FE23C5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5BAA1797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6F9120A0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12925621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55DF4F9E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221AB926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358AFFDD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337914A6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485D83F6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770386D1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13BF071A" w14:textId="77777777" w:rsidR="00B601EE" w:rsidRPr="00FE23C5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4D08A922" w14:textId="77777777" w:rsidR="006739E5" w:rsidRPr="00FE23C5" w:rsidRDefault="006739E5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20580785" w14:textId="77777777" w:rsidR="009C0413" w:rsidRPr="00FE23C5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FE23C5">
        <w:rPr>
          <w:rFonts w:ascii="Angsana New" w:hAnsi="Angsana New"/>
          <w:b/>
          <w:bCs/>
          <w:sz w:val="30"/>
          <w:szCs w:val="30"/>
        </w:rPr>
        <w:t>5</w:t>
      </w:r>
      <w:r w:rsidR="00AA1708" w:rsidRPr="00FE23C5">
        <w:rPr>
          <w:rFonts w:ascii="Angsana New" w:hAnsi="Angsana New"/>
          <w:b/>
          <w:bCs/>
          <w:sz w:val="30"/>
          <w:szCs w:val="30"/>
        </w:rPr>
        <w:tab/>
      </w:r>
      <w:r w:rsidR="0041312D" w:rsidRPr="00FE23C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FE23C5">
        <w:rPr>
          <w:rFonts w:ascii="Angsana New" w:hAnsi="Angsana New"/>
          <w:sz w:val="30"/>
          <w:szCs w:val="30"/>
          <w:cs/>
        </w:rPr>
        <w:t xml:space="preserve">   </w:t>
      </w:r>
    </w:p>
    <w:p w14:paraId="6C25497D" w14:textId="7D6F5F9A" w:rsidR="009B50F5" w:rsidRPr="00FE23C5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ข้อมูลทางการเงินรวม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FE23C5" w:rsidRPr="00FE23C5" w14:paraId="2D4107B9" w14:textId="77777777" w:rsidTr="00CF3968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6D8127E2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5" w:name="_Hlk31801275"/>
          </w:p>
        </w:tc>
        <w:tc>
          <w:tcPr>
            <w:tcW w:w="990" w:type="dxa"/>
            <w:gridSpan w:val="2"/>
          </w:tcPr>
          <w:p w14:paraId="0EE40376" w14:textId="77777777" w:rsidR="00CF3968" w:rsidRPr="00FE23C5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5C65912B" w14:textId="77777777" w:rsidR="00CF3968" w:rsidRPr="00FE23C5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F0D84" w14:textId="337C7EF1" w:rsidR="00CF3968" w:rsidRPr="00FE23C5" w:rsidRDefault="00431E41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365434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8FACD" w14:textId="6B513DC1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  <w:r w:rsidR="00BA066A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14:paraId="35CA4EE2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6786D3D3" w14:textId="77777777" w:rsidTr="00CF3968">
        <w:tc>
          <w:tcPr>
            <w:tcW w:w="4394" w:type="dxa"/>
            <w:shd w:val="clear" w:color="auto" w:fill="auto"/>
          </w:tcPr>
          <w:p w14:paraId="32D212F5" w14:textId="77777777" w:rsidR="00CF3968" w:rsidRPr="00FE23C5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02E172C" w14:textId="77777777" w:rsidR="00CF3968" w:rsidRPr="00FE23C5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433BC87A" w14:textId="77777777" w:rsidR="00CF3968" w:rsidRPr="00FE23C5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23C5" w:rsidRPr="00FE23C5" w14:paraId="4A790BDF" w14:textId="77777777" w:rsidTr="00246A6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A7927E2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54FBE7F6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EFEA08E" w14:textId="77777777" w:rsidR="00BA066A" w:rsidRPr="00FE23C5" w:rsidRDefault="00BA066A" w:rsidP="0020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625FC5" w14:textId="07924BC5" w:rsidR="00BA066A" w:rsidRPr="00FE23C5" w:rsidRDefault="00BB3EB8" w:rsidP="0020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="00904682" w:rsidRPr="00FE23C5">
              <w:rPr>
                <w:rFonts w:ascii="Angsana New" w:hAnsi="Angsana New"/>
                <w:sz w:val="30"/>
                <w:szCs w:val="30"/>
              </w:rPr>
              <w:t>,842</w:t>
            </w:r>
          </w:p>
        </w:tc>
        <w:tc>
          <w:tcPr>
            <w:tcW w:w="270" w:type="dxa"/>
            <w:shd w:val="clear" w:color="auto" w:fill="auto"/>
          </w:tcPr>
          <w:p w14:paraId="7E00EFE4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FEA2E" w14:textId="35753E73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14,292</w:t>
            </w:r>
          </w:p>
        </w:tc>
        <w:tc>
          <w:tcPr>
            <w:tcW w:w="396" w:type="dxa"/>
          </w:tcPr>
          <w:p w14:paraId="68C78CFF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28148A71" w14:textId="77777777" w:rsidTr="00CF3968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20C93FCF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63A19AD9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BE6EF1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2F3E9" w14:textId="279949D9" w:rsidR="00BA066A" w:rsidRPr="00FE23C5" w:rsidRDefault="00904682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163,491</w:t>
            </w:r>
          </w:p>
        </w:tc>
        <w:tc>
          <w:tcPr>
            <w:tcW w:w="270" w:type="dxa"/>
          </w:tcPr>
          <w:p w14:paraId="5143FBBF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DC0E1" w14:textId="36264C85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253,135</w:t>
            </w:r>
          </w:p>
        </w:tc>
        <w:tc>
          <w:tcPr>
            <w:tcW w:w="396" w:type="dxa"/>
            <w:vMerge w:val="restart"/>
          </w:tcPr>
          <w:p w14:paraId="687D4031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FE23C5" w14:paraId="478D72F6" w14:textId="77777777" w:rsidTr="00CF3968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70FE772" w14:textId="77777777" w:rsidR="00BA066A" w:rsidRPr="00FE23C5" w:rsidRDefault="00BA066A" w:rsidP="00BA066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782EC472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346EC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3488CE" w14:textId="7B4512F2" w:rsidR="00BA066A" w:rsidRPr="00FE23C5" w:rsidRDefault="00D26C40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172,333</w:t>
            </w:r>
          </w:p>
        </w:tc>
        <w:tc>
          <w:tcPr>
            <w:tcW w:w="270" w:type="dxa"/>
            <w:vAlign w:val="bottom"/>
          </w:tcPr>
          <w:p w14:paraId="7970FBBB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63E46" w14:textId="502437DC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267,427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194001B0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5"/>
    </w:tbl>
    <w:p w14:paraId="5E6CB213" w14:textId="77777777" w:rsidR="0027380B" w:rsidRPr="00FE23C5" w:rsidRDefault="0027380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856353" w14:textId="77777777" w:rsidR="00A4288C" w:rsidRPr="00FE23C5" w:rsidRDefault="00A4288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6A455C9" w14:textId="5CEB5BEC" w:rsidR="004F04CB" w:rsidRPr="00FE23C5" w:rsidRDefault="004F04CB" w:rsidP="004F04CB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</w:t>
      </w:r>
      <w:r w:rsidR="000F6A2F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BD1C56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FE23C5" w:rsidRPr="00FE23C5" w14:paraId="5ACB75FB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697BC1F4" w14:textId="77777777" w:rsidR="004F04CB" w:rsidRPr="00FE23C5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BCCA7D9" w14:textId="77777777" w:rsidR="004F04CB" w:rsidRPr="00FE23C5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0550137E" w14:textId="77777777" w:rsidR="004F04CB" w:rsidRPr="00FE23C5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086C36" w14:textId="35A2EEC8" w:rsidR="004F04CB" w:rsidRPr="00FE23C5" w:rsidRDefault="00431E41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A2C509A" w14:textId="77777777" w:rsidR="004F04CB" w:rsidRPr="00FE23C5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CD686" w14:textId="3D6C4A6E" w:rsidR="004F04CB" w:rsidRPr="00FE23C5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  <w:r w:rsidR="00BA066A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14:paraId="3A5E9D75" w14:textId="77777777" w:rsidR="004F04CB" w:rsidRPr="00FE23C5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1CCECFF1" w14:textId="77777777" w:rsidTr="00402DC2">
        <w:tc>
          <w:tcPr>
            <w:tcW w:w="4394" w:type="dxa"/>
            <w:shd w:val="clear" w:color="auto" w:fill="auto"/>
          </w:tcPr>
          <w:p w14:paraId="4A7A0E47" w14:textId="77777777" w:rsidR="004F04CB" w:rsidRPr="00FE23C5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7828971" w14:textId="77777777" w:rsidR="004F04CB" w:rsidRPr="00FE23C5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75DF911C" w14:textId="77777777" w:rsidR="004F04CB" w:rsidRPr="00FE23C5" w:rsidRDefault="004F04CB" w:rsidP="00402DC2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23C5" w:rsidRPr="00FE23C5" w14:paraId="17F0B99D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450C1243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B2579A4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7B87898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F74E57" w14:textId="4345E599" w:rsidR="00BA066A" w:rsidRPr="00FE23C5" w:rsidRDefault="007E5F2B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86,869</w:t>
            </w:r>
          </w:p>
        </w:tc>
        <w:tc>
          <w:tcPr>
            <w:tcW w:w="270" w:type="dxa"/>
          </w:tcPr>
          <w:p w14:paraId="6C852164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5EE599" w14:textId="3E06A4E5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9,818</w:t>
            </w:r>
          </w:p>
        </w:tc>
        <w:tc>
          <w:tcPr>
            <w:tcW w:w="396" w:type="dxa"/>
          </w:tcPr>
          <w:p w14:paraId="359B0A8E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512784C1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090D6F37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637046C7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82A2A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56805A" w14:textId="31E5EE26" w:rsidR="00BA066A" w:rsidRPr="00FE23C5" w:rsidRDefault="00710E5B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155,941</w:t>
            </w:r>
          </w:p>
        </w:tc>
        <w:tc>
          <w:tcPr>
            <w:tcW w:w="270" w:type="dxa"/>
          </w:tcPr>
          <w:p w14:paraId="4B86B02C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159AA" w14:textId="6FB58068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252,648</w:t>
            </w:r>
          </w:p>
        </w:tc>
        <w:tc>
          <w:tcPr>
            <w:tcW w:w="396" w:type="dxa"/>
            <w:vMerge w:val="restart"/>
          </w:tcPr>
          <w:p w14:paraId="5F79726C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FE23C5" w14:paraId="4D974691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741CD30D" w14:textId="77777777" w:rsidR="00BA066A" w:rsidRPr="00FE23C5" w:rsidRDefault="00BA066A" w:rsidP="00BA066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10D98BFE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C42E7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FF512B" w14:textId="13B7A7F6" w:rsidR="00BA066A" w:rsidRPr="00FE23C5" w:rsidRDefault="00710E5B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242,</w:t>
            </w:r>
            <w:r w:rsidR="007E5F2B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270" w:type="dxa"/>
            <w:vAlign w:val="bottom"/>
          </w:tcPr>
          <w:p w14:paraId="2DD98968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7929C2" w14:textId="657B0FE6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262,466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7C43BC2F" w14:textId="77777777" w:rsidR="00BA066A" w:rsidRPr="00FE23C5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F7B0D4E" w14:textId="77777777" w:rsidR="004F04CB" w:rsidRPr="00FE23C5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6EBA4100" w14:textId="4EB373D7" w:rsidR="00563561" w:rsidRPr="00FE23C5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ab/>
      </w:r>
      <w:r w:rsidR="001034C2" w:rsidRPr="00FE23C5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FE23C5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801E69" w:rsidRPr="00FE23C5">
        <w:rPr>
          <w:rFonts w:ascii="Angsana New" w:hAnsi="Angsana New"/>
          <w:sz w:val="30"/>
          <w:szCs w:val="30"/>
        </w:rPr>
        <w:t xml:space="preserve">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FE23C5">
        <w:rPr>
          <w:rFonts w:ascii="Angsana New" w:hAnsi="Angsana New"/>
          <w:sz w:val="30"/>
          <w:szCs w:val="30"/>
        </w:rPr>
        <w:t xml:space="preserve">31 </w:t>
      </w:r>
      <w:r w:rsidR="00801E69" w:rsidRPr="00FE23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FE23C5">
        <w:rPr>
          <w:rFonts w:ascii="Angsana New" w:hAnsi="Angsana New"/>
          <w:sz w:val="30"/>
          <w:szCs w:val="30"/>
        </w:rPr>
        <w:t>2566</w:t>
      </w:r>
      <w:r w:rsidR="00F37691" w:rsidRPr="00FE23C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034C2" w:rsidRPr="00FE23C5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1D20EA03" w14:textId="77777777" w:rsidR="00575385" w:rsidRPr="00FE23C5" w:rsidRDefault="0057538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F99C16" w14:textId="77777777" w:rsidR="00C8594B" w:rsidRPr="00FE23C5" w:rsidRDefault="00C8594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EB84CE" w14:textId="77777777" w:rsidR="00C8594B" w:rsidRPr="00FE23C5" w:rsidRDefault="00C8594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1EE953" w14:textId="77777777" w:rsidR="00A4288C" w:rsidRPr="00FE23C5" w:rsidRDefault="00A4288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01F728" w14:textId="77777777" w:rsidR="00C8594B" w:rsidRDefault="00C8594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73EE0B" w14:textId="77777777" w:rsidR="00B601EE" w:rsidRDefault="00B601E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93D81" w14:textId="77777777" w:rsidR="00B601EE" w:rsidRDefault="00B601E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497171" w14:textId="77777777" w:rsidR="00B601EE" w:rsidRDefault="00B601E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56C004" w14:textId="77777777" w:rsidR="00B601EE" w:rsidRDefault="00B601E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03F749" w14:textId="77777777" w:rsidR="00B601EE" w:rsidRPr="00FE23C5" w:rsidRDefault="00B601E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08E841" w14:textId="77777777" w:rsidR="00C8594B" w:rsidRPr="00FE23C5" w:rsidRDefault="00C8594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B448574" w14:textId="77777777" w:rsidR="000102FF" w:rsidRPr="00FE23C5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FE23C5">
        <w:rPr>
          <w:rFonts w:ascii="Angsana New" w:hAnsi="Angsana New"/>
          <w:b/>
          <w:bCs/>
          <w:sz w:val="30"/>
          <w:szCs w:val="30"/>
        </w:rPr>
        <w:t>6</w:t>
      </w:r>
      <w:r w:rsidR="000102FF" w:rsidRPr="00FE23C5">
        <w:rPr>
          <w:rFonts w:ascii="Angsana New" w:hAnsi="Angsana New"/>
          <w:b/>
          <w:bCs/>
          <w:sz w:val="30"/>
          <w:szCs w:val="30"/>
        </w:rPr>
        <w:tab/>
      </w:r>
      <w:r w:rsidR="000102FF" w:rsidRPr="00FE23C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FE23C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FE23C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FE23C5" w:rsidRPr="00FE23C5" w14:paraId="336DF0B9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EC07D8C" w14:textId="77777777" w:rsidR="009B50F5" w:rsidRPr="00FE23C5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99D257F" w14:textId="77777777" w:rsidR="009B50F5" w:rsidRPr="00FE23C5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CB45778" w14:textId="77777777" w:rsidR="009B50F5" w:rsidRPr="00FE23C5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D8C8ABC" w14:textId="77777777" w:rsidR="009B50F5" w:rsidRPr="00FE23C5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03B316C2" w14:textId="77777777" w:rsidR="009B50F5" w:rsidRPr="00FE23C5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87CB665" w14:textId="67FCA716" w:rsidR="009B50F5" w:rsidRPr="00FE23C5" w:rsidRDefault="00CD49A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536257E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BB8AD3F" w14:textId="77777777" w:rsidR="00CF3968" w:rsidRPr="00FE23C5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6" w:name="_Hlk31804057"/>
          </w:p>
        </w:tc>
        <w:tc>
          <w:tcPr>
            <w:tcW w:w="954" w:type="dxa"/>
            <w:shd w:val="clear" w:color="auto" w:fill="auto"/>
          </w:tcPr>
          <w:p w14:paraId="16DAFAAB" w14:textId="77777777" w:rsidR="00CF3968" w:rsidRPr="00FE23C5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CF2F1C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C4F3FD4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17508F1F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88F4958" w14:textId="411BB3FB" w:rsidR="00CF3968" w:rsidRPr="00FE23C5" w:rsidRDefault="00431E41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BFD6778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37750C4" w14:textId="766CC14F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66</w:t>
            </w:r>
          </w:p>
        </w:tc>
      </w:tr>
      <w:tr w:rsidR="00FE23C5" w:rsidRPr="00FE23C5" w14:paraId="0E3ED09D" w14:textId="77777777" w:rsidTr="00A72988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7ED2230F" w14:textId="77777777" w:rsidR="00F0026B" w:rsidRPr="00FE23C5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5E97EBDC" w14:textId="77777777" w:rsidR="00F0026B" w:rsidRPr="00FE23C5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0540490B" w14:textId="77777777" w:rsidR="00F0026B" w:rsidRPr="00FE23C5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23C5" w:rsidRPr="00FE23C5" w14:paraId="680509CE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AD5D18F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17D5091C" w14:textId="77777777" w:rsidR="00CF3968" w:rsidRPr="00FE23C5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CB2673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8EFB38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56486D55" w14:textId="78F1AB02" w:rsidR="00CF3968" w:rsidRPr="00FE23C5" w:rsidRDefault="00EE3FF9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7357D" w14:textId="5FAFCB24" w:rsidR="00CF3968" w:rsidRPr="00FE23C5" w:rsidRDefault="00E46AD1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AEBCD8F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9B5EC" w14:textId="605B8346" w:rsidR="00CF3968" w:rsidRPr="00FE23C5" w:rsidRDefault="00BA066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</w:p>
        </w:tc>
      </w:tr>
      <w:tr w:rsidR="00FE23C5" w:rsidRPr="00FE23C5" w14:paraId="6B710272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4561355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15306226" w14:textId="77777777" w:rsidR="00CF3968" w:rsidRPr="00FE23C5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31FD1B" w14:textId="77777777" w:rsidR="00CF3968" w:rsidRPr="00FE23C5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4C7E295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234C25A7" w14:textId="77777777" w:rsidR="00CF3968" w:rsidRPr="00FE23C5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B4D41FF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DE9B4AC" w14:textId="77777777" w:rsidR="00CF3968" w:rsidRPr="00FE23C5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C4E694" w14:textId="77777777" w:rsidR="00CF3968" w:rsidRPr="00FE23C5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1CE892C" w14:textId="77777777" w:rsidR="00CF3968" w:rsidRPr="00FE23C5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3C5" w:rsidRPr="00FE23C5" w14:paraId="3DFEDFED" w14:textId="77777777" w:rsidTr="00B601EE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6977C8B9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335C54F9" w14:textId="77777777" w:rsidR="00F4694E" w:rsidRPr="00FE23C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34A048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5F5E378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15242912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7484D0A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BC046A3" w14:textId="7A1ED177" w:rsidR="00F4694E" w:rsidRPr="00FE23C5" w:rsidRDefault="007E5F2B" w:rsidP="0074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25,003</w:t>
            </w:r>
          </w:p>
        </w:tc>
        <w:tc>
          <w:tcPr>
            <w:tcW w:w="263" w:type="dxa"/>
            <w:shd w:val="clear" w:color="auto" w:fill="auto"/>
          </w:tcPr>
          <w:p w14:paraId="3A629210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28A4826" w14:textId="13D7AA6D" w:rsidR="00F4694E" w:rsidRPr="00FE23C5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14,932</w:t>
            </w:r>
          </w:p>
        </w:tc>
      </w:tr>
      <w:tr w:rsidR="00FE23C5" w:rsidRPr="00FE23C5" w14:paraId="08FA05F1" w14:textId="77777777" w:rsidTr="00B601EE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5E16654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631F9F8C" w14:textId="77777777" w:rsidR="00F4694E" w:rsidRPr="00FE23C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38A197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A9BEEA1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B1E68FC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8AE64DD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60398B" w14:textId="6E43487B" w:rsidR="00F4694E" w:rsidRPr="00FE23C5" w:rsidRDefault="00114837" w:rsidP="00CF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30,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805</w:t>
            </w:r>
          </w:p>
        </w:tc>
        <w:tc>
          <w:tcPr>
            <w:tcW w:w="263" w:type="dxa"/>
            <w:shd w:val="clear" w:color="auto" w:fill="auto"/>
          </w:tcPr>
          <w:p w14:paraId="278C595F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E4D5D1D" w14:textId="2323478B" w:rsidR="00F4694E" w:rsidRPr="00FE23C5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55,167</w:t>
            </w:r>
          </w:p>
        </w:tc>
      </w:tr>
      <w:tr w:rsidR="00FE23C5" w:rsidRPr="00FE23C5" w14:paraId="632EE4FF" w14:textId="77777777" w:rsidTr="00B601EE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AC2B14F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A191DD6" w14:textId="77777777" w:rsidR="00F4694E" w:rsidRPr="00FE23C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9A5137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B2A86D8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3983DA78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12610ACF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8592D" w14:textId="49AEE5B7" w:rsidR="00F4694E" w:rsidRPr="00FE23C5" w:rsidRDefault="0011483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55,</w:t>
            </w:r>
            <w:r w:rsidR="00A4288C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63" w:type="dxa"/>
            <w:shd w:val="clear" w:color="auto" w:fill="auto"/>
          </w:tcPr>
          <w:p w14:paraId="7FB1F31A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31E4" w14:textId="5C50A0EF" w:rsidR="00F4694E" w:rsidRPr="00FE23C5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70,099</w:t>
            </w:r>
          </w:p>
        </w:tc>
      </w:tr>
      <w:tr w:rsidR="00FE23C5" w:rsidRPr="00FE23C5" w14:paraId="7687EA00" w14:textId="77777777" w:rsidTr="00B601EE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1913FD6E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2EEE22EE" w14:textId="77777777" w:rsidR="00F4694E" w:rsidRPr="00FE23C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BEC042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0E25581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75F7122C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281254C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80A7DB" w14:textId="223F386D" w:rsidR="00F4694E" w:rsidRPr="00FE23C5" w:rsidRDefault="0011483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55,</w:t>
            </w:r>
            <w:r w:rsidR="00A4288C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  <w:tc>
          <w:tcPr>
            <w:tcW w:w="263" w:type="dxa"/>
            <w:shd w:val="clear" w:color="auto" w:fill="auto"/>
          </w:tcPr>
          <w:p w14:paraId="15B44ED5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4105CA" w14:textId="13239A16" w:rsidR="00F4694E" w:rsidRPr="00FE23C5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70,824</w:t>
            </w:r>
          </w:p>
        </w:tc>
      </w:tr>
      <w:bookmarkEnd w:id="36"/>
    </w:tbl>
    <w:p w14:paraId="5728F71D" w14:textId="77777777" w:rsidR="009E1B59" w:rsidRPr="00FE23C5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204E3B" w14:textId="77777777" w:rsidR="00A4288C" w:rsidRPr="00FE23C5" w:rsidRDefault="00A4288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FE23C5" w:rsidRPr="00FE23C5" w14:paraId="4F2ED853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F603A6A" w14:textId="77777777" w:rsidR="009B50F5" w:rsidRPr="00FE23C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9ADA5E2" w14:textId="77777777" w:rsidR="009B50F5" w:rsidRPr="00FE23C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5C1C3D8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582E8F2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4A2F5D96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16261CE2" w14:textId="5F7C8B21" w:rsidR="009B50F5" w:rsidRPr="00FE23C5" w:rsidRDefault="00CD49A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6263CB9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32DDA44" w14:textId="77777777" w:rsidR="009B50F5" w:rsidRPr="00FE23C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11B550C" w14:textId="77777777" w:rsidR="009B50F5" w:rsidRPr="00FE23C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9A67E1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E8FF742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640D749E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33FC2D6" w14:textId="292F661C" w:rsidR="009B50F5" w:rsidRPr="00FE23C5" w:rsidRDefault="00BD6F53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228C17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8655466" w14:textId="0F6EEC69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E23C5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66</w:t>
            </w:r>
          </w:p>
        </w:tc>
      </w:tr>
      <w:tr w:rsidR="00FE23C5" w:rsidRPr="00FE23C5" w14:paraId="061E3DAB" w14:textId="77777777" w:rsidTr="00F76FA5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2986F192" w14:textId="77777777" w:rsidR="009B50F5" w:rsidRPr="00FE23C5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38EE35F9" w14:textId="77777777" w:rsidR="009B50F5" w:rsidRPr="00FE23C5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25995352" w14:textId="77777777" w:rsidR="009B50F5" w:rsidRPr="00FE23C5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23C5" w:rsidRPr="00FE23C5" w14:paraId="5C28B1B6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1308A88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4E3F7333" w14:textId="77777777" w:rsidR="009B50F5" w:rsidRPr="00FE23C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3345AA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104784E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73881163" w14:textId="355CCFC7" w:rsidR="009B50F5" w:rsidRPr="00FE23C5" w:rsidRDefault="00EE3FF9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006FD" w14:textId="1912B841" w:rsidR="009B50F5" w:rsidRPr="00FE23C5" w:rsidRDefault="000A5E87" w:rsidP="00B7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15,1</w:t>
            </w:r>
            <w:r w:rsidR="007E5F2B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6FE8F3D8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A0CD" w14:textId="1B7E17F3" w:rsidR="009B50F5" w:rsidRPr="00FE23C5" w:rsidRDefault="00BA066A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15,254</w:t>
            </w:r>
          </w:p>
        </w:tc>
      </w:tr>
      <w:tr w:rsidR="00FE23C5" w:rsidRPr="00FE23C5" w14:paraId="2DBD4457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03679C5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64EA4E8F" w14:textId="77777777" w:rsidR="009B50F5" w:rsidRPr="00FE23C5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D4B58B" w14:textId="77777777" w:rsidR="009B50F5" w:rsidRPr="00FE23C5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A45570E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129B1D1" w14:textId="77777777" w:rsidR="009B50F5" w:rsidRPr="00FE23C5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79770F9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D5D654" w14:textId="77777777" w:rsidR="009B50F5" w:rsidRPr="00FE23C5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18C0E24" w14:textId="77777777" w:rsidR="009B50F5" w:rsidRPr="00FE23C5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5072256" w14:textId="77777777" w:rsidR="009B50F5" w:rsidRPr="00FE23C5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3C5" w:rsidRPr="00FE23C5" w14:paraId="06D33E98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0F38FCD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2AE08F47" w14:textId="77777777" w:rsidR="00F4694E" w:rsidRPr="00FE23C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E56E8A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CE4C26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C4C0121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AD43916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9EE29F" w14:textId="12C56A94" w:rsidR="00F4694E" w:rsidRPr="00FE23C5" w:rsidRDefault="007E5F2B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21,036</w:t>
            </w:r>
          </w:p>
        </w:tc>
        <w:tc>
          <w:tcPr>
            <w:tcW w:w="263" w:type="dxa"/>
            <w:shd w:val="clear" w:color="auto" w:fill="auto"/>
          </w:tcPr>
          <w:p w14:paraId="3C68E19A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EA3A3E5" w14:textId="1DAB2368" w:rsidR="00F4694E" w:rsidRPr="00FE23C5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13,501</w:t>
            </w:r>
          </w:p>
        </w:tc>
      </w:tr>
      <w:tr w:rsidR="00FE23C5" w:rsidRPr="00FE23C5" w14:paraId="3C8B0E1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114FBBF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4D0AC6DF" w14:textId="77777777" w:rsidR="00F4694E" w:rsidRPr="00FE23C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7C35D9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52AA1B3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4F89F7AA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7AEF11F7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0912F6F" w14:textId="5FC32557" w:rsidR="00F4694E" w:rsidRPr="00FE23C5" w:rsidRDefault="0011483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27,841</w:t>
            </w:r>
          </w:p>
        </w:tc>
        <w:tc>
          <w:tcPr>
            <w:tcW w:w="263" w:type="dxa"/>
            <w:shd w:val="clear" w:color="auto" w:fill="auto"/>
          </w:tcPr>
          <w:p w14:paraId="1CD59529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8C80595" w14:textId="5F176993" w:rsidR="00F4694E" w:rsidRPr="00FE23C5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25,287</w:t>
            </w:r>
          </w:p>
        </w:tc>
      </w:tr>
      <w:tr w:rsidR="00FE23C5" w:rsidRPr="00FE23C5" w14:paraId="03D5C4B5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3DA8E7A4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3CB6382" w14:textId="77777777" w:rsidR="00F4694E" w:rsidRPr="00FE23C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B53F66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4E2FB4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288EBC6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9C9ED89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A7C1C" w14:textId="2CBCDD2D" w:rsidR="00F4694E" w:rsidRPr="00FE23C5" w:rsidRDefault="0011483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48,877</w:t>
            </w:r>
          </w:p>
        </w:tc>
        <w:tc>
          <w:tcPr>
            <w:tcW w:w="263" w:type="dxa"/>
            <w:shd w:val="clear" w:color="auto" w:fill="auto"/>
          </w:tcPr>
          <w:p w14:paraId="316801C2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8432B" w14:textId="0273517E" w:rsidR="00F4694E" w:rsidRPr="00FE23C5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38,788</w:t>
            </w:r>
          </w:p>
        </w:tc>
      </w:tr>
      <w:tr w:rsidR="00F4694E" w:rsidRPr="00FE23C5" w14:paraId="0193E367" w14:textId="77777777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3AE7FF70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713F418D" w14:textId="77777777" w:rsidR="00F4694E" w:rsidRPr="00FE23C5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C2C492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4FBE2BE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E36545C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54F363F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E0ED39" w14:textId="71F0BA59" w:rsidR="00F4694E" w:rsidRPr="00FE23C5" w:rsidRDefault="0011483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64,033</w:t>
            </w:r>
          </w:p>
        </w:tc>
        <w:tc>
          <w:tcPr>
            <w:tcW w:w="263" w:type="dxa"/>
            <w:shd w:val="clear" w:color="auto" w:fill="auto"/>
          </w:tcPr>
          <w:p w14:paraId="61F9717B" w14:textId="77777777" w:rsidR="00F4694E" w:rsidRPr="00FE23C5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836A5A" w14:textId="7834B0FE" w:rsidR="00F4694E" w:rsidRPr="00FE23C5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54,042</w:t>
            </w:r>
          </w:p>
        </w:tc>
      </w:tr>
    </w:tbl>
    <w:p w14:paraId="4EB42C56" w14:textId="77777777" w:rsidR="00575385" w:rsidRPr="00FE23C5" w:rsidRDefault="0057538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162074" w14:textId="77777777" w:rsidR="00A4288C" w:rsidRPr="00FE23C5" w:rsidRDefault="00A4288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61A1AA" w14:textId="77777777" w:rsidR="00A4288C" w:rsidRPr="00FE23C5" w:rsidRDefault="00A4288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6DEBB4" w14:textId="77777777" w:rsidR="00A4288C" w:rsidRPr="00FE23C5" w:rsidRDefault="00A4288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3DEA0D" w14:textId="77777777" w:rsidR="00A4288C" w:rsidRPr="00FE23C5" w:rsidRDefault="00A4288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F75921" w14:textId="77777777" w:rsidR="00A4288C" w:rsidRPr="00FE23C5" w:rsidRDefault="00A4288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C7BD3F" w14:textId="77777777" w:rsidR="00A4288C" w:rsidRPr="00FE23C5" w:rsidRDefault="00A4288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DFAF96" w14:textId="3C6C62ED" w:rsidR="00551FB2" w:rsidRPr="00FE23C5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29D" w:rsidRPr="00FE23C5">
        <w:rPr>
          <w:rFonts w:ascii="Angsana New" w:hAnsi="Angsana New"/>
          <w:b/>
          <w:bCs/>
          <w:sz w:val="30"/>
          <w:szCs w:val="30"/>
        </w:rPr>
        <w:t>7</w:t>
      </w:r>
      <w:r w:rsidR="009D732A" w:rsidRPr="00FE23C5">
        <w:rPr>
          <w:rFonts w:ascii="Angsana New" w:hAnsi="Angsana New"/>
          <w:b/>
          <w:bCs/>
          <w:sz w:val="30"/>
          <w:szCs w:val="30"/>
        </w:rPr>
        <w:tab/>
      </w:r>
      <w:r w:rsidR="00DA7ED8" w:rsidRPr="00FE23C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11777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75"/>
        <w:gridCol w:w="1167"/>
        <w:gridCol w:w="1188"/>
        <w:gridCol w:w="1080"/>
        <w:gridCol w:w="1276"/>
        <w:gridCol w:w="2356"/>
      </w:tblGrid>
      <w:tr w:rsidR="00FE23C5" w:rsidRPr="00FE23C5" w14:paraId="7F76A866" w14:textId="77777777" w:rsidTr="00A4288C">
        <w:trPr>
          <w:gridAfter w:val="1"/>
          <w:wAfter w:w="2356" w:type="dxa"/>
          <w:cantSplit/>
          <w:trHeight w:val="360"/>
        </w:trPr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6FEE4" w14:textId="77777777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" w:type="dxa"/>
          </w:tcPr>
          <w:p w14:paraId="1F3D45B0" w14:textId="77777777" w:rsidR="00A4288C" w:rsidRPr="00FE23C5" w:rsidRDefault="00A4288C" w:rsidP="00A4288C">
            <w:pPr>
              <w:ind w:left="1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55" w:type="dxa"/>
            <w:gridSpan w:val="2"/>
          </w:tcPr>
          <w:p w14:paraId="0CA72C6F" w14:textId="77777777" w:rsidR="00A4288C" w:rsidRPr="00FE23C5" w:rsidRDefault="00A4288C" w:rsidP="00A4288C">
            <w:pPr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6" w:type="dxa"/>
            <w:gridSpan w:val="2"/>
          </w:tcPr>
          <w:p w14:paraId="04605A59" w14:textId="1E30FED4" w:rsidR="00A4288C" w:rsidRPr="00FE23C5" w:rsidRDefault="00A4288C" w:rsidP="00A4288C">
            <w:pPr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70EDAA04" w14:textId="11F3A32B" w:rsidTr="00A4288C">
        <w:trPr>
          <w:cantSplit/>
          <w:trHeight w:val="360"/>
        </w:trPr>
        <w:tc>
          <w:tcPr>
            <w:tcW w:w="4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4F25" w14:textId="77777777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711" w:type="dxa"/>
            <w:gridSpan w:val="4"/>
          </w:tcPr>
          <w:p w14:paraId="306D6CA4" w14:textId="0FC19570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4"/>
                <w:tab w:val="right" w:pos="4711"/>
              </w:tabs>
              <w:ind w:left="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</w:t>
            </w:r>
            <w:r w:rsidRPr="00B601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  <w:t>(หน่วย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  <w:tc>
          <w:tcPr>
            <w:tcW w:w="2356" w:type="dxa"/>
          </w:tcPr>
          <w:p w14:paraId="4AC750A2" w14:textId="77777777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FE23C5" w:rsidRPr="00FE23C5" w14:paraId="68D33E76" w14:textId="77777777" w:rsidTr="00A4288C">
        <w:trPr>
          <w:gridAfter w:val="1"/>
          <w:wAfter w:w="2356" w:type="dxa"/>
          <w:trHeight w:val="413"/>
        </w:trPr>
        <w:tc>
          <w:tcPr>
            <w:tcW w:w="814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7C504" w14:textId="7D85214E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DF455" w14:textId="56DE65E9" w:rsidR="00A4288C" w:rsidRPr="00FE23C5" w:rsidRDefault="00A4288C" w:rsidP="00A428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093</w:t>
            </w:r>
          </w:p>
        </w:tc>
      </w:tr>
      <w:tr w:rsidR="00FE23C5" w:rsidRPr="00FE23C5" w14:paraId="66BD6842" w14:textId="77777777" w:rsidTr="00B601EE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B78F3" w14:textId="6F9CC453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เพิ่มขึ้นจากการลงทุนในบริษัทย่อย                                                          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BC230" w14:textId="64530404" w:rsidR="00A4288C" w:rsidRPr="00FE23C5" w:rsidRDefault="00A4288C" w:rsidP="00A4288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BB3EB8" w:rsidRPr="00BB3EB8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5A952" w14:textId="750752B7" w:rsidR="00A4288C" w:rsidRPr="00FE23C5" w:rsidRDefault="00BB3EB8" w:rsidP="00A428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A4288C" w:rsidRPr="00FE23C5">
              <w:rPr>
                <w:rFonts w:ascii="Angsana New" w:hAnsi="Angsana New"/>
                <w:sz w:val="30"/>
                <w:szCs w:val="30"/>
              </w:rPr>
              <w:t>,3</w:t>
            </w: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76</w:t>
            </w:r>
          </w:p>
        </w:tc>
      </w:tr>
      <w:tr w:rsidR="00FE23C5" w:rsidRPr="00FE23C5" w14:paraId="6FD1575D" w14:textId="77777777" w:rsidTr="00B601EE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0300E" w14:textId="77777777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02DE1" w14:textId="77777777" w:rsidR="00A4288C" w:rsidRPr="00FE23C5" w:rsidRDefault="00A4288C" w:rsidP="00A428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CCB56" w14:textId="023C1C0F" w:rsidR="00A4288C" w:rsidRPr="00FE23C5" w:rsidRDefault="00A4288C" w:rsidP="00A428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(1,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544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FE23C5" w14:paraId="088AD40A" w14:textId="77777777" w:rsidTr="00B601EE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182AC" w14:textId="77777777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ECBF0" w14:textId="77777777" w:rsidR="00A4288C" w:rsidRPr="00FE23C5" w:rsidRDefault="00A4288C" w:rsidP="00A428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28CA8" w14:textId="53A3DA8F" w:rsidR="00A4288C" w:rsidRPr="00FE23C5" w:rsidRDefault="00A4288C" w:rsidP="00A428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4,9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44</w:t>
            </w:r>
          </w:p>
        </w:tc>
      </w:tr>
      <w:tr w:rsidR="00FE23C5" w:rsidRPr="00FE23C5" w14:paraId="0DF8ACB3" w14:textId="77777777" w:rsidTr="00A4288C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5304A" w14:textId="77777777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A6A9C" w14:textId="77777777" w:rsidR="00A4288C" w:rsidRPr="00FE23C5" w:rsidRDefault="00A4288C" w:rsidP="00A428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D9CE" w14:textId="01F6B70E" w:rsidR="00A4288C" w:rsidRPr="00FE23C5" w:rsidRDefault="00A4288C" w:rsidP="00A4288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</w:tr>
      <w:tr w:rsidR="00A4288C" w:rsidRPr="00FE23C5" w14:paraId="057CDEB4" w14:textId="77777777" w:rsidTr="00A4288C">
        <w:trPr>
          <w:gridAfter w:val="1"/>
          <w:wAfter w:w="2356" w:type="dxa"/>
          <w:trHeight w:val="436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601FB" w14:textId="62B782DC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6C171" w14:textId="77777777" w:rsidR="00A4288C" w:rsidRPr="00FE23C5" w:rsidRDefault="00A4288C" w:rsidP="00A428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7DBEE" w14:textId="6E7140C0" w:rsidR="00A4288C" w:rsidRPr="00FE23C5" w:rsidRDefault="00A4288C" w:rsidP="00A428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60,921</w:t>
            </w:r>
          </w:p>
        </w:tc>
      </w:tr>
    </w:tbl>
    <w:p w14:paraId="22785D70" w14:textId="77777777" w:rsidR="00A1748F" w:rsidRPr="00FE23C5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A54513" w14:textId="77777777" w:rsidR="006E2DBF" w:rsidRPr="00FE23C5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2268"/>
        <w:gridCol w:w="1276"/>
      </w:tblGrid>
      <w:tr w:rsidR="00FE23C5" w:rsidRPr="00FE23C5" w14:paraId="2B60A192" w14:textId="77777777" w:rsidTr="008E3DD7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84A8B" w14:textId="3CFDD808" w:rsidR="008E3DD7" w:rsidRPr="00FE23C5" w:rsidRDefault="00CD49A2" w:rsidP="008E3DD7">
            <w:pPr>
              <w:ind w:lef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701605D6" w14:textId="77777777" w:rsidTr="00221316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659F7" w14:textId="77777777" w:rsidR="008E3DD7" w:rsidRPr="00FE23C5" w:rsidRDefault="008E3DD7" w:rsidP="00221316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FE23C5" w14:paraId="52BA0D6C" w14:textId="77777777" w:rsidTr="00221316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AD56C" w14:textId="67E5E9D6" w:rsidR="008E3DD7" w:rsidRPr="00FE23C5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A570B" w14:textId="208EDCAA" w:rsidR="008E3DD7" w:rsidRPr="00FE23C5" w:rsidRDefault="001D43C5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54,093</w:t>
            </w:r>
          </w:p>
        </w:tc>
      </w:tr>
      <w:tr w:rsidR="00FE23C5" w:rsidRPr="00FE23C5" w14:paraId="3E59BA5C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A1CC90" w14:textId="77777777" w:rsidR="008E3DD7" w:rsidRPr="00FE23C5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19278" w14:textId="77777777" w:rsidR="008E3DD7" w:rsidRPr="00FE23C5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CDD7C" w14:textId="6637FF83" w:rsidR="008E3DD7" w:rsidRPr="00FE23C5" w:rsidRDefault="00226B8E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(1,</w:t>
            </w:r>
            <w:r w:rsidR="00EE1A95" w:rsidRPr="00FE23C5">
              <w:rPr>
                <w:rFonts w:ascii="Angsana New" w:hAnsi="Angsana New"/>
                <w:sz w:val="30"/>
                <w:szCs w:val="30"/>
              </w:rPr>
              <w:t>544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FE23C5" w14:paraId="312B8733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4F2CDF" w14:textId="77777777" w:rsidR="008E3DD7" w:rsidRPr="00FE23C5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92B7F" w14:textId="77777777" w:rsidR="008E3DD7" w:rsidRPr="00FE23C5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681BA" w14:textId="11ACF1BD" w:rsidR="008E3DD7" w:rsidRPr="00FE23C5" w:rsidRDefault="00EE1A95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4,673</w:t>
            </w:r>
          </w:p>
        </w:tc>
      </w:tr>
      <w:tr w:rsidR="00FE23C5" w:rsidRPr="00FE23C5" w14:paraId="66895154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E8611" w14:textId="77777777" w:rsidR="008E3DD7" w:rsidRPr="00FE23C5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A3282" w14:textId="77777777" w:rsidR="008E3DD7" w:rsidRPr="00FE23C5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09AA4" w14:textId="3F608929" w:rsidR="008E3DD7" w:rsidRPr="00FE23C5" w:rsidRDefault="00EE1A95" w:rsidP="0022131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</w:tr>
      <w:tr w:rsidR="008E3DD7" w:rsidRPr="00FE23C5" w14:paraId="68A118AE" w14:textId="77777777" w:rsidTr="00221316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1F5DB" w14:textId="46734084" w:rsidR="008E3DD7" w:rsidRPr="00FE23C5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431E41" w:rsidRPr="00FE23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431E41"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1B372" w14:textId="77777777" w:rsidR="008E3DD7" w:rsidRPr="00FE23C5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DCA91" w14:textId="306E98CF" w:rsidR="008E3DD7" w:rsidRPr="00FE23C5" w:rsidRDefault="00EE1A95" w:rsidP="0022131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58,273</w:t>
            </w:r>
          </w:p>
        </w:tc>
      </w:tr>
    </w:tbl>
    <w:p w14:paraId="4FD417E6" w14:textId="77777777" w:rsidR="001F11B3" w:rsidRPr="00FE23C5" w:rsidRDefault="001F11B3" w:rsidP="00673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EF01BF" w14:textId="77777777" w:rsidR="00EA5E3B" w:rsidRPr="00FE23C5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7" w:name="_Hlk24037648"/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00629D" w:rsidRPr="00FE23C5">
        <w:rPr>
          <w:rFonts w:ascii="Angsana New" w:hAnsi="Angsana New"/>
          <w:b/>
          <w:bCs/>
          <w:sz w:val="30"/>
          <w:szCs w:val="30"/>
        </w:rPr>
        <w:t>8</w:t>
      </w:r>
      <w:r w:rsidR="00EA5E3B" w:rsidRPr="00FE23C5">
        <w:rPr>
          <w:rFonts w:ascii="Angsana New" w:hAnsi="Angsana New"/>
          <w:b/>
          <w:bCs/>
          <w:sz w:val="30"/>
          <w:szCs w:val="30"/>
        </w:rPr>
        <w:tab/>
      </w:r>
      <w:r w:rsidR="00EA5E3B" w:rsidRPr="00FE23C5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2122C85E" w14:textId="744A1EAF" w:rsidR="00EA5E3B" w:rsidRPr="00FE23C5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 w:hint="cs"/>
          <w:sz w:val="30"/>
          <w:szCs w:val="30"/>
          <w:cs/>
        </w:rPr>
        <w:t>รายได้อื่น</w:t>
      </w:r>
      <w:r w:rsidR="00C23942" w:rsidRPr="00FE23C5">
        <w:rPr>
          <w:rFonts w:ascii="Angsana New" w:hAnsi="Angsana New" w:hint="cs"/>
          <w:sz w:val="30"/>
          <w:szCs w:val="30"/>
          <w:cs/>
        </w:rPr>
        <w:t>สำหรับงวด</w:t>
      </w:r>
      <w:r w:rsidR="00B23CB6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FE23C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DA4FED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DC18E5" w:rsidRPr="00FE23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C77038" w:rsidRPr="00FE23C5">
        <w:rPr>
          <w:rFonts w:ascii="Angsana New" w:hAnsi="Angsana New"/>
          <w:sz w:val="30"/>
          <w:szCs w:val="30"/>
        </w:rPr>
        <w:t>2566</w:t>
      </w:r>
      <w:r w:rsidR="00E75C9A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185"/>
        <w:gridCol w:w="180"/>
        <w:gridCol w:w="1335"/>
      </w:tblGrid>
      <w:tr w:rsidR="00FE23C5" w:rsidRPr="00FE23C5" w14:paraId="0D6A623F" w14:textId="77777777" w:rsidTr="003C50CC">
        <w:trPr>
          <w:cantSplit/>
        </w:trPr>
        <w:tc>
          <w:tcPr>
            <w:tcW w:w="3866" w:type="dxa"/>
          </w:tcPr>
          <w:p w14:paraId="398F4D7C" w14:textId="77777777" w:rsidR="001F11B3" w:rsidRPr="00FE23C5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99C54B4" w14:textId="48B662BA" w:rsidR="001F11B3" w:rsidRPr="00FE23C5" w:rsidRDefault="00CD49A2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23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ข้อมูลทางการเงินรวม</w:t>
            </w:r>
          </w:p>
        </w:tc>
      </w:tr>
      <w:tr w:rsidR="00FE23C5" w:rsidRPr="00FE23C5" w14:paraId="38B355BE" w14:textId="77777777" w:rsidTr="003C50CC">
        <w:trPr>
          <w:cantSplit/>
        </w:trPr>
        <w:tc>
          <w:tcPr>
            <w:tcW w:w="3866" w:type="dxa"/>
          </w:tcPr>
          <w:p w14:paraId="4547D118" w14:textId="77777777" w:rsidR="001F11B3" w:rsidRPr="00FE23C5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2D671F" w14:textId="77777777" w:rsidR="001F11B3" w:rsidRPr="00FE23C5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3BDA158F" w14:textId="77777777" w:rsidR="001F11B3" w:rsidRPr="00FE23C5" w:rsidRDefault="001F11B3" w:rsidP="003C50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879EE2F" w14:textId="7C4EAF58" w:rsidR="001F11B3" w:rsidRPr="00FE23C5" w:rsidRDefault="001F11B3" w:rsidP="001A253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9D4736"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เก้าเดือน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FE23C5" w:rsidRPr="00FE23C5" w14:paraId="43A9CEF7" w14:textId="77777777" w:rsidTr="003C50CC">
        <w:trPr>
          <w:cantSplit/>
        </w:trPr>
        <w:tc>
          <w:tcPr>
            <w:tcW w:w="3866" w:type="dxa"/>
          </w:tcPr>
          <w:p w14:paraId="52ED3D9A" w14:textId="77777777" w:rsidR="001F11B3" w:rsidRPr="00FE23C5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2612624" w14:textId="3088E5E0" w:rsidR="001F11B3" w:rsidRPr="00FE23C5" w:rsidRDefault="001F11B3" w:rsidP="001A253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9D4736"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401342F" w14:textId="77777777" w:rsidR="001F11B3" w:rsidRPr="00FE23C5" w:rsidRDefault="001F11B3" w:rsidP="003C50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D3BA15B" w14:textId="268A65D0" w:rsidR="001F11B3" w:rsidRPr="00FE23C5" w:rsidRDefault="00BD1C56" w:rsidP="00BD1C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F11B3"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1F11B3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1F11B3"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9D4736"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FE23C5" w:rsidRPr="00FE23C5" w14:paraId="40E74912" w14:textId="77777777" w:rsidTr="001A253F">
        <w:trPr>
          <w:cantSplit/>
        </w:trPr>
        <w:tc>
          <w:tcPr>
            <w:tcW w:w="3866" w:type="dxa"/>
          </w:tcPr>
          <w:p w14:paraId="6475A854" w14:textId="77777777" w:rsidR="001F11B3" w:rsidRPr="00FE23C5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C78D1D" w14:textId="61C87141" w:rsidR="001F11B3" w:rsidRPr="00FE23C5" w:rsidRDefault="001F11B3" w:rsidP="001A253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27D48E8" w14:textId="77777777" w:rsidR="001F11B3" w:rsidRPr="00FE23C5" w:rsidRDefault="001F11B3" w:rsidP="003C50C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B62CF0A" w14:textId="7490164A" w:rsidR="001F11B3" w:rsidRPr="00FE23C5" w:rsidRDefault="001F11B3" w:rsidP="001A253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8AD758C" w14:textId="77777777" w:rsidR="001F11B3" w:rsidRPr="00FE23C5" w:rsidRDefault="001F11B3" w:rsidP="003C50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1833735" w14:textId="7E710B46" w:rsidR="001F11B3" w:rsidRPr="00FE23C5" w:rsidRDefault="001F11B3" w:rsidP="001A253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1E99A56" w14:textId="77777777" w:rsidR="001F11B3" w:rsidRPr="00FE23C5" w:rsidRDefault="001F11B3" w:rsidP="003C50C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19D2A3EC" w14:textId="542CAF16" w:rsidR="001F11B3" w:rsidRPr="00FE23C5" w:rsidRDefault="001F11B3" w:rsidP="001A253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FE23C5" w:rsidRPr="00FE23C5" w14:paraId="3D89FF0D" w14:textId="77777777" w:rsidTr="003C50CC">
        <w:trPr>
          <w:cantSplit/>
          <w:trHeight w:val="200"/>
        </w:trPr>
        <w:tc>
          <w:tcPr>
            <w:tcW w:w="3866" w:type="dxa"/>
          </w:tcPr>
          <w:p w14:paraId="03EB1FCE" w14:textId="77777777" w:rsidR="001F11B3" w:rsidRPr="00FE23C5" w:rsidRDefault="001F11B3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E2FDEFA" w14:textId="77777777" w:rsidR="001F11B3" w:rsidRPr="00FE23C5" w:rsidRDefault="001F11B3" w:rsidP="003C5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gramStart"/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หน่วย :</w:t>
            </w:r>
            <w:proofErr w:type="gramEnd"/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FE23C5" w:rsidRPr="00FE23C5" w14:paraId="29E4A74A" w14:textId="77777777" w:rsidTr="001A253F">
        <w:trPr>
          <w:cantSplit/>
        </w:trPr>
        <w:tc>
          <w:tcPr>
            <w:tcW w:w="3866" w:type="dxa"/>
          </w:tcPr>
          <w:p w14:paraId="720A74A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162A3031" w14:textId="44B2F88B" w:rsidR="007C4B51" w:rsidRPr="00FE23C5" w:rsidRDefault="00A95633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1D4E8F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B8795A6" w14:textId="77777777" w:rsidR="007C4B51" w:rsidRPr="00FE23C5" w:rsidRDefault="007C4B51" w:rsidP="007C4B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B84F6F1" w14:textId="121201B9" w:rsidR="007C4B51" w:rsidRPr="00FE23C5" w:rsidRDefault="007C4B51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80" w:type="dxa"/>
          </w:tcPr>
          <w:p w14:paraId="47025C48" w14:textId="77777777" w:rsidR="007C4B51" w:rsidRPr="00FE23C5" w:rsidRDefault="007C4B51" w:rsidP="007C4B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09B231A" w14:textId="19BC4EAE" w:rsidR="007C4B51" w:rsidRPr="00FE23C5" w:rsidRDefault="00A95633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="001D4E8F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A9E7A55" w14:textId="77777777" w:rsidR="007C4B51" w:rsidRPr="00FE23C5" w:rsidRDefault="007C4B51" w:rsidP="007C4B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4CC7D935" w14:textId="3739053C" w:rsidR="007C4B51" w:rsidRPr="00FE23C5" w:rsidRDefault="007C4B51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</w:t>
            </w:r>
          </w:p>
        </w:tc>
      </w:tr>
      <w:tr w:rsidR="00FE23C5" w:rsidRPr="00FE23C5" w14:paraId="1F436E09" w14:textId="77777777" w:rsidTr="001A253F">
        <w:trPr>
          <w:cantSplit/>
        </w:trPr>
        <w:tc>
          <w:tcPr>
            <w:tcW w:w="3866" w:type="dxa"/>
          </w:tcPr>
          <w:p w14:paraId="43F27DF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7AD39" w14:textId="1116F3C9" w:rsidR="007C4B51" w:rsidRPr="00FE23C5" w:rsidRDefault="00A95633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</w:t>
            </w:r>
            <w:r w:rsidR="001D4E8F"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51D2F8A" w14:textId="77777777" w:rsidR="007C4B51" w:rsidRPr="00FE23C5" w:rsidRDefault="007C4B51" w:rsidP="007C4B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B56DB8" w14:textId="32E92E4F" w:rsidR="007C4B51" w:rsidRPr="00FE23C5" w:rsidRDefault="007C4B51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2,643</w:t>
            </w:r>
          </w:p>
        </w:tc>
        <w:tc>
          <w:tcPr>
            <w:tcW w:w="180" w:type="dxa"/>
          </w:tcPr>
          <w:p w14:paraId="1A3EE23F" w14:textId="77777777" w:rsidR="007C4B51" w:rsidRPr="00FE23C5" w:rsidRDefault="007C4B51" w:rsidP="007C4B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97A396A" w14:textId="2735906C" w:rsidR="007C4B51" w:rsidRPr="00FE23C5" w:rsidRDefault="00A95633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7,80</w:t>
            </w:r>
            <w:r w:rsidR="001D4E8F"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0F98FFE" w14:textId="77777777" w:rsidR="007C4B51" w:rsidRPr="00FE23C5" w:rsidRDefault="007C4B51" w:rsidP="007C4B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115E01C" w14:textId="5C8EBF41" w:rsidR="007C4B51" w:rsidRPr="00FE23C5" w:rsidRDefault="007C4B51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28,394</w:t>
            </w:r>
          </w:p>
        </w:tc>
      </w:tr>
      <w:tr w:rsidR="00FE23C5" w:rsidRPr="00FE23C5" w14:paraId="5C21ADE2" w14:textId="77777777" w:rsidTr="001A253F">
        <w:trPr>
          <w:cantSplit/>
        </w:trPr>
        <w:tc>
          <w:tcPr>
            <w:tcW w:w="3866" w:type="dxa"/>
          </w:tcPr>
          <w:p w14:paraId="78E11D4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2CBD46" w14:textId="6ECDD3FF" w:rsidR="007C4B51" w:rsidRPr="00FE23C5" w:rsidRDefault="00A95633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1,57</w:t>
            </w:r>
            <w:r w:rsidR="001D4E8F"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22662523" w14:textId="77777777" w:rsidR="007C4B51" w:rsidRPr="00FE23C5" w:rsidRDefault="007C4B51" w:rsidP="007C4B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AB692F" w14:textId="0BAF9710" w:rsidR="007C4B51" w:rsidRPr="00FE23C5" w:rsidRDefault="007C4B51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2,744</w:t>
            </w:r>
          </w:p>
        </w:tc>
        <w:tc>
          <w:tcPr>
            <w:tcW w:w="180" w:type="dxa"/>
          </w:tcPr>
          <w:p w14:paraId="21EF1621" w14:textId="77777777" w:rsidR="007C4B51" w:rsidRPr="00FE23C5" w:rsidRDefault="007C4B51" w:rsidP="007C4B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C30B299" w14:textId="31ECF1A1" w:rsidR="007C4B51" w:rsidRPr="00FE23C5" w:rsidRDefault="00A95633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8,727</w:t>
            </w:r>
          </w:p>
        </w:tc>
        <w:tc>
          <w:tcPr>
            <w:tcW w:w="180" w:type="dxa"/>
          </w:tcPr>
          <w:p w14:paraId="234083C8" w14:textId="77777777" w:rsidR="007C4B51" w:rsidRPr="00FE23C5" w:rsidRDefault="007C4B51" w:rsidP="007C4B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7D0C4E38" w14:textId="5F8306E7" w:rsidR="007C4B51" w:rsidRPr="00FE23C5" w:rsidRDefault="007C4B51" w:rsidP="007C4B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29,158</w:t>
            </w:r>
          </w:p>
        </w:tc>
      </w:tr>
      <w:bookmarkEnd w:id="37"/>
    </w:tbl>
    <w:p w14:paraId="1B87E3FE" w14:textId="77777777" w:rsidR="004B3E09" w:rsidRDefault="004B3E0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1"/>
        <w:gridCol w:w="1170"/>
        <w:gridCol w:w="180"/>
        <w:gridCol w:w="1260"/>
        <w:gridCol w:w="180"/>
        <w:gridCol w:w="1185"/>
        <w:gridCol w:w="180"/>
        <w:gridCol w:w="1335"/>
      </w:tblGrid>
      <w:tr w:rsidR="004B3E09" w:rsidRPr="00FE23C5" w14:paraId="59189295" w14:textId="77777777" w:rsidTr="004B3E09">
        <w:trPr>
          <w:cantSplit/>
        </w:trPr>
        <w:tc>
          <w:tcPr>
            <w:tcW w:w="3611" w:type="dxa"/>
          </w:tcPr>
          <w:p w14:paraId="2966D3FD" w14:textId="77777777" w:rsidR="004B3E09" w:rsidRPr="00FE23C5" w:rsidRDefault="004B3E09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8DF49A1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ข้อมูลทางการเงินเฉพาะ</w:t>
            </w:r>
            <w:r w:rsidRPr="00FE23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4B3E09" w:rsidRPr="00FE23C5" w14:paraId="644CB0B9" w14:textId="77777777" w:rsidTr="004B3E09">
        <w:trPr>
          <w:cantSplit/>
        </w:trPr>
        <w:tc>
          <w:tcPr>
            <w:tcW w:w="3611" w:type="dxa"/>
          </w:tcPr>
          <w:p w14:paraId="1EBC49F4" w14:textId="77777777" w:rsidR="004B3E09" w:rsidRPr="00FE23C5" w:rsidRDefault="004B3E09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6DD7BA" w14:textId="77777777" w:rsidR="004B3E09" w:rsidRPr="00FE23C5" w:rsidRDefault="004B3E09" w:rsidP="00E47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68F9DC59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487441B" w14:textId="77777777" w:rsidR="004B3E09" w:rsidRPr="00FE23C5" w:rsidRDefault="004B3E09" w:rsidP="00E47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สำหรับงวดเก้าเดือนสิ้นสุด</w:t>
            </w:r>
          </w:p>
        </w:tc>
      </w:tr>
      <w:tr w:rsidR="004B3E09" w:rsidRPr="00FE23C5" w14:paraId="173F04C3" w14:textId="77777777" w:rsidTr="004B3E09">
        <w:trPr>
          <w:cantSplit/>
        </w:trPr>
        <w:tc>
          <w:tcPr>
            <w:tcW w:w="3611" w:type="dxa"/>
          </w:tcPr>
          <w:p w14:paraId="6D249F24" w14:textId="77777777" w:rsidR="004B3E09" w:rsidRPr="00FE23C5" w:rsidRDefault="004B3E09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0FA2489" w14:textId="77777777" w:rsidR="004B3E09" w:rsidRPr="00FE23C5" w:rsidRDefault="004B3E09" w:rsidP="00E47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07586A60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5F586BE" w14:textId="77777777" w:rsidR="004B3E09" w:rsidRPr="00FE23C5" w:rsidRDefault="004B3E09" w:rsidP="00E47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วันที่ 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4B3E09" w:rsidRPr="00FE23C5" w14:paraId="1D49814F" w14:textId="77777777" w:rsidTr="004B3E09">
        <w:trPr>
          <w:cantSplit/>
        </w:trPr>
        <w:tc>
          <w:tcPr>
            <w:tcW w:w="3611" w:type="dxa"/>
          </w:tcPr>
          <w:p w14:paraId="67A6693B" w14:textId="77777777" w:rsidR="004B3E09" w:rsidRPr="00FE23C5" w:rsidRDefault="004B3E09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1FE5B4" w14:textId="77777777" w:rsidR="004B3E09" w:rsidRPr="00FE23C5" w:rsidRDefault="004B3E09" w:rsidP="00E47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0BC3276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E8AD51" w14:textId="77777777" w:rsidR="004B3E09" w:rsidRPr="00FE23C5" w:rsidRDefault="004B3E09" w:rsidP="00E47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F4DA4BE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0B5B5DC" w14:textId="77777777" w:rsidR="004B3E09" w:rsidRPr="00FE23C5" w:rsidRDefault="004B3E09" w:rsidP="00E47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60E9289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381874E7" w14:textId="77777777" w:rsidR="004B3E09" w:rsidRPr="00FE23C5" w:rsidRDefault="004B3E09" w:rsidP="00E471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4B3E09" w:rsidRPr="00FE23C5" w14:paraId="56F83ED0" w14:textId="77777777" w:rsidTr="004B3E09">
        <w:trPr>
          <w:cantSplit/>
        </w:trPr>
        <w:tc>
          <w:tcPr>
            <w:tcW w:w="3611" w:type="dxa"/>
          </w:tcPr>
          <w:p w14:paraId="27F280CD" w14:textId="77777777" w:rsidR="004B3E09" w:rsidRPr="00FE23C5" w:rsidRDefault="004B3E09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D440ECB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gramStart"/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หน่วย :</w:t>
            </w:r>
            <w:proofErr w:type="gramEnd"/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4B3E09" w:rsidRPr="00FE23C5" w14:paraId="59BE1271" w14:textId="77777777" w:rsidTr="004B3E09">
        <w:trPr>
          <w:cantSplit/>
        </w:trPr>
        <w:tc>
          <w:tcPr>
            <w:tcW w:w="3611" w:type="dxa"/>
          </w:tcPr>
          <w:p w14:paraId="0C8E8CD4" w14:textId="77777777" w:rsidR="004B3E09" w:rsidRPr="00FE23C5" w:rsidRDefault="004B3E09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53BD5DA2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180" w:type="dxa"/>
          </w:tcPr>
          <w:p w14:paraId="22BDE7AB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6D6076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80" w:type="dxa"/>
          </w:tcPr>
          <w:p w14:paraId="011A8ACE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724B9E94" w14:textId="77777777" w:rsidR="004B3E09" w:rsidRPr="00FE23C5" w:rsidRDefault="004B3E09" w:rsidP="00E47108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80" w:type="dxa"/>
          </w:tcPr>
          <w:p w14:paraId="5A0F983D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235046EF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</w:t>
            </w:r>
          </w:p>
        </w:tc>
      </w:tr>
      <w:tr w:rsidR="004B3E09" w:rsidRPr="00FE23C5" w14:paraId="1D498489" w14:textId="77777777" w:rsidTr="004B3E09">
        <w:trPr>
          <w:cantSplit/>
        </w:trPr>
        <w:tc>
          <w:tcPr>
            <w:tcW w:w="3611" w:type="dxa"/>
          </w:tcPr>
          <w:p w14:paraId="6BD66E29" w14:textId="77777777" w:rsidR="004B3E09" w:rsidRPr="00FE23C5" w:rsidRDefault="004B3E09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4D176E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2,377</w:t>
            </w:r>
          </w:p>
        </w:tc>
        <w:tc>
          <w:tcPr>
            <w:tcW w:w="180" w:type="dxa"/>
          </w:tcPr>
          <w:p w14:paraId="5488863D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92C39B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/>
              </w:rPr>
              <w:t>2,788</w:t>
            </w:r>
          </w:p>
        </w:tc>
        <w:tc>
          <w:tcPr>
            <w:tcW w:w="180" w:type="dxa"/>
          </w:tcPr>
          <w:p w14:paraId="5D66C4EF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A9DE46F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10,227</w:t>
            </w:r>
          </w:p>
        </w:tc>
        <w:tc>
          <w:tcPr>
            <w:tcW w:w="180" w:type="dxa"/>
          </w:tcPr>
          <w:p w14:paraId="26514779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72FBBEF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28,570</w:t>
            </w:r>
          </w:p>
        </w:tc>
      </w:tr>
      <w:tr w:rsidR="004B3E09" w:rsidRPr="00FE23C5" w14:paraId="61FA0E9E" w14:textId="77777777" w:rsidTr="004B3E09">
        <w:trPr>
          <w:cantSplit/>
        </w:trPr>
        <w:tc>
          <w:tcPr>
            <w:tcW w:w="3611" w:type="dxa"/>
          </w:tcPr>
          <w:p w14:paraId="286E44E7" w14:textId="77777777" w:rsidR="004B3E09" w:rsidRPr="00FE23C5" w:rsidRDefault="004B3E09" w:rsidP="00E4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56102F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2,560</w:t>
            </w:r>
          </w:p>
        </w:tc>
        <w:tc>
          <w:tcPr>
            <w:tcW w:w="180" w:type="dxa"/>
          </w:tcPr>
          <w:p w14:paraId="65B7B2BD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0EA6E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2,889</w:t>
            </w:r>
          </w:p>
        </w:tc>
        <w:tc>
          <w:tcPr>
            <w:tcW w:w="180" w:type="dxa"/>
          </w:tcPr>
          <w:p w14:paraId="623E5BC5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37E4B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11,149</w:t>
            </w:r>
          </w:p>
        </w:tc>
        <w:tc>
          <w:tcPr>
            <w:tcW w:w="180" w:type="dxa"/>
          </w:tcPr>
          <w:p w14:paraId="5720C209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1EC0B55A" w14:textId="77777777" w:rsidR="004B3E09" w:rsidRPr="00FE23C5" w:rsidRDefault="004B3E09" w:rsidP="00E471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29,334</w:t>
            </w:r>
          </w:p>
        </w:tc>
      </w:tr>
    </w:tbl>
    <w:p w14:paraId="5652A133" w14:textId="77777777" w:rsidR="004B3E09" w:rsidRDefault="004B3E0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81455A" w14:textId="3AFF119F" w:rsidR="005D2F29" w:rsidRPr="00FE23C5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00629D" w:rsidRPr="00FE23C5">
        <w:rPr>
          <w:rFonts w:ascii="Angsana New" w:hAnsi="Angsana New"/>
          <w:b/>
          <w:bCs/>
          <w:sz w:val="30"/>
          <w:szCs w:val="30"/>
        </w:rPr>
        <w:t>9</w:t>
      </w:r>
      <w:r w:rsidR="00E0108C" w:rsidRPr="00FE23C5">
        <w:rPr>
          <w:rFonts w:ascii="Angsana New" w:hAnsi="Angsana New"/>
          <w:b/>
          <w:bCs/>
          <w:sz w:val="30"/>
          <w:szCs w:val="30"/>
        </w:rPr>
        <w:tab/>
      </w:r>
      <w:r w:rsidR="000B3EA0" w:rsidRPr="00FE23C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54E6776" w14:textId="32E6FFA0" w:rsidR="00E1518B" w:rsidRPr="00FE23C5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FE23C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E23C5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FE23C5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FE23C5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</w:t>
      </w:r>
      <w:r w:rsidR="00BD1C56" w:rsidRPr="00FE23C5">
        <w:rPr>
          <w:rFonts w:ascii="AngsanaUPC" w:hAnsi="AngsanaUPC" w:cs="AngsanaUPC" w:hint="cs"/>
          <w:sz w:val="30"/>
          <w:szCs w:val="30"/>
          <w:cs/>
        </w:rPr>
        <w:t>หน้าถัดไป</w:t>
      </w:r>
      <w:r w:rsidR="00E1518B" w:rsidRPr="00FE23C5">
        <w:rPr>
          <w:rFonts w:ascii="AngsanaUPC" w:hAnsi="AngsanaUPC" w:cs="AngsanaUPC"/>
          <w:sz w:val="30"/>
          <w:szCs w:val="30"/>
          <w:cs/>
        </w:rPr>
        <w:t xml:space="preserve"> ซึ</w:t>
      </w:r>
      <w:r w:rsidR="008D788A" w:rsidRPr="00FE23C5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FE23C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E23C5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FE23C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E23C5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14:paraId="6BE3E491" w14:textId="77777777" w:rsidR="00FA6A53" w:rsidRPr="00FE23C5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E23C5">
        <w:rPr>
          <w:rFonts w:ascii="Angsana New" w:hAnsi="Angsana New"/>
          <w:sz w:val="30"/>
          <w:szCs w:val="30"/>
        </w:rPr>
        <w:t>1</w:t>
      </w:r>
      <w:r w:rsidRPr="00FE23C5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FE23C5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14:paraId="20C4928D" w14:textId="77777777" w:rsidR="00FA6A53" w:rsidRPr="00FE23C5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E23C5">
        <w:rPr>
          <w:rFonts w:ascii="Angsana New" w:hAnsi="Angsana New"/>
          <w:sz w:val="30"/>
          <w:szCs w:val="30"/>
        </w:rPr>
        <w:t xml:space="preserve">2 </w:t>
      </w:r>
      <w:r w:rsidRPr="00FE23C5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14:paraId="3036F913" w14:textId="320D483F" w:rsidR="007C5668" w:rsidRPr="00FE23C5" w:rsidRDefault="0036246F" w:rsidP="00A4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UPC" w:hAnsi="AngsanaUPC" w:cs="AngsanaUPC"/>
          <w:sz w:val="30"/>
          <w:szCs w:val="30"/>
          <w:cs/>
        </w:rPr>
        <w:sectPr w:rsidR="007C5668" w:rsidRPr="00FE23C5" w:rsidSect="009958AF">
          <w:footerReference w:type="default" r:id="rId10"/>
          <w:pgSz w:w="11909" w:h="16834" w:code="9"/>
          <w:pgMar w:top="691" w:right="1136" w:bottom="576" w:left="1152" w:header="720" w:footer="720" w:gutter="0"/>
          <w:pgNumType w:start="34"/>
          <w:cols w:space="720"/>
          <w:docGrid w:linePitch="245"/>
        </w:sectPr>
      </w:pPr>
      <w:r w:rsidRPr="00FE23C5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</w:t>
      </w:r>
      <w:r w:rsidR="004B3E09">
        <w:rPr>
          <w:rFonts w:ascii="AngsanaUPC" w:hAnsi="AngsanaUPC" w:cs="AngsanaUPC" w:hint="cs"/>
          <w:sz w:val="30"/>
          <w:szCs w:val="30"/>
          <w:cs/>
        </w:rPr>
        <w:t>รายละเอียดหน้าถัดไป</w:t>
      </w:r>
      <w:r w:rsidR="00F811DE">
        <w:rPr>
          <w:rFonts w:ascii="AngsanaUPC" w:hAnsi="AngsanaUPC" w:cs="AngsanaUPC"/>
          <w:sz w:val="30"/>
          <w:szCs w:val="30"/>
        </w:rPr>
        <w:t xml:space="preserve"> </w:t>
      </w:r>
      <w:r w:rsidRPr="00FE23C5">
        <w:rPr>
          <w:rFonts w:ascii="AngsanaUPC" w:hAnsi="AngsanaUPC" w:cs="AngsanaUPC"/>
          <w:sz w:val="30"/>
          <w:szCs w:val="30"/>
          <w:cs/>
        </w:rPr>
        <w:t>ผลการดำเนินงานวัดโดยใ</w:t>
      </w:r>
      <w:r w:rsidR="00AE5FCA" w:rsidRPr="00FE23C5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FE23C5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FE23C5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FE23C5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FE23C5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FE23C5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FE23C5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FE23C5">
        <w:rPr>
          <w:rFonts w:ascii="AngsanaUPC" w:hAnsi="AngsanaUPC" w:cs="AngsanaUPC"/>
          <w:sz w:val="30"/>
          <w:szCs w:val="30"/>
          <w:cs/>
        </w:rPr>
        <w:t>รร</w:t>
      </w:r>
      <w:r w:rsidR="00AE5FCA" w:rsidRPr="00FE23C5">
        <w:rPr>
          <w:rFonts w:ascii="AngsanaUPC" w:hAnsi="AngsanaUPC" w:cs="AngsanaUPC" w:hint="cs"/>
          <w:sz w:val="30"/>
          <w:szCs w:val="30"/>
          <w:cs/>
        </w:rPr>
        <w:t>ม</w:t>
      </w:r>
      <w:r w:rsidRPr="00FE23C5">
        <w:rPr>
          <w:rFonts w:ascii="AngsanaUPC" w:hAnsi="AngsanaUPC" w:cs="AngsanaUPC"/>
          <w:sz w:val="30"/>
          <w:szCs w:val="30"/>
          <w:cs/>
        </w:rPr>
        <w:t>เดียวกัน</w:t>
      </w:r>
    </w:p>
    <w:p w14:paraId="47FE1D2D" w14:textId="77777777" w:rsidR="00A210A0" w:rsidRPr="00FE23C5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bookmarkStart w:id="38" w:name="_Hlk142714599"/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AB227ED" w14:textId="244BD86A" w:rsidR="00A210A0" w:rsidRPr="00FE23C5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FE23C5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</w:t>
      </w:r>
      <w:r w:rsidR="00C23942" w:rsidRPr="00FE23C5">
        <w:rPr>
          <w:rFonts w:ascii="AngsanaUPC" w:hAnsi="AngsanaUPC" w:cs="AngsanaUPC" w:hint="cs"/>
          <w:sz w:val="30"/>
          <w:szCs w:val="30"/>
          <w:cs/>
        </w:rPr>
        <w:t>สำหรับงวดสามเดือน</w:t>
      </w:r>
      <w:r w:rsidR="00CF1712" w:rsidRPr="00FE23C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23942" w:rsidRPr="00FE23C5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="00431E41" w:rsidRPr="00FE23C5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9D4736" w:rsidRPr="00FE23C5">
        <w:rPr>
          <w:rFonts w:ascii="AngsanaUPC" w:hAnsi="AngsanaUPC" w:cs="AngsanaUPC" w:hint="cs"/>
          <w:sz w:val="30"/>
          <w:szCs w:val="30"/>
          <w:cs/>
          <w:lang w:val="en-GB"/>
        </w:rPr>
        <w:t>กันยายน</w:t>
      </w:r>
      <w:r w:rsidR="00431E41" w:rsidRPr="00FE23C5">
        <w:rPr>
          <w:rFonts w:ascii="AngsanaUPC" w:hAnsi="AngsanaUPC" w:cs="AngsanaUPC" w:hint="cs"/>
          <w:sz w:val="30"/>
          <w:szCs w:val="30"/>
          <w:cs/>
          <w:lang w:val="en-GB"/>
        </w:rPr>
        <w:t xml:space="preserve"> </w:t>
      </w:r>
      <w:r w:rsidR="00431E41" w:rsidRPr="00FE23C5">
        <w:rPr>
          <w:rFonts w:ascii="AngsanaUPC" w:hAnsi="AngsanaUPC" w:cs="AngsanaUPC" w:hint="cs"/>
          <w:sz w:val="30"/>
          <w:szCs w:val="30"/>
          <w:lang w:val="en-GB"/>
        </w:rPr>
        <w:t>2567</w:t>
      </w:r>
      <w:r w:rsidR="00085B97" w:rsidRPr="00FE23C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FE23C5">
        <w:rPr>
          <w:rFonts w:ascii="AngsanaUPC" w:hAnsi="AngsanaUPC" w:cs="AngsanaUPC"/>
          <w:sz w:val="30"/>
          <w:szCs w:val="30"/>
        </w:rPr>
        <w:t>256</w:t>
      </w:r>
      <w:r w:rsidR="009B639F" w:rsidRPr="00FE23C5">
        <w:rPr>
          <w:rFonts w:ascii="AngsanaUPC" w:hAnsi="AngsanaUPC" w:cs="AngsanaUPC"/>
          <w:sz w:val="30"/>
          <w:szCs w:val="30"/>
        </w:rPr>
        <w:t xml:space="preserve">6 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FE23C5" w:rsidRPr="00FE23C5" w14:paraId="28F993CA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1FB2B479" w14:textId="77777777" w:rsidR="007579FC" w:rsidRPr="00FE23C5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5C245B9" w14:textId="2AB4FFE9" w:rsidR="007579FC" w:rsidRPr="00FE23C5" w:rsidRDefault="00CD49A2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150D1248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09A76E19" w14:textId="77777777" w:rsidR="00A210A0" w:rsidRPr="00FE23C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77377405" w14:textId="77777777" w:rsidR="00A210A0" w:rsidRPr="00FE23C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23C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56AD3D6" w14:textId="77777777" w:rsidR="00A210A0" w:rsidRPr="00FE23C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0E4D8180" w14:textId="77777777" w:rsidR="00A210A0" w:rsidRPr="00FE23C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23C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E6DCD49" w14:textId="77777777" w:rsidR="00A210A0" w:rsidRPr="00FE23C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656955CA" w14:textId="77777777" w:rsidR="00A210A0" w:rsidRPr="00FE23C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FE23C5" w14:paraId="570DD871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31831D36" w14:textId="77777777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E047E48" w14:textId="41ECA4DA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FE23C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494" w:type="dxa"/>
            <w:shd w:val="clear" w:color="auto" w:fill="auto"/>
          </w:tcPr>
          <w:p w14:paraId="5D6D4594" w14:textId="77777777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4132C29" w14:textId="7DB433BB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FE23C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2E92023A" w14:textId="77777777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26C430A" w14:textId="10C5F97A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FE23C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7E54938C" w14:textId="77777777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DAD558D" w14:textId="637CC84C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FE23C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4DB7C715" w14:textId="77777777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E5D47B3" w14:textId="2D806AEA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FE23C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7B94540C" w14:textId="77777777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4694F24" w14:textId="36A5CFA9" w:rsidR="00C17A10" w:rsidRPr="00FE23C5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FE23C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FE23C5" w:rsidRPr="00FE23C5" w14:paraId="75C9083F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49354203" w14:textId="77777777" w:rsidR="00A210A0" w:rsidRPr="00FE23C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B325A90" w14:textId="77777777" w:rsidR="00A210A0" w:rsidRPr="00FE23C5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FE23C5" w:rsidRPr="00FE23C5" w14:paraId="6B5585B2" w14:textId="77777777" w:rsidTr="00581E0E">
        <w:tc>
          <w:tcPr>
            <w:tcW w:w="6041" w:type="dxa"/>
            <w:shd w:val="clear" w:color="auto" w:fill="auto"/>
          </w:tcPr>
          <w:p w14:paraId="3C4E531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3D6A373" w14:textId="157D10A5" w:rsidR="007C4B51" w:rsidRPr="00FE23C5" w:rsidRDefault="00114837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546,402</w:t>
            </w:r>
          </w:p>
        </w:tc>
        <w:tc>
          <w:tcPr>
            <w:tcW w:w="494" w:type="dxa"/>
            <w:shd w:val="clear" w:color="auto" w:fill="auto"/>
          </w:tcPr>
          <w:p w14:paraId="7C49438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B14AB9" w14:textId="0FA601A6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456,965</w:t>
            </w:r>
          </w:p>
        </w:tc>
        <w:tc>
          <w:tcPr>
            <w:tcW w:w="262" w:type="dxa"/>
            <w:shd w:val="clear" w:color="auto" w:fill="auto"/>
          </w:tcPr>
          <w:p w14:paraId="298C4E3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6A22207" w14:textId="1F0AE5E6" w:rsidR="007C4B51" w:rsidRPr="00FE23C5" w:rsidRDefault="001D4E8F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1,471</w:t>
            </w:r>
          </w:p>
        </w:tc>
        <w:tc>
          <w:tcPr>
            <w:tcW w:w="263" w:type="dxa"/>
            <w:shd w:val="clear" w:color="auto" w:fill="auto"/>
          </w:tcPr>
          <w:p w14:paraId="15000BE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DD69BCD" w14:textId="1C30612B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33,527</w:t>
            </w:r>
          </w:p>
        </w:tc>
        <w:tc>
          <w:tcPr>
            <w:tcW w:w="262" w:type="dxa"/>
            <w:shd w:val="clear" w:color="auto" w:fill="auto"/>
          </w:tcPr>
          <w:p w14:paraId="6D23E85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595BF95" w14:textId="09CDA210" w:rsidR="007C4B51" w:rsidRPr="00FE23C5" w:rsidRDefault="00114837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547,873</w:t>
            </w:r>
          </w:p>
        </w:tc>
        <w:tc>
          <w:tcPr>
            <w:tcW w:w="262" w:type="dxa"/>
            <w:shd w:val="clear" w:color="auto" w:fill="auto"/>
          </w:tcPr>
          <w:p w14:paraId="2CE3666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ADC9539" w14:textId="5B2D4AE3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490,492</w:t>
            </w:r>
          </w:p>
        </w:tc>
      </w:tr>
      <w:tr w:rsidR="00FE23C5" w:rsidRPr="00FE23C5" w14:paraId="33124CA0" w14:textId="77777777" w:rsidTr="00581E0E">
        <w:tc>
          <w:tcPr>
            <w:tcW w:w="6041" w:type="dxa"/>
            <w:shd w:val="clear" w:color="auto" w:fill="auto"/>
          </w:tcPr>
          <w:p w14:paraId="4AF6DD4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9793" w14:textId="5EB470F0" w:rsidR="007C4B51" w:rsidRPr="00FE23C5" w:rsidRDefault="00114837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546,402</w:t>
            </w:r>
          </w:p>
        </w:tc>
        <w:tc>
          <w:tcPr>
            <w:tcW w:w="494" w:type="dxa"/>
            <w:shd w:val="clear" w:color="auto" w:fill="auto"/>
          </w:tcPr>
          <w:p w14:paraId="682AD7B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358E2" w14:textId="2537FD7E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456,965</w:t>
            </w:r>
          </w:p>
        </w:tc>
        <w:tc>
          <w:tcPr>
            <w:tcW w:w="262" w:type="dxa"/>
            <w:shd w:val="clear" w:color="auto" w:fill="auto"/>
          </w:tcPr>
          <w:p w14:paraId="6B95AD2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2701" w14:textId="699D23EE" w:rsidR="007C4B51" w:rsidRPr="00FE23C5" w:rsidRDefault="001D4E8F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1,471</w:t>
            </w:r>
          </w:p>
        </w:tc>
        <w:tc>
          <w:tcPr>
            <w:tcW w:w="263" w:type="dxa"/>
            <w:shd w:val="clear" w:color="auto" w:fill="auto"/>
          </w:tcPr>
          <w:p w14:paraId="5AE2503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3BAD" w14:textId="03275338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33.527</w:t>
            </w:r>
          </w:p>
        </w:tc>
        <w:tc>
          <w:tcPr>
            <w:tcW w:w="262" w:type="dxa"/>
            <w:shd w:val="clear" w:color="auto" w:fill="auto"/>
          </w:tcPr>
          <w:p w14:paraId="36FA32B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77777C9" w14:textId="5BA559FF" w:rsidR="007C4B51" w:rsidRPr="00FE23C5" w:rsidRDefault="00114837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547,873</w:t>
            </w:r>
          </w:p>
        </w:tc>
        <w:tc>
          <w:tcPr>
            <w:tcW w:w="262" w:type="dxa"/>
            <w:shd w:val="clear" w:color="auto" w:fill="auto"/>
          </w:tcPr>
          <w:p w14:paraId="7D3B186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F253FED" w14:textId="2F356020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490,492</w:t>
            </w:r>
          </w:p>
        </w:tc>
      </w:tr>
      <w:tr w:rsidR="00FE23C5" w:rsidRPr="00FE23C5" w14:paraId="6F55AF96" w14:textId="77777777" w:rsidTr="00581E0E">
        <w:tc>
          <w:tcPr>
            <w:tcW w:w="6041" w:type="dxa"/>
            <w:shd w:val="clear" w:color="auto" w:fill="auto"/>
          </w:tcPr>
          <w:p w14:paraId="601274A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F13404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94DFE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5F203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E63189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AB377C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206F11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F5C23D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CD7240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48DFA62" w14:textId="299F2B5D" w:rsidR="007C4B51" w:rsidRPr="00FE23C5" w:rsidRDefault="001D4E8F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  <w:tc>
          <w:tcPr>
            <w:tcW w:w="262" w:type="dxa"/>
            <w:shd w:val="clear" w:color="auto" w:fill="auto"/>
          </w:tcPr>
          <w:p w14:paraId="75CB534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4467DD2" w14:textId="26E80240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2,743</w:t>
            </w:r>
          </w:p>
        </w:tc>
      </w:tr>
      <w:tr w:rsidR="00FE23C5" w:rsidRPr="00FE23C5" w14:paraId="3493C08F" w14:textId="77777777" w:rsidTr="00581E0E">
        <w:tc>
          <w:tcPr>
            <w:tcW w:w="6041" w:type="dxa"/>
            <w:shd w:val="clear" w:color="auto" w:fill="auto"/>
          </w:tcPr>
          <w:p w14:paraId="453E069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778F239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9566C0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7ACCF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915EEB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9735A7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62505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BB1BE0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CD4D06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53BB" w14:textId="37D03CA8" w:rsidR="007C4B51" w:rsidRPr="00FE23C5" w:rsidRDefault="00114837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549,448</w:t>
            </w:r>
          </w:p>
        </w:tc>
        <w:tc>
          <w:tcPr>
            <w:tcW w:w="262" w:type="dxa"/>
            <w:shd w:val="clear" w:color="auto" w:fill="auto"/>
          </w:tcPr>
          <w:p w14:paraId="13D8311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C288" w14:textId="1839BEB5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493,235</w:t>
            </w:r>
          </w:p>
        </w:tc>
      </w:tr>
      <w:tr w:rsidR="00FE23C5" w:rsidRPr="00FE23C5" w14:paraId="1C7E6B34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34F100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B26D3D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B994C7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16A8D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587B3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87B42B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BBB7BF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28F748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75D83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7F4EE9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A72795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4A6C27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6281D8AE" w14:textId="77777777" w:rsidTr="009B19F1">
        <w:tc>
          <w:tcPr>
            <w:tcW w:w="6041" w:type="dxa"/>
            <w:shd w:val="clear" w:color="auto" w:fill="auto"/>
          </w:tcPr>
          <w:p w14:paraId="38E370E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86FEF12" w14:textId="07E7F063" w:rsidR="007C4B51" w:rsidRPr="00FE23C5" w:rsidRDefault="00114837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111,791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933372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CD7435C" w14:textId="779FEC9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95,423</w:t>
            </w:r>
          </w:p>
        </w:tc>
        <w:tc>
          <w:tcPr>
            <w:tcW w:w="262" w:type="dxa"/>
            <w:shd w:val="clear" w:color="auto" w:fill="auto"/>
          </w:tcPr>
          <w:p w14:paraId="793FEDB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490A39C" w14:textId="2DA3412B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D4E8F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BE16ED0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726504EA" w14:textId="04EAB300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(525)</w:t>
            </w:r>
          </w:p>
        </w:tc>
        <w:tc>
          <w:tcPr>
            <w:tcW w:w="262" w:type="dxa"/>
            <w:shd w:val="clear" w:color="auto" w:fill="auto"/>
          </w:tcPr>
          <w:p w14:paraId="287A7FAB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E8083EE" w14:textId="30005AD6" w:rsidR="007C4B51" w:rsidRPr="00FE23C5" w:rsidRDefault="00114837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58,094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352463C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5D408B" w14:textId="4A58FFA8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47,670</w:t>
            </w:r>
          </w:p>
        </w:tc>
      </w:tr>
      <w:tr w:rsidR="00FE23C5" w:rsidRPr="00FE23C5" w14:paraId="536EDF7B" w14:textId="77777777" w:rsidTr="00581E0E">
        <w:tc>
          <w:tcPr>
            <w:tcW w:w="6041" w:type="dxa"/>
            <w:shd w:val="clear" w:color="auto" w:fill="auto"/>
          </w:tcPr>
          <w:p w14:paraId="2A62704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D7AA200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04A588A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D795B44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AF3AA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46A4202" w14:textId="77777777" w:rsidR="007C4B51" w:rsidRPr="00FE23C5" w:rsidRDefault="007C4B51" w:rsidP="007C4B51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B730DA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7E0CCF0" w14:textId="77777777" w:rsidR="007C4B51" w:rsidRPr="00FE23C5" w:rsidRDefault="007C4B51" w:rsidP="007C4B51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1622EF4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23356" w14:textId="5B77709E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4E3214" w:rsidRPr="00FE23C5">
              <w:rPr>
                <w:rFonts w:ascii="Angsana New" w:hAnsi="Angsana New"/>
                <w:sz w:val="30"/>
                <w:szCs w:val="30"/>
              </w:rPr>
              <w:t>15,384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7B83B1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FBAD2" w14:textId="73A38F0F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(7,276)</w:t>
            </w:r>
          </w:p>
        </w:tc>
      </w:tr>
      <w:tr w:rsidR="00FE23C5" w:rsidRPr="00FE23C5" w14:paraId="5B65022E" w14:textId="77777777" w:rsidTr="00581E0E">
        <w:tc>
          <w:tcPr>
            <w:tcW w:w="6041" w:type="dxa"/>
            <w:shd w:val="clear" w:color="auto" w:fill="auto"/>
          </w:tcPr>
          <w:p w14:paraId="5F805FA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5AE3629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490BA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D51ABC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1372F5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D2095E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2331F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F404DA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F0151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55B15" w14:textId="7FAF2D03" w:rsidR="007C4B51" w:rsidRPr="00FE23C5" w:rsidRDefault="00D960C7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42,710</w:t>
            </w:r>
          </w:p>
        </w:tc>
        <w:tc>
          <w:tcPr>
            <w:tcW w:w="262" w:type="dxa"/>
            <w:shd w:val="clear" w:color="auto" w:fill="auto"/>
          </w:tcPr>
          <w:p w14:paraId="2C64250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1C57" w14:textId="6D44E23A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40,394</w:t>
            </w:r>
          </w:p>
        </w:tc>
      </w:tr>
      <w:tr w:rsidR="00FE23C5" w:rsidRPr="00FE23C5" w14:paraId="15C9D770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4D1190F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5F3A0B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E6A24E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917E07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40AB71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A1F4F0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E28105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208C8F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6130F11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435B66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BA352E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3AF43D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45CB8069" w14:textId="77777777" w:rsidTr="00581E0E">
        <w:tc>
          <w:tcPr>
            <w:tcW w:w="6041" w:type="dxa"/>
            <w:shd w:val="clear" w:color="auto" w:fill="auto"/>
          </w:tcPr>
          <w:p w14:paraId="7B5A98B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5DA2553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7ABEEA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9EE738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BD3B2A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3788C1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2A485F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CB3FC3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FDFBFB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C9D0D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A5E161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6820A2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603234AD" w14:textId="77777777" w:rsidTr="00581E0E">
        <w:tc>
          <w:tcPr>
            <w:tcW w:w="6041" w:type="dxa"/>
            <w:shd w:val="clear" w:color="auto" w:fill="auto"/>
          </w:tcPr>
          <w:p w14:paraId="2B0A0F9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3C05E136" w14:textId="44DFD50B" w:rsidR="007C4B51" w:rsidRPr="00FE23C5" w:rsidRDefault="00BB3EB8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34</w:t>
            </w:r>
            <w:r w:rsidR="00B14A80" w:rsidRPr="00FE23C5">
              <w:rPr>
                <w:rFonts w:ascii="Angsana New" w:hAnsi="Angsana New"/>
                <w:sz w:val="30"/>
                <w:szCs w:val="30"/>
              </w:rPr>
              <w:t>,871</w:t>
            </w:r>
          </w:p>
        </w:tc>
        <w:tc>
          <w:tcPr>
            <w:tcW w:w="494" w:type="dxa"/>
            <w:shd w:val="clear" w:color="auto" w:fill="auto"/>
          </w:tcPr>
          <w:p w14:paraId="489DB30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4E9E849" w14:textId="53035693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30,724</w:t>
            </w:r>
          </w:p>
        </w:tc>
        <w:tc>
          <w:tcPr>
            <w:tcW w:w="262" w:type="dxa"/>
            <w:shd w:val="clear" w:color="auto" w:fill="auto"/>
          </w:tcPr>
          <w:p w14:paraId="7C81231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12B2842" w14:textId="3D6C3D3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FB420C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C5B347C" w14:textId="060DCBC2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F9608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6F8C8AC" w14:textId="59C913C7" w:rsidR="007C4B51" w:rsidRPr="00FE23C5" w:rsidRDefault="00ED5DC2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33,933</w:t>
            </w:r>
          </w:p>
        </w:tc>
        <w:tc>
          <w:tcPr>
            <w:tcW w:w="262" w:type="dxa"/>
            <w:shd w:val="clear" w:color="auto" w:fill="auto"/>
          </w:tcPr>
          <w:p w14:paraId="2137601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46DB7D4" w14:textId="6BDB08DF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30,724</w:t>
            </w:r>
          </w:p>
        </w:tc>
      </w:tr>
      <w:tr w:rsidR="00FE23C5" w:rsidRPr="00FE23C5" w14:paraId="2BE4EA17" w14:textId="77777777" w:rsidTr="00581E0E">
        <w:tc>
          <w:tcPr>
            <w:tcW w:w="6041" w:type="dxa"/>
            <w:shd w:val="clear" w:color="auto" w:fill="auto"/>
          </w:tcPr>
          <w:p w14:paraId="011BC9F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221E9DAF" w14:textId="5F1FAAC1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</w:t>
            </w:r>
            <w:r w:rsidR="00B14A80" w:rsidRPr="00FE23C5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494" w:type="dxa"/>
            <w:shd w:val="clear" w:color="auto" w:fill="auto"/>
          </w:tcPr>
          <w:p w14:paraId="0B93FD7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76FC118" w14:textId="7332F475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262" w:type="dxa"/>
            <w:shd w:val="clear" w:color="auto" w:fill="auto"/>
          </w:tcPr>
          <w:p w14:paraId="254F856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6BDB41B" w14:textId="7C752AA3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6B35B0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9B8190D" w14:textId="1004C530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6A5C4B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07874C6" w14:textId="78D80545" w:rsidR="007C4B51" w:rsidRPr="00FE23C5" w:rsidRDefault="00704E9C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</w:t>
            </w:r>
            <w:r w:rsidR="00784524" w:rsidRPr="00FE23C5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62" w:type="dxa"/>
            <w:shd w:val="clear" w:color="auto" w:fill="auto"/>
          </w:tcPr>
          <w:p w14:paraId="3824B71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3916537" w14:textId="36400A25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</w:tr>
      <w:tr w:rsidR="00FE23C5" w:rsidRPr="00FE23C5" w14:paraId="31C79C22" w14:textId="77777777" w:rsidTr="00581E0E">
        <w:tc>
          <w:tcPr>
            <w:tcW w:w="6041" w:type="dxa"/>
            <w:shd w:val="clear" w:color="auto" w:fill="auto"/>
          </w:tcPr>
          <w:p w14:paraId="07F5389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6589CB14" w14:textId="55756179" w:rsidR="007C4B51" w:rsidRPr="00FE23C5" w:rsidRDefault="00BB3EB8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="0017492C" w:rsidRPr="00FE23C5">
              <w:rPr>
                <w:rFonts w:ascii="Angsana New" w:hAnsi="Angsana New"/>
                <w:sz w:val="30"/>
                <w:szCs w:val="30"/>
              </w:rPr>
              <w:t>,190</w:t>
            </w:r>
          </w:p>
        </w:tc>
        <w:tc>
          <w:tcPr>
            <w:tcW w:w="494" w:type="dxa"/>
            <w:shd w:val="clear" w:color="auto" w:fill="auto"/>
          </w:tcPr>
          <w:p w14:paraId="7240BB9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86A982E" w14:textId="1AFF48A5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  <w:tc>
          <w:tcPr>
            <w:tcW w:w="262" w:type="dxa"/>
            <w:shd w:val="clear" w:color="auto" w:fill="auto"/>
          </w:tcPr>
          <w:p w14:paraId="6C5CF93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5D2CC3D" w14:textId="35F1B03E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F21EC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D943B65" w14:textId="7B686D0B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B76FE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A4BCA95" w14:textId="699461E6" w:rsidR="007C4B51" w:rsidRPr="00FE23C5" w:rsidRDefault="00784524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4,190</w:t>
            </w:r>
          </w:p>
        </w:tc>
        <w:tc>
          <w:tcPr>
            <w:tcW w:w="262" w:type="dxa"/>
            <w:shd w:val="clear" w:color="auto" w:fill="auto"/>
          </w:tcPr>
          <w:p w14:paraId="18A7605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826C104" w14:textId="016B46F6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</w:tr>
    </w:tbl>
    <w:bookmarkEnd w:id="38"/>
    <w:p w14:paraId="6ED0EF10" w14:textId="77777777" w:rsidR="00C00BBE" w:rsidRPr="00FE23C5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0701BF1" w14:textId="533381D7" w:rsidR="00C00BBE" w:rsidRPr="00FE23C5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FE23C5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</w:t>
      </w:r>
      <w:r w:rsidR="009D4736" w:rsidRPr="00FE23C5">
        <w:rPr>
          <w:rFonts w:ascii="AngsanaUPC" w:hAnsi="AngsanaUPC" w:cs="AngsanaUPC" w:hint="cs"/>
          <w:sz w:val="30"/>
          <w:szCs w:val="30"/>
          <w:cs/>
        </w:rPr>
        <w:t>เก้าเดือน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 สิ้นสุดวันที่ </w:t>
      </w:r>
      <w:r w:rsidRPr="00FE23C5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9D4736" w:rsidRPr="00FE23C5">
        <w:rPr>
          <w:rFonts w:ascii="AngsanaUPC" w:hAnsi="AngsanaUPC" w:cs="AngsanaUPC" w:hint="cs"/>
          <w:sz w:val="30"/>
          <w:szCs w:val="30"/>
          <w:cs/>
          <w:lang w:val="en-GB"/>
        </w:rPr>
        <w:t>กันยายน</w:t>
      </w:r>
      <w:r w:rsidRPr="00FE23C5">
        <w:rPr>
          <w:rFonts w:ascii="AngsanaUPC" w:hAnsi="AngsanaUPC" w:cs="AngsanaUPC" w:hint="cs"/>
          <w:sz w:val="30"/>
          <w:szCs w:val="30"/>
          <w:cs/>
          <w:lang w:val="en-GB"/>
        </w:rPr>
        <w:t xml:space="preserve"> </w:t>
      </w:r>
      <w:r w:rsidRPr="00FE23C5">
        <w:rPr>
          <w:rFonts w:ascii="AngsanaUPC" w:hAnsi="AngsanaUPC" w:cs="AngsanaUPC" w:hint="cs"/>
          <w:sz w:val="30"/>
          <w:szCs w:val="30"/>
          <w:lang w:val="en-GB"/>
        </w:rPr>
        <w:t>2567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FE23C5">
        <w:rPr>
          <w:rFonts w:ascii="AngsanaUPC" w:hAnsi="AngsanaUPC" w:cs="AngsanaUPC"/>
          <w:sz w:val="30"/>
          <w:szCs w:val="30"/>
        </w:rPr>
        <w:t xml:space="preserve">2566 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FE23C5" w:rsidRPr="00FE23C5" w14:paraId="01D253E6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47ECD261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634FA74E" w14:textId="57740477" w:rsidR="00C00BBE" w:rsidRPr="00FE23C5" w:rsidRDefault="00CD49A2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5414A5DA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7CE95BFE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1F7B1D62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23C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122F79E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45823905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23C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FD25FBE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34AFB738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FE23C5" w14:paraId="5EB3B600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372B731D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8EBEDFD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494" w:type="dxa"/>
            <w:shd w:val="clear" w:color="auto" w:fill="auto"/>
          </w:tcPr>
          <w:p w14:paraId="2E15BD35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0859DF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26C7BA8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6D0A5FC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</w:tcPr>
          <w:p w14:paraId="1D7C991A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00A4B24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35F195F8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0132888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4A06B04A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DA5DA46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FE23C5" w:rsidRPr="00FE23C5" w14:paraId="03C2DB01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2F5A0088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AD335C7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FE23C5" w:rsidRPr="00FE23C5" w14:paraId="56DDDDEB" w14:textId="77777777" w:rsidTr="003C50CC">
        <w:tc>
          <w:tcPr>
            <w:tcW w:w="6041" w:type="dxa"/>
            <w:shd w:val="clear" w:color="auto" w:fill="auto"/>
          </w:tcPr>
          <w:p w14:paraId="6558625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0AC0BD08" w14:textId="13697946" w:rsidR="007C4B51" w:rsidRPr="00FE23C5" w:rsidRDefault="004E3214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</w:t>
            </w:r>
            <w:r w:rsidR="00D960C7" w:rsidRPr="00FE23C5">
              <w:rPr>
                <w:rFonts w:ascii="Angsana New" w:hAnsi="Angsana New"/>
                <w:sz w:val="30"/>
                <w:szCs w:val="30"/>
              </w:rPr>
              <w:t>,547,878</w:t>
            </w:r>
          </w:p>
        </w:tc>
        <w:tc>
          <w:tcPr>
            <w:tcW w:w="494" w:type="dxa"/>
            <w:shd w:val="clear" w:color="auto" w:fill="auto"/>
          </w:tcPr>
          <w:p w14:paraId="1F209C3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114FE29" w14:textId="08E76C5C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1,327,226</w:t>
            </w:r>
          </w:p>
        </w:tc>
        <w:tc>
          <w:tcPr>
            <w:tcW w:w="262" w:type="dxa"/>
            <w:shd w:val="clear" w:color="auto" w:fill="auto"/>
          </w:tcPr>
          <w:p w14:paraId="5D67361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5B942B30" w14:textId="6BB14B71" w:rsidR="007C4B51" w:rsidRPr="00FE23C5" w:rsidRDefault="004E3214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42,450</w:t>
            </w:r>
          </w:p>
        </w:tc>
        <w:tc>
          <w:tcPr>
            <w:tcW w:w="263" w:type="dxa"/>
            <w:shd w:val="clear" w:color="auto" w:fill="auto"/>
          </w:tcPr>
          <w:p w14:paraId="5E49A7C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AB75BBB" w14:textId="4CAC1C4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108,864</w:t>
            </w:r>
          </w:p>
        </w:tc>
        <w:tc>
          <w:tcPr>
            <w:tcW w:w="262" w:type="dxa"/>
            <w:shd w:val="clear" w:color="auto" w:fill="auto"/>
          </w:tcPr>
          <w:p w14:paraId="7747033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A53B04B" w14:textId="5C238878" w:rsidR="007C4B51" w:rsidRPr="00FE23C5" w:rsidRDefault="00714CA6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</w:t>
            </w:r>
            <w:r w:rsidR="00D960C7" w:rsidRPr="00FE23C5">
              <w:rPr>
                <w:rFonts w:ascii="Angsana New" w:hAnsi="Angsana New"/>
                <w:sz w:val="30"/>
                <w:szCs w:val="30"/>
              </w:rPr>
              <w:t>590,328</w:t>
            </w:r>
          </w:p>
        </w:tc>
        <w:tc>
          <w:tcPr>
            <w:tcW w:w="262" w:type="dxa"/>
            <w:shd w:val="clear" w:color="auto" w:fill="auto"/>
          </w:tcPr>
          <w:p w14:paraId="779F208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EB0FCC5" w14:textId="5BF56EDA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1,436,090</w:t>
            </w:r>
          </w:p>
        </w:tc>
      </w:tr>
      <w:tr w:rsidR="00FE23C5" w:rsidRPr="00FE23C5" w14:paraId="4F6C5891" w14:textId="77777777" w:rsidTr="003C50CC">
        <w:tc>
          <w:tcPr>
            <w:tcW w:w="6041" w:type="dxa"/>
            <w:shd w:val="clear" w:color="auto" w:fill="auto"/>
          </w:tcPr>
          <w:p w14:paraId="18975DB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3B537" w14:textId="718E5B3C" w:rsidR="007C4B51" w:rsidRPr="00FE23C5" w:rsidRDefault="00D960C7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1,547,878</w:t>
            </w:r>
          </w:p>
        </w:tc>
        <w:tc>
          <w:tcPr>
            <w:tcW w:w="494" w:type="dxa"/>
            <w:shd w:val="clear" w:color="auto" w:fill="auto"/>
          </w:tcPr>
          <w:p w14:paraId="7D7BB02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0E831" w14:textId="4D9DAD20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1,327,226</w:t>
            </w:r>
          </w:p>
        </w:tc>
        <w:tc>
          <w:tcPr>
            <w:tcW w:w="262" w:type="dxa"/>
            <w:shd w:val="clear" w:color="auto" w:fill="auto"/>
          </w:tcPr>
          <w:p w14:paraId="4278502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6E1E6" w14:textId="4AA0E970" w:rsidR="007C4B51" w:rsidRPr="00FE23C5" w:rsidRDefault="004E3214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42,450</w:t>
            </w:r>
          </w:p>
        </w:tc>
        <w:tc>
          <w:tcPr>
            <w:tcW w:w="263" w:type="dxa"/>
            <w:shd w:val="clear" w:color="auto" w:fill="auto"/>
          </w:tcPr>
          <w:p w14:paraId="4934FB3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62B79" w14:textId="1942A3EB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108,864</w:t>
            </w:r>
          </w:p>
        </w:tc>
        <w:tc>
          <w:tcPr>
            <w:tcW w:w="262" w:type="dxa"/>
            <w:shd w:val="clear" w:color="auto" w:fill="auto"/>
          </w:tcPr>
          <w:p w14:paraId="6C0E872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46437AB" w14:textId="1EAEC4D2" w:rsidR="007C4B51" w:rsidRPr="00FE23C5" w:rsidRDefault="00714CA6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960C7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590,328</w:t>
            </w:r>
          </w:p>
        </w:tc>
        <w:tc>
          <w:tcPr>
            <w:tcW w:w="262" w:type="dxa"/>
            <w:shd w:val="clear" w:color="auto" w:fill="auto"/>
          </w:tcPr>
          <w:p w14:paraId="13B853B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16F8C76" w14:textId="35DFA731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1,436,090</w:t>
            </w:r>
          </w:p>
        </w:tc>
      </w:tr>
      <w:tr w:rsidR="00FE23C5" w:rsidRPr="00FE23C5" w14:paraId="5D3E05EC" w14:textId="77777777" w:rsidTr="003C50CC">
        <w:tc>
          <w:tcPr>
            <w:tcW w:w="6041" w:type="dxa"/>
            <w:shd w:val="clear" w:color="auto" w:fill="auto"/>
          </w:tcPr>
          <w:p w14:paraId="0A8E9A6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BC53DB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8DCDA4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BAF0FB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5F9C5C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2A2634C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C3479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C9EB73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FE76B6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C1057FC" w14:textId="49F0A0E0" w:rsidR="007C4B51" w:rsidRPr="00FE23C5" w:rsidRDefault="00714CA6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8,727</w:t>
            </w:r>
          </w:p>
        </w:tc>
        <w:tc>
          <w:tcPr>
            <w:tcW w:w="262" w:type="dxa"/>
            <w:shd w:val="clear" w:color="auto" w:fill="auto"/>
          </w:tcPr>
          <w:p w14:paraId="1A0C4B4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4B05F1F" w14:textId="7147F80C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29,158</w:t>
            </w:r>
          </w:p>
        </w:tc>
      </w:tr>
      <w:tr w:rsidR="00FE23C5" w:rsidRPr="00FE23C5" w14:paraId="591A0DD8" w14:textId="77777777" w:rsidTr="003C50CC">
        <w:tc>
          <w:tcPr>
            <w:tcW w:w="6041" w:type="dxa"/>
            <w:shd w:val="clear" w:color="auto" w:fill="auto"/>
          </w:tcPr>
          <w:p w14:paraId="2F760A8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5E7E7DB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5A9907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51763B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D5A534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D3AA4A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DCBD29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F5BCE8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00F677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1FAB5" w14:textId="1FA25C01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960C7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599,055</w:t>
            </w:r>
          </w:p>
        </w:tc>
        <w:tc>
          <w:tcPr>
            <w:tcW w:w="262" w:type="dxa"/>
            <w:shd w:val="clear" w:color="auto" w:fill="auto"/>
          </w:tcPr>
          <w:p w14:paraId="08FBB27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6337" w14:textId="38E0AE0D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1,465,248</w:t>
            </w:r>
          </w:p>
        </w:tc>
      </w:tr>
      <w:tr w:rsidR="00FE23C5" w:rsidRPr="00FE23C5" w14:paraId="08D7AD9D" w14:textId="77777777" w:rsidTr="003C50C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579201A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755D92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379831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7A5F65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4E87FA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67558D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EDD4A8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A80050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C4D2F5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81CE72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7DBB96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363704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4C2C2D0E" w14:textId="77777777" w:rsidTr="003C50CC">
        <w:tc>
          <w:tcPr>
            <w:tcW w:w="6041" w:type="dxa"/>
            <w:shd w:val="clear" w:color="auto" w:fill="auto"/>
          </w:tcPr>
          <w:p w14:paraId="552C14A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7207853" w14:textId="7C86D03B" w:rsidR="007C4B51" w:rsidRPr="00FE23C5" w:rsidRDefault="00D960C7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315,947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53B4CA1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9B9A833" w14:textId="7ACDB56F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246,978</w:t>
            </w:r>
          </w:p>
        </w:tc>
        <w:tc>
          <w:tcPr>
            <w:tcW w:w="262" w:type="dxa"/>
            <w:shd w:val="clear" w:color="auto" w:fill="auto"/>
          </w:tcPr>
          <w:p w14:paraId="4276902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98624E1" w14:textId="2CF4749C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3214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1,513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A41A25C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12FE5600" w14:textId="411C3AEA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10,197</w:t>
            </w:r>
          </w:p>
        </w:tc>
        <w:tc>
          <w:tcPr>
            <w:tcW w:w="262" w:type="dxa"/>
            <w:shd w:val="clear" w:color="auto" w:fill="auto"/>
          </w:tcPr>
          <w:p w14:paraId="423608C7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DFB9EC6" w14:textId="13A5F18B" w:rsidR="007C4B51" w:rsidRPr="00FE23C5" w:rsidRDefault="00D960C7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168,667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906DBA9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725B20C" w14:textId="78F48AA9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135,605</w:t>
            </w:r>
          </w:p>
        </w:tc>
      </w:tr>
      <w:tr w:rsidR="00FE23C5" w:rsidRPr="00FE23C5" w14:paraId="2409606A" w14:textId="77777777" w:rsidTr="003C50CC">
        <w:tc>
          <w:tcPr>
            <w:tcW w:w="6041" w:type="dxa"/>
            <w:shd w:val="clear" w:color="auto" w:fill="auto"/>
          </w:tcPr>
          <w:p w14:paraId="55C962D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9E22D33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64ECB57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7FBBD46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F99151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CB44C8" w14:textId="77777777" w:rsidR="007C4B51" w:rsidRPr="00FE23C5" w:rsidRDefault="007C4B51" w:rsidP="007C4B51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71AB1A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61E3D65" w14:textId="77777777" w:rsidR="007C4B51" w:rsidRPr="00FE23C5" w:rsidRDefault="007C4B51" w:rsidP="007C4B51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71260A7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CF2C3" w14:textId="244E02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714CA6" w:rsidRPr="00FE23C5">
              <w:rPr>
                <w:rFonts w:ascii="Angsana New" w:hAnsi="Angsana New"/>
                <w:sz w:val="30"/>
                <w:szCs w:val="30"/>
              </w:rPr>
              <w:t>39,188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DAA1A3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BFDEF" w14:textId="1D086594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(20,798)</w:t>
            </w:r>
          </w:p>
        </w:tc>
      </w:tr>
      <w:tr w:rsidR="00FE23C5" w:rsidRPr="00FE23C5" w14:paraId="13DF268A" w14:textId="77777777" w:rsidTr="003C50CC">
        <w:tc>
          <w:tcPr>
            <w:tcW w:w="6041" w:type="dxa"/>
            <w:shd w:val="clear" w:color="auto" w:fill="auto"/>
          </w:tcPr>
          <w:p w14:paraId="16C48AE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0D11292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6641B8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980CE8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D7FEBA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F7F707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70AF53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A6E840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CCC68E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0FD4B" w14:textId="49686888" w:rsidR="007C4B51" w:rsidRPr="00FE23C5" w:rsidRDefault="00D960C7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129,479</w:t>
            </w:r>
          </w:p>
        </w:tc>
        <w:tc>
          <w:tcPr>
            <w:tcW w:w="262" w:type="dxa"/>
            <w:shd w:val="clear" w:color="auto" w:fill="auto"/>
          </w:tcPr>
          <w:p w14:paraId="1A6219D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6F12D" w14:textId="7DEE3F14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114,807</w:t>
            </w:r>
          </w:p>
        </w:tc>
      </w:tr>
      <w:tr w:rsidR="00FE23C5" w:rsidRPr="00FE23C5" w14:paraId="00FB9A9E" w14:textId="77777777" w:rsidTr="003C50C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72D631C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E40A19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084194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6C9FF6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E57C0A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7867CE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D730A5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16012E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DC11DFA" w14:textId="77777777" w:rsidR="007C4B51" w:rsidRPr="00FE23C5" w:rsidRDefault="007C4B51" w:rsidP="007C4B5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4A7CA6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0B947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B4AD5DE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560C3AC5" w14:textId="77777777" w:rsidTr="003C50CC">
        <w:tc>
          <w:tcPr>
            <w:tcW w:w="6041" w:type="dxa"/>
            <w:shd w:val="clear" w:color="auto" w:fill="auto"/>
          </w:tcPr>
          <w:p w14:paraId="4F67415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47428B4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EE73FC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88756B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B17848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042F54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3C9336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8C7067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64FAE3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9DC3E09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144E45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AF8CE3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6DBDEA01" w14:textId="77777777" w:rsidTr="00B601EE">
        <w:tc>
          <w:tcPr>
            <w:tcW w:w="6041" w:type="dxa"/>
            <w:shd w:val="clear" w:color="auto" w:fill="auto"/>
          </w:tcPr>
          <w:p w14:paraId="2E377E2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21EF1E78" w14:textId="205E3082" w:rsidR="007C4B51" w:rsidRPr="00FE23C5" w:rsidRDefault="00ED5DC2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154</w:t>
            </w:r>
          </w:p>
        </w:tc>
        <w:tc>
          <w:tcPr>
            <w:tcW w:w="494" w:type="dxa"/>
            <w:shd w:val="clear" w:color="auto" w:fill="auto"/>
          </w:tcPr>
          <w:p w14:paraId="6D70B0F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740F51B" w14:textId="3087FE9E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91,538</w:t>
            </w:r>
          </w:p>
        </w:tc>
        <w:tc>
          <w:tcPr>
            <w:tcW w:w="262" w:type="dxa"/>
            <w:shd w:val="clear" w:color="auto" w:fill="auto"/>
          </w:tcPr>
          <w:p w14:paraId="3207C17C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96801F" w14:textId="0F441C36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EBE0971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B7D0858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6B5FF1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F072CFC" w14:textId="70CB02FD" w:rsidR="007C4B51" w:rsidRPr="00FE23C5" w:rsidRDefault="000A2AD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98</w:t>
            </w:r>
            <w:r w:rsidR="007C4B51"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Pr="00FE23C5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62" w:type="dxa"/>
            <w:shd w:val="clear" w:color="auto" w:fill="auto"/>
          </w:tcPr>
          <w:p w14:paraId="2155720D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6052088" w14:textId="15D0C1F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91,538</w:t>
            </w:r>
          </w:p>
        </w:tc>
      </w:tr>
      <w:tr w:rsidR="00FE23C5" w:rsidRPr="00FE23C5" w14:paraId="108086D1" w14:textId="77777777" w:rsidTr="00B601EE">
        <w:tc>
          <w:tcPr>
            <w:tcW w:w="6041" w:type="dxa"/>
            <w:shd w:val="clear" w:color="auto" w:fill="auto"/>
          </w:tcPr>
          <w:p w14:paraId="29C71815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55F3B0E0" w14:textId="0E9E4459" w:rsidR="007C4B51" w:rsidRPr="00FE23C5" w:rsidRDefault="00704E9C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  <w:tc>
          <w:tcPr>
            <w:tcW w:w="494" w:type="dxa"/>
            <w:shd w:val="clear" w:color="auto" w:fill="auto"/>
          </w:tcPr>
          <w:p w14:paraId="00D553A7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2F6CBB8" w14:textId="65F6973C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62" w:type="dxa"/>
            <w:shd w:val="clear" w:color="auto" w:fill="auto"/>
          </w:tcPr>
          <w:p w14:paraId="20F1FF1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ED462B1" w14:textId="42FAF405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4DB2B7B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71FE3A0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D6C581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07BC0C5" w14:textId="127105DF" w:rsidR="007C4B51" w:rsidRPr="00FE23C5" w:rsidRDefault="00704E9C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  <w:tc>
          <w:tcPr>
            <w:tcW w:w="262" w:type="dxa"/>
            <w:shd w:val="clear" w:color="auto" w:fill="auto"/>
          </w:tcPr>
          <w:p w14:paraId="669F26B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29E5DC9" w14:textId="1F0E4042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FE23C5" w:rsidRPr="00FE23C5" w14:paraId="2CC16AE8" w14:textId="77777777" w:rsidTr="00B601EE">
        <w:tc>
          <w:tcPr>
            <w:tcW w:w="6041" w:type="dxa"/>
            <w:shd w:val="clear" w:color="auto" w:fill="auto"/>
          </w:tcPr>
          <w:p w14:paraId="2DC0CC82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587253C4" w14:textId="57E64626" w:rsidR="007C4B51" w:rsidRPr="00FE23C5" w:rsidRDefault="00BB3EB8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 w:rsidR="007C4B51"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848</w:t>
            </w:r>
          </w:p>
        </w:tc>
        <w:tc>
          <w:tcPr>
            <w:tcW w:w="494" w:type="dxa"/>
            <w:shd w:val="clear" w:color="auto" w:fill="auto"/>
          </w:tcPr>
          <w:p w14:paraId="35047D6A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84C24FA" w14:textId="7AAD687B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  <w:tc>
          <w:tcPr>
            <w:tcW w:w="262" w:type="dxa"/>
            <w:shd w:val="clear" w:color="auto" w:fill="auto"/>
          </w:tcPr>
          <w:p w14:paraId="6C3339A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437834E" w14:textId="30704AB2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B4ED53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8016684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C695DF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5703D2A" w14:textId="4F2D2836" w:rsidR="007C4B51" w:rsidRPr="00FE23C5" w:rsidRDefault="000A2AD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12</w:t>
            </w:r>
            <w:r w:rsidR="007C4B51"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Pr="00FE23C5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62" w:type="dxa"/>
            <w:shd w:val="clear" w:color="auto" w:fill="auto"/>
          </w:tcPr>
          <w:p w14:paraId="7DE75416" w14:textId="77777777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E91DC69" w14:textId="792C7542" w:rsidR="007C4B51" w:rsidRPr="00FE23C5" w:rsidRDefault="007C4B51" w:rsidP="007C4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</w:tr>
    </w:tbl>
    <w:p w14:paraId="5C88651D" w14:textId="77777777" w:rsidR="00C00BBE" w:rsidRPr="00FE23C5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79BF02F" w14:textId="304FE962" w:rsidR="00C00BBE" w:rsidRPr="00FE23C5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FE23C5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ข้อมูลเกี่ยวกับส่วนงานที่รายงานสำหรับงวดสามเดือน</w:t>
      </w:r>
      <w:r w:rsidR="000A2AD1" w:rsidRPr="00FE23C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Pr="00FE23C5">
        <w:rPr>
          <w:rFonts w:ascii="AngsanaUPC" w:hAnsi="AngsanaUPC" w:cs="AngsanaUPC"/>
          <w:sz w:val="30"/>
          <w:szCs w:val="30"/>
        </w:rPr>
        <w:t xml:space="preserve">30 </w:t>
      </w:r>
      <w:r w:rsidR="009D4736" w:rsidRPr="00FE23C5">
        <w:rPr>
          <w:rFonts w:ascii="AngsanaUPC" w:hAnsi="AngsanaUPC" w:cs="AngsanaUPC"/>
          <w:sz w:val="30"/>
          <w:szCs w:val="30"/>
          <w:cs/>
        </w:rPr>
        <w:t>กันยายน</w:t>
      </w:r>
      <w:r w:rsidRPr="00FE23C5">
        <w:rPr>
          <w:rFonts w:ascii="AngsanaUPC" w:hAnsi="AngsanaUPC" w:cs="AngsanaUPC"/>
          <w:sz w:val="30"/>
          <w:szCs w:val="30"/>
          <w:cs/>
        </w:rPr>
        <w:t xml:space="preserve"> </w:t>
      </w:r>
      <w:r w:rsidRPr="00FE23C5">
        <w:rPr>
          <w:rFonts w:ascii="AngsanaUPC" w:hAnsi="AngsanaUPC" w:cs="AngsanaUPC"/>
          <w:sz w:val="30"/>
          <w:szCs w:val="30"/>
        </w:rPr>
        <w:t xml:space="preserve">2567 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FE23C5">
        <w:rPr>
          <w:rFonts w:ascii="AngsanaUPC" w:hAnsi="AngsanaUPC" w:cs="AngsanaUPC"/>
          <w:sz w:val="30"/>
          <w:szCs w:val="30"/>
        </w:rPr>
        <w:t>2566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5949"/>
        <w:gridCol w:w="1044"/>
        <w:gridCol w:w="489"/>
        <w:gridCol w:w="1084"/>
        <w:gridCol w:w="261"/>
        <w:gridCol w:w="1126"/>
        <w:gridCol w:w="1271"/>
        <w:gridCol w:w="847"/>
        <w:gridCol w:w="261"/>
        <w:gridCol w:w="1166"/>
        <w:gridCol w:w="261"/>
        <w:gridCol w:w="1261"/>
      </w:tblGrid>
      <w:tr w:rsidR="00FE23C5" w:rsidRPr="00FE23C5" w14:paraId="11F81F06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345A356F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03C0AEA2" w14:textId="6ED275D7" w:rsidR="00C00BBE" w:rsidRPr="00FE23C5" w:rsidRDefault="00CD49A2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4B3E0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5A52B5CC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76CAD60F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5E82F615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23C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1276E8D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40C8F8C8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23C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8FCD729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16D73D2D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FE23C5" w14:paraId="14AD83A4" w14:textId="77777777" w:rsidTr="00375801">
        <w:trPr>
          <w:tblHeader/>
        </w:trPr>
        <w:tc>
          <w:tcPr>
            <w:tcW w:w="6041" w:type="dxa"/>
            <w:shd w:val="clear" w:color="auto" w:fill="auto"/>
          </w:tcPr>
          <w:p w14:paraId="321533C5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26FCC2E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494" w:type="dxa"/>
            <w:shd w:val="clear" w:color="auto" w:fill="auto"/>
          </w:tcPr>
          <w:p w14:paraId="45F8E2B8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81E76CB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3C054AA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47CCE9B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1292" w:type="dxa"/>
            <w:shd w:val="clear" w:color="auto" w:fill="auto"/>
          </w:tcPr>
          <w:p w14:paraId="030EE9C7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E2B261F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08626143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13A0468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69C7E50B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4AAB9FA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FE23C5" w:rsidRPr="00FE23C5" w14:paraId="0B3B6A6E" w14:textId="77777777" w:rsidTr="003C50CC">
        <w:trPr>
          <w:tblHeader/>
        </w:trPr>
        <w:tc>
          <w:tcPr>
            <w:tcW w:w="6041" w:type="dxa"/>
            <w:shd w:val="clear" w:color="auto" w:fill="auto"/>
          </w:tcPr>
          <w:p w14:paraId="5F9FD98E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26A1885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FE23C5" w:rsidRPr="00FE23C5" w14:paraId="2511000A" w14:textId="77777777" w:rsidTr="00375801">
        <w:tc>
          <w:tcPr>
            <w:tcW w:w="6041" w:type="dxa"/>
            <w:shd w:val="clear" w:color="auto" w:fill="auto"/>
          </w:tcPr>
          <w:p w14:paraId="016EB5B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0F3DBFFE" w14:textId="1DB2F87A" w:rsidR="00B6756A" w:rsidRPr="00FE23C5" w:rsidRDefault="007C205B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476,746</w:t>
            </w:r>
          </w:p>
        </w:tc>
        <w:tc>
          <w:tcPr>
            <w:tcW w:w="494" w:type="dxa"/>
            <w:shd w:val="clear" w:color="auto" w:fill="auto"/>
          </w:tcPr>
          <w:p w14:paraId="4EFB219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34419DA" w14:textId="2DCE9F6D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462,228</w:t>
            </w:r>
          </w:p>
        </w:tc>
        <w:tc>
          <w:tcPr>
            <w:tcW w:w="262" w:type="dxa"/>
            <w:shd w:val="clear" w:color="auto" w:fill="auto"/>
          </w:tcPr>
          <w:p w14:paraId="36A06B5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43434D83" w14:textId="22CA7263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292" w:type="dxa"/>
            <w:shd w:val="clear" w:color="auto" w:fill="auto"/>
          </w:tcPr>
          <w:p w14:paraId="0801711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  <w:shd w:val="clear" w:color="auto" w:fill="auto"/>
          </w:tcPr>
          <w:p w14:paraId="3A5B1774" w14:textId="2E0A66C4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23,183</w:t>
            </w:r>
          </w:p>
        </w:tc>
        <w:tc>
          <w:tcPr>
            <w:tcW w:w="262" w:type="dxa"/>
            <w:shd w:val="clear" w:color="auto" w:fill="auto"/>
          </w:tcPr>
          <w:p w14:paraId="539F902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B6A58A0" w14:textId="308C5A35" w:rsidR="00B6756A" w:rsidRPr="00FE23C5" w:rsidRDefault="007C205B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477,65</w:t>
            </w:r>
            <w:r w:rsidR="00296A84" w:rsidRPr="00FE23C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29D6C2E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EFFC40D" w14:textId="5BF2E781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485,411</w:t>
            </w:r>
          </w:p>
        </w:tc>
      </w:tr>
      <w:tr w:rsidR="00FE23C5" w:rsidRPr="00FE23C5" w14:paraId="1C93E7DF" w14:textId="77777777" w:rsidTr="00375801">
        <w:tc>
          <w:tcPr>
            <w:tcW w:w="6041" w:type="dxa"/>
            <w:shd w:val="clear" w:color="auto" w:fill="auto"/>
          </w:tcPr>
          <w:p w14:paraId="183B46E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B68B4" w14:textId="097C2896" w:rsidR="00B6756A" w:rsidRPr="00FE23C5" w:rsidRDefault="007C205B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476,746</w:t>
            </w:r>
          </w:p>
        </w:tc>
        <w:tc>
          <w:tcPr>
            <w:tcW w:w="494" w:type="dxa"/>
            <w:shd w:val="clear" w:color="auto" w:fill="auto"/>
          </w:tcPr>
          <w:p w14:paraId="778C8CF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D0AD" w14:textId="6DC55F0E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462,228</w:t>
            </w:r>
          </w:p>
        </w:tc>
        <w:tc>
          <w:tcPr>
            <w:tcW w:w="262" w:type="dxa"/>
            <w:shd w:val="clear" w:color="auto" w:fill="auto"/>
          </w:tcPr>
          <w:p w14:paraId="219765F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FD53A" w14:textId="1149434D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  <w:tc>
          <w:tcPr>
            <w:tcW w:w="1292" w:type="dxa"/>
            <w:shd w:val="clear" w:color="auto" w:fill="auto"/>
          </w:tcPr>
          <w:p w14:paraId="6E13EEC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B5668" w14:textId="294DF0F4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23,183</w:t>
            </w:r>
          </w:p>
        </w:tc>
        <w:tc>
          <w:tcPr>
            <w:tcW w:w="262" w:type="dxa"/>
            <w:shd w:val="clear" w:color="auto" w:fill="auto"/>
          </w:tcPr>
          <w:p w14:paraId="66EE83A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73DC6DB" w14:textId="68BB6687" w:rsidR="00B6756A" w:rsidRPr="00FE23C5" w:rsidRDefault="007C205B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477,65</w:t>
            </w:r>
            <w:r w:rsidR="00296A84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48029EF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7986629" w14:textId="1C36BCD5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485,411</w:t>
            </w:r>
          </w:p>
        </w:tc>
      </w:tr>
      <w:tr w:rsidR="00FE23C5" w:rsidRPr="00FE23C5" w14:paraId="12FC1028" w14:textId="77777777" w:rsidTr="00375801">
        <w:tc>
          <w:tcPr>
            <w:tcW w:w="6041" w:type="dxa"/>
            <w:shd w:val="clear" w:color="auto" w:fill="auto"/>
          </w:tcPr>
          <w:p w14:paraId="7133199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5069D64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74E379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EB74E8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94BA2F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25B80AD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2083BE0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791E050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FB3F2B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57395ED" w14:textId="6DC05F61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2,560</w:t>
            </w:r>
          </w:p>
        </w:tc>
        <w:tc>
          <w:tcPr>
            <w:tcW w:w="262" w:type="dxa"/>
            <w:shd w:val="clear" w:color="auto" w:fill="auto"/>
          </w:tcPr>
          <w:p w14:paraId="3E4B5C1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C18EAFE" w14:textId="6F5A312F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2,889</w:t>
            </w:r>
          </w:p>
        </w:tc>
      </w:tr>
      <w:tr w:rsidR="00FE23C5" w:rsidRPr="00FE23C5" w14:paraId="5830A3D6" w14:textId="77777777" w:rsidTr="00375801">
        <w:tc>
          <w:tcPr>
            <w:tcW w:w="6041" w:type="dxa"/>
            <w:shd w:val="clear" w:color="auto" w:fill="auto"/>
          </w:tcPr>
          <w:p w14:paraId="6B04880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27E24E0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FD931D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A5A259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F6161A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5EB51C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6FAD158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E20053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D7587F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DFF45" w14:textId="7BD07308" w:rsidR="00B6756A" w:rsidRPr="00FE23C5" w:rsidRDefault="00296A84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480,218</w:t>
            </w:r>
          </w:p>
        </w:tc>
        <w:tc>
          <w:tcPr>
            <w:tcW w:w="262" w:type="dxa"/>
            <w:shd w:val="clear" w:color="auto" w:fill="auto"/>
          </w:tcPr>
          <w:p w14:paraId="7566F38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94675" w14:textId="7A335940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488,300</w:t>
            </w:r>
          </w:p>
        </w:tc>
      </w:tr>
      <w:tr w:rsidR="00FE23C5" w:rsidRPr="00FE23C5" w14:paraId="2CC8E984" w14:textId="77777777" w:rsidTr="00375801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5D0A1E7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83F66E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35BF4E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9CE155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216380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971051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3FDD304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392D7D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36FDD4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587C14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40EC99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659597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243DB853" w14:textId="77777777" w:rsidTr="00375801">
        <w:tc>
          <w:tcPr>
            <w:tcW w:w="6041" w:type="dxa"/>
            <w:shd w:val="clear" w:color="auto" w:fill="auto"/>
          </w:tcPr>
          <w:p w14:paraId="32B33FE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1A73751" w14:textId="75C8E61A" w:rsidR="00B6756A" w:rsidRPr="00FE23C5" w:rsidRDefault="007C205B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101,754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2701F35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0E062EA" w14:textId="7303300B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91,175</w:t>
            </w:r>
          </w:p>
        </w:tc>
        <w:tc>
          <w:tcPr>
            <w:tcW w:w="262" w:type="dxa"/>
            <w:shd w:val="clear" w:color="auto" w:fill="auto"/>
          </w:tcPr>
          <w:p w14:paraId="0B3F617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98B878C" w14:textId="2E123E51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1292" w:type="dxa"/>
            <w:shd w:val="clear" w:color="auto" w:fill="auto"/>
          </w:tcPr>
          <w:p w14:paraId="18DBD3DD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45B7C22" w14:textId="54F1CEC0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1,900</w:t>
            </w:r>
          </w:p>
        </w:tc>
        <w:tc>
          <w:tcPr>
            <w:tcW w:w="262" w:type="dxa"/>
            <w:shd w:val="clear" w:color="auto" w:fill="auto"/>
          </w:tcPr>
          <w:p w14:paraId="04B5FCB2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54ABF20F" w14:textId="5A5C94F1" w:rsidR="00B6756A" w:rsidRPr="00FE23C5" w:rsidRDefault="00296A84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3720888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8BE3681" w14:textId="0BC6524B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46,936</w:t>
            </w:r>
          </w:p>
        </w:tc>
      </w:tr>
      <w:tr w:rsidR="00FE23C5" w:rsidRPr="00FE23C5" w14:paraId="2F2A4144" w14:textId="77777777" w:rsidTr="00375801">
        <w:tc>
          <w:tcPr>
            <w:tcW w:w="6041" w:type="dxa"/>
            <w:shd w:val="clear" w:color="auto" w:fill="auto"/>
          </w:tcPr>
          <w:p w14:paraId="6ED50A3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DF6A7F0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7A95A40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9C2E53A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4E0DAE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13BB5C6" w14:textId="77777777" w:rsidR="00B6756A" w:rsidRPr="00FE23C5" w:rsidRDefault="00B6756A" w:rsidP="00B6756A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2" w:type="dxa"/>
            <w:shd w:val="clear" w:color="auto" w:fill="auto"/>
          </w:tcPr>
          <w:p w14:paraId="4AB95A8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3D3A319" w14:textId="77777777" w:rsidR="00B6756A" w:rsidRPr="00FE23C5" w:rsidRDefault="00B6756A" w:rsidP="00B6756A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2924C1B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73AFB" w14:textId="1D248D4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714CA6" w:rsidRPr="00FE23C5">
              <w:rPr>
                <w:rFonts w:ascii="Angsana New" w:hAnsi="Angsana New"/>
                <w:sz w:val="30"/>
                <w:szCs w:val="30"/>
              </w:rPr>
              <w:t>9,925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60E71F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624AF" w14:textId="56428DD2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(7,265)</w:t>
            </w:r>
          </w:p>
        </w:tc>
      </w:tr>
      <w:tr w:rsidR="00FE23C5" w:rsidRPr="00FE23C5" w14:paraId="18607B9C" w14:textId="77777777" w:rsidTr="00375801">
        <w:tc>
          <w:tcPr>
            <w:tcW w:w="6041" w:type="dxa"/>
            <w:shd w:val="clear" w:color="auto" w:fill="auto"/>
          </w:tcPr>
          <w:p w14:paraId="0316929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1401756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700E6A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9C778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5A2ED2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670F35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063357D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ABCF49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E014FB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C7600" w14:textId="01AD1727" w:rsidR="00B6756A" w:rsidRPr="00FE23C5" w:rsidRDefault="00296A84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45,838</w:t>
            </w:r>
          </w:p>
        </w:tc>
        <w:tc>
          <w:tcPr>
            <w:tcW w:w="262" w:type="dxa"/>
            <w:shd w:val="clear" w:color="auto" w:fill="auto"/>
          </w:tcPr>
          <w:p w14:paraId="1D27B94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2253" w14:textId="1E0A5EA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39,671</w:t>
            </w:r>
          </w:p>
        </w:tc>
      </w:tr>
      <w:tr w:rsidR="00FE23C5" w:rsidRPr="00FE23C5" w14:paraId="6E25443C" w14:textId="77777777" w:rsidTr="00375801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4872BEA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508E23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0DC024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34FEF4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C9A508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710228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410AA7C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0D389C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E59AD99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165AEA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4EA485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AE5D4E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29A22DF6" w14:textId="77777777" w:rsidTr="00375801">
        <w:tc>
          <w:tcPr>
            <w:tcW w:w="6041" w:type="dxa"/>
            <w:shd w:val="clear" w:color="auto" w:fill="auto"/>
          </w:tcPr>
          <w:p w14:paraId="26B792F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6B8E714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29CF00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9B06B8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01AA62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964631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6B3AED3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EAAE16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C95C32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86B578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90992A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F4C353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3513141F" w14:textId="77777777" w:rsidTr="00B601EE">
        <w:tc>
          <w:tcPr>
            <w:tcW w:w="6041" w:type="dxa"/>
            <w:shd w:val="clear" w:color="auto" w:fill="auto"/>
          </w:tcPr>
          <w:p w14:paraId="4DCA0C0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5B3B9A2B" w14:textId="3E0065D8" w:rsidR="00B6756A" w:rsidRPr="00FE23C5" w:rsidRDefault="000A2AD1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34</w:t>
            </w:r>
            <w:r w:rsidR="008B013F"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Pr="00FE23C5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494" w:type="dxa"/>
            <w:shd w:val="clear" w:color="auto" w:fill="auto"/>
          </w:tcPr>
          <w:p w14:paraId="18963D9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6C66948" w14:textId="13A8181A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30,928</w:t>
            </w:r>
          </w:p>
        </w:tc>
        <w:tc>
          <w:tcPr>
            <w:tcW w:w="262" w:type="dxa"/>
            <w:shd w:val="clear" w:color="auto" w:fill="auto"/>
          </w:tcPr>
          <w:p w14:paraId="14C1C04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7FB3F4F" w14:textId="4B51F23F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2CB8A4C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296090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0E6691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59FBEE" w14:textId="7C838E5A" w:rsidR="00B6756A" w:rsidRPr="00FE23C5" w:rsidRDefault="000A2AD1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34</w:t>
            </w:r>
            <w:r w:rsidR="00ED5DC2"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Pr="00FE23C5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62" w:type="dxa"/>
            <w:shd w:val="clear" w:color="auto" w:fill="auto"/>
          </w:tcPr>
          <w:p w14:paraId="0122C73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E420052" w14:textId="74B5718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30,928</w:t>
            </w:r>
          </w:p>
        </w:tc>
      </w:tr>
      <w:tr w:rsidR="00FE23C5" w:rsidRPr="00FE23C5" w14:paraId="05BF5E62" w14:textId="77777777" w:rsidTr="00B601EE">
        <w:tc>
          <w:tcPr>
            <w:tcW w:w="6041" w:type="dxa"/>
            <w:shd w:val="clear" w:color="auto" w:fill="auto"/>
          </w:tcPr>
          <w:p w14:paraId="37F7AF6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34120011" w14:textId="1DB41339" w:rsidR="00B6756A" w:rsidRPr="00FE23C5" w:rsidRDefault="00375801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  <w:tc>
          <w:tcPr>
            <w:tcW w:w="494" w:type="dxa"/>
            <w:shd w:val="clear" w:color="auto" w:fill="auto"/>
          </w:tcPr>
          <w:p w14:paraId="319959F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31CADF2" w14:textId="5A29407F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  <w:tc>
          <w:tcPr>
            <w:tcW w:w="262" w:type="dxa"/>
            <w:shd w:val="clear" w:color="auto" w:fill="auto"/>
          </w:tcPr>
          <w:p w14:paraId="5E4A019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82CE908" w14:textId="21C741D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4DF4C18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B242C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EB865C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325071E" w14:textId="6B271518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</w:t>
            </w:r>
            <w:r w:rsidR="00A86E14" w:rsidRPr="00FE23C5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62" w:type="dxa"/>
            <w:shd w:val="clear" w:color="auto" w:fill="auto"/>
          </w:tcPr>
          <w:p w14:paraId="2E8EC79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68ACBF6" w14:textId="499418CE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(221)</w:t>
            </w:r>
          </w:p>
        </w:tc>
      </w:tr>
      <w:tr w:rsidR="00FE23C5" w:rsidRPr="00FE23C5" w14:paraId="3EA71513" w14:textId="77777777" w:rsidTr="00B601EE">
        <w:tc>
          <w:tcPr>
            <w:tcW w:w="6041" w:type="dxa"/>
            <w:shd w:val="clear" w:color="auto" w:fill="auto"/>
          </w:tcPr>
          <w:p w14:paraId="19948A0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7280F441" w14:textId="105D8FBA" w:rsidR="00B6756A" w:rsidRPr="00FE23C5" w:rsidRDefault="000740DE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  <w:tc>
          <w:tcPr>
            <w:tcW w:w="494" w:type="dxa"/>
            <w:shd w:val="clear" w:color="auto" w:fill="auto"/>
          </w:tcPr>
          <w:p w14:paraId="5827522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7879BC6" w14:textId="319F10AC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  <w:tc>
          <w:tcPr>
            <w:tcW w:w="262" w:type="dxa"/>
            <w:shd w:val="clear" w:color="auto" w:fill="auto"/>
          </w:tcPr>
          <w:p w14:paraId="286FF39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9DFC63C" w14:textId="74359E9B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48C4CD5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106E29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02EAB9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79B4AB" w14:textId="4F927BB9" w:rsidR="00B6756A" w:rsidRPr="00FE23C5" w:rsidRDefault="00BB3EB8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  <w:r w:rsidR="000A2AD1" w:rsidRPr="00FE23C5">
              <w:rPr>
                <w:rFonts w:ascii="Angsana New" w:hAnsi="Angsana New"/>
                <w:sz w:val="30"/>
                <w:szCs w:val="30"/>
              </w:rPr>
              <w:t>,169</w:t>
            </w:r>
          </w:p>
        </w:tc>
        <w:tc>
          <w:tcPr>
            <w:tcW w:w="262" w:type="dxa"/>
            <w:shd w:val="clear" w:color="auto" w:fill="auto"/>
          </w:tcPr>
          <w:p w14:paraId="2D14E4C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5998C46" w14:textId="7AB36A61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</w:tr>
    </w:tbl>
    <w:p w14:paraId="293F7D8C" w14:textId="550A57EF" w:rsidR="00641F7C" w:rsidRPr="00FE23C5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03C03529" w14:textId="04B92D3F" w:rsidR="00641F7C" w:rsidRPr="00FE23C5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FE23C5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</w:t>
      </w:r>
      <w:r w:rsidR="00002DD1" w:rsidRPr="00FE23C5">
        <w:rPr>
          <w:rFonts w:ascii="AngsanaUPC" w:hAnsi="AngsanaUPC" w:cs="AngsanaUPC" w:hint="cs"/>
          <w:sz w:val="30"/>
          <w:szCs w:val="30"/>
          <w:cs/>
        </w:rPr>
        <w:t>งวด</w:t>
      </w:r>
      <w:r w:rsidR="009D4736" w:rsidRPr="00FE23C5">
        <w:rPr>
          <w:rFonts w:ascii="AngsanaUPC" w:hAnsi="AngsanaUPC" w:cs="AngsanaUPC" w:hint="cs"/>
          <w:sz w:val="30"/>
          <w:szCs w:val="30"/>
          <w:cs/>
        </w:rPr>
        <w:t>เก้าเดือน</w:t>
      </w:r>
      <w:r w:rsidR="000A2AD1" w:rsidRPr="00FE23C5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="00431E41" w:rsidRPr="00FE23C5">
        <w:rPr>
          <w:rFonts w:ascii="AngsanaUPC" w:hAnsi="AngsanaUPC" w:cs="AngsanaUPC"/>
          <w:sz w:val="30"/>
          <w:szCs w:val="30"/>
        </w:rPr>
        <w:t xml:space="preserve">30 </w:t>
      </w:r>
      <w:r w:rsidR="009D4736" w:rsidRPr="00FE23C5">
        <w:rPr>
          <w:rFonts w:ascii="AngsanaUPC" w:hAnsi="AngsanaUPC" w:cs="AngsanaUPC"/>
          <w:sz w:val="30"/>
          <w:szCs w:val="30"/>
          <w:cs/>
        </w:rPr>
        <w:t>กันยายน</w:t>
      </w:r>
      <w:r w:rsidR="00431E41" w:rsidRPr="00FE23C5">
        <w:rPr>
          <w:rFonts w:ascii="AngsanaUPC" w:hAnsi="AngsanaUPC" w:cs="AngsanaUPC"/>
          <w:sz w:val="30"/>
          <w:szCs w:val="30"/>
          <w:cs/>
        </w:rPr>
        <w:t xml:space="preserve"> </w:t>
      </w:r>
      <w:r w:rsidR="00431E41" w:rsidRPr="00FE23C5">
        <w:rPr>
          <w:rFonts w:ascii="AngsanaUPC" w:hAnsi="AngsanaUPC" w:cs="AngsanaUPC"/>
          <w:sz w:val="30"/>
          <w:szCs w:val="30"/>
        </w:rPr>
        <w:t>2567</w:t>
      </w:r>
      <w:r w:rsidR="009B639F" w:rsidRPr="00FE23C5">
        <w:rPr>
          <w:rFonts w:ascii="AngsanaUPC" w:hAnsi="AngsanaUPC" w:cs="AngsanaUPC"/>
          <w:sz w:val="30"/>
          <w:szCs w:val="30"/>
        </w:rPr>
        <w:t xml:space="preserve"> 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="00C77038" w:rsidRPr="00FE23C5">
        <w:rPr>
          <w:rFonts w:ascii="AngsanaUPC" w:hAnsi="AngsanaUPC" w:cs="AngsanaUPC"/>
          <w:sz w:val="30"/>
          <w:szCs w:val="30"/>
        </w:rPr>
        <w:t>2566</w:t>
      </w:r>
      <w:r w:rsidRPr="00FE23C5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  <w:r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FE23C5" w:rsidRPr="00FE23C5" w14:paraId="5FAF910E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7FC41C70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183FDE2" w14:textId="1557F102" w:rsidR="00641F7C" w:rsidRPr="00FE23C5" w:rsidRDefault="00CD49A2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4B3E0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552863FF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6D5CAAA3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170B2647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23C5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1C83D66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9E83019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FE23C5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B89F1D7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760FBF3C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FE23C5" w14:paraId="383E5CF0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09910994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C292160" w14:textId="44F3557F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FE23C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494" w:type="dxa"/>
            <w:shd w:val="clear" w:color="auto" w:fill="auto"/>
          </w:tcPr>
          <w:p w14:paraId="70F21299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1C076AA" w14:textId="3437663C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FE23C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F950DA2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438CA55" w14:textId="64214C52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FE23C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01B6E77D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0DB5A42" w14:textId="16998B13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FE23C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5A228A7E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A27DF8F" w14:textId="6262FBC2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FE23C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66B85E58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A08374D" w14:textId="11373190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FE23C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FE23C5" w:rsidRPr="00FE23C5" w14:paraId="3C73C098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4B804678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31C36EC" w14:textId="77777777" w:rsidR="00641F7C" w:rsidRPr="00FE23C5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FE23C5" w:rsidRPr="00FE23C5" w14:paraId="1704F170" w14:textId="77777777" w:rsidTr="00877F49">
        <w:tc>
          <w:tcPr>
            <w:tcW w:w="6041" w:type="dxa"/>
            <w:shd w:val="clear" w:color="auto" w:fill="auto"/>
          </w:tcPr>
          <w:p w14:paraId="3FB05E4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C1DF2E7" w14:textId="448977D1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</w:t>
            </w:r>
            <w:r w:rsidR="00296A84" w:rsidRPr="00FE23C5">
              <w:rPr>
                <w:rFonts w:ascii="Angsana New" w:hAnsi="Angsana New"/>
                <w:sz w:val="30"/>
                <w:szCs w:val="30"/>
              </w:rPr>
              <w:t>452,019</w:t>
            </w:r>
          </w:p>
        </w:tc>
        <w:tc>
          <w:tcPr>
            <w:tcW w:w="494" w:type="dxa"/>
            <w:shd w:val="clear" w:color="auto" w:fill="auto"/>
          </w:tcPr>
          <w:p w14:paraId="53FC86B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9C84165" w14:textId="02CE614D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1,331,132</w:t>
            </w:r>
          </w:p>
        </w:tc>
        <w:tc>
          <w:tcPr>
            <w:tcW w:w="262" w:type="dxa"/>
            <w:shd w:val="clear" w:color="auto" w:fill="auto"/>
          </w:tcPr>
          <w:p w14:paraId="3281744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2B57285B" w14:textId="143DFFC8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27,118</w:t>
            </w:r>
          </w:p>
        </w:tc>
        <w:tc>
          <w:tcPr>
            <w:tcW w:w="263" w:type="dxa"/>
            <w:shd w:val="clear" w:color="auto" w:fill="auto"/>
          </w:tcPr>
          <w:p w14:paraId="49B3ECF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697C67C" w14:textId="584CE01F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87,362</w:t>
            </w:r>
          </w:p>
        </w:tc>
        <w:tc>
          <w:tcPr>
            <w:tcW w:w="262" w:type="dxa"/>
            <w:shd w:val="clear" w:color="auto" w:fill="auto"/>
          </w:tcPr>
          <w:p w14:paraId="57A6405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FFF136A" w14:textId="0506BAC4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</w:t>
            </w:r>
            <w:r w:rsidR="00296A84" w:rsidRPr="00FE23C5">
              <w:rPr>
                <w:rFonts w:ascii="Angsana New" w:hAnsi="Angsana New"/>
                <w:sz w:val="30"/>
                <w:szCs w:val="30"/>
              </w:rPr>
              <w:t>479,137</w:t>
            </w:r>
          </w:p>
        </w:tc>
        <w:tc>
          <w:tcPr>
            <w:tcW w:w="262" w:type="dxa"/>
            <w:shd w:val="clear" w:color="auto" w:fill="auto"/>
          </w:tcPr>
          <w:p w14:paraId="179879C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F8406C7" w14:textId="27649AD6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1,418,494</w:t>
            </w:r>
          </w:p>
        </w:tc>
      </w:tr>
      <w:tr w:rsidR="00FE23C5" w:rsidRPr="00FE23C5" w14:paraId="22B637F8" w14:textId="77777777" w:rsidTr="00877F49">
        <w:tc>
          <w:tcPr>
            <w:tcW w:w="6041" w:type="dxa"/>
            <w:shd w:val="clear" w:color="auto" w:fill="auto"/>
          </w:tcPr>
          <w:p w14:paraId="33AF13C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78F90" w14:textId="72B3AE40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296A84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452,019</w:t>
            </w:r>
          </w:p>
        </w:tc>
        <w:tc>
          <w:tcPr>
            <w:tcW w:w="494" w:type="dxa"/>
            <w:shd w:val="clear" w:color="auto" w:fill="auto"/>
          </w:tcPr>
          <w:p w14:paraId="776B7D5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3B636" w14:textId="79BBC0D0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1,331,132</w:t>
            </w:r>
          </w:p>
        </w:tc>
        <w:tc>
          <w:tcPr>
            <w:tcW w:w="262" w:type="dxa"/>
            <w:shd w:val="clear" w:color="auto" w:fill="auto"/>
          </w:tcPr>
          <w:p w14:paraId="1662268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D256B" w14:textId="3D4F2E65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27,118</w:t>
            </w:r>
          </w:p>
        </w:tc>
        <w:tc>
          <w:tcPr>
            <w:tcW w:w="263" w:type="dxa"/>
            <w:shd w:val="clear" w:color="auto" w:fill="auto"/>
          </w:tcPr>
          <w:p w14:paraId="4C4156E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D93B" w14:textId="3FD390AD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87,362</w:t>
            </w:r>
          </w:p>
        </w:tc>
        <w:tc>
          <w:tcPr>
            <w:tcW w:w="262" w:type="dxa"/>
            <w:shd w:val="clear" w:color="auto" w:fill="auto"/>
          </w:tcPr>
          <w:p w14:paraId="788A6E1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1AD86E0" w14:textId="37B8266D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296A84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479,137</w:t>
            </w:r>
          </w:p>
        </w:tc>
        <w:tc>
          <w:tcPr>
            <w:tcW w:w="262" w:type="dxa"/>
            <w:shd w:val="clear" w:color="auto" w:fill="auto"/>
          </w:tcPr>
          <w:p w14:paraId="291C242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A3D1D9" w14:textId="3DA6BE94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1,418,494</w:t>
            </w:r>
          </w:p>
        </w:tc>
      </w:tr>
      <w:tr w:rsidR="00FE23C5" w:rsidRPr="00FE23C5" w14:paraId="6FA6655A" w14:textId="77777777" w:rsidTr="00877F49">
        <w:tc>
          <w:tcPr>
            <w:tcW w:w="6041" w:type="dxa"/>
            <w:shd w:val="clear" w:color="auto" w:fill="auto"/>
          </w:tcPr>
          <w:p w14:paraId="438DD92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3D129A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A38B0A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BDD081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98B96D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B26C37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926AF9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C2BD0A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7F0A6D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63CFF23" w14:textId="6FAAB72C" w:rsidR="00B6756A" w:rsidRPr="00FE23C5" w:rsidRDefault="00714CA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11,149</w:t>
            </w:r>
          </w:p>
        </w:tc>
        <w:tc>
          <w:tcPr>
            <w:tcW w:w="262" w:type="dxa"/>
            <w:shd w:val="clear" w:color="auto" w:fill="auto"/>
          </w:tcPr>
          <w:p w14:paraId="2D14BFA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00A2126" w14:textId="6EA2BEC5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29,334</w:t>
            </w:r>
          </w:p>
        </w:tc>
      </w:tr>
      <w:tr w:rsidR="00FE23C5" w:rsidRPr="00FE23C5" w14:paraId="61BE2675" w14:textId="77777777" w:rsidTr="00877F49">
        <w:tc>
          <w:tcPr>
            <w:tcW w:w="6041" w:type="dxa"/>
            <w:shd w:val="clear" w:color="auto" w:fill="auto"/>
          </w:tcPr>
          <w:p w14:paraId="5D8B108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3B05D4F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9C91F3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3BE6B7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B2ED90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48BEF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4D36A1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D98E1B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D183DF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EED33" w14:textId="1EAF2756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14CA6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96A84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490,286</w:t>
            </w:r>
          </w:p>
        </w:tc>
        <w:tc>
          <w:tcPr>
            <w:tcW w:w="262" w:type="dxa"/>
            <w:shd w:val="clear" w:color="auto" w:fill="auto"/>
          </w:tcPr>
          <w:p w14:paraId="25AE92B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F8AD7" w14:textId="0E70A170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1,447,828</w:t>
            </w:r>
          </w:p>
        </w:tc>
      </w:tr>
      <w:tr w:rsidR="00FE23C5" w:rsidRPr="00FE23C5" w14:paraId="31E6277D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56D633D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2908B8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E46EAD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1ABA6D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12CB8E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BD9F3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49247D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DADFC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9C83CA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1CC68B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9DA840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F08064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59A3C367" w14:textId="77777777" w:rsidTr="00877F49">
        <w:tc>
          <w:tcPr>
            <w:tcW w:w="6041" w:type="dxa"/>
            <w:shd w:val="clear" w:color="auto" w:fill="auto"/>
          </w:tcPr>
          <w:p w14:paraId="6585C1B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766A656" w14:textId="550C7784" w:rsidR="00B6756A" w:rsidRPr="00FE23C5" w:rsidRDefault="00296A84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308,589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80804F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6B240E9" w14:textId="7B7F1BFA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242,888</w:t>
            </w:r>
          </w:p>
        </w:tc>
        <w:tc>
          <w:tcPr>
            <w:tcW w:w="262" w:type="dxa"/>
            <w:shd w:val="clear" w:color="auto" w:fill="auto"/>
          </w:tcPr>
          <w:p w14:paraId="7F70D65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6DB2A63" w14:textId="0326E84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14CA6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3" w:type="dxa"/>
            <w:shd w:val="clear" w:color="auto" w:fill="auto"/>
          </w:tcPr>
          <w:p w14:paraId="40F5D1BC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317BF4DC" w14:textId="78E4C5E8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8,081</w:t>
            </w:r>
          </w:p>
        </w:tc>
        <w:tc>
          <w:tcPr>
            <w:tcW w:w="262" w:type="dxa"/>
            <w:shd w:val="clear" w:color="auto" w:fill="auto"/>
          </w:tcPr>
          <w:p w14:paraId="7B6D7469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117CDD7" w14:textId="1CC5FAD0" w:rsidR="00B6756A" w:rsidRPr="00FE23C5" w:rsidRDefault="00296A84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178,932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94087F2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AC3CC2" w14:textId="73D836C5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130,846</w:t>
            </w:r>
          </w:p>
        </w:tc>
      </w:tr>
      <w:tr w:rsidR="00FE23C5" w:rsidRPr="00FE23C5" w14:paraId="295DB5A6" w14:textId="77777777" w:rsidTr="00877F49">
        <w:tc>
          <w:tcPr>
            <w:tcW w:w="6041" w:type="dxa"/>
            <w:shd w:val="clear" w:color="auto" w:fill="auto"/>
          </w:tcPr>
          <w:p w14:paraId="7A8C39F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0984949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1D407B4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DC5C262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BF0BE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A38A91C" w14:textId="77777777" w:rsidR="00B6756A" w:rsidRPr="00FE23C5" w:rsidRDefault="00B6756A" w:rsidP="00B6756A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BC6B3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96AFBB8" w14:textId="77777777" w:rsidR="00B6756A" w:rsidRPr="00FE23C5" w:rsidRDefault="00B6756A" w:rsidP="00B6756A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5847A5A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AA90C" w14:textId="54F437A0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AD13AD" w:rsidRPr="00FE23C5">
              <w:rPr>
                <w:rFonts w:ascii="Angsana New" w:hAnsi="Angsana New"/>
                <w:sz w:val="30"/>
                <w:szCs w:val="30"/>
              </w:rPr>
              <w:t>26,657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123FFB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6A8FD" w14:textId="24B3B414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(20,692)</w:t>
            </w:r>
          </w:p>
        </w:tc>
      </w:tr>
      <w:tr w:rsidR="00FE23C5" w:rsidRPr="00FE23C5" w14:paraId="426B50DE" w14:textId="77777777" w:rsidTr="00877F49">
        <w:tc>
          <w:tcPr>
            <w:tcW w:w="6041" w:type="dxa"/>
            <w:shd w:val="clear" w:color="auto" w:fill="auto"/>
          </w:tcPr>
          <w:p w14:paraId="0B0E5C9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410240E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E7FCA8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789B89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97B7C5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15E806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71DFD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8A519E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DF110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F5AA" w14:textId="212FECDA" w:rsidR="00B6756A" w:rsidRPr="00FE23C5" w:rsidRDefault="00AD13AD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152,</w:t>
            </w:r>
            <w:r w:rsidR="00296A84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62" w:type="dxa"/>
            <w:shd w:val="clear" w:color="auto" w:fill="auto"/>
          </w:tcPr>
          <w:p w14:paraId="3EE661B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CA0" w14:textId="105BC522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110,154</w:t>
            </w:r>
          </w:p>
        </w:tc>
      </w:tr>
      <w:tr w:rsidR="00FE23C5" w:rsidRPr="00FE23C5" w14:paraId="0A4B006F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A0A3E1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5FC282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59E5F4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7B9F63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4278A8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BF9275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67227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FA17AB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ED3EEF" w14:textId="77777777" w:rsidR="00B6756A" w:rsidRPr="00FE23C5" w:rsidRDefault="00B6756A" w:rsidP="00B6756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8940DB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E037B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EC5834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085279CC" w14:textId="77777777" w:rsidTr="00877F49">
        <w:tc>
          <w:tcPr>
            <w:tcW w:w="6041" w:type="dxa"/>
            <w:shd w:val="clear" w:color="auto" w:fill="auto"/>
          </w:tcPr>
          <w:p w14:paraId="7A5C658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45B00FF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E6220E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593DB2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4C818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612D22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B1499B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059541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DFB33E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02AD9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6CB163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81FD59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17EA8ED7" w14:textId="77777777" w:rsidTr="00877F49">
        <w:tc>
          <w:tcPr>
            <w:tcW w:w="6041" w:type="dxa"/>
            <w:shd w:val="clear" w:color="auto" w:fill="auto"/>
          </w:tcPr>
          <w:p w14:paraId="5F173C7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19773AEF" w14:textId="6F4C6DC1" w:rsidR="00B6756A" w:rsidRPr="00FE23C5" w:rsidRDefault="00ED5DC2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84,363</w:t>
            </w:r>
          </w:p>
        </w:tc>
        <w:tc>
          <w:tcPr>
            <w:tcW w:w="494" w:type="dxa"/>
            <w:shd w:val="clear" w:color="auto" w:fill="auto"/>
          </w:tcPr>
          <w:p w14:paraId="0E1CA1E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7C6598" w14:textId="6B1059C9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91,524</w:t>
            </w:r>
          </w:p>
        </w:tc>
        <w:tc>
          <w:tcPr>
            <w:tcW w:w="262" w:type="dxa"/>
            <w:shd w:val="clear" w:color="auto" w:fill="auto"/>
          </w:tcPr>
          <w:p w14:paraId="6E52856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D3E288" w14:textId="7C72B310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1A664D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77708BB" w14:textId="3B2EC0F1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C96E77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43AB20C" w14:textId="6E912524" w:rsidR="00B6756A" w:rsidRPr="00FE23C5" w:rsidRDefault="00ED5DC2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84,363</w:t>
            </w:r>
          </w:p>
        </w:tc>
        <w:tc>
          <w:tcPr>
            <w:tcW w:w="262" w:type="dxa"/>
            <w:shd w:val="clear" w:color="auto" w:fill="auto"/>
          </w:tcPr>
          <w:p w14:paraId="4ACD4CD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1092C05" w14:textId="2AD64513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91,524</w:t>
            </w:r>
          </w:p>
        </w:tc>
      </w:tr>
      <w:tr w:rsidR="00FE23C5" w:rsidRPr="00FE23C5" w14:paraId="46216153" w14:textId="77777777" w:rsidTr="00877F49">
        <w:tc>
          <w:tcPr>
            <w:tcW w:w="6041" w:type="dxa"/>
            <w:shd w:val="clear" w:color="auto" w:fill="auto"/>
          </w:tcPr>
          <w:p w14:paraId="1C768B7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0AD171BC" w14:textId="53DFD004" w:rsidR="00B6756A" w:rsidRPr="00FE23C5" w:rsidRDefault="00A86E14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494" w:type="dxa"/>
            <w:shd w:val="clear" w:color="auto" w:fill="auto"/>
          </w:tcPr>
          <w:p w14:paraId="2004E56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6E28646" w14:textId="67AB2EA0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62" w:type="dxa"/>
            <w:shd w:val="clear" w:color="auto" w:fill="auto"/>
          </w:tcPr>
          <w:p w14:paraId="6B46190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B3BD7AB" w14:textId="574C5DBA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1CDB42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B843D51" w14:textId="7AE1F60F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31126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49C12A5" w14:textId="6E736AF1" w:rsidR="00B6756A" w:rsidRPr="00FE23C5" w:rsidRDefault="00A86E14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262" w:type="dxa"/>
            <w:shd w:val="clear" w:color="auto" w:fill="auto"/>
          </w:tcPr>
          <w:p w14:paraId="02842F5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417F511" w14:textId="0EF26A2D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FE23C5" w:rsidRPr="00FE23C5" w14:paraId="035EF7EE" w14:textId="77777777" w:rsidTr="00B601EE">
        <w:tc>
          <w:tcPr>
            <w:tcW w:w="6041" w:type="dxa"/>
            <w:shd w:val="clear" w:color="auto" w:fill="auto"/>
          </w:tcPr>
          <w:p w14:paraId="099F76F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45A36B9F" w14:textId="407A6A5D" w:rsidR="00B6756A" w:rsidRPr="00FE23C5" w:rsidRDefault="00BB3EB8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 w:rsidR="000740DE" w:rsidRPr="00FE23C5">
              <w:rPr>
                <w:rFonts w:ascii="Angsana New" w:hAnsi="Angsana New"/>
                <w:sz w:val="30"/>
                <w:szCs w:val="30"/>
              </w:rPr>
              <w:t>,827</w:t>
            </w:r>
          </w:p>
        </w:tc>
        <w:tc>
          <w:tcPr>
            <w:tcW w:w="494" w:type="dxa"/>
            <w:shd w:val="clear" w:color="auto" w:fill="auto"/>
          </w:tcPr>
          <w:p w14:paraId="29648BB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150432C" w14:textId="079D9645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  <w:tc>
          <w:tcPr>
            <w:tcW w:w="262" w:type="dxa"/>
            <w:shd w:val="clear" w:color="auto" w:fill="auto"/>
          </w:tcPr>
          <w:p w14:paraId="4F2DAD1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656882D" w14:textId="27B49E96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B2F5F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C9414B2" w14:textId="0A234C14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7EAE16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8D720F6" w14:textId="714176F2" w:rsidR="00B6756A" w:rsidRPr="00FE23C5" w:rsidRDefault="000A2AD1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12</w:t>
            </w:r>
            <w:r w:rsidR="00B6756A" w:rsidRPr="00FE23C5">
              <w:rPr>
                <w:rFonts w:ascii="Angsana New" w:hAnsi="Angsana New"/>
                <w:sz w:val="30"/>
                <w:szCs w:val="30"/>
              </w:rPr>
              <w:t>,8</w:t>
            </w:r>
            <w:r w:rsidRPr="00FE23C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30185BB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182D62B" w14:textId="22204EB8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24,451</w:t>
            </w:r>
          </w:p>
        </w:tc>
      </w:tr>
    </w:tbl>
    <w:p w14:paraId="54E4D376" w14:textId="77777777" w:rsidR="00D16575" w:rsidRPr="00FE23C5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FE23C5" w:rsidSect="00154F1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99131A7" w14:textId="77777777" w:rsidR="007C5668" w:rsidRPr="00FE23C5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FE23C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FE23C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022AC111" w14:textId="77777777" w:rsidR="00D77877" w:rsidRPr="00FE23C5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FE23C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D3D6425" w14:textId="77777777" w:rsidR="00091326" w:rsidRPr="00FE23C5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3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737B768" w14:textId="71F37546" w:rsidR="005D2F29" w:rsidRPr="00FE23C5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E23C5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FE23C5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FE23C5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7B31BE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สำหรับงวด</w:t>
      </w:r>
      <w:r w:rsidR="009D4736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เก้าเดือน</w:t>
      </w:r>
      <w:r w:rsidR="007B31BE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E70D55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BB3EB8" w:rsidRPr="00BB3EB8">
        <w:rPr>
          <w:rFonts w:ascii="Angsana New" w:hAnsi="Angsana New" w:hint="cs"/>
          <w:snapToGrid w:val="0"/>
          <w:sz w:val="30"/>
          <w:szCs w:val="30"/>
          <w:lang w:val="en-GB" w:eastAsia="th-TH"/>
        </w:rPr>
        <w:t>30</w:t>
      </w:r>
      <w:r w:rsidR="00E70D55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9D4736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กันยายน</w:t>
      </w:r>
      <w:r w:rsidR="00E70D55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BB3EB8" w:rsidRPr="00BB3EB8">
        <w:rPr>
          <w:rFonts w:ascii="Angsana New" w:hAnsi="Angsana New" w:hint="cs"/>
          <w:snapToGrid w:val="0"/>
          <w:sz w:val="30"/>
          <w:szCs w:val="30"/>
          <w:lang w:val="en-GB" w:eastAsia="th-TH"/>
        </w:rPr>
        <w:t>2567</w:t>
      </w:r>
      <w:r w:rsidR="00E70D55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7B31BE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</w:t>
      </w:r>
      <w:r w:rsidR="00781639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</w:t>
      </w:r>
      <w:r w:rsidR="00FF31A1" w:rsidRPr="00FE23C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39" w:name="_Hlk31812899"/>
      <w:r w:rsidR="00DF3D44" w:rsidRPr="00FE23C5">
        <w:rPr>
          <w:rFonts w:ascii="Angsana New" w:hAnsi="Angsana New"/>
          <w:snapToGrid w:val="0"/>
          <w:sz w:val="30"/>
          <w:szCs w:val="30"/>
          <w:lang w:eastAsia="th-TH"/>
        </w:rPr>
        <w:t>51.41</w:t>
      </w:r>
      <w:r w:rsidR="00F43233" w:rsidRPr="00FE23C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39"/>
      <w:r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FE23C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FE23C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04250E" w:rsidRPr="00FE23C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66</w:t>
      </w:r>
      <w:r w:rsidR="00114872" w:rsidRPr="00FE23C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40" w:name="_Hlk31812917"/>
      <w:r w:rsidR="00DE074E" w:rsidRPr="00FE23C5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bookmarkStart w:id="41" w:name="_Hlk118472230"/>
      <w:r w:rsidR="00BB3EB8" w:rsidRPr="00BB3EB8">
        <w:rPr>
          <w:rFonts w:ascii="Angsana New" w:hAnsi="Angsana New" w:hint="cs"/>
          <w:i/>
          <w:iCs/>
          <w:snapToGrid w:val="0"/>
          <w:sz w:val="30"/>
          <w:szCs w:val="30"/>
          <w:lang w:val="en-GB" w:eastAsia="th-TH"/>
        </w:rPr>
        <w:t>74</w:t>
      </w:r>
      <w:r w:rsidR="003B18F7" w:rsidRPr="00FE23C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.</w:t>
      </w:r>
      <w:r w:rsidR="00BB3EB8" w:rsidRPr="00BB3EB8">
        <w:rPr>
          <w:rFonts w:ascii="Angsana New" w:hAnsi="Angsana New" w:hint="cs"/>
          <w:i/>
          <w:iCs/>
          <w:snapToGrid w:val="0"/>
          <w:sz w:val="30"/>
          <w:szCs w:val="30"/>
          <w:lang w:val="en-GB" w:eastAsia="th-TH"/>
        </w:rPr>
        <w:t>07</w:t>
      </w:r>
      <w:r w:rsidR="003B18F7" w:rsidRPr="00FE23C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7246AF" w:rsidRPr="00FE23C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40"/>
      <w:bookmarkEnd w:id="41"/>
      <w:r w:rsidRPr="00FE23C5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14:paraId="2F840B11" w14:textId="77777777" w:rsidR="008732D4" w:rsidRPr="00FE23C5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20</w:t>
      </w:r>
      <w:r w:rsidR="008732D4" w:rsidRPr="00FE23C5">
        <w:rPr>
          <w:rFonts w:ascii="Angsana New" w:hAnsi="Angsana New"/>
          <w:b/>
          <w:bCs/>
          <w:sz w:val="30"/>
          <w:szCs w:val="30"/>
        </w:rPr>
        <w:tab/>
      </w:r>
      <w:r w:rsidR="000948C5" w:rsidRPr="00FE23C5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7930" w:rsidRPr="00FE23C5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  <w:r w:rsidR="008732D4" w:rsidRPr="00FE23C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7A94F6F" w14:textId="62E97D68" w:rsidR="00C25CCE" w:rsidRPr="00FE23C5" w:rsidRDefault="00C25CCE" w:rsidP="004B3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42" w:name="OLE_LINK3"/>
      <w:r w:rsidRPr="00FE23C5">
        <w:rPr>
          <w:rFonts w:ascii="Angsana New" w:hAnsi="Angsana New" w:hint="cs"/>
          <w:sz w:val="30"/>
          <w:szCs w:val="30"/>
          <w:cs/>
        </w:rPr>
        <w:t>ภาระผูกพันเกี่ยวกับสัญญาโครงการ</w:t>
      </w:r>
    </w:p>
    <w:p w14:paraId="3E4AC06C" w14:textId="77777777" w:rsidR="004B3E09" w:rsidRDefault="004B3E09" w:rsidP="004B3E09">
      <w:pPr>
        <w:tabs>
          <w:tab w:val="left" w:pos="360"/>
        </w:tabs>
        <w:spacing w:line="12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559415F" w14:textId="5071F181" w:rsidR="00FF7C85" w:rsidRPr="00FE23C5" w:rsidRDefault="00C25CCE" w:rsidP="004B3E09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FE23C5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FE23C5">
        <w:rPr>
          <w:rFonts w:ascii="Angsana New" w:hAnsi="Angsana New"/>
          <w:sz w:val="30"/>
          <w:szCs w:val="30"/>
        </w:rPr>
        <w:t xml:space="preserve">10 </w:t>
      </w:r>
      <w:r w:rsidR="001F6E07" w:rsidRPr="00FE23C5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FE23C5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FE23C5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FE23C5">
        <w:rPr>
          <w:rFonts w:ascii="Angsana New" w:eastAsia="MS Mincho" w:hAnsi="Angsana New"/>
          <w:sz w:val="30"/>
          <w:szCs w:val="30"/>
        </w:rPr>
        <w:t xml:space="preserve"> </w:t>
      </w:r>
    </w:p>
    <w:p w14:paraId="3C2DB0A7" w14:textId="4EAA0EC4" w:rsidR="00FF7C85" w:rsidRPr="00FE23C5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FE23C5">
        <w:rPr>
          <w:rFonts w:ascii="Angsana New" w:eastAsia="MS Mincho" w:hAnsi="Angsana New"/>
          <w:sz w:val="30"/>
          <w:szCs w:val="30"/>
          <w:cs/>
        </w:rPr>
        <w:t xml:space="preserve">วันที่ </w:t>
      </w:r>
      <w:r w:rsidR="00C77038" w:rsidRPr="00FE23C5">
        <w:rPr>
          <w:rFonts w:ascii="Angsana New" w:eastAsia="MS Mincho" w:hAnsi="Angsana New"/>
          <w:sz w:val="30"/>
          <w:szCs w:val="30"/>
        </w:rPr>
        <w:t>23</w:t>
      </w:r>
      <w:r w:rsidRPr="00FE23C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5D16E5" w:rsidRPr="00FE23C5">
        <w:rPr>
          <w:rFonts w:ascii="Angsana New" w:eastAsia="MS Mincho" w:hAnsi="Angsana New" w:hint="cs"/>
          <w:sz w:val="30"/>
          <w:szCs w:val="30"/>
          <w:cs/>
        </w:rPr>
        <w:t>มิถุนา</w:t>
      </w:r>
      <w:r w:rsidR="009D4736" w:rsidRPr="00FE23C5">
        <w:rPr>
          <w:rFonts w:ascii="Angsana New" w:eastAsia="MS Mincho" w:hAnsi="Angsana New" w:hint="cs"/>
          <w:sz w:val="30"/>
          <w:szCs w:val="30"/>
          <w:cs/>
        </w:rPr>
        <w:t>ยน</w:t>
      </w:r>
      <w:r w:rsidRPr="00FE23C5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C77038" w:rsidRPr="00FE23C5">
        <w:rPr>
          <w:rFonts w:ascii="Angsana New" w:eastAsia="MS Mincho" w:hAnsi="Angsana New"/>
          <w:sz w:val="30"/>
          <w:szCs w:val="30"/>
        </w:rPr>
        <w:t>2564</w:t>
      </w:r>
      <w:r w:rsidRPr="00FE23C5">
        <w:rPr>
          <w:rFonts w:ascii="Angsana New" w:eastAsia="MS Mincho" w:hAnsi="Angsana New"/>
          <w:sz w:val="30"/>
          <w:szCs w:val="30"/>
          <w:cs/>
        </w:rPr>
        <w:t xml:space="preserve"> บริษัทได้ท</w:t>
      </w:r>
      <w:r w:rsidR="008B6EFA" w:rsidRPr="00FE23C5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FE23C5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FE23C5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bookmarkEnd w:id="42"/>
    <w:p w14:paraId="3FDEDA06" w14:textId="77777777" w:rsidR="00D51EDC" w:rsidRPr="00FE23C5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2</w:t>
      </w:r>
      <w:r w:rsidR="0000629D" w:rsidRPr="00FE23C5">
        <w:rPr>
          <w:rFonts w:ascii="Angsana New" w:hAnsi="Angsana New"/>
          <w:b/>
          <w:bCs/>
          <w:sz w:val="30"/>
          <w:szCs w:val="30"/>
        </w:rPr>
        <w:t>1</w:t>
      </w:r>
      <w:r w:rsidR="00D51EDC" w:rsidRPr="00FE23C5">
        <w:rPr>
          <w:rFonts w:ascii="Angsana New" w:hAnsi="Angsana New"/>
          <w:b/>
          <w:bCs/>
          <w:sz w:val="30"/>
          <w:szCs w:val="30"/>
        </w:rPr>
        <w:tab/>
      </w:r>
      <w:r w:rsidR="00D51EDC" w:rsidRPr="00FE23C5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635EEC79" w14:textId="56CDA34F" w:rsidR="00D51EDC" w:rsidRPr="00FE23C5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C23942" w:rsidRPr="00FE23C5">
        <w:rPr>
          <w:rFonts w:ascii="Angsana New" w:hAnsi="Angsana New" w:hint="cs"/>
          <w:sz w:val="30"/>
          <w:szCs w:val="30"/>
          <w:cs/>
        </w:rPr>
        <w:t>สำหรับงวด</w:t>
      </w:r>
      <w:r w:rsidR="00CF1712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FE23C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="00213E64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>และ</w:t>
      </w:r>
      <w:r w:rsidRPr="00FE23C5">
        <w:rPr>
          <w:rFonts w:ascii="Angsana New" w:hAnsi="Angsana New"/>
          <w:sz w:val="30"/>
          <w:szCs w:val="30"/>
        </w:rPr>
        <w:t xml:space="preserve"> 256</w:t>
      </w:r>
      <w:r w:rsidR="00EB631C" w:rsidRPr="00FE23C5">
        <w:rPr>
          <w:rFonts w:ascii="Angsana New" w:hAnsi="Angsana New"/>
          <w:sz w:val="30"/>
          <w:szCs w:val="30"/>
        </w:rPr>
        <w:t xml:space="preserve">6 </w:t>
      </w:r>
      <w:r w:rsidRPr="00FE23C5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FE23C5" w:rsidRPr="00FE23C5" w14:paraId="6AC6BFA7" w14:textId="77777777" w:rsidTr="004C20A9">
        <w:trPr>
          <w:cantSplit/>
        </w:trPr>
        <w:tc>
          <w:tcPr>
            <w:tcW w:w="3060" w:type="dxa"/>
          </w:tcPr>
          <w:p w14:paraId="33958F5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A82FBC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E3BE4D6" w14:textId="5395B48B" w:rsidR="00EE02AA" w:rsidRPr="00F811DE" w:rsidRDefault="00CD49A2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1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5B036552" w14:textId="77777777" w:rsidTr="004C20A9">
        <w:trPr>
          <w:cantSplit/>
        </w:trPr>
        <w:tc>
          <w:tcPr>
            <w:tcW w:w="3060" w:type="dxa"/>
          </w:tcPr>
          <w:p w14:paraId="65B368AB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3" w:name="_Hlk47361344"/>
          </w:p>
        </w:tc>
        <w:tc>
          <w:tcPr>
            <w:tcW w:w="990" w:type="dxa"/>
          </w:tcPr>
          <w:p w14:paraId="2EC363D4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8D99196" w14:textId="31B7F9CF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DB2EB99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405510F" w14:textId="33E64584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D4736" w:rsidRPr="00FE23C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23C5" w:rsidRPr="00FE23C5" w14:paraId="4B3CA27C" w14:textId="77777777" w:rsidTr="004C20A9">
        <w:trPr>
          <w:cantSplit/>
        </w:trPr>
        <w:tc>
          <w:tcPr>
            <w:tcW w:w="3060" w:type="dxa"/>
          </w:tcPr>
          <w:p w14:paraId="2C52CF76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ED9F14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FCD1D4" w14:textId="058CC19D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0A8CC1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C6A0AD" w14:textId="406627FE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D0F018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9D14F" w14:textId="446B62CF" w:rsidR="00EE02AA" w:rsidRPr="00FE23C5" w:rsidRDefault="00BB3EB8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9FB1EB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965A2" w14:textId="1C1856EB" w:rsidR="00EE02AA" w:rsidRPr="00FE23C5" w:rsidRDefault="00BB3EB8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EE02AA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bookmarkEnd w:id="43"/>
    <w:p w14:paraId="70325672" w14:textId="77777777" w:rsidR="00EE02AA" w:rsidRPr="00FE23C5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FE23C5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FE23C5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FE23C5" w:rsidRPr="00FE23C5" w14:paraId="6893D4B3" w14:textId="77777777" w:rsidTr="004C20A9">
        <w:trPr>
          <w:cantSplit/>
        </w:trPr>
        <w:tc>
          <w:tcPr>
            <w:tcW w:w="3060" w:type="dxa"/>
          </w:tcPr>
          <w:p w14:paraId="562B46BA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5453C6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C2A949B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E23C5" w:rsidRPr="00FE23C5" w14:paraId="63D6E2A7" w14:textId="77777777" w:rsidTr="004C20A9">
        <w:trPr>
          <w:cantSplit/>
        </w:trPr>
        <w:tc>
          <w:tcPr>
            <w:tcW w:w="3060" w:type="dxa"/>
          </w:tcPr>
          <w:p w14:paraId="0A53C16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4A3049BD" w14:textId="77777777" w:rsidR="00B6756A" w:rsidRPr="00FE23C5" w:rsidRDefault="00B6756A" w:rsidP="00B675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96CA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D85CBF" w14:textId="66761D59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14,349</w:t>
            </w:r>
          </w:p>
        </w:tc>
        <w:tc>
          <w:tcPr>
            <w:tcW w:w="270" w:type="dxa"/>
          </w:tcPr>
          <w:p w14:paraId="4E6AF27D" w14:textId="77777777" w:rsidR="00B6756A" w:rsidRPr="00FE23C5" w:rsidRDefault="00B6756A" w:rsidP="00B675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B114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F39010" w14:textId="1D723DC3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6,483</w:t>
            </w:r>
          </w:p>
        </w:tc>
        <w:tc>
          <w:tcPr>
            <w:tcW w:w="270" w:type="dxa"/>
          </w:tcPr>
          <w:p w14:paraId="4FEA79C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5E7B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55D9EB" w14:textId="186112D9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35,902</w:t>
            </w:r>
          </w:p>
        </w:tc>
        <w:tc>
          <w:tcPr>
            <w:tcW w:w="270" w:type="dxa"/>
          </w:tcPr>
          <w:p w14:paraId="1D9606B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ACCA5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25AFD1" w14:textId="5129B44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</w:tr>
      <w:tr w:rsidR="00FE23C5" w:rsidRPr="00FE23C5" w14:paraId="1E255A12" w14:textId="77777777" w:rsidTr="004C20A9">
        <w:trPr>
          <w:cantSplit/>
        </w:trPr>
        <w:tc>
          <w:tcPr>
            <w:tcW w:w="3060" w:type="dxa"/>
          </w:tcPr>
          <w:p w14:paraId="45C21914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248EA22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4AFA57" w14:textId="090BE2D9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117282D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135F61" w14:textId="300D1CF0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0F3F103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5CD656" w14:textId="1705F7F5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61974D0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71D5D7" w14:textId="3D0F0A58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</w:tr>
      <w:tr w:rsidR="00FE23C5" w:rsidRPr="00FE23C5" w14:paraId="6A790541" w14:textId="77777777" w:rsidTr="004C20A9">
        <w:trPr>
          <w:cantSplit/>
        </w:trPr>
        <w:tc>
          <w:tcPr>
            <w:tcW w:w="3060" w:type="dxa"/>
          </w:tcPr>
          <w:p w14:paraId="19FD2A8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2055232F" w14:textId="77777777" w:rsidR="00B6756A" w:rsidRPr="00FE23C5" w:rsidRDefault="00B6756A" w:rsidP="00B675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338701" w14:textId="156D265E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14,545</w:t>
            </w:r>
          </w:p>
        </w:tc>
        <w:tc>
          <w:tcPr>
            <w:tcW w:w="270" w:type="dxa"/>
          </w:tcPr>
          <w:p w14:paraId="3CCF35C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4E522D" w14:textId="03F267CF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6,817</w:t>
            </w:r>
          </w:p>
        </w:tc>
        <w:tc>
          <w:tcPr>
            <w:tcW w:w="270" w:type="dxa"/>
          </w:tcPr>
          <w:p w14:paraId="7BB38E7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6D70D4" w14:textId="7D5011E8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36,583</w:t>
            </w:r>
          </w:p>
        </w:tc>
        <w:tc>
          <w:tcPr>
            <w:tcW w:w="270" w:type="dxa"/>
          </w:tcPr>
          <w:p w14:paraId="2B8E49C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B08207" w14:textId="53C8C31E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19,025</w:t>
            </w:r>
          </w:p>
        </w:tc>
      </w:tr>
      <w:tr w:rsidR="00FE23C5" w:rsidRPr="00FE23C5" w14:paraId="51CC3D1E" w14:textId="77777777" w:rsidTr="004C20A9">
        <w:trPr>
          <w:cantSplit/>
        </w:trPr>
        <w:tc>
          <w:tcPr>
            <w:tcW w:w="3060" w:type="dxa"/>
          </w:tcPr>
          <w:p w14:paraId="3FCB901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7F639765" w14:textId="77777777" w:rsidR="00B6756A" w:rsidRPr="00FE23C5" w:rsidRDefault="00B6756A" w:rsidP="00B675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B4041D" w14:textId="69CCA65E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570EA14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4E0B57" w14:textId="600CC8A2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3815EDA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4C2DB0" w14:textId="04F01A2A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2,605</w:t>
            </w:r>
          </w:p>
        </w:tc>
        <w:tc>
          <w:tcPr>
            <w:tcW w:w="270" w:type="dxa"/>
          </w:tcPr>
          <w:p w14:paraId="51818DFB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30B63D" w14:textId="037CBC0C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</w:tr>
      <w:tr w:rsidR="00FE23C5" w:rsidRPr="00FE23C5" w14:paraId="21131766" w14:textId="77777777" w:rsidTr="004C20A9">
        <w:trPr>
          <w:cantSplit/>
        </w:trPr>
        <w:tc>
          <w:tcPr>
            <w:tcW w:w="3060" w:type="dxa"/>
          </w:tcPr>
          <w:p w14:paraId="23518496" w14:textId="79CEA4E1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9583C6C" w14:textId="77777777" w:rsidR="00B6756A" w:rsidRPr="00FE23C5" w:rsidRDefault="00B6756A" w:rsidP="00B675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12AB1E" w14:textId="76884B31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15,384</w:t>
            </w:r>
          </w:p>
        </w:tc>
        <w:tc>
          <w:tcPr>
            <w:tcW w:w="270" w:type="dxa"/>
          </w:tcPr>
          <w:p w14:paraId="7C3B53F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123D06" w14:textId="0CD6AB46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7,276</w:t>
            </w:r>
          </w:p>
        </w:tc>
        <w:tc>
          <w:tcPr>
            <w:tcW w:w="270" w:type="dxa"/>
          </w:tcPr>
          <w:p w14:paraId="55BBCB7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7AA972" w14:textId="4A81CF9F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39,188</w:t>
            </w:r>
          </w:p>
        </w:tc>
        <w:tc>
          <w:tcPr>
            <w:tcW w:w="270" w:type="dxa"/>
          </w:tcPr>
          <w:p w14:paraId="1CC339E1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9040D0" w14:textId="2FE0ED14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20,798</w:t>
            </w:r>
          </w:p>
        </w:tc>
      </w:tr>
      <w:tr w:rsidR="00FE23C5" w:rsidRPr="00FE23C5" w14:paraId="3F2ECAB2" w14:textId="77777777" w:rsidTr="004C20A9">
        <w:trPr>
          <w:cantSplit/>
        </w:trPr>
        <w:tc>
          <w:tcPr>
            <w:tcW w:w="3060" w:type="dxa"/>
          </w:tcPr>
          <w:p w14:paraId="562A1CE0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A2B231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49ABC19" w14:textId="4D96D524" w:rsidR="00EE02AA" w:rsidRPr="00F811DE" w:rsidRDefault="00CD49A2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1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4B3E09" w:rsidRPr="00F811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48E13B41" w14:textId="77777777" w:rsidTr="004C20A9">
        <w:trPr>
          <w:cantSplit/>
        </w:trPr>
        <w:tc>
          <w:tcPr>
            <w:tcW w:w="3060" w:type="dxa"/>
          </w:tcPr>
          <w:p w14:paraId="0122F0AD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77C071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11E6D3D" w14:textId="1DE4ABEA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751BFB9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634F67F" w14:textId="3ECA9D0D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D4736" w:rsidRPr="00FE23C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23C5" w:rsidRPr="00FE23C5" w14:paraId="0BD458E2" w14:textId="77777777" w:rsidTr="004C20A9">
        <w:trPr>
          <w:cantSplit/>
        </w:trPr>
        <w:tc>
          <w:tcPr>
            <w:tcW w:w="3060" w:type="dxa"/>
          </w:tcPr>
          <w:p w14:paraId="03AB13A5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1D4B0D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FD50EB5" w14:textId="118FBB6C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A21F8E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A15058" w14:textId="2CC16645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8941DED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D04C2" w14:textId="22DBA97A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BC6376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08FAB" w14:textId="31F0AC81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6C628DB2" w14:textId="77777777" w:rsidR="00EE02AA" w:rsidRPr="00FE23C5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Pr="00FE23C5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FE23C5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FE23C5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FE23C5" w:rsidRPr="00FE23C5" w14:paraId="7975DBB5" w14:textId="77777777" w:rsidTr="004C20A9">
        <w:trPr>
          <w:cantSplit/>
        </w:trPr>
        <w:tc>
          <w:tcPr>
            <w:tcW w:w="3060" w:type="dxa"/>
          </w:tcPr>
          <w:p w14:paraId="1BE2DD54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951962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9F9A68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E23C5" w:rsidRPr="00FE23C5" w14:paraId="2F99BD59" w14:textId="77777777" w:rsidTr="004C20A9">
        <w:trPr>
          <w:cantSplit/>
        </w:trPr>
        <w:tc>
          <w:tcPr>
            <w:tcW w:w="3060" w:type="dxa"/>
          </w:tcPr>
          <w:p w14:paraId="397AB327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3337B782" w14:textId="77777777" w:rsidR="00B6756A" w:rsidRPr="00FE23C5" w:rsidRDefault="00B6756A" w:rsidP="00B675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D85D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52903A2" w14:textId="18D6F6B0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9,085</w:t>
            </w:r>
          </w:p>
        </w:tc>
        <w:tc>
          <w:tcPr>
            <w:tcW w:w="270" w:type="dxa"/>
          </w:tcPr>
          <w:p w14:paraId="317D24A9" w14:textId="77777777" w:rsidR="00B6756A" w:rsidRPr="00FE23C5" w:rsidRDefault="00B6756A" w:rsidP="00B6756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3212E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74E39E" w14:textId="5B5CC9B6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6,483</w:t>
            </w:r>
          </w:p>
        </w:tc>
        <w:tc>
          <w:tcPr>
            <w:tcW w:w="270" w:type="dxa"/>
          </w:tcPr>
          <w:p w14:paraId="0E4D068F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E53773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061DA2" w14:textId="0B71E1F6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23,973</w:t>
            </w:r>
          </w:p>
        </w:tc>
        <w:tc>
          <w:tcPr>
            <w:tcW w:w="270" w:type="dxa"/>
          </w:tcPr>
          <w:p w14:paraId="1AABA14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ABA26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4252217" w14:textId="1A832A2F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</w:tr>
      <w:tr w:rsidR="00FE23C5" w:rsidRPr="00FE23C5" w14:paraId="78145A3D" w14:textId="77777777" w:rsidTr="004C20A9">
        <w:trPr>
          <w:cantSplit/>
        </w:trPr>
        <w:tc>
          <w:tcPr>
            <w:tcW w:w="3060" w:type="dxa"/>
          </w:tcPr>
          <w:p w14:paraId="3801D5E0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976C45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57593C" w14:textId="06AEB426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5E07108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124B62" w14:textId="214A14EB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68E2D2D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F6BF" w14:textId="737E4A7E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3F69D96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5F9FE" w14:textId="5D716808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</w:tr>
      <w:tr w:rsidR="00FE23C5" w:rsidRPr="00FE23C5" w14:paraId="4BD22122" w14:textId="77777777" w:rsidTr="004C20A9">
        <w:trPr>
          <w:cantSplit/>
        </w:trPr>
        <w:tc>
          <w:tcPr>
            <w:tcW w:w="3060" w:type="dxa"/>
          </w:tcPr>
          <w:p w14:paraId="3FD6D59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2FCDC0D4" w14:textId="77777777" w:rsidR="00B6756A" w:rsidRPr="00FE23C5" w:rsidRDefault="00B6756A" w:rsidP="00B675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6B41DD" w14:textId="228C29D7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9,268</w:t>
            </w:r>
          </w:p>
        </w:tc>
        <w:tc>
          <w:tcPr>
            <w:tcW w:w="270" w:type="dxa"/>
          </w:tcPr>
          <w:p w14:paraId="44CA5B4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1CA223" w14:textId="5B5E288D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6,817</w:t>
            </w:r>
          </w:p>
        </w:tc>
        <w:tc>
          <w:tcPr>
            <w:tcW w:w="270" w:type="dxa"/>
          </w:tcPr>
          <w:p w14:paraId="3F84EF68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148B0" w14:textId="07B11016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24,612</w:t>
            </w:r>
          </w:p>
        </w:tc>
        <w:tc>
          <w:tcPr>
            <w:tcW w:w="270" w:type="dxa"/>
          </w:tcPr>
          <w:p w14:paraId="02AE74F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9BFDB" w14:textId="34AAB763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19,025</w:t>
            </w:r>
          </w:p>
        </w:tc>
      </w:tr>
      <w:tr w:rsidR="00FE23C5" w:rsidRPr="00FE23C5" w14:paraId="18C1262A" w14:textId="77777777" w:rsidTr="004C20A9">
        <w:trPr>
          <w:cantSplit/>
        </w:trPr>
        <w:tc>
          <w:tcPr>
            <w:tcW w:w="3060" w:type="dxa"/>
          </w:tcPr>
          <w:p w14:paraId="574DE766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62B309EC" w14:textId="77777777" w:rsidR="00B6756A" w:rsidRPr="00FE23C5" w:rsidRDefault="00B6756A" w:rsidP="00B675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9082B9" w14:textId="02054F79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07F39A79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79CE54" w14:textId="1AD6C636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06ED331A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E23F7" w14:textId="3974A518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2,046</w:t>
            </w:r>
          </w:p>
        </w:tc>
        <w:tc>
          <w:tcPr>
            <w:tcW w:w="270" w:type="dxa"/>
          </w:tcPr>
          <w:p w14:paraId="0346AB6D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B2F44" w14:textId="7BE5F7AD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</w:tr>
      <w:tr w:rsidR="00B6756A" w:rsidRPr="00FE23C5" w14:paraId="5A5EDBB5" w14:textId="77777777" w:rsidTr="004C20A9">
        <w:trPr>
          <w:cantSplit/>
        </w:trPr>
        <w:tc>
          <w:tcPr>
            <w:tcW w:w="3060" w:type="dxa"/>
          </w:tcPr>
          <w:p w14:paraId="44E1D74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70D67BC" w14:textId="77777777" w:rsidR="00B6756A" w:rsidRPr="00FE23C5" w:rsidRDefault="00B6756A" w:rsidP="00B6756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516B11" w14:textId="327472A3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9,925</w:t>
            </w:r>
          </w:p>
        </w:tc>
        <w:tc>
          <w:tcPr>
            <w:tcW w:w="270" w:type="dxa"/>
          </w:tcPr>
          <w:p w14:paraId="768547D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22B735" w14:textId="653657E3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7,266</w:t>
            </w:r>
          </w:p>
        </w:tc>
        <w:tc>
          <w:tcPr>
            <w:tcW w:w="270" w:type="dxa"/>
          </w:tcPr>
          <w:p w14:paraId="38DB68D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29C75" w14:textId="61B6CC2B" w:rsidR="00B6756A" w:rsidRPr="00FE23C5" w:rsidRDefault="00194FF6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26,658</w:t>
            </w:r>
          </w:p>
        </w:tc>
        <w:tc>
          <w:tcPr>
            <w:tcW w:w="270" w:type="dxa"/>
          </w:tcPr>
          <w:p w14:paraId="00491ADC" w14:textId="7777777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8220C" w14:textId="18EE7997" w:rsidR="00B6756A" w:rsidRPr="00FE23C5" w:rsidRDefault="00B6756A" w:rsidP="00B67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20,692</w:t>
            </w:r>
          </w:p>
        </w:tc>
      </w:tr>
    </w:tbl>
    <w:p w14:paraId="5018BC43" w14:textId="77777777" w:rsidR="00EE02AA" w:rsidRPr="00FE23C5" w:rsidRDefault="00EE02AA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6F907B" w14:textId="77777777" w:rsidR="00A555C2" w:rsidRPr="00FE23C5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2</w:t>
      </w:r>
      <w:r w:rsidR="0000629D" w:rsidRPr="00FE23C5">
        <w:rPr>
          <w:rFonts w:ascii="Angsana New" w:hAnsi="Angsana New"/>
          <w:b/>
          <w:bCs/>
          <w:sz w:val="30"/>
          <w:szCs w:val="30"/>
        </w:rPr>
        <w:t>2</w:t>
      </w:r>
      <w:r w:rsidR="00507A0C" w:rsidRPr="00FE23C5">
        <w:rPr>
          <w:rFonts w:ascii="Angsana New" w:hAnsi="Angsana New"/>
          <w:b/>
          <w:bCs/>
          <w:sz w:val="30"/>
          <w:szCs w:val="30"/>
        </w:rPr>
        <w:tab/>
      </w:r>
      <w:r w:rsidR="00507A0C" w:rsidRPr="00FE23C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2906A3C3" w14:textId="25180367" w:rsidR="00016257" w:rsidRPr="00FE23C5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FE23C5">
        <w:rPr>
          <w:rFonts w:ascii="Angsana New" w:hAnsi="Angsana New" w:hint="cs"/>
          <w:b/>
          <w:sz w:val="30"/>
          <w:szCs w:val="30"/>
          <w:cs/>
        </w:rPr>
        <w:t>ที่</w:t>
      </w:r>
      <w:r w:rsidRPr="00FE23C5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FE23C5">
        <w:rPr>
          <w:rFonts w:ascii="Angsana New" w:hAnsi="Angsana New"/>
          <w:b/>
          <w:sz w:val="30"/>
          <w:szCs w:val="30"/>
        </w:rPr>
        <w:t xml:space="preserve"> </w:t>
      </w:r>
      <w:r w:rsidRPr="00FE23C5">
        <w:rPr>
          <w:rFonts w:ascii="Angsana New" w:hAnsi="Angsana New" w:hint="cs"/>
          <w:b/>
          <w:sz w:val="30"/>
          <w:szCs w:val="30"/>
          <w:cs/>
        </w:rPr>
        <w:t>สำหรับงวด</w:t>
      </w:r>
      <w:r w:rsidR="00CF1712" w:rsidRPr="00FE23C5">
        <w:rPr>
          <w:rFonts w:ascii="Angsana New" w:hAnsi="Angsana New" w:hint="cs"/>
          <w:b/>
          <w:sz w:val="30"/>
          <w:szCs w:val="30"/>
          <w:cs/>
        </w:rPr>
        <w:t xml:space="preserve"> สิ้น</w:t>
      </w:r>
      <w:r w:rsidRPr="00FE23C5">
        <w:rPr>
          <w:rFonts w:ascii="Angsana New" w:hAnsi="Angsana New" w:hint="cs"/>
          <w:b/>
          <w:sz w:val="30"/>
          <w:szCs w:val="30"/>
          <w:cs/>
        </w:rPr>
        <w:t xml:space="preserve">สุดวันที่ </w:t>
      </w:r>
      <w:r w:rsidR="00431E41" w:rsidRPr="00FE23C5">
        <w:rPr>
          <w:rFonts w:ascii="Angsana New" w:hAnsi="Angsana New"/>
          <w:sz w:val="30"/>
          <w:szCs w:val="30"/>
        </w:rPr>
        <w:t xml:space="preserve">30 </w:t>
      </w:r>
      <w:r w:rsidR="009D4736" w:rsidRPr="00FE23C5">
        <w:rPr>
          <w:rFonts w:ascii="Angsana New" w:hAnsi="Angsana New"/>
          <w:sz w:val="30"/>
          <w:szCs w:val="30"/>
          <w:cs/>
        </w:rPr>
        <w:t>กันยายน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2567</w:t>
      </w:r>
      <w:r w:rsidRPr="00FE23C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FE23C5">
        <w:rPr>
          <w:rFonts w:ascii="Angsana New" w:hAnsi="Angsana New"/>
          <w:bCs/>
          <w:sz w:val="30"/>
          <w:szCs w:val="30"/>
        </w:rPr>
        <w:t>256</w:t>
      </w:r>
      <w:r w:rsidR="007F740E" w:rsidRPr="00FE23C5">
        <w:rPr>
          <w:rFonts w:ascii="Angsana New" w:hAnsi="Angsana New"/>
          <w:bCs/>
          <w:sz w:val="30"/>
          <w:szCs w:val="30"/>
        </w:rPr>
        <w:t>6</w:t>
      </w:r>
      <w:r w:rsidRPr="00FE23C5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FE23C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14:paraId="446E0F9F" w14:textId="77777777" w:rsidR="00EE02AA" w:rsidRPr="00FE23C5" w:rsidRDefault="00EE02AA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FE23C5" w:rsidRPr="00FE23C5" w14:paraId="70FE2BD0" w14:textId="77777777" w:rsidTr="004C20A9">
        <w:trPr>
          <w:cantSplit/>
        </w:trPr>
        <w:tc>
          <w:tcPr>
            <w:tcW w:w="3060" w:type="dxa"/>
          </w:tcPr>
          <w:p w14:paraId="1832D7E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90E1A0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E2C9FE0" w14:textId="67D7A794" w:rsidR="00EE02AA" w:rsidRPr="00FE23C5" w:rsidRDefault="00CD49A2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2EFC79AC" w14:textId="77777777" w:rsidTr="004C20A9">
        <w:trPr>
          <w:cantSplit/>
        </w:trPr>
        <w:tc>
          <w:tcPr>
            <w:tcW w:w="3060" w:type="dxa"/>
          </w:tcPr>
          <w:p w14:paraId="61E3C9CA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4" w:name="_Hlk47362680"/>
          </w:p>
        </w:tc>
        <w:tc>
          <w:tcPr>
            <w:tcW w:w="990" w:type="dxa"/>
          </w:tcPr>
          <w:p w14:paraId="7AC134B4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10FD3ED" w14:textId="77777777" w:rsidR="00EE02AA" w:rsidRPr="00FE23C5" w:rsidRDefault="00EE02AA" w:rsidP="00BD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74212B9" w14:textId="002B633C" w:rsidR="00EE02AA" w:rsidRPr="00FE23C5" w:rsidRDefault="00BD1C56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EE02AA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E02AA"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CD5250F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FBB932" w14:textId="24816CC0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D4736" w:rsidRPr="00FE23C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23C5" w:rsidRPr="00FE23C5" w14:paraId="341DA09B" w14:textId="77777777" w:rsidTr="004C20A9">
        <w:trPr>
          <w:cantSplit/>
        </w:trPr>
        <w:tc>
          <w:tcPr>
            <w:tcW w:w="3060" w:type="dxa"/>
          </w:tcPr>
          <w:p w14:paraId="26D49267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0147DE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002EF04F" w14:textId="0B29A4DB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3C5C651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5CD11" w14:textId="186EF33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A903E0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6AE93" w14:textId="739FE414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63FD2A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42433" w14:textId="40476D19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487F577F" w14:textId="77777777" w:rsidTr="004C20A9">
        <w:trPr>
          <w:cantSplit/>
        </w:trPr>
        <w:tc>
          <w:tcPr>
            <w:tcW w:w="3060" w:type="dxa"/>
          </w:tcPr>
          <w:p w14:paraId="6FA7193F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8075E7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3380E09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bookmarkEnd w:id="44"/>
      <w:tr w:rsidR="00FE23C5" w:rsidRPr="00FE23C5" w14:paraId="5417199B" w14:textId="77777777" w:rsidTr="004C20A9">
        <w:trPr>
          <w:cantSplit/>
        </w:trPr>
        <w:tc>
          <w:tcPr>
            <w:tcW w:w="3060" w:type="dxa"/>
          </w:tcPr>
          <w:p w14:paraId="584C7016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0774EABD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B5E19F8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E23C5" w:rsidRPr="00FE23C5" w14:paraId="4E7D82EB" w14:textId="77777777" w:rsidTr="004C20A9">
        <w:trPr>
          <w:cantSplit/>
        </w:trPr>
        <w:tc>
          <w:tcPr>
            <w:tcW w:w="3060" w:type="dxa"/>
          </w:tcPr>
          <w:p w14:paraId="153E3956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0F2A4C8C" w14:textId="77777777" w:rsidR="00EE02AA" w:rsidRPr="00FE23C5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74217" w14:textId="7021609D" w:rsidR="00EE02AA" w:rsidRPr="00FE23C5" w:rsidRDefault="00296A8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10,276</w:t>
            </w:r>
          </w:p>
        </w:tc>
        <w:tc>
          <w:tcPr>
            <w:tcW w:w="270" w:type="dxa"/>
          </w:tcPr>
          <w:p w14:paraId="4B3F6524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7E86C" w14:textId="30CA6312" w:rsidR="00EE02AA" w:rsidRPr="00FE23C5" w:rsidRDefault="00B6756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11,615</w:t>
            </w:r>
          </w:p>
        </w:tc>
        <w:tc>
          <w:tcPr>
            <w:tcW w:w="270" w:type="dxa"/>
          </w:tcPr>
          <w:p w14:paraId="623C68F9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40E52" w14:textId="6A119F96" w:rsidR="00EE02AA" w:rsidRPr="00FE23C5" w:rsidRDefault="00296A8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33,169</w:t>
            </w:r>
          </w:p>
        </w:tc>
        <w:tc>
          <w:tcPr>
            <w:tcW w:w="270" w:type="dxa"/>
          </w:tcPr>
          <w:p w14:paraId="44F62EEA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299A8" w14:textId="2253FCB6" w:rsidR="00EE02AA" w:rsidRPr="00FE23C5" w:rsidRDefault="00B6756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26,484</w:t>
            </w:r>
          </w:p>
        </w:tc>
      </w:tr>
      <w:tr w:rsidR="00FE23C5" w:rsidRPr="00FE23C5" w14:paraId="475AF6A0" w14:textId="77777777" w:rsidTr="004C20A9">
        <w:trPr>
          <w:cantSplit/>
          <w:trHeight w:hRule="exact" w:val="227"/>
        </w:trPr>
        <w:tc>
          <w:tcPr>
            <w:tcW w:w="3060" w:type="dxa"/>
          </w:tcPr>
          <w:p w14:paraId="401456C0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50D45F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F02B70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F22E1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9FE9C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97DA9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76B82E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472E3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82E74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1065AA73" w14:textId="77777777" w:rsidTr="004C20A9">
        <w:trPr>
          <w:cantSplit/>
        </w:trPr>
        <w:tc>
          <w:tcPr>
            <w:tcW w:w="3060" w:type="dxa"/>
          </w:tcPr>
          <w:p w14:paraId="07B433D7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7357F2C" w14:textId="77777777" w:rsidR="00EE02AA" w:rsidRPr="00FE23C5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5C7A13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4027E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08293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E2356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E5D4E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E429D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E7399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059F416F" w14:textId="77777777" w:rsidTr="004C20A9">
        <w:trPr>
          <w:cantSplit/>
        </w:trPr>
        <w:tc>
          <w:tcPr>
            <w:tcW w:w="3060" w:type="dxa"/>
          </w:tcPr>
          <w:p w14:paraId="2748A68A" w14:textId="2048143A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27"/>
                <w:szCs w:val="27"/>
              </w:rPr>
            </w:pPr>
            <w:r w:rsidRPr="00FE23C5">
              <w:rPr>
                <w:rFonts w:ascii="Angsana New" w:hAnsi="Angsana New" w:hint="cs"/>
                <w:sz w:val="27"/>
                <w:szCs w:val="27"/>
                <w:cs/>
              </w:rPr>
              <w:t xml:space="preserve">  การเปลี่ยนแปลงของผล</w:t>
            </w:r>
            <w:r w:rsidR="00BD1C56" w:rsidRPr="00FE23C5">
              <w:rPr>
                <w:rFonts w:ascii="Angsana New" w:hAnsi="Angsana New" w:hint="cs"/>
                <w:sz w:val="27"/>
                <w:szCs w:val="27"/>
                <w:cs/>
              </w:rPr>
              <w:t>แตก</w:t>
            </w:r>
            <w:r w:rsidRPr="00FE23C5">
              <w:rPr>
                <w:rFonts w:ascii="Angsana New" w:hAnsi="Angsana New" w:hint="cs"/>
                <w:sz w:val="27"/>
                <w:szCs w:val="27"/>
                <w:cs/>
              </w:rPr>
              <w:t>ต่างชั่วคราว</w:t>
            </w:r>
          </w:p>
        </w:tc>
        <w:tc>
          <w:tcPr>
            <w:tcW w:w="990" w:type="dxa"/>
          </w:tcPr>
          <w:p w14:paraId="2929CEC8" w14:textId="7F9082DB" w:rsidR="00EE02AA" w:rsidRPr="00FE23C5" w:rsidRDefault="00BB3EB8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1</w:t>
            </w:r>
            <w:r w:rsidR="00EE02AA" w:rsidRPr="00FE23C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EE8F8B" w14:textId="0C5E8D4F" w:rsidR="00EE02AA" w:rsidRPr="00FE23C5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524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05ACE0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C5DE00" w14:textId="30E37544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B6756A" w:rsidRPr="00FE23C5">
              <w:rPr>
                <w:rFonts w:ascii="Angsana New" w:hAnsi="Angsana New"/>
                <w:sz w:val="30"/>
                <w:szCs w:val="30"/>
              </w:rPr>
              <w:t>1,748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E26A90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1ED182" w14:textId="0D0EB80F" w:rsidR="00EE02AA" w:rsidRPr="00FE23C5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(2,</w:t>
            </w:r>
            <w:r w:rsidR="00BB3EB8"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89</w:t>
            </w:r>
            <w:r w:rsidR="00941557" w:rsidRPr="00FE23C5">
              <w:rPr>
                <w:rFonts w:ascii="Angsana New" w:hAnsi="Angsana New"/>
                <w:sz w:val="30"/>
                <w:szCs w:val="30"/>
              </w:rPr>
              <w:t>7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582EBD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05B936" w14:textId="4D826A1D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B6756A" w:rsidRPr="00FE23C5">
              <w:rPr>
                <w:rFonts w:ascii="Angsana New" w:hAnsi="Angsana New"/>
                <w:sz w:val="30"/>
                <w:szCs w:val="30"/>
              </w:rPr>
              <w:t>6,050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02AA" w:rsidRPr="00FE23C5" w14:paraId="551B29E8" w14:textId="77777777" w:rsidTr="004C20A9">
        <w:trPr>
          <w:cantSplit/>
        </w:trPr>
        <w:tc>
          <w:tcPr>
            <w:tcW w:w="3060" w:type="dxa"/>
          </w:tcPr>
          <w:p w14:paraId="499DF99E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4C7E0860" w14:textId="77777777" w:rsidR="00EE02AA" w:rsidRPr="00FE23C5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142CE2" w14:textId="36A610D0" w:rsidR="00EE02AA" w:rsidRPr="00FE23C5" w:rsidRDefault="00194FF6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BB3EB8" w:rsidRPr="00BB3EB8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752</w:t>
            </w:r>
          </w:p>
        </w:tc>
        <w:tc>
          <w:tcPr>
            <w:tcW w:w="270" w:type="dxa"/>
          </w:tcPr>
          <w:p w14:paraId="130AA40F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491A4" w14:textId="45A1A35B" w:rsidR="00EE02AA" w:rsidRPr="00FE23C5" w:rsidRDefault="00B6756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9,867</w:t>
            </w:r>
          </w:p>
        </w:tc>
        <w:tc>
          <w:tcPr>
            <w:tcW w:w="270" w:type="dxa"/>
          </w:tcPr>
          <w:p w14:paraId="53941146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679C51" w14:textId="70FCF0C6" w:rsidR="00EE02AA" w:rsidRPr="00FE23C5" w:rsidRDefault="00296A84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 w:rsidR="00BB3EB8" w:rsidRPr="00BB3EB8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272</w:t>
            </w:r>
          </w:p>
        </w:tc>
        <w:tc>
          <w:tcPr>
            <w:tcW w:w="270" w:type="dxa"/>
          </w:tcPr>
          <w:p w14:paraId="0BE4D33A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881F07" w14:textId="0267032A" w:rsidR="00EE02AA" w:rsidRPr="00FE23C5" w:rsidRDefault="00B6756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20,434</w:t>
            </w:r>
          </w:p>
        </w:tc>
      </w:tr>
    </w:tbl>
    <w:p w14:paraId="0E23855F" w14:textId="77777777" w:rsidR="00EE02AA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50B96B" w14:textId="77777777" w:rsidR="004B3E09" w:rsidRPr="00FE23C5" w:rsidRDefault="004B3E09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3363779" w14:textId="77777777" w:rsidR="000A2AD1" w:rsidRPr="00FE23C5" w:rsidRDefault="000A2AD1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882"/>
        <w:gridCol w:w="1170"/>
        <w:gridCol w:w="270"/>
        <w:gridCol w:w="1170"/>
        <w:gridCol w:w="270"/>
        <w:gridCol w:w="1170"/>
        <w:gridCol w:w="270"/>
        <w:gridCol w:w="1080"/>
      </w:tblGrid>
      <w:tr w:rsidR="00FE23C5" w:rsidRPr="00FE23C5" w14:paraId="174D1115" w14:textId="77777777" w:rsidTr="004B3E09">
        <w:trPr>
          <w:cantSplit/>
        </w:trPr>
        <w:tc>
          <w:tcPr>
            <w:tcW w:w="3060" w:type="dxa"/>
          </w:tcPr>
          <w:p w14:paraId="03C04A0F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2E5CBF0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4CD694A" w14:textId="22E60E55" w:rsidR="00EE02AA" w:rsidRPr="00FE23C5" w:rsidRDefault="00CD49A2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6B1788C2" w14:textId="77777777" w:rsidTr="004B3E09">
        <w:trPr>
          <w:cantSplit/>
        </w:trPr>
        <w:tc>
          <w:tcPr>
            <w:tcW w:w="3060" w:type="dxa"/>
          </w:tcPr>
          <w:p w14:paraId="02950AE7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2AD00335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17C015" w14:textId="77777777" w:rsidR="00EE02AA" w:rsidRPr="00FE23C5" w:rsidRDefault="00EE02AA" w:rsidP="00BD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F30961B" w14:textId="3A9036BA" w:rsidR="00EE02AA" w:rsidRPr="00FE23C5" w:rsidRDefault="00BD1C56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EE02AA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EE02AA"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5FB77A8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B2A269A" w14:textId="79766295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D4736" w:rsidRPr="00FE23C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23C5" w:rsidRPr="00FE23C5" w14:paraId="40E0950E" w14:textId="77777777" w:rsidTr="004B3E09">
        <w:trPr>
          <w:cantSplit/>
        </w:trPr>
        <w:tc>
          <w:tcPr>
            <w:tcW w:w="3060" w:type="dxa"/>
          </w:tcPr>
          <w:p w14:paraId="00E657C4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1FC1B33A" w14:textId="77777777" w:rsidR="008816A4" w:rsidRPr="00FE23C5" w:rsidRDefault="008816A4" w:rsidP="004B3E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 w:hanging="13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5057450" w14:textId="0876FB6A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D4C07E7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D7FB31" w14:textId="71FA2569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CC4B35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E2A3D" w14:textId="4A263160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55734E9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5A4D1" w14:textId="76BA1330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7D594863" w14:textId="77777777" w:rsidTr="004B3E09">
        <w:trPr>
          <w:cantSplit/>
        </w:trPr>
        <w:tc>
          <w:tcPr>
            <w:tcW w:w="3060" w:type="dxa"/>
          </w:tcPr>
          <w:p w14:paraId="02C31D98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12530C17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70386DB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FE23C5" w14:paraId="66A5C619" w14:textId="77777777" w:rsidTr="004B3E09">
        <w:trPr>
          <w:cantSplit/>
        </w:trPr>
        <w:tc>
          <w:tcPr>
            <w:tcW w:w="3060" w:type="dxa"/>
          </w:tcPr>
          <w:p w14:paraId="653AED15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82" w:type="dxa"/>
          </w:tcPr>
          <w:p w14:paraId="20A626DB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12D6C70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E23C5" w:rsidRPr="00FE23C5" w14:paraId="5ED5D0A4" w14:textId="77777777" w:rsidTr="004B3E09">
        <w:trPr>
          <w:cantSplit/>
        </w:trPr>
        <w:tc>
          <w:tcPr>
            <w:tcW w:w="3060" w:type="dxa"/>
          </w:tcPr>
          <w:p w14:paraId="00AD9CE1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882" w:type="dxa"/>
          </w:tcPr>
          <w:p w14:paraId="1F681784" w14:textId="77777777" w:rsidR="00EE02AA" w:rsidRPr="00FE23C5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AEA22" w14:textId="6E6B6CDC" w:rsidR="00EE02AA" w:rsidRPr="00FE23C5" w:rsidRDefault="00194FF6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9,</w:t>
            </w:r>
            <w:r w:rsidR="00A20EF3" w:rsidRPr="00FE23C5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270" w:type="dxa"/>
          </w:tcPr>
          <w:p w14:paraId="75D5151E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824C0" w14:textId="2FEBE260" w:rsidR="00EE02AA" w:rsidRPr="00FE23C5" w:rsidRDefault="00B6756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11,428</w:t>
            </w:r>
          </w:p>
        </w:tc>
        <w:tc>
          <w:tcPr>
            <w:tcW w:w="270" w:type="dxa"/>
          </w:tcPr>
          <w:p w14:paraId="09C68F2D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6F7862" w14:textId="122ED8A3" w:rsidR="00EE02AA" w:rsidRPr="00FE23C5" w:rsidRDefault="00194FF6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32,</w:t>
            </w:r>
            <w:r w:rsidR="00A20EF3" w:rsidRPr="00FE23C5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4C6A0292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17302" w14:textId="42276C4E" w:rsidR="00EE02AA" w:rsidRPr="00FE23C5" w:rsidRDefault="00B6756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25,708</w:t>
            </w:r>
          </w:p>
        </w:tc>
      </w:tr>
      <w:tr w:rsidR="00FE23C5" w:rsidRPr="00FE23C5" w14:paraId="34F46CD9" w14:textId="77777777" w:rsidTr="004B3E09">
        <w:trPr>
          <w:cantSplit/>
          <w:trHeight w:hRule="exact" w:val="227"/>
        </w:trPr>
        <w:tc>
          <w:tcPr>
            <w:tcW w:w="3060" w:type="dxa"/>
          </w:tcPr>
          <w:p w14:paraId="4BB21744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A3376EE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663929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BDCA5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C7E6E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B2FA8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F016DF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A56DC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2F457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3CD11C8B" w14:textId="77777777" w:rsidTr="004B3E09">
        <w:trPr>
          <w:cantSplit/>
        </w:trPr>
        <w:tc>
          <w:tcPr>
            <w:tcW w:w="3060" w:type="dxa"/>
          </w:tcPr>
          <w:p w14:paraId="20008B80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82" w:type="dxa"/>
          </w:tcPr>
          <w:p w14:paraId="4FF47458" w14:textId="77777777" w:rsidR="00EE02AA" w:rsidRPr="00FE23C5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20370F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D2FF0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4DCD6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BEA2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A60BDE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21445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085FE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473F8681" w14:textId="77777777" w:rsidTr="004B3E09">
        <w:trPr>
          <w:cantSplit/>
        </w:trPr>
        <w:tc>
          <w:tcPr>
            <w:tcW w:w="3060" w:type="dxa"/>
          </w:tcPr>
          <w:p w14:paraId="3D40CDF9" w14:textId="3E4BEBC4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27"/>
                <w:szCs w:val="27"/>
              </w:rPr>
            </w:pPr>
            <w:r w:rsidRPr="00FE23C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E23C5">
              <w:rPr>
                <w:rFonts w:ascii="Angsana New" w:hAnsi="Angsana New" w:hint="cs"/>
                <w:sz w:val="27"/>
                <w:szCs w:val="27"/>
                <w:cs/>
              </w:rPr>
              <w:t>การเปลี่ยนแปลงของผล</w:t>
            </w:r>
            <w:r w:rsidR="00BD1C56" w:rsidRPr="00FE23C5">
              <w:rPr>
                <w:rFonts w:ascii="Angsana New" w:hAnsi="Angsana New" w:hint="cs"/>
                <w:sz w:val="27"/>
                <w:szCs w:val="27"/>
                <w:cs/>
              </w:rPr>
              <w:t>แตก</w:t>
            </w:r>
            <w:r w:rsidRPr="00FE23C5">
              <w:rPr>
                <w:rFonts w:ascii="Angsana New" w:hAnsi="Angsana New" w:hint="cs"/>
                <w:sz w:val="27"/>
                <w:szCs w:val="27"/>
                <w:cs/>
              </w:rPr>
              <w:t>ต่างชั่วคราว</w:t>
            </w:r>
          </w:p>
        </w:tc>
        <w:tc>
          <w:tcPr>
            <w:tcW w:w="882" w:type="dxa"/>
          </w:tcPr>
          <w:p w14:paraId="7A2A9C40" w14:textId="1D287651" w:rsidR="00EE02AA" w:rsidRPr="00FE23C5" w:rsidRDefault="00BB3EB8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1</w:t>
            </w:r>
            <w:r w:rsidR="00EE02AA" w:rsidRPr="00FE23C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B93870" w14:textId="064F12FA" w:rsidR="00EE02AA" w:rsidRPr="00FE23C5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7B0C10" w:rsidRPr="00FE23C5">
              <w:rPr>
                <w:rFonts w:ascii="Angsana New" w:hAnsi="Angsana New"/>
                <w:sz w:val="30"/>
                <w:szCs w:val="30"/>
              </w:rPr>
              <w:t>313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B6FDD4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45905" w14:textId="7C853841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B6756A" w:rsidRPr="00FE23C5">
              <w:rPr>
                <w:rFonts w:ascii="Angsana New" w:hAnsi="Angsana New"/>
                <w:sz w:val="30"/>
                <w:szCs w:val="30"/>
              </w:rPr>
              <w:t>1,748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481F0F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DC613B" w14:textId="716D26CA" w:rsidR="00EE02AA" w:rsidRPr="00FE23C5" w:rsidRDefault="002C075F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(2,</w:t>
            </w:r>
            <w:r w:rsidR="00194FF6" w:rsidRPr="00FE23C5">
              <w:rPr>
                <w:rFonts w:ascii="Angsana New" w:hAnsi="Angsana New"/>
                <w:sz w:val="30"/>
                <w:szCs w:val="30"/>
              </w:rPr>
              <w:t>659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8B0C04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58F1C3" w14:textId="2F7AF3A1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(</w:t>
            </w:r>
            <w:r w:rsidR="00B6756A" w:rsidRPr="00FE23C5">
              <w:rPr>
                <w:rFonts w:ascii="Angsana New" w:hAnsi="Angsana New"/>
                <w:sz w:val="30"/>
                <w:szCs w:val="30"/>
              </w:rPr>
              <w:t>6,050</w:t>
            </w:r>
            <w:r w:rsidRPr="00FE2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02AA" w:rsidRPr="00FE23C5" w14:paraId="0348CE11" w14:textId="77777777" w:rsidTr="004B3E09">
        <w:trPr>
          <w:cantSplit/>
        </w:trPr>
        <w:tc>
          <w:tcPr>
            <w:tcW w:w="3060" w:type="dxa"/>
          </w:tcPr>
          <w:p w14:paraId="6B17D355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82" w:type="dxa"/>
          </w:tcPr>
          <w:p w14:paraId="0C13673B" w14:textId="77777777" w:rsidR="00EE02AA" w:rsidRPr="00FE23C5" w:rsidRDefault="00EE02AA" w:rsidP="00EE02AA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6C05F1" w14:textId="1AE9EF6E" w:rsidR="00EE02AA" w:rsidRPr="00FE23C5" w:rsidRDefault="00A20EF3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9,671</w:t>
            </w:r>
          </w:p>
        </w:tc>
        <w:tc>
          <w:tcPr>
            <w:tcW w:w="270" w:type="dxa"/>
          </w:tcPr>
          <w:p w14:paraId="4E2CE1A4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D92A6B" w14:textId="6CA6010E" w:rsidR="00EE02AA" w:rsidRPr="00FE23C5" w:rsidRDefault="00B6756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9,680</w:t>
            </w:r>
          </w:p>
        </w:tc>
        <w:tc>
          <w:tcPr>
            <w:tcW w:w="270" w:type="dxa"/>
          </w:tcPr>
          <w:p w14:paraId="683D1C8A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7CD9E4" w14:textId="49258337" w:rsidR="00EE02AA" w:rsidRPr="00FE23C5" w:rsidRDefault="00A20EF3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30,175</w:t>
            </w:r>
          </w:p>
        </w:tc>
        <w:tc>
          <w:tcPr>
            <w:tcW w:w="270" w:type="dxa"/>
          </w:tcPr>
          <w:p w14:paraId="4FBFA7B0" w14:textId="77777777" w:rsidR="00EE02AA" w:rsidRPr="00FE23C5" w:rsidRDefault="00EE02A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90FD0F" w14:textId="52AF382D" w:rsidR="00EE02AA" w:rsidRPr="00FE23C5" w:rsidRDefault="00B6756A" w:rsidP="00EE0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19,658</w:t>
            </w:r>
          </w:p>
        </w:tc>
      </w:tr>
    </w:tbl>
    <w:p w14:paraId="17E0CF91" w14:textId="77777777" w:rsidR="00EE02AA" w:rsidRPr="00FE23C5" w:rsidRDefault="00EE02AA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565A443" w14:textId="77777777" w:rsidR="001E4C4D" w:rsidRPr="00FE23C5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2</w:t>
      </w:r>
      <w:r w:rsidR="0000629D" w:rsidRPr="00FE23C5">
        <w:rPr>
          <w:rFonts w:ascii="Angsana New" w:hAnsi="Angsana New"/>
          <w:b/>
          <w:bCs/>
          <w:sz w:val="30"/>
          <w:szCs w:val="30"/>
        </w:rPr>
        <w:t>3</w:t>
      </w:r>
      <w:r w:rsidR="005028DE" w:rsidRPr="00FE23C5">
        <w:rPr>
          <w:rFonts w:ascii="Angsana New" w:hAnsi="Angsana New"/>
          <w:b/>
          <w:bCs/>
          <w:sz w:val="30"/>
          <w:szCs w:val="30"/>
        </w:rPr>
        <w:tab/>
      </w:r>
      <w:r w:rsidR="001E4C4D" w:rsidRPr="00FE23C5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75B5DF4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17303BA6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FE23C5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06D1943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18D148B2" w14:textId="0F31025A" w:rsidR="000A2AD1" w:rsidRPr="00FE23C5" w:rsidRDefault="001E4C4D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C23942" w:rsidRPr="00FE23C5">
        <w:rPr>
          <w:rFonts w:ascii="Angsana New" w:hAnsi="Angsana New" w:hint="cs"/>
          <w:sz w:val="30"/>
          <w:szCs w:val="30"/>
          <w:cs/>
        </w:rPr>
        <w:t>สำหรับงวด</w:t>
      </w:r>
      <w:r w:rsidR="00CF1712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FE23C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31E41" w:rsidRPr="00FE23C5">
        <w:rPr>
          <w:rFonts w:ascii="Angsana New" w:hAnsi="Angsana New" w:hint="cs"/>
          <w:sz w:val="30"/>
          <w:szCs w:val="30"/>
          <w:lang w:val="en-GB"/>
        </w:rPr>
        <w:t xml:space="preserve">30 </w:t>
      </w:r>
      <w:r w:rsidR="009D4736" w:rsidRPr="00FE23C5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="00431E41" w:rsidRPr="00FE23C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431E41" w:rsidRPr="00FE23C5">
        <w:rPr>
          <w:rFonts w:ascii="Angsana New" w:hAnsi="Angsana New" w:hint="cs"/>
          <w:sz w:val="30"/>
          <w:szCs w:val="30"/>
          <w:lang w:val="en-GB"/>
        </w:rPr>
        <w:t>2567</w:t>
      </w:r>
      <w:r w:rsidR="003A7046" w:rsidRPr="00FE23C5">
        <w:rPr>
          <w:rFonts w:ascii="Angsana New" w:hAnsi="Angsana New"/>
          <w:sz w:val="30"/>
          <w:szCs w:val="30"/>
        </w:rPr>
        <w:t xml:space="preserve"> </w:t>
      </w:r>
      <w:r w:rsidR="00F44A04" w:rsidRPr="00FE23C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FE23C5">
        <w:rPr>
          <w:rFonts w:ascii="Angsana New" w:hAnsi="Angsana New"/>
          <w:bCs/>
          <w:sz w:val="30"/>
          <w:szCs w:val="30"/>
        </w:rPr>
        <w:t>256</w:t>
      </w:r>
      <w:r w:rsidR="00EE3FF9" w:rsidRPr="00FE23C5">
        <w:rPr>
          <w:rFonts w:ascii="Angsana New" w:hAnsi="Angsana New" w:hint="cs"/>
          <w:bCs/>
          <w:sz w:val="30"/>
          <w:szCs w:val="30"/>
          <w:lang w:val="en-GB"/>
        </w:rPr>
        <w:t>6</w:t>
      </w:r>
      <w:r w:rsidR="00F44A04" w:rsidRPr="00FE23C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FE23C5">
        <w:rPr>
          <w:rFonts w:ascii="Angsana New" w:hAnsi="Angsana New" w:hint="cs"/>
          <w:sz w:val="30"/>
          <w:szCs w:val="30"/>
          <w:cs/>
        </w:rPr>
        <w:t>สำหรับงวด</w:t>
      </w:r>
      <w:r w:rsidRPr="00FE23C5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FE23C5">
        <w:rPr>
          <w:rFonts w:ascii="Angsana New" w:hAnsi="Angsana New"/>
          <w:sz w:val="30"/>
          <w:szCs w:val="30"/>
          <w:cs/>
        </w:rPr>
        <w:t>ของผู้ถือหุ้น</w:t>
      </w:r>
      <w:r w:rsidRPr="00FE23C5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FE23C5">
        <w:rPr>
          <w:rFonts w:ascii="Angsana New" w:hAnsi="Angsana New"/>
          <w:sz w:val="30"/>
          <w:szCs w:val="30"/>
          <w:cs/>
        </w:rPr>
        <w:t>และ</w:t>
      </w:r>
      <w:r w:rsidRPr="00FE23C5">
        <w:rPr>
          <w:rFonts w:ascii="Angsana New" w:hAnsi="Angsana New" w:hint="cs"/>
          <w:sz w:val="30"/>
          <w:szCs w:val="30"/>
          <w:cs/>
        </w:rPr>
        <w:t>จำนวน</w:t>
      </w:r>
      <w:r w:rsidRPr="00FE23C5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FE23C5">
        <w:rPr>
          <w:rFonts w:ascii="Angsana New" w:hAnsi="Angsana New" w:hint="cs"/>
          <w:sz w:val="30"/>
          <w:szCs w:val="30"/>
          <w:cs/>
        </w:rPr>
        <w:t>ระหว่าง</w:t>
      </w:r>
      <w:r w:rsidR="000C206B" w:rsidRPr="00FE23C5">
        <w:rPr>
          <w:rFonts w:ascii="Angsana New" w:hAnsi="Angsana New" w:hint="cs"/>
          <w:sz w:val="30"/>
          <w:szCs w:val="30"/>
          <w:cs/>
        </w:rPr>
        <w:t>งวด</w:t>
      </w:r>
      <w:r w:rsidRPr="00FE23C5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1E8C0EEC" w14:textId="77777777" w:rsidR="006F10C2" w:rsidRPr="00FE23C5" w:rsidRDefault="006F10C2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FE23C5" w:rsidRPr="00FE23C5" w14:paraId="4E14DEF9" w14:textId="77777777" w:rsidTr="004C20A9">
        <w:trPr>
          <w:cantSplit/>
        </w:trPr>
        <w:tc>
          <w:tcPr>
            <w:tcW w:w="3060" w:type="dxa"/>
          </w:tcPr>
          <w:p w14:paraId="47AC848B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65AC4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178E6DBE" w14:textId="0295C9B3" w:rsidR="00EE02AA" w:rsidRPr="00FE23C5" w:rsidRDefault="00CD49A2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3F618669" w14:textId="77777777" w:rsidTr="004C20A9">
        <w:trPr>
          <w:cantSplit/>
        </w:trPr>
        <w:tc>
          <w:tcPr>
            <w:tcW w:w="3060" w:type="dxa"/>
          </w:tcPr>
          <w:p w14:paraId="11BAE534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F7C13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0BB9C0A" w14:textId="483AD563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85E15A7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71A8B2" w14:textId="18663C9C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D4736" w:rsidRPr="00FE23C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816A4" w:rsidRPr="00FE23C5" w14:paraId="4D1B52D2" w14:textId="77777777" w:rsidTr="002C6D9F">
        <w:trPr>
          <w:cantSplit/>
        </w:trPr>
        <w:tc>
          <w:tcPr>
            <w:tcW w:w="3060" w:type="dxa"/>
          </w:tcPr>
          <w:p w14:paraId="1B6E4A81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2D00F7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8AF638" w14:textId="04A4D3E0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C14B129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D6489" w14:textId="19874FEA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66B251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37908" w14:textId="31E78B1C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D71D2B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6DEBA" w14:textId="48D458EA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2C45268B" w14:textId="77777777" w:rsidR="00EE02AA" w:rsidRPr="00FE23C5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630"/>
        <w:gridCol w:w="360"/>
        <w:gridCol w:w="810"/>
        <w:gridCol w:w="270"/>
        <w:gridCol w:w="90"/>
        <w:gridCol w:w="270"/>
        <w:gridCol w:w="810"/>
        <w:gridCol w:w="270"/>
        <w:gridCol w:w="90"/>
        <w:gridCol w:w="270"/>
        <w:gridCol w:w="810"/>
        <w:gridCol w:w="270"/>
        <w:gridCol w:w="90"/>
        <w:gridCol w:w="270"/>
        <w:gridCol w:w="720"/>
        <w:gridCol w:w="360"/>
      </w:tblGrid>
      <w:tr w:rsidR="00FE23C5" w:rsidRPr="00FE23C5" w14:paraId="7B1D82DE" w14:textId="77777777" w:rsidTr="006F10C2">
        <w:trPr>
          <w:gridAfter w:val="1"/>
          <w:wAfter w:w="360" w:type="dxa"/>
          <w:cantSplit/>
        </w:trPr>
        <w:tc>
          <w:tcPr>
            <w:tcW w:w="3690" w:type="dxa"/>
            <w:gridSpan w:val="2"/>
          </w:tcPr>
          <w:p w14:paraId="59067CEE" w14:textId="77777777" w:rsidR="00EE02AA" w:rsidRPr="00FE23C5" w:rsidRDefault="00EE02AA" w:rsidP="00EE02A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68F38F8C" w14:textId="2658AE59" w:rsidR="00EE02AA" w:rsidRPr="00FE23C5" w:rsidRDefault="00EE02AA" w:rsidP="00EE02AA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0C206B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พัน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บาท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2D6ECF0" w14:textId="0EDD7DDD" w:rsidR="00EE02AA" w:rsidRPr="00FE23C5" w:rsidRDefault="00A20EF3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32.</w:t>
            </w:r>
            <w:r w:rsidR="00F811DE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6A4C8F6C" w14:textId="77777777" w:rsidR="00EE02AA" w:rsidRPr="00FE23C5" w:rsidRDefault="00EE02AA" w:rsidP="00EE02AA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16271314" w14:textId="0B646ACE" w:rsidR="00EE02AA" w:rsidRPr="00FE23C5" w:rsidRDefault="00B6756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30,478</w:t>
            </w:r>
          </w:p>
        </w:tc>
        <w:tc>
          <w:tcPr>
            <w:tcW w:w="270" w:type="dxa"/>
          </w:tcPr>
          <w:p w14:paraId="7413AEDE" w14:textId="77777777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32287B3A" w14:textId="3FF61C3F" w:rsidR="00EE02AA" w:rsidRPr="00FE23C5" w:rsidRDefault="00A20EF3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99.</w:t>
            </w:r>
            <w:r w:rsidR="00F811DE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560C2E38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vAlign w:val="bottom"/>
          </w:tcPr>
          <w:p w14:paraId="2C56057E" w14:textId="410A4EBD" w:rsidR="00EE02AA" w:rsidRPr="00FE23C5" w:rsidRDefault="00B6756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94,210</w:t>
            </w:r>
          </w:p>
        </w:tc>
      </w:tr>
      <w:tr w:rsidR="00FE23C5" w:rsidRPr="00FE23C5" w14:paraId="16EA5F89" w14:textId="77777777" w:rsidTr="006F10C2">
        <w:trPr>
          <w:gridAfter w:val="1"/>
          <w:wAfter w:w="360" w:type="dxa"/>
          <w:cantSplit/>
          <w:trHeight w:val="287"/>
        </w:trPr>
        <w:tc>
          <w:tcPr>
            <w:tcW w:w="3690" w:type="dxa"/>
            <w:gridSpan w:val="2"/>
            <w:vAlign w:val="bottom"/>
          </w:tcPr>
          <w:p w14:paraId="36328585" w14:textId="221E03CE" w:rsidR="00EE02AA" w:rsidRPr="004B3E09" w:rsidRDefault="00EE02AA" w:rsidP="00EE02AA">
            <w:pPr>
              <w:spacing w:line="460" w:lineRule="exact"/>
              <w:ind w:left="252" w:right="-108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3E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4B3E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ที่จ่ายชำระแล้วและถือโดยผู้ถือหุ้น (</w:t>
            </w:r>
            <w:r w:rsidR="000C206B" w:rsidRPr="004B3E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</w:t>
            </w:r>
            <w:r w:rsidRPr="004B3E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หุ้น)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9175B" w14:textId="34B0ED94" w:rsidR="00EE02AA" w:rsidRPr="00FE23C5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841E84E" w14:textId="77777777" w:rsidR="00EE02AA" w:rsidRPr="00FE23C5" w:rsidRDefault="00EE02AA" w:rsidP="00EE02A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79E7E7" w14:textId="6460F9D1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36C27484" w14:textId="77777777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CBF7F" w14:textId="077F2B68" w:rsidR="00EE02AA" w:rsidRPr="00FE23C5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74B5947" w14:textId="77777777" w:rsidR="00EE02AA" w:rsidRPr="00FE23C5" w:rsidRDefault="00EE02AA" w:rsidP="00EE02A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ACF972" w14:textId="51101D77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FE23C5" w:rsidRPr="00FE23C5" w14:paraId="2F8E6E56" w14:textId="77777777" w:rsidTr="006F10C2">
        <w:trPr>
          <w:gridAfter w:val="1"/>
          <w:wAfter w:w="360" w:type="dxa"/>
          <w:cantSplit/>
        </w:trPr>
        <w:tc>
          <w:tcPr>
            <w:tcW w:w="3690" w:type="dxa"/>
            <w:gridSpan w:val="2"/>
            <w:vAlign w:val="bottom"/>
          </w:tcPr>
          <w:p w14:paraId="385FCB6F" w14:textId="77777777" w:rsidR="00EE02AA" w:rsidRPr="004B3E09" w:rsidRDefault="00EE02AA" w:rsidP="00EE02AA">
            <w:pPr>
              <w:spacing w:line="460" w:lineRule="exact"/>
              <w:ind w:left="33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3E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B3E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E0C31CC" w14:textId="6552AF0E" w:rsidR="00EE02AA" w:rsidRPr="00FE23C5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A20EF3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DF3C18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3114E85" w14:textId="1C81096D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B6756A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FE0A14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1D558DC" w14:textId="114D0EAD" w:rsidR="00EE02AA" w:rsidRPr="00FE23C5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A20EF3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0BEE796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56C71C1D" w14:textId="703D3329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B6756A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  <w:tr w:rsidR="004B3E09" w:rsidRPr="00FE23C5" w14:paraId="3584B2E0" w14:textId="77777777" w:rsidTr="006F10C2">
        <w:trPr>
          <w:cantSplit/>
        </w:trPr>
        <w:tc>
          <w:tcPr>
            <w:tcW w:w="3060" w:type="dxa"/>
          </w:tcPr>
          <w:p w14:paraId="3DA66F29" w14:textId="77777777" w:rsidR="004B3E09" w:rsidRPr="00FE23C5" w:rsidRDefault="004B3E09" w:rsidP="006F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5034F69" w14:textId="77777777" w:rsidR="004B3E09" w:rsidRPr="00FE23C5" w:rsidRDefault="004B3E09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4"/>
            <w:vAlign w:val="bottom"/>
          </w:tcPr>
          <w:p w14:paraId="5B0A4EFA" w14:textId="77777777" w:rsidR="004B3E09" w:rsidRPr="00FE23C5" w:rsidRDefault="004B3E09" w:rsidP="006F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33CD7EF4" w14:textId="77777777" w:rsidTr="006F10C2">
        <w:trPr>
          <w:cantSplit/>
        </w:trPr>
        <w:tc>
          <w:tcPr>
            <w:tcW w:w="3060" w:type="dxa"/>
          </w:tcPr>
          <w:p w14:paraId="527FA0F6" w14:textId="77777777" w:rsidR="00EE02AA" w:rsidRPr="00FE23C5" w:rsidRDefault="00EE02AA" w:rsidP="006F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54ECEAB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4"/>
            <w:vAlign w:val="bottom"/>
          </w:tcPr>
          <w:p w14:paraId="2BEF1CCF" w14:textId="77777777" w:rsidR="006F10C2" w:rsidRPr="00FE23C5" w:rsidRDefault="006F10C2" w:rsidP="006F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5B2CAB" w14:textId="5919FFE3" w:rsidR="00EE02AA" w:rsidRPr="00FE23C5" w:rsidRDefault="00CD49A2" w:rsidP="006F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4B3E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308FD015" w14:textId="77777777" w:rsidTr="006F10C2">
        <w:trPr>
          <w:cantSplit/>
        </w:trPr>
        <w:tc>
          <w:tcPr>
            <w:tcW w:w="3060" w:type="dxa"/>
          </w:tcPr>
          <w:p w14:paraId="6D8C2084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3C86BE7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7"/>
            <w:vAlign w:val="bottom"/>
          </w:tcPr>
          <w:p w14:paraId="2AE051D0" w14:textId="110AE40D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AAF6AAE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6"/>
          </w:tcPr>
          <w:p w14:paraId="369C9869" w14:textId="3BA521B9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D4736" w:rsidRPr="00FE23C5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23C5" w:rsidRPr="00FE23C5" w14:paraId="0362B75F" w14:textId="77777777" w:rsidTr="006F10C2">
        <w:trPr>
          <w:cantSplit/>
        </w:trPr>
        <w:tc>
          <w:tcPr>
            <w:tcW w:w="3060" w:type="dxa"/>
          </w:tcPr>
          <w:p w14:paraId="182E8A9A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C87E8AC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4F5E734" w14:textId="52DB4480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B36BC4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63A08AE" w14:textId="6268C5DA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6BEA2F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603C0ED" w14:textId="34CE8753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0D1240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81E609" w14:textId="595F703C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816A4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19982B2D" w14:textId="77777777" w:rsidTr="006F10C2">
        <w:trPr>
          <w:gridAfter w:val="1"/>
          <w:wAfter w:w="360" w:type="dxa"/>
          <w:cantSplit/>
        </w:trPr>
        <w:tc>
          <w:tcPr>
            <w:tcW w:w="3690" w:type="dxa"/>
            <w:gridSpan w:val="2"/>
          </w:tcPr>
          <w:p w14:paraId="0CF9BBFC" w14:textId="77777777" w:rsidR="00EE02AA" w:rsidRPr="00FE23C5" w:rsidRDefault="00EE02AA" w:rsidP="00EE02A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63AD601A" w14:textId="04F7D63E" w:rsidR="00EE02AA" w:rsidRPr="00FE23C5" w:rsidRDefault="00EE02AA" w:rsidP="00EE02AA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0C206B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พัน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บาท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0D4CB012" w14:textId="2822C631" w:rsidR="00EE02AA" w:rsidRPr="00FE23C5" w:rsidRDefault="00894D33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36,166</w:t>
            </w:r>
          </w:p>
        </w:tc>
        <w:tc>
          <w:tcPr>
            <w:tcW w:w="270" w:type="dxa"/>
          </w:tcPr>
          <w:p w14:paraId="520B6839" w14:textId="77777777" w:rsidR="00EE02AA" w:rsidRPr="00FE23C5" w:rsidRDefault="00EE02AA" w:rsidP="00EE02AA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1AAA29B4" w14:textId="543F5EA6" w:rsidR="00EE02AA" w:rsidRPr="00FE23C5" w:rsidRDefault="00B6756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29,991</w:t>
            </w:r>
          </w:p>
        </w:tc>
        <w:tc>
          <w:tcPr>
            <w:tcW w:w="270" w:type="dxa"/>
          </w:tcPr>
          <w:p w14:paraId="0D0E8D73" w14:textId="77777777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02552AF4" w14:textId="08B95327" w:rsidR="00EE02AA" w:rsidRPr="00FE23C5" w:rsidRDefault="00894D33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122,100</w:t>
            </w:r>
          </w:p>
        </w:tc>
        <w:tc>
          <w:tcPr>
            <w:tcW w:w="270" w:type="dxa"/>
          </w:tcPr>
          <w:p w14:paraId="185D92A2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vAlign w:val="bottom"/>
          </w:tcPr>
          <w:p w14:paraId="58CF08F9" w14:textId="0457F0BE" w:rsidR="00EE02AA" w:rsidRPr="00FE23C5" w:rsidRDefault="00B6756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90,496</w:t>
            </w:r>
          </w:p>
        </w:tc>
      </w:tr>
      <w:tr w:rsidR="00FE23C5" w:rsidRPr="00FE23C5" w14:paraId="62A531A5" w14:textId="77777777" w:rsidTr="006F10C2">
        <w:trPr>
          <w:gridAfter w:val="1"/>
          <w:wAfter w:w="360" w:type="dxa"/>
          <w:cantSplit/>
          <w:trHeight w:val="287"/>
        </w:trPr>
        <w:tc>
          <w:tcPr>
            <w:tcW w:w="3690" w:type="dxa"/>
            <w:gridSpan w:val="2"/>
            <w:vAlign w:val="bottom"/>
          </w:tcPr>
          <w:p w14:paraId="7DBD1457" w14:textId="7ADD4AA9" w:rsidR="00EE02AA" w:rsidRPr="004B3E09" w:rsidRDefault="00EE02AA" w:rsidP="00EE02AA">
            <w:pPr>
              <w:spacing w:line="460" w:lineRule="exact"/>
              <w:ind w:left="252" w:right="-108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3E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4B3E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ที่จ่ายชำระแล้วและถือโดยผู้ถือหุ้น (</w:t>
            </w:r>
            <w:r w:rsidR="000C206B" w:rsidRPr="004B3E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</w:t>
            </w:r>
            <w:r w:rsidRPr="004B3E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หุ้น)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C25A3F" w14:textId="5B96E602" w:rsidR="00EE02AA" w:rsidRPr="00FE23C5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00CFA7B" w14:textId="77777777" w:rsidR="00EE02AA" w:rsidRPr="00FE23C5" w:rsidRDefault="00EE02AA" w:rsidP="00EE02A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2011F" w14:textId="36C99099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4B21E431" w14:textId="77777777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3C1526" w14:textId="30EFC996" w:rsidR="00EE02AA" w:rsidRPr="00FE23C5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2043B7C" w14:textId="77777777" w:rsidR="00EE02AA" w:rsidRPr="00FE23C5" w:rsidRDefault="00EE02AA" w:rsidP="00EE02AA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6AAE15" w14:textId="4B6F51D4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EE02AA" w:rsidRPr="00FE23C5" w14:paraId="635CC49C" w14:textId="77777777" w:rsidTr="006F10C2">
        <w:trPr>
          <w:gridAfter w:val="1"/>
          <w:wAfter w:w="360" w:type="dxa"/>
          <w:cantSplit/>
        </w:trPr>
        <w:tc>
          <w:tcPr>
            <w:tcW w:w="3690" w:type="dxa"/>
            <w:gridSpan w:val="2"/>
            <w:vAlign w:val="bottom"/>
          </w:tcPr>
          <w:p w14:paraId="766E74DC" w14:textId="77777777" w:rsidR="00EE02AA" w:rsidRPr="004B3E09" w:rsidRDefault="00EE02AA" w:rsidP="00EE02AA">
            <w:pPr>
              <w:spacing w:line="460" w:lineRule="exact"/>
              <w:ind w:left="33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3E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B3E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68607AC" w14:textId="5A50C758" w:rsidR="0087047B" w:rsidRPr="00FE23C5" w:rsidRDefault="0087047B" w:rsidP="0087047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894D33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EE10CC0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AB31596" w14:textId="385B12CC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B6756A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5014A7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2351991" w14:textId="4C2A6025" w:rsidR="00EE02AA" w:rsidRPr="00FE23C5" w:rsidRDefault="0087047B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894D33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22B3C7" w14:textId="77777777" w:rsidR="00EE02AA" w:rsidRPr="00FE23C5" w:rsidRDefault="00EE02AA" w:rsidP="00EE02AA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057CCE9" w14:textId="67B5A5C2" w:rsidR="00EE02AA" w:rsidRPr="00FE23C5" w:rsidRDefault="00EE02AA" w:rsidP="00EE02A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B6756A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</w:tbl>
    <w:p w14:paraId="1B708BB6" w14:textId="77777777" w:rsidR="00EE02AA" w:rsidRPr="00FE23C5" w:rsidRDefault="00EE02AA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828856" w14:textId="77777777" w:rsidR="005326E5" w:rsidRPr="00FE23C5" w:rsidRDefault="00BB3083" w:rsidP="000C2942">
      <w:pPr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 xml:space="preserve">24     </w:t>
      </w:r>
      <w:r w:rsidRPr="00FE23C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1070822" w14:textId="66DA95F3" w:rsidR="006531B1" w:rsidRDefault="00BB3083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="00977246" w:rsidRPr="00FE23C5">
        <w:rPr>
          <w:rFonts w:ascii="Angsana New" w:hAnsi="Angsana New"/>
          <w:sz w:val="30"/>
          <w:szCs w:val="30"/>
        </w:rPr>
        <w:t>2566</w:t>
      </w:r>
      <w:r w:rsidRPr="00FE23C5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="00977246" w:rsidRPr="00FE23C5">
        <w:rPr>
          <w:rFonts w:ascii="Angsana New" w:hAnsi="Angsana New"/>
          <w:sz w:val="30"/>
          <w:szCs w:val="30"/>
        </w:rPr>
        <w:t xml:space="preserve"> 28</w:t>
      </w:r>
      <w:r w:rsidRPr="00FE23C5">
        <w:rPr>
          <w:rFonts w:ascii="Angsana New" w:hAnsi="Angsana New"/>
          <w:sz w:val="30"/>
          <w:szCs w:val="30"/>
          <w:cs/>
        </w:rPr>
        <w:t xml:space="preserve"> เมษายน </w:t>
      </w:r>
      <w:r w:rsidR="00977246" w:rsidRPr="00FE23C5">
        <w:rPr>
          <w:rFonts w:ascii="Angsana New" w:hAnsi="Angsana New"/>
          <w:sz w:val="30"/>
          <w:szCs w:val="30"/>
        </w:rPr>
        <w:t>2566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="00977246" w:rsidRPr="00FE23C5">
        <w:rPr>
          <w:rFonts w:ascii="Angsana New" w:hAnsi="Angsana New"/>
          <w:sz w:val="30"/>
          <w:szCs w:val="30"/>
        </w:rPr>
        <w:t>2565</w:t>
      </w:r>
      <w:r w:rsidRPr="00FE23C5">
        <w:rPr>
          <w:rFonts w:ascii="Angsana New" w:hAnsi="Angsana New"/>
          <w:sz w:val="30"/>
          <w:szCs w:val="30"/>
          <w:cs/>
        </w:rPr>
        <w:t xml:space="preserve"> ให้แก่</w:t>
      </w:r>
      <w:r w:rsidR="004B3E09">
        <w:rPr>
          <w:rFonts w:ascii="Angsana New" w:hAnsi="Angsana New" w:hint="cs"/>
          <w:sz w:val="30"/>
          <w:szCs w:val="30"/>
          <w:cs/>
        </w:rPr>
        <w:t xml:space="preserve">   </w:t>
      </w:r>
      <w:r w:rsidRPr="00FE23C5">
        <w:rPr>
          <w:rFonts w:ascii="Angsana New" w:hAnsi="Angsana New"/>
          <w:sz w:val="30"/>
          <w:szCs w:val="30"/>
          <w:cs/>
        </w:rPr>
        <w:t xml:space="preserve">ผู้ถือหุ้นในอัตราหุ้นละ </w:t>
      </w:r>
      <w:r w:rsidR="000934B6" w:rsidRPr="00FE23C5">
        <w:rPr>
          <w:rFonts w:ascii="Angsana New" w:hAnsi="Angsana New"/>
          <w:sz w:val="30"/>
          <w:szCs w:val="30"/>
        </w:rPr>
        <w:t>0.0</w:t>
      </w:r>
      <w:r w:rsidRPr="00FE23C5">
        <w:rPr>
          <w:rFonts w:ascii="Angsana New" w:hAnsi="Angsana New"/>
          <w:sz w:val="30"/>
          <w:szCs w:val="30"/>
        </w:rPr>
        <w:t>26</w:t>
      </w:r>
      <w:r w:rsidRPr="00FE23C5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FE23C5">
        <w:rPr>
          <w:rFonts w:asciiTheme="majorBidi" w:hAnsiTheme="majorBidi" w:cstheme="majorBidi"/>
          <w:sz w:val="30"/>
          <w:szCs w:val="30"/>
        </w:rPr>
        <w:t>18.85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>ล้าน</w:t>
      </w:r>
      <w:r w:rsidRPr="00FE23C5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FE23C5">
        <w:rPr>
          <w:rFonts w:ascii="Angsana New" w:hAnsi="Angsana New"/>
          <w:sz w:val="30"/>
          <w:szCs w:val="30"/>
        </w:rPr>
        <w:t>20.42</w:t>
      </w:r>
      <w:r w:rsidRPr="00FE23C5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FE23C5">
        <w:rPr>
          <w:rFonts w:ascii="Angsana New" w:hAnsi="Angsana New"/>
          <w:sz w:val="30"/>
          <w:szCs w:val="30"/>
        </w:rPr>
        <w:t>19</w:t>
      </w:r>
      <w:r w:rsidRPr="00FE23C5">
        <w:rPr>
          <w:rFonts w:ascii="Angsana New" w:hAnsi="Angsana New"/>
          <w:sz w:val="30"/>
          <w:szCs w:val="30"/>
          <w:cs/>
        </w:rPr>
        <w:t xml:space="preserve"> พฤษภาคม </w:t>
      </w:r>
      <w:r w:rsidR="00977246" w:rsidRPr="00FE23C5">
        <w:rPr>
          <w:rFonts w:ascii="Angsana New" w:hAnsi="Angsana New"/>
          <w:sz w:val="30"/>
          <w:szCs w:val="30"/>
        </w:rPr>
        <w:t>2566</w:t>
      </w:r>
      <w:r w:rsidRPr="00FE23C5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FE23C5">
        <w:rPr>
          <w:rFonts w:ascii="Angsana New" w:hAnsi="Angsana New"/>
          <w:sz w:val="30"/>
          <w:szCs w:val="30"/>
        </w:rPr>
        <w:t>Record Date</w:t>
      </w:r>
      <w:r w:rsidRPr="00FE23C5">
        <w:rPr>
          <w:rFonts w:ascii="Angsana New" w:hAnsi="Angsana New"/>
          <w:sz w:val="30"/>
          <w:szCs w:val="30"/>
          <w:cs/>
        </w:rPr>
        <w:t xml:space="preserve">) วันที่ </w:t>
      </w:r>
      <w:r w:rsidR="00977246" w:rsidRPr="00FE23C5">
        <w:rPr>
          <w:rFonts w:ascii="Angsana New" w:hAnsi="Angsana New"/>
          <w:sz w:val="30"/>
          <w:szCs w:val="30"/>
        </w:rPr>
        <w:t>15</w:t>
      </w:r>
      <w:r w:rsidRPr="00FE23C5">
        <w:rPr>
          <w:rFonts w:ascii="Angsana New" w:hAnsi="Angsana New"/>
          <w:sz w:val="30"/>
          <w:szCs w:val="30"/>
          <w:cs/>
        </w:rPr>
        <w:t xml:space="preserve"> มีนาคม </w:t>
      </w:r>
      <w:r w:rsidR="00977246" w:rsidRPr="00FE23C5">
        <w:rPr>
          <w:rFonts w:ascii="Angsana New" w:hAnsi="Angsana New"/>
          <w:sz w:val="30"/>
          <w:szCs w:val="30"/>
        </w:rPr>
        <w:t>2566</w:t>
      </w:r>
      <w:r w:rsidRPr="00FE23C5">
        <w:rPr>
          <w:rFonts w:ascii="Angsana New" w:hAnsi="Angsana New"/>
          <w:sz w:val="30"/>
          <w:szCs w:val="30"/>
          <w:cs/>
        </w:rPr>
        <w:t xml:space="preserve">  </w:t>
      </w:r>
    </w:p>
    <w:p w14:paraId="5DBFE818" w14:textId="77777777" w:rsidR="00B601EE" w:rsidRDefault="00B601EE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61ECD8A" w14:textId="77777777" w:rsidR="00B601EE" w:rsidRDefault="00B601EE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F0C00F7" w14:textId="77777777" w:rsidR="00B601EE" w:rsidRDefault="00B601EE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762B594" w14:textId="77777777" w:rsidR="00B601EE" w:rsidRDefault="00B601EE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A6BA027" w14:textId="77777777" w:rsidR="00B601EE" w:rsidRDefault="00B601EE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C62B733" w14:textId="77777777" w:rsidR="00B601EE" w:rsidRDefault="00B601EE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E25909C" w14:textId="77777777" w:rsidR="00B601EE" w:rsidRDefault="00B601EE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B639B6A" w14:textId="77777777" w:rsidR="00B601EE" w:rsidRPr="00FE23C5" w:rsidRDefault="00B601EE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9D5C7E3" w14:textId="77777777" w:rsidR="00507A0C" w:rsidRPr="00FE23C5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B3083" w:rsidRPr="00FE23C5">
        <w:rPr>
          <w:rFonts w:ascii="Angsana New" w:hAnsi="Angsana New"/>
          <w:b/>
          <w:bCs/>
          <w:sz w:val="30"/>
          <w:szCs w:val="30"/>
        </w:rPr>
        <w:t>5</w:t>
      </w:r>
      <w:r w:rsidR="00CF4C39" w:rsidRPr="00FE23C5">
        <w:rPr>
          <w:rFonts w:ascii="Angsana New" w:hAnsi="Angsana New"/>
          <w:b/>
          <w:bCs/>
          <w:sz w:val="30"/>
          <w:szCs w:val="30"/>
        </w:rPr>
        <w:tab/>
      </w:r>
      <w:r w:rsidR="000C2942"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FE23C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FE23C5" w:rsidRPr="00FE23C5" w14:paraId="7CA4A5C5" w14:textId="77777777" w:rsidTr="00F76FA5">
        <w:trPr>
          <w:tblHeader/>
        </w:trPr>
        <w:tc>
          <w:tcPr>
            <w:tcW w:w="5490" w:type="dxa"/>
          </w:tcPr>
          <w:p w14:paraId="39620A22" w14:textId="77777777" w:rsidR="00841C3B" w:rsidRPr="00FE23C5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12B9CD0" w14:textId="77777777" w:rsidR="00841C3B" w:rsidRPr="00FE23C5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12B7E9B" w14:textId="692093E4" w:rsidR="00841C3B" w:rsidRPr="00FE23C5" w:rsidRDefault="00CD49A2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4EFFCD88" w14:textId="77777777" w:rsidTr="004658D3">
        <w:trPr>
          <w:tblHeader/>
        </w:trPr>
        <w:tc>
          <w:tcPr>
            <w:tcW w:w="5490" w:type="dxa"/>
          </w:tcPr>
          <w:p w14:paraId="53787B60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021E652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DA677" w14:textId="40DA42C3" w:rsidR="00CF4C39" w:rsidRPr="00FE23C5" w:rsidRDefault="00BD6F53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B6CA2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545A41" w:rsidRPr="00FE23C5">
              <w:rPr>
                <w:rFonts w:ascii="Angsana New" w:hAnsi="Angsana New"/>
                <w:sz w:val="30"/>
                <w:szCs w:val="30"/>
              </w:rPr>
              <w:t>7</w:t>
            </w:r>
            <w:r w:rsidR="006F3F03"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837F26E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5C3F93" w14:textId="7F27989E" w:rsidR="00CF4C39" w:rsidRPr="00FE23C5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545A41" w:rsidRPr="00FE23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3C5" w:rsidRPr="00FE23C5" w14:paraId="33C0C912" w14:textId="77777777" w:rsidTr="004658D3">
        <w:trPr>
          <w:tblHeader/>
        </w:trPr>
        <w:tc>
          <w:tcPr>
            <w:tcW w:w="5490" w:type="dxa"/>
          </w:tcPr>
          <w:p w14:paraId="467CC029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AE4B1FF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28D59F4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3C5" w:rsidRPr="00FE23C5" w14:paraId="26E70203" w14:textId="77777777" w:rsidTr="004658D3">
        <w:tc>
          <w:tcPr>
            <w:tcW w:w="5490" w:type="dxa"/>
          </w:tcPr>
          <w:p w14:paraId="05EE92E1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2C858553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5894DA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531E8C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C7D944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552CC0AB" w14:textId="77777777" w:rsidTr="004658D3">
        <w:tc>
          <w:tcPr>
            <w:tcW w:w="5490" w:type="dxa"/>
          </w:tcPr>
          <w:p w14:paraId="0744EDC2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7A61D595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4BB87B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F10A31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20ECE4" w14:textId="77777777" w:rsidR="00CF4C39" w:rsidRPr="00FE23C5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3693C8F2" w14:textId="77777777" w:rsidTr="00C60E82">
        <w:tc>
          <w:tcPr>
            <w:tcW w:w="5490" w:type="dxa"/>
            <w:tcBorders>
              <w:bottom w:val="nil"/>
            </w:tcBorders>
          </w:tcPr>
          <w:p w14:paraId="30E831CB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6CB1222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78396F1" w14:textId="095A5675" w:rsidR="00E961AA" w:rsidRPr="00FE23C5" w:rsidRDefault="000F38B4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42674E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481E74F" w14:textId="2524ECE2" w:rsidR="00E961AA" w:rsidRPr="00FE23C5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4,038</w:t>
            </w:r>
          </w:p>
        </w:tc>
      </w:tr>
      <w:tr w:rsidR="00FE23C5" w:rsidRPr="00FE23C5" w14:paraId="471AE345" w14:textId="77777777" w:rsidTr="00C60E82">
        <w:tc>
          <w:tcPr>
            <w:tcW w:w="5490" w:type="dxa"/>
            <w:tcBorders>
              <w:top w:val="nil"/>
            </w:tcBorders>
          </w:tcPr>
          <w:p w14:paraId="5E90C082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723617D6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03D5A11" w14:textId="773368CF" w:rsidR="00E961AA" w:rsidRPr="00FE23C5" w:rsidRDefault="000F38B4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CB4F240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4BE644D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FE23C5" w14:paraId="2A20A259" w14:textId="77777777" w:rsidTr="00C60E82">
        <w:tc>
          <w:tcPr>
            <w:tcW w:w="5490" w:type="dxa"/>
            <w:tcBorders>
              <w:top w:val="nil"/>
            </w:tcBorders>
          </w:tcPr>
          <w:p w14:paraId="6D8DAD4C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6F3E37A4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0E9724F" w14:textId="7E7204E9" w:rsidR="00E961AA" w:rsidRPr="00FE23C5" w:rsidRDefault="000F38B4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6D3118C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A550152" w14:textId="66479E58" w:rsidR="00E961AA" w:rsidRPr="00FE23C5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</w:tr>
      <w:tr w:rsidR="00FE23C5" w:rsidRPr="00FE23C5" w14:paraId="74077061" w14:textId="77777777" w:rsidTr="009B5F4A">
        <w:tc>
          <w:tcPr>
            <w:tcW w:w="5490" w:type="dxa"/>
            <w:tcBorders>
              <w:bottom w:val="nil"/>
            </w:tcBorders>
          </w:tcPr>
          <w:p w14:paraId="4100F80A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D386AF4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BEBE1" w14:textId="0FF51E6E" w:rsidR="00E961AA" w:rsidRPr="00FE23C5" w:rsidRDefault="000F38B4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2,532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F44FD64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B9B952" w14:textId="4BE5415B" w:rsidR="00E961AA" w:rsidRPr="00FE23C5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</w:tr>
      <w:tr w:rsidR="00FE23C5" w:rsidRPr="00FE23C5" w14:paraId="3F85484D" w14:textId="77777777" w:rsidTr="009B5F4A">
        <w:tc>
          <w:tcPr>
            <w:tcW w:w="5490" w:type="dxa"/>
            <w:tcBorders>
              <w:bottom w:val="nil"/>
            </w:tcBorders>
          </w:tcPr>
          <w:p w14:paraId="5C6F212A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E581FB3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4EEE5" w14:textId="10F0C251" w:rsidR="00E961AA" w:rsidRPr="00FE23C5" w:rsidRDefault="000F38B4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3,492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0D8B00" w14:textId="77777777" w:rsidR="00E961AA" w:rsidRPr="00FE23C5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9A6799" w14:textId="133296D8" w:rsidR="00E961AA" w:rsidRPr="00FE23C5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27,875</w:t>
            </w:r>
          </w:p>
        </w:tc>
      </w:tr>
      <w:tr w:rsidR="00FE23C5" w:rsidRPr="00FE23C5" w14:paraId="49A3A48F" w14:textId="77777777" w:rsidTr="005E6CAD">
        <w:tc>
          <w:tcPr>
            <w:tcW w:w="5490" w:type="dxa"/>
            <w:tcBorders>
              <w:bottom w:val="nil"/>
            </w:tcBorders>
          </w:tcPr>
          <w:p w14:paraId="1225383A" w14:textId="77777777" w:rsidR="00F811DE" w:rsidRPr="00F811DE" w:rsidRDefault="00F811DE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  <w:p w14:paraId="77338537" w14:textId="5FA68410" w:rsidR="002A6FA4" w:rsidRPr="00FE23C5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E8A879E" w14:textId="77777777" w:rsidR="002A6FA4" w:rsidRPr="00FE23C5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14:paraId="73817CF4" w14:textId="77777777" w:rsidR="002A6FA4" w:rsidRPr="00FE23C5" w:rsidRDefault="002A6FA4" w:rsidP="002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23C5" w:rsidRPr="00FE23C5" w14:paraId="7E9AAF0F" w14:textId="77777777" w:rsidTr="007E643B">
        <w:tc>
          <w:tcPr>
            <w:tcW w:w="5490" w:type="dxa"/>
            <w:tcBorders>
              <w:bottom w:val="nil"/>
            </w:tcBorders>
          </w:tcPr>
          <w:p w14:paraId="25ECEEF9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D9884F3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F31247D" w14:textId="0AE758A3" w:rsidR="00545A41" w:rsidRPr="00FE23C5" w:rsidRDefault="00894D33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57,485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518A75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2396313" w14:textId="2E35B74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85,676</w:t>
            </w:r>
          </w:p>
        </w:tc>
      </w:tr>
      <w:tr w:rsidR="00FE23C5" w:rsidRPr="00FE23C5" w14:paraId="73F01E22" w14:textId="77777777" w:rsidTr="007E643B">
        <w:tc>
          <w:tcPr>
            <w:tcW w:w="5490" w:type="dxa"/>
            <w:tcBorders>
              <w:bottom w:val="nil"/>
            </w:tcBorders>
          </w:tcPr>
          <w:p w14:paraId="0F3AC684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CDE775D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D961A94" w14:textId="27BF3E14" w:rsidR="00545A41" w:rsidRPr="00FE23C5" w:rsidRDefault="00C72AEA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</w:t>
            </w:r>
            <w:r w:rsidR="00894D33" w:rsidRPr="00FE23C5">
              <w:rPr>
                <w:rFonts w:ascii="Angsana New" w:hAnsi="Angsana New"/>
                <w:sz w:val="30"/>
                <w:szCs w:val="30"/>
              </w:rPr>
              <w:t>5,</w:t>
            </w:r>
            <w:r w:rsidRPr="00FE23C5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679E7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BFF8076" w14:textId="666F6872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62,294</w:t>
            </w:r>
          </w:p>
        </w:tc>
      </w:tr>
      <w:tr w:rsidR="00FE23C5" w:rsidRPr="00FE23C5" w14:paraId="48917DF7" w14:textId="77777777" w:rsidTr="007E643B">
        <w:tc>
          <w:tcPr>
            <w:tcW w:w="5490" w:type="dxa"/>
            <w:tcBorders>
              <w:top w:val="nil"/>
            </w:tcBorders>
          </w:tcPr>
          <w:p w14:paraId="5DC0F470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E6E50B7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1B6920" w14:textId="6A91404A" w:rsidR="00545A41" w:rsidRPr="00FE23C5" w:rsidRDefault="00894D33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11</w:t>
            </w:r>
            <w:r w:rsidR="00C72AEA" w:rsidRPr="00FE23C5">
              <w:rPr>
                <w:rFonts w:ascii="Angsana New" w:hAnsi="Angsana New"/>
                <w:sz w:val="30"/>
                <w:szCs w:val="30"/>
              </w:rPr>
              <w:t>6</w:t>
            </w:r>
            <w:r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="00C72AEA" w:rsidRPr="00FE23C5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9CD900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3DAFE3" w14:textId="30A4B141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195,643</w:t>
            </w:r>
          </w:p>
        </w:tc>
      </w:tr>
      <w:tr w:rsidR="00FE23C5" w:rsidRPr="00FE23C5" w14:paraId="344F52F8" w14:textId="77777777" w:rsidTr="00484065">
        <w:tc>
          <w:tcPr>
            <w:tcW w:w="5490" w:type="dxa"/>
            <w:tcBorders>
              <w:bottom w:val="nil"/>
            </w:tcBorders>
          </w:tcPr>
          <w:p w14:paraId="109A5928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C5B00A4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45465" w14:textId="06B1B4E0" w:rsidR="00545A41" w:rsidRPr="00FE23C5" w:rsidRDefault="00C72AEA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4</w:t>
            </w:r>
            <w:r w:rsidR="00894D33" w:rsidRPr="00FE23C5">
              <w:rPr>
                <w:rFonts w:ascii="Angsana New" w:hAnsi="Angsana New"/>
                <w:sz w:val="30"/>
                <w:szCs w:val="30"/>
              </w:rPr>
              <w:t>,</w:t>
            </w:r>
            <w:r w:rsidRPr="00FE23C5">
              <w:rPr>
                <w:rFonts w:ascii="Angsana New" w:hAnsi="Angsana New"/>
                <w:sz w:val="30"/>
                <w:szCs w:val="30"/>
              </w:rPr>
              <w:t>7</w:t>
            </w:r>
            <w:r w:rsidR="00894D33" w:rsidRPr="00FE23C5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965EBC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D4D67" w14:textId="2182C14B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545A41" w:rsidRPr="00FE23C5" w14:paraId="799008F2" w14:textId="77777777" w:rsidTr="00484065">
        <w:tc>
          <w:tcPr>
            <w:tcW w:w="5490" w:type="dxa"/>
            <w:tcBorders>
              <w:bottom w:val="nil"/>
            </w:tcBorders>
          </w:tcPr>
          <w:p w14:paraId="622EB2F5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4944A0E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E9C7E3" w14:textId="2FCAC1E2" w:rsidR="00545A41" w:rsidRPr="00FE23C5" w:rsidRDefault="00894D33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72AEA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2AEA" w:rsidRPr="00FE23C5">
              <w:rPr>
                <w:rFonts w:ascii="Angsana New" w:hAnsi="Angsana New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A63046" w14:textId="77777777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96BAFA" w14:textId="587E99EB" w:rsidR="00545A41" w:rsidRPr="00FE23C5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345,573</w:t>
            </w:r>
          </w:p>
        </w:tc>
      </w:tr>
    </w:tbl>
    <w:p w14:paraId="25B41CFC" w14:textId="77777777" w:rsidR="00527133" w:rsidRPr="00FE23C5" w:rsidRDefault="00527133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472CD6F" w14:textId="77777777" w:rsidR="00575385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63EBC38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D0E5AD4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15859627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21195122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33DA1303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4B8D0322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44622F40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3AAD058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78F2E1ED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47EFFF6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395888A4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F8F29E6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07D382F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0E51A73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78EA9996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49BC7D2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20200268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1025ED1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2C316197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3C6A344F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40DDC55B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75F2FDE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6C7CADE2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3A5FD7B9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050A040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6418F0DB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862C9F8" w14:textId="77777777" w:rsidR="00B601EE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33EDA88F" w14:textId="77777777" w:rsidR="00B601EE" w:rsidRPr="00FE23C5" w:rsidRDefault="00B601EE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82B983D" w14:textId="77777777" w:rsidR="00575385" w:rsidRPr="00FE23C5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8B19E59" w14:textId="77777777" w:rsidR="00575385" w:rsidRPr="00FE23C5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FE23C5" w:rsidRPr="00FE23C5" w14:paraId="3CA51B50" w14:textId="77777777" w:rsidTr="009B19F1">
        <w:trPr>
          <w:tblHeader/>
        </w:trPr>
        <w:tc>
          <w:tcPr>
            <w:tcW w:w="5490" w:type="dxa"/>
          </w:tcPr>
          <w:p w14:paraId="5668A9AE" w14:textId="77777777" w:rsidR="006531B1" w:rsidRPr="00FE23C5" w:rsidRDefault="006531B1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84269E2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6E4A544" w14:textId="2872D19C" w:rsidR="007B4F20" w:rsidRPr="00FE23C5" w:rsidRDefault="00CD49A2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0C206B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3A4C0D37" w14:textId="77777777" w:rsidTr="009B19F1">
        <w:trPr>
          <w:tblHeader/>
        </w:trPr>
        <w:tc>
          <w:tcPr>
            <w:tcW w:w="5490" w:type="dxa"/>
          </w:tcPr>
          <w:p w14:paraId="25159E69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96AED86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26FD2E" w14:textId="04EB389C" w:rsidR="007B4F20" w:rsidRPr="00FE23C5" w:rsidRDefault="00BD6F53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D4736" w:rsidRPr="00FE23C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B4F20"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="007B4F20"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0CB9CD6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4C9063" w14:textId="5DAB4A4C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31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FE23C5" w:rsidRPr="00FE23C5" w14:paraId="1F829EEE" w14:textId="77777777" w:rsidTr="009B19F1">
        <w:trPr>
          <w:tblHeader/>
        </w:trPr>
        <w:tc>
          <w:tcPr>
            <w:tcW w:w="5490" w:type="dxa"/>
          </w:tcPr>
          <w:p w14:paraId="12A3DC5D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349860C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6A83EEC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3C5" w:rsidRPr="00FE23C5" w14:paraId="76DCBC2B" w14:textId="77777777" w:rsidTr="009B19F1">
        <w:tc>
          <w:tcPr>
            <w:tcW w:w="5490" w:type="dxa"/>
          </w:tcPr>
          <w:p w14:paraId="7117D6F7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3A9EBF03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12A489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F22CB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268583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FE23C5" w14:paraId="3CAC6BD8" w14:textId="77777777" w:rsidTr="009B19F1">
        <w:tc>
          <w:tcPr>
            <w:tcW w:w="5490" w:type="dxa"/>
          </w:tcPr>
          <w:p w14:paraId="0D2BA5B3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5E80830A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300D9F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875152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7985A" w14:textId="77777777" w:rsidR="007B4F20" w:rsidRPr="00FE23C5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59682600" w14:textId="77777777" w:rsidTr="009B19F1">
        <w:tc>
          <w:tcPr>
            <w:tcW w:w="5490" w:type="dxa"/>
            <w:tcBorders>
              <w:bottom w:val="nil"/>
            </w:tcBorders>
          </w:tcPr>
          <w:p w14:paraId="3DB20B52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269180F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4CCFE65" w14:textId="20B6276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847C7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AF66406" w14:textId="6C25B98D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FE23C5" w:rsidRPr="00FE23C5" w14:paraId="05B474B7" w14:textId="77777777" w:rsidTr="009B19F1">
        <w:tc>
          <w:tcPr>
            <w:tcW w:w="5490" w:type="dxa"/>
            <w:tcBorders>
              <w:top w:val="nil"/>
            </w:tcBorders>
          </w:tcPr>
          <w:p w14:paraId="0B86B687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A151B6E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6CA2241" w14:textId="0712711D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0E28B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84FBA8C" w14:textId="4C7AC085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FE23C5" w14:paraId="3509DC9C" w14:textId="77777777" w:rsidTr="009B19F1">
        <w:tc>
          <w:tcPr>
            <w:tcW w:w="5490" w:type="dxa"/>
            <w:tcBorders>
              <w:top w:val="nil"/>
            </w:tcBorders>
          </w:tcPr>
          <w:p w14:paraId="76EE3A83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2C47AFF9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536AB03" w14:textId="698A1F14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4B7DD7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4275C39" w14:textId="55A042C9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E23C5" w:rsidRPr="00FE23C5" w14:paraId="2402FECA" w14:textId="77777777" w:rsidTr="009B19F1">
        <w:tc>
          <w:tcPr>
            <w:tcW w:w="5490" w:type="dxa"/>
            <w:tcBorders>
              <w:bottom w:val="nil"/>
            </w:tcBorders>
          </w:tcPr>
          <w:p w14:paraId="566127B5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83D3F31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E1EFC" w14:textId="72D72F49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1,824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E75768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0EA8E" w14:textId="2E090279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</w:tr>
      <w:tr w:rsidR="00FE23C5" w:rsidRPr="00FE23C5" w14:paraId="6269BFB0" w14:textId="77777777" w:rsidTr="009B19F1">
        <w:tc>
          <w:tcPr>
            <w:tcW w:w="5490" w:type="dxa"/>
            <w:tcBorders>
              <w:bottom w:val="nil"/>
            </w:tcBorders>
          </w:tcPr>
          <w:p w14:paraId="21F55482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BB7D2E2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220D85" w14:textId="443DE860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2,077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6D6834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437845" w14:textId="49C306B8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FE23C5">
              <w:rPr>
                <w:rFonts w:ascii="Angsana New" w:hAnsi="Angsana New"/>
                <w:sz w:val="30"/>
                <w:szCs w:val="30"/>
              </w:rPr>
              <w:t>,568</w:t>
            </w:r>
          </w:p>
        </w:tc>
      </w:tr>
      <w:tr w:rsidR="00FE23C5" w:rsidRPr="00FE23C5" w14:paraId="58F3D3E7" w14:textId="77777777" w:rsidTr="009B19F1">
        <w:tc>
          <w:tcPr>
            <w:tcW w:w="5490" w:type="dxa"/>
            <w:tcBorders>
              <w:top w:val="nil"/>
            </w:tcBorders>
          </w:tcPr>
          <w:p w14:paraId="6484F4D9" w14:textId="77777777" w:rsidR="00F811DE" w:rsidRPr="00F811DE" w:rsidRDefault="00F811DE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  <w:p w14:paraId="0DEBADDD" w14:textId="01D50748" w:rsidR="00E961AA" w:rsidRPr="00FE23C5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2579B27B" w14:textId="77777777" w:rsidR="00E961AA" w:rsidRPr="00FE23C5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8C0DF31" w14:textId="77777777" w:rsidR="00E961AA" w:rsidRPr="00FE23C5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3F31B8" w14:textId="77777777" w:rsidR="00E961AA" w:rsidRPr="00FE23C5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5632E4B" w14:textId="77777777" w:rsidR="00E961AA" w:rsidRPr="00FE23C5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FE23C5" w14:paraId="47123D86" w14:textId="77777777" w:rsidTr="009B19F1">
        <w:tc>
          <w:tcPr>
            <w:tcW w:w="5490" w:type="dxa"/>
            <w:tcBorders>
              <w:bottom w:val="nil"/>
            </w:tcBorders>
          </w:tcPr>
          <w:p w14:paraId="1D152AE6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01B7532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86BEF7B" w14:textId="1DA1F846" w:rsidR="000F38B4" w:rsidRPr="00FE23C5" w:rsidRDefault="00894D33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50,726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CF263C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8FAC2DB" w14:textId="4F35EB58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65,861</w:t>
            </w:r>
          </w:p>
        </w:tc>
      </w:tr>
      <w:tr w:rsidR="00FE23C5" w:rsidRPr="00FE23C5" w14:paraId="297983DA" w14:textId="77777777" w:rsidTr="009B19F1">
        <w:tc>
          <w:tcPr>
            <w:tcW w:w="5490" w:type="dxa"/>
            <w:tcBorders>
              <w:bottom w:val="nil"/>
            </w:tcBorders>
          </w:tcPr>
          <w:p w14:paraId="21CF2229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25E48A0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614F1C7" w14:textId="50121470" w:rsidR="000F38B4" w:rsidRPr="00FE23C5" w:rsidRDefault="00894D33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35,099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8C15FE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5347BAD" w14:textId="26B1948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54,789</w:t>
            </w:r>
          </w:p>
        </w:tc>
      </w:tr>
      <w:tr w:rsidR="00FE23C5" w:rsidRPr="00FE23C5" w14:paraId="2B1063A1" w14:textId="77777777" w:rsidTr="009B19F1">
        <w:tc>
          <w:tcPr>
            <w:tcW w:w="5490" w:type="dxa"/>
            <w:tcBorders>
              <w:top w:val="nil"/>
            </w:tcBorders>
          </w:tcPr>
          <w:p w14:paraId="35C3FA2B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A611166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8E53E5C" w14:textId="2E330ED6" w:rsidR="000F38B4" w:rsidRPr="00FE23C5" w:rsidRDefault="00894D33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114,805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D963420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5A8E43" w14:textId="43610FDD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195,472</w:t>
            </w:r>
          </w:p>
        </w:tc>
      </w:tr>
      <w:tr w:rsidR="00FE23C5" w:rsidRPr="00FE23C5" w14:paraId="2E34683F" w14:textId="77777777" w:rsidTr="009B19F1">
        <w:tc>
          <w:tcPr>
            <w:tcW w:w="5490" w:type="dxa"/>
            <w:tcBorders>
              <w:bottom w:val="nil"/>
            </w:tcBorders>
          </w:tcPr>
          <w:p w14:paraId="2ECACF50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57FEFE7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34178" w14:textId="5ED4AE79" w:rsidR="000F38B4" w:rsidRPr="00FE23C5" w:rsidRDefault="00894D33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B93562F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E2EC0" w14:textId="0F85E929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0F38B4" w:rsidRPr="00FE23C5" w14:paraId="371BFA74" w14:textId="77777777" w:rsidTr="009B19F1">
        <w:tc>
          <w:tcPr>
            <w:tcW w:w="5490" w:type="dxa"/>
            <w:tcBorders>
              <w:bottom w:val="nil"/>
            </w:tcBorders>
          </w:tcPr>
          <w:p w14:paraId="2B901354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1423A35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FE209" w14:textId="5FFDA510" w:rsidR="000F38B4" w:rsidRPr="00FE23C5" w:rsidRDefault="00894D33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202,281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4F6ADC" w14:textId="77777777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C32981" w14:textId="21B670FA" w:rsidR="000F38B4" w:rsidRPr="00FE23C5" w:rsidRDefault="000F38B4" w:rsidP="000F3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sz w:val="30"/>
                <w:szCs w:val="30"/>
              </w:rPr>
              <w:t>318,082</w:t>
            </w:r>
          </w:p>
        </w:tc>
      </w:tr>
    </w:tbl>
    <w:p w14:paraId="21F98611" w14:textId="77777777" w:rsidR="00E16216" w:rsidRPr="00FE23C5" w:rsidRDefault="00E16216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sectPr w:rsidR="00E16216" w:rsidRPr="00FE23C5" w:rsidSect="00154F1B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2E466" w14:textId="77777777" w:rsidR="00F01AF9" w:rsidRDefault="00F01AF9">
      <w:r>
        <w:separator/>
      </w:r>
    </w:p>
  </w:endnote>
  <w:endnote w:type="continuationSeparator" w:id="0">
    <w:p w14:paraId="446E6E21" w14:textId="77777777" w:rsidR="00F01AF9" w:rsidRDefault="00F0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7224096"/>
      <w:docPartObj>
        <w:docPartGallery w:val="Page Numbers (Bottom of Page)"/>
        <w:docPartUnique/>
      </w:docPartObj>
    </w:sdtPr>
    <w:sdtContent>
      <w:p w14:paraId="2D21A241" w14:textId="77777777" w:rsidR="00B2705E" w:rsidRDefault="00E132A4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B2705E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583875"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7E5A6FA7" w14:textId="77777777" w:rsidR="00B2705E" w:rsidRPr="006F2C06" w:rsidRDefault="00B2705E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6211062"/>
      <w:docPartObj>
        <w:docPartGallery w:val="Page Numbers (Bottom of Page)"/>
        <w:docPartUnique/>
      </w:docPartObj>
    </w:sdtPr>
    <w:sdtContent>
      <w:p w14:paraId="0CE85945" w14:textId="57BB63BF" w:rsidR="00AA7652" w:rsidRDefault="00AA7652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48B556A0" w14:textId="77777777" w:rsidR="00AA7652" w:rsidRPr="006F2C06" w:rsidRDefault="00AA7652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03A32" w14:textId="77777777" w:rsidR="00F01AF9" w:rsidRDefault="00F01AF9">
      <w:r>
        <w:separator/>
      </w:r>
    </w:p>
  </w:footnote>
  <w:footnote w:type="continuationSeparator" w:id="0">
    <w:p w14:paraId="07AE2547" w14:textId="77777777" w:rsidR="00F01AF9" w:rsidRDefault="00F01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25994" w14:textId="77777777" w:rsidR="00B2705E" w:rsidRDefault="00B2705E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9432F46" w14:textId="564BC149" w:rsidR="00B2705E" w:rsidRDefault="00B2705E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 w:rsidR="00CD49A2">
      <w:rPr>
        <w:rFonts w:ascii="Angsana New" w:hAnsi="Angsana New" w:cs="Angsana New"/>
        <w:sz w:val="32"/>
        <w:szCs w:val="32"/>
        <w:cs/>
      </w:rPr>
      <w:t>ข้อมูลทางการเงินรวม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</w:p>
  <w:p w14:paraId="0179663A" w14:textId="5B5A1143" w:rsidR="00B2705E" w:rsidRPr="000B6EC9" w:rsidRDefault="00B2705E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9D4736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350138" w:rsidRPr="002F39A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0049F1" w:rsidRPr="002F39AE">
      <w:rPr>
        <w:rFonts w:ascii="Angsana New" w:hAnsi="Angsana New"/>
        <w:b/>
        <w:bCs/>
        <w:sz w:val="32"/>
        <w:szCs w:val="32"/>
      </w:rPr>
      <w:t>30</w:t>
    </w:r>
    <w:r w:rsidR="00D90E4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D4736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D90E4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90E4A">
      <w:rPr>
        <w:rFonts w:ascii="Angsana New" w:hAnsi="Angsana New"/>
        <w:b/>
        <w:bCs/>
        <w:sz w:val="32"/>
        <w:szCs w:val="32"/>
      </w:rPr>
      <w:t>2567</w:t>
    </w:r>
  </w:p>
  <w:p w14:paraId="295371B9" w14:textId="77777777" w:rsidR="00B2705E" w:rsidRPr="00E44A1D" w:rsidRDefault="00B2705E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13E97F6" w14:textId="77777777" w:rsidR="00B2705E" w:rsidRDefault="00B27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9C2762"/>
    <w:multiLevelType w:val="hybridMultilevel"/>
    <w:tmpl w:val="42C03972"/>
    <w:lvl w:ilvl="0" w:tplc="DDF803B2">
      <w:numFmt w:val="bullet"/>
      <w:lvlText w:val="﷐"/>
      <w:lvlJc w:val="left"/>
      <w:pPr>
        <w:ind w:left="792" w:hanging="432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8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2569397">
    <w:abstractNumId w:val="6"/>
  </w:num>
  <w:num w:numId="2" w16cid:durableId="1827817221">
    <w:abstractNumId w:val="5"/>
  </w:num>
  <w:num w:numId="3" w16cid:durableId="1205824904">
    <w:abstractNumId w:val="9"/>
  </w:num>
  <w:num w:numId="4" w16cid:durableId="833108880">
    <w:abstractNumId w:val="7"/>
  </w:num>
  <w:num w:numId="5" w16cid:durableId="1204748910">
    <w:abstractNumId w:val="8"/>
  </w:num>
  <w:num w:numId="6" w16cid:durableId="542327081">
    <w:abstractNumId w:val="3"/>
  </w:num>
  <w:num w:numId="7" w16cid:durableId="795831792">
    <w:abstractNumId w:val="2"/>
  </w:num>
  <w:num w:numId="8" w16cid:durableId="756486055">
    <w:abstractNumId w:val="0"/>
  </w:num>
  <w:num w:numId="9" w16cid:durableId="1211989375">
    <w:abstractNumId w:val="1"/>
  </w:num>
  <w:num w:numId="10" w16cid:durableId="1951427602">
    <w:abstractNumId w:val="4"/>
  </w:num>
  <w:num w:numId="11" w16cid:durableId="1910378482">
    <w:abstractNumId w:val="22"/>
  </w:num>
  <w:num w:numId="12" w16cid:durableId="1760129484">
    <w:abstractNumId w:val="17"/>
  </w:num>
  <w:num w:numId="13" w16cid:durableId="1432093317">
    <w:abstractNumId w:val="29"/>
  </w:num>
  <w:num w:numId="14" w16cid:durableId="1751194330">
    <w:abstractNumId w:val="20"/>
  </w:num>
  <w:num w:numId="15" w16cid:durableId="1351495289">
    <w:abstractNumId w:val="24"/>
  </w:num>
  <w:num w:numId="16" w16cid:durableId="2004894955">
    <w:abstractNumId w:val="10"/>
  </w:num>
  <w:num w:numId="17" w16cid:durableId="1267153696">
    <w:abstractNumId w:val="21"/>
  </w:num>
  <w:num w:numId="18" w16cid:durableId="1702899407">
    <w:abstractNumId w:val="27"/>
  </w:num>
  <w:num w:numId="19" w16cid:durableId="53506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6042097">
    <w:abstractNumId w:val="15"/>
  </w:num>
  <w:num w:numId="21" w16cid:durableId="1243375748">
    <w:abstractNumId w:val="23"/>
  </w:num>
  <w:num w:numId="22" w16cid:durableId="1914201146">
    <w:abstractNumId w:val="33"/>
  </w:num>
  <w:num w:numId="23" w16cid:durableId="1259555235">
    <w:abstractNumId w:val="19"/>
  </w:num>
  <w:num w:numId="24" w16cid:durableId="875116333">
    <w:abstractNumId w:val="30"/>
  </w:num>
  <w:num w:numId="25" w16cid:durableId="99105380">
    <w:abstractNumId w:val="32"/>
  </w:num>
  <w:num w:numId="26" w16cid:durableId="221908413">
    <w:abstractNumId w:val="18"/>
  </w:num>
  <w:num w:numId="27" w16cid:durableId="2023242495">
    <w:abstractNumId w:val="14"/>
  </w:num>
  <w:num w:numId="28" w16cid:durableId="835656630">
    <w:abstractNumId w:val="31"/>
  </w:num>
  <w:num w:numId="29" w16cid:durableId="11727955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833852">
    <w:abstractNumId w:val="11"/>
  </w:num>
  <w:num w:numId="31" w16cid:durableId="1935935075">
    <w:abstractNumId w:val="16"/>
  </w:num>
  <w:num w:numId="32" w16cid:durableId="693502447">
    <w:abstractNumId w:val="25"/>
  </w:num>
  <w:num w:numId="33" w16cid:durableId="126924308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1208267">
    <w:abstractNumId w:val="12"/>
  </w:num>
  <w:num w:numId="35" w16cid:durableId="12254104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3FB"/>
    <w:rsid w:val="0000143A"/>
    <w:rsid w:val="00001890"/>
    <w:rsid w:val="00001A16"/>
    <w:rsid w:val="0000243C"/>
    <w:rsid w:val="00002638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C4D"/>
    <w:rsid w:val="00003D72"/>
    <w:rsid w:val="00003FDD"/>
    <w:rsid w:val="0000421C"/>
    <w:rsid w:val="00004372"/>
    <w:rsid w:val="000044BF"/>
    <w:rsid w:val="0000460A"/>
    <w:rsid w:val="0000460D"/>
    <w:rsid w:val="000049F1"/>
    <w:rsid w:val="00004F85"/>
    <w:rsid w:val="0000507E"/>
    <w:rsid w:val="00005143"/>
    <w:rsid w:val="00005395"/>
    <w:rsid w:val="000053F8"/>
    <w:rsid w:val="0000555A"/>
    <w:rsid w:val="000059B8"/>
    <w:rsid w:val="00005A78"/>
    <w:rsid w:val="00005DF6"/>
    <w:rsid w:val="0000629D"/>
    <w:rsid w:val="00006B41"/>
    <w:rsid w:val="00006C5C"/>
    <w:rsid w:val="00006E02"/>
    <w:rsid w:val="00006ED9"/>
    <w:rsid w:val="00007105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D9A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9A8"/>
    <w:rsid w:val="00017DE0"/>
    <w:rsid w:val="00017F1E"/>
    <w:rsid w:val="000200BC"/>
    <w:rsid w:val="000200D1"/>
    <w:rsid w:val="00020175"/>
    <w:rsid w:val="00020261"/>
    <w:rsid w:val="000206B1"/>
    <w:rsid w:val="00020A06"/>
    <w:rsid w:val="00020A8D"/>
    <w:rsid w:val="00020D06"/>
    <w:rsid w:val="00020DA6"/>
    <w:rsid w:val="0002116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1A8"/>
    <w:rsid w:val="000254AC"/>
    <w:rsid w:val="000254D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02F"/>
    <w:rsid w:val="00032416"/>
    <w:rsid w:val="00032573"/>
    <w:rsid w:val="00032AC8"/>
    <w:rsid w:val="00032E27"/>
    <w:rsid w:val="000338A6"/>
    <w:rsid w:val="00033F41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0944"/>
    <w:rsid w:val="00041012"/>
    <w:rsid w:val="0004145C"/>
    <w:rsid w:val="00041598"/>
    <w:rsid w:val="00041850"/>
    <w:rsid w:val="00041869"/>
    <w:rsid w:val="000419C2"/>
    <w:rsid w:val="00041F00"/>
    <w:rsid w:val="00041F41"/>
    <w:rsid w:val="000421E4"/>
    <w:rsid w:val="0004250E"/>
    <w:rsid w:val="00042748"/>
    <w:rsid w:val="0004293E"/>
    <w:rsid w:val="00042AB2"/>
    <w:rsid w:val="00042BB0"/>
    <w:rsid w:val="00042DA0"/>
    <w:rsid w:val="00042FBA"/>
    <w:rsid w:val="0004309F"/>
    <w:rsid w:val="000431FA"/>
    <w:rsid w:val="000432C1"/>
    <w:rsid w:val="0004344D"/>
    <w:rsid w:val="00043474"/>
    <w:rsid w:val="00043932"/>
    <w:rsid w:val="00043A83"/>
    <w:rsid w:val="00043ED9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6AC"/>
    <w:rsid w:val="0005291C"/>
    <w:rsid w:val="00052C7E"/>
    <w:rsid w:val="00052CD6"/>
    <w:rsid w:val="00052D6A"/>
    <w:rsid w:val="0005324C"/>
    <w:rsid w:val="00053734"/>
    <w:rsid w:val="00053A41"/>
    <w:rsid w:val="00053AA9"/>
    <w:rsid w:val="00053AE6"/>
    <w:rsid w:val="00053D60"/>
    <w:rsid w:val="00054214"/>
    <w:rsid w:val="00054452"/>
    <w:rsid w:val="00054639"/>
    <w:rsid w:val="0005471E"/>
    <w:rsid w:val="000555D5"/>
    <w:rsid w:val="00055DC3"/>
    <w:rsid w:val="000561DD"/>
    <w:rsid w:val="000567E3"/>
    <w:rsid w:val="00056B10"/>
    <w:rsid w:val="00056C16"/>
    <w:rsid w:val="00056C35"/>
    <w:rsid w:val="00056DFC"/>
    <w:rsid w:val="00056E98"/>
    <w:rsid w:val="000570E8"/>
    <w:rsid w:val="000572A9"/>
    <w:rsid w:val="00057467"/>
    <w:rsid w:val="000575D3"/>
    <w:rsid w:val="000575DA"/>
    <w:rsid w:val="000575DE"/>
    <w:rsid w:val="00057699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043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6FA"/>
    <w:rsid w:val="0006572C"/>
    <w:rsid w:val="00065D82"/>
    <w:rsid w:val="00065DA9"/>
    <w:rsid w:val="0006604E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67EF6"/>
    <w:rsid w:val="0007033C"/>
    <w:rsid w:val="000703C2"/>
    <w:rsid w:val="00070488"/>
    <w:rsid w:val="000706CC"/>
    <w:rsid w:val="00070F9B"/>
    <w:rsid w:val="000712C1"/>
    <w:rsid w:val="00071CCC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0DE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D74"/>
    <w:rsid w:val="00081F3D"/>
    <w:rsid w:val="000821BC"/>
    <w:rsid w:val="00082290"/>
    <w:rsid w:val="000822AE"/>
    <w:rsid w:val="00082348"/>
    <w:rsid w:val="000826B2"/>
    <w:rsid w:val="00083061"/>
    <w:rsid w:val="000832AC"/>
    <w:rsid w:val="00083942"/>
    <w:rsid w:val="00083EA1"/>
    <w:rsid w:val="0008423E"/>
    <w:rsid w:val="0008437A"/>
    <w:rsid w:val="000848CB"/>
    <w:rsid w:val="00084A27"/>
    <w:rsid w:val="00084A42"/>
    <w:rsid w:val="000856BF"/>
    <w:rsid w:val="00085B97"/>
    <w:rsid w:val="00085D29"/>
    <w:rsid w:val="0008624E"/>
    <w:rsid w:val="000864BB"/>
    <w:rsid w:val="00086BA3"/>
    <w:rsid w:val="00086CC2"/>
    <w:rsid w:val="000870B0"/>
    <w:rsid w:val="00087A75"/>
    <w:rsid w:val="00087D77"/>
    <w:rsid w:val="00087EC3"/>
    <w:rsid w:val="00087EF0"/>
    <w:rsid w:val="000901FA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4B6"/>
    <w:rsid w:val="00093950"/>
    <w:rsid w:val="00094152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5D7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5F5"/>
    <w:rsid w:val="000A28E5"/>
    <w:rsid w:val="000A2AD1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2B0"/>
    <w:rsid w:val="000A53DA"/>
    <w:rsid w:val="000A547F"/>
    <w:rsid w:val="000A5790"/>
    <w:rsid w:val="000A5A12"/>
    <w:rsid w:val="000A5B27"/>
    <w:rsid w:val="000A5D41"/>
    <w:rsid w:val="000A5E87"/>
    <w:rsid w:val="000A6CB5"/>
    <w:rsid w:val="000A6D3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2DCF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30A"/>
    <w:rsid w:val="000B6642"/>
    <w:rsid w:val="000B665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8EB"/>
    <w:rsid w:val="000C0939"/>
    <w:rsid w:val="000C1301"/>
    <w:rsid w:val="000C1AE4"/>
    <w:rsid w:val="000C1D27"/>
    <w:rsid w:val="000C1E28"/>
    <w:rsid w:val="000C206B"/>
    <w:rsid w:val="000C25E0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4CD"/>
    <w:rsid w:val="000C66B4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AC6"/>
    <w:rsid w:val="000D1D29"/>
    <w:rsid w:val="000D1F18"/>
    <w:rsid w:val="000D1F86"/>
    <w:rsid w:val="000D220D"/>
    <w:rsid w:val="000D2795"/>
    <w:rsid w:val="000D27BF"/>
    <w:rsid w:val="000D2FEF"/>
    <w:rsid w:val="000D339B"/>
    <w:rsid w:val="000D3403"/>
    <w:rsid w:val="000D3C78"/>
    <w:rsid w:val="000D43EC"/>
    <w:rsid w:val="000D45F7"/>
    <w:rsid w:val="000D46E8"/>
    <w:rsid w:val="000D470E"/>
    <w:rsid w:val="000D48EE"/>
    <w:rsid w:val="000D5370"/>
    <w:rsid w:val="000D5708"/>
    <w:rsid w:val="000D5758"/>
    <w:rsid w:val="000D5E6D"/>
    <w:rsid w:val="000D65FC"/>
    <w:rsid w:val="000D66F4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E7D87"/>
    <w:rsid w:val="000F002D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681"/>
    <w:rsid w:val="000F1B73"/>
    <w:rsid w:val="000F1FE7"/>
    <w:rsid w:val="000F2248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8B4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2F"/>
    <w:rsid w:val="000F6A61"/>
    <w:rsid w:val="000F75C2"/>
    <w:rsid w:val="000F77D2"/>
    <w:rsid w:val="000F7837"/>
    <w:rsid w:val="000F7DAA"/>
    <w:rsid w:val="000F7FE0"/>
    <w:rsid w:val="000F7FF5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874"/>
    <w:rsid w:val="00104AB2"/>
    <w:rsid w:val="00104DAC"/>
    <w:rsid w:val="00105050"/>
    <w:rsid w:val="0010529B"/>
    <w:rsid w:val="001054A2"/>
    <w:rsid w:val="001058DC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0769F"/>
    <w:rsid w:val="00107E6C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0D3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37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9AE"/>
    <w:rsid w:val="00122C4F"/>
    <w:rsid w:val="00123078"/>
    <w:rsid w:val="00123199"/>
    <w:rsid w:val="00123228"/>
    <w:rsid w:val="001234BB"/>
    <w:rsid w:val="00123999"/>
    <w:rsid w:val="00124AA2"/>
    <w:rsid w:val="00124D0E"/>
    <w:rsid w:val="0012570D"/>
    <w:rsid w:val="0012588D"/>
    <w:rsid w:val="00125961"/>
    <w:rsid w:val="00125A8F"/>
    <w:rsid w:val="00125C08"/>
    <w:rsid w:val="00125F6F"/>
    <w:rsid w:val="0012675F"/>
    <w:rsid w:val="001267EB"/>
    <w:rsid w:val="0012695E"/>
    <w:rsid w:val="00127057"/>
    <w:rsid w:val="0012713C"/>
    <w:rsid w:val="001273B5"/>
    <w:rsid w:val="00127477"/>
    <w:rsid w:val="00127507"/>
    <w:rsid w:val="001275C8"/>
    <w:rsid w:val="001276E5"/>
    <w:rsid w:val="0012775B"/>
    <w:rsid w:val="0012797E"/>
    <w:rsid w:val="00127E59"/>
    <w:rsid w:val="00127E5E"/>
    <w:rsid w:val="001301F4"/>
    <w:rsid w:val="00130485"/>
    <w:rsid w:val="0013050E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82D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37DFD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3A"/>
    <w:rsid w:val="00140D82"/>
    <w:rsid w:val="00141801"/>
    <w:rsid w:val="00141D70"/>
    <w:rsid w:val="00141E1F"/>
    <w:rsid w:val="00141E22"/>
    <w:rsid w:val="00141F05"/>
    <w:rsid w:val="001421FB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3A72"/>
    <w:rsid w:val="00144319"/>
    <w:rsid w:val="0014456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67"/>
    <w:rsid w:val="001502A2"/>
    <w:rsid w:val="0015065C"/>
    <w:rsid w:val="00150AFA"/>
    <w:rsid w:val="00150FBA"/>
    <w:rsid w:val="0015141C"/>
    <w:rsid w:val="00151E83"/>
    <w:rsid w:val="001525B9"/>
    <w:rsid w:val="00152603"/>
    <w:rsid w:val="00152FB5"/>
    <w:rsid w:val="00153472"/>
    <w:rsid w:val="001534D7"/>
    <w:rsid w:val="00153968"/>
    <w:rsid w:val="00153B7F"/>
    <w:rsid w:val="00153C02"/>
    <w:rsid w:val="001545C0"/>
    <w:rsid w:val="00154F1B"/>
    <w:rsid w:val="001550AC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620"/>
    <w:rsid w:val="0015770A"/>
    <w:rsid w:val="001577B5"/>
    <w:rsid w:val="00157936"/>
    <w:rsid w:val="00157F07"/>
    <w:rsid w:val="001600F5"/>
    <w:rsid w:val="0016051F"/>
    <w:rsid w:val="001608A3"/>
    <w:rsid w:val="00160E84"/>
    <w:rsid w:val="001613AE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EB2"/>
    <w:rsid w:val="00167112"/>
    <w:rsid w:val="0016783B"/>
    <w:rsid w:val="00167B23"/>
    <w:rsid w:val="00167CCF"/>
    <w:rsid w:val="00167EA2"/>
    <w:rsid w:val="00167F14"/>
    <w:rsid w:val="00170053"/>
    <w:rsid w:val="00170264"/>
    <w:rsid w:val="001703B8"/>
    <w:rsid w:val="001703C4"/>
    <w:rsid w:val="001708A9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22BB"/>
    <w:rsid w:val="00172458"/>
    <w:rsid w:val="0017337B"/>
    <w:rsid w:val="001734BB"/>
    <w:rsid w:val="00173DB7"/>
    <w:rsid w:val="001741DE"/>
    <w:rsid w:val="001745FD"/>
    <w:rsid w:val="001746E6"/>
    <w:rsid w:val="001746F4"/>
    <w:rsid w:val="0017492C"/>
    <w:rsid w:val="00174CD2"/>
    <w:rsid w:val="00174D4E"/>
    <w:rsid w:val="00174DED"/>
    <w:rsid w:val="00174E59"/>
    <w:rsid w:val="00174EA6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3760"/>
    <w:rsid w:val="00184117"/>
    <w:rsid w:val="001844CA"/>
    <w:rsid w:val="00184581"/>
    <w:rsid w:val="00184599"/>
    <w:rsid w:val="001846C2"/>
    <w:rsid w:val="001848EE"/>
    <w:rsid w:val="00184C36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6830"/>
    <w:rsid w:val="001870CD"/>
    <w:rsid w:val="00187279"/>
    <w:rsid w:val="001872DC"/>
    <w:rsid w:val="00187699"/>
    <w:rsid w:val="00187755"/>
    <w:rsid w:val="00187B70"/>
    <w:rsid w:val="00187E05"/>
    <w:rsid w:val="00187F01"/>
    <w:rsid w:val="00187F38"/>
    <w:rsid w:val="00190522"/>
    <w:rsid w:val="00190B74"/>
    <w:rsid w:val="00190DFB"/>
    <w:rsid w:val="00190EBA"/>
    <w:rsid w:val="001910B9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74A"/>
    <w:rsid w:val="00193968"/>
    <w:rsid w:val="00193DF3"/>
    <w:rsid w:val="00193F7A"/>
    <w:rsid w:val="00194004"/>
    <w:rsid w:val="00194812"/>
    <w:rsid w:val="00194C62"/>
    <w:rsid w:val="00194E5A"/>
    <w:rsid w:val="00194FF6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A015B"/>
    <w:rsid w:val="001A02A9"/>
    <w:rsid w:val="001A0591"/>
    <w:rsid w:val="001A0733"/>
    <w:rsid w:val="001A0956"/>
    <w:rsid w:val="001A0A36"/>
    <w:rsid w:val="001A0C38"/>
    <w:rsid w:val="001A0CC0"/>
    <w:rsid w:val="001A162D"/>
    <w:rsid w:val="001A18B6"/>
    <w:rsid w:val="001A1C0D"/>
    <w:rsid w:val="001A1EDD"/>
    <w:rsid w:val="001A1FEC"/>
    <w:rsid w:val="001A23E0"/>
    <w:rsid w:val="001A253F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14B"/>
    <w:rsid w:val="001A692C"/>
    <w:rsid w:val="001A6B75"/>
    <w:rsid w:val="001A7165"/>
    <w:rsid w:val="001A73A4"/>
    <w:rsid w:val="001A74B0"/>
    <w:rsid w:val="001A769C"/>
    <w:rsid w:val="001A785C"/>
    <w:rsid w:val="001A7B43"/>
    <w:rsid w:val="001A7C48"/>
    <w:rsid w:val="001A7E85"/>
    <w:rsid w:val="001B0234"/>
    <w:rsid w:val="001B049A"/>
    <w:rsid w:val="001B059B"/>
    <w:rsid w:val="001B0661"/>
    <w:rsid w:val="001B0C01"/>
    <w:rsid w:val="001B0CAE"/>
    <w:rsid w:val="001B0FED"/>
    <w:rsid w:val="001B1177"/>
    <w:rsid w:val="001B11FB"/>
    <w:rsid w:val="001B1313"/>
    <w:rsid w:val="001B140A"/>
    <w:rsid w:val="001B1741"/>
    <w:rsid w:val="001B18FB"/>
    <w:rsid w:val="001B1A84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2339"/>
    <w:rsid w:val="001C26C8"/>
    <w:rsid w:val="001C2E43"/>
    <w:rsid w:val="001C3865"/>
    <w:rsid w:val="001C3D6E"/>
    <w:rsid w:val="001C3E30"/>
    <w:rsid w:val="001C4084"/>
    <w:rsid w:val="001C40BF"/>
    <w:rsid w:val="001C46F0"/>
    <w:rsid w:val="001C4987"/>
    <w:rsid w:val="001C4B60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C7690"/>
    <w:rsid w:val="001C7911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3C5"/>
    <w:rsid w:val="001D465B"/>
    <w:rsid w:val="001D46EE"/>
    <w:rsid w:val="001D4B35"/>
    <w:rsid w:val="001D4C60"/>
    <w:rsid w:val="001D4D30"/>
    <w:rsid w:val="001D4DBF"/>
    <w:rsid w:val="001D4E8F"/>
    <w:rsid w:val="001D4F5A"/>
    <w:rsid w:val="001D52F5"/>
    <w:rsid w:val="001D5747"/>
    <w:rsid w:val="001D5794"/>
    <w:rsid w:val="001D5798"/>
    <w:rsid w:val="001D5A6A"/>
    <w:rsid w:val="001D5BA0"/>
    <w:rsid w:val="001D5C59"/>
    <w:rsid w:val="001D5C90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6F4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7CF"/>
    <w:rsid w:val="001E27FE"/>
    <w:rsid w:val="001E2A36"/>
    <w:rsid w:val="001E2AD8"/>
    <w:rsid w:val="001E2F6A"/>
    <w:rsid w:val="001E388C"/>
    <w:rsid w:val="001E3A7E"/>
    <w:rsid w:val="001E402D"/>
    <w:rsid w:val="001E435E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594F"/>
    <w:rsid w:val="001E6064"/>
    <w:rsid w:val="001E606F"/>
    <w:rsid w:val="001E6192"/>
    <w:rsid w:val="001E623A"/>
    <w:rsid w:val="001E692D"/>
    <w:rsid w:val="001E698A"/>
    <w:rsid w:val="001E6D18"/>
    <w:rsid w:val="001E72EC"/>
    <w:rsid w:val="001E73F4"/>
    <w:rsid w:val="001E74FF"/>
    <w:rsid w:val="001E7619"/>
    <w:rsid w:val="001E7720"/>
    <w:rsid w:val="001E77FF"/>
    <w:rsid w:val="001F0051"/>
    <w:rsid w:val="001F0601"/>
    <w:rsid w:val="001F06FB"/>
    <w:rsid w:val="001F0A87"/>
    <w:rsid w:val="001F119D"/>
    <w:rsid w:val="001F11B3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956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202"/>
    <w:rsid w:val="00201320"/>
    <w:rsid w:val="002013F2"/>
    <w:rsid w:val="00201663"/>
    <w:rsid w:val="00201BAD"/>
    <w:rsid w:val="00201DED"/>
    <w:rsid w:val="002020FB"/>
    <w:rsid w:val="0020233E"/>
    <w:rsid w:val="00202ADB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521"/>
    <w:rsid w:val="002056B0"/>
    <w:rsid w:val="002058FC"/>
    <w:rsid w:val="00205DB5"/>
    <w:rsid w:val="00205F06"/>
    <w:rsid w:val="0020634D"/>
    <w:rsid w:val="00206426"/>
    <w:rsid w:val="0020676E"/>
    <w:rsid w:val="00206A0E"/>
    <w:rsid w:val="00206D1F"/>
    <w:rsid w:val="00206D5C"/>
    <w:rsid w:val="0020719E"/>
    <w:rsid w:val="00207279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BB4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AE7"/>
    <w:rsid w:val="00212B6F"/>
    <w:rsid w:val="00212C0E"/>
    <w:rsid w:val="00212DDA"/>
    <w:rsid w:val="00212F5B"/>
    <w:rsid w:val="002132AD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4CD"/>
    <w:rsid w:val="00216574"/>
    <w:rsid w:val="00216B85"/>
    <w:rsid w:val="00216BF0"/>
    <w:rsid w:val="00216C0E"/>
    <w:rsid w:val="00216C2F"/>
    <w:rsid w:val="00216C44"/>
    <w:rsid w:val="00216C48"/>
    <w:rsid w:val="00216C7E"/>
    <w:rsid w:val="00216F83"/>
    <w:rsid w:val="00216FC0"/>
    <w:rsid w:val="00216FF9"/>
    <w:rsid w:val="00217B61"/>
    <w:rsid w:val="00217DA3"/>
    <w:rsid w:val="002201D6"/>
    <w:rsid w:val="0022092E"/>
    <w:rsid w:val="002209B8"/>
    <w:rsid w:val="00220ABA"/>
    <w:rsid w:val="00220BE1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94F"/>
    <w:rsid w:val="00226B8E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0C3"/>
    <w:rsid w:val="002334E5"/>
    <w:rsid w:val="00233536"/>
    <w:rsid w:val="002338A8"/>
    <w:rsid w:val="00233921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5DB7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99F"/>
    <w:rsid w:val="00241EE7"/>
    <w:rsid w:val="002420C4"/>
    <w:rsid w:val="0024215E"/>
    <w:rsid w:val="00242267"/>
    <w:rsid w:val="002427D1"/>
    <w:rsid w:val="00242AFA"/>
    <w:rsid w:val="00243F35"/>
    <w:rsid w:val="00244113"/>
    <w:rsid w:val="00244168"/>
    <w:rsid w:val="002448D0"/>
    <w:rsid w:val="00245119"/>
    <w:rsid w:val="00245920"/>
    <w:rsid w:val="00245A3B"/>
    <w:rsid w:val="0024604D"/>
    <w:rsid w:val="0024614D"/>
    <w:rsid w:val="002461FC"/>
    <w:rsid w:val="002463A3"/>
    <w:rsid w:val="002466E0"/>
    <w:rsid w:val="00246A26"/>
    <w:rsid w:val="00246A6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5F1"/>
    <w:rsid w:val="0025460F"/>
    <w:rsid w:val="0025480F"/>
    <w:rsid w:val="00254974"/>
    <w:rsid w:val="00254A20"/>
    <w:rsid w:val="00254C14"/>
    <w:rsid w:val="00254CB8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BAC"/>
    <w:rsid w:val="00260DC7"/>
    <w:rsid w:val="00261C67"/>
    <w:rsid w:val="002628F4"/>
    <w:rsid w:val="00263B40"/>
    <w:rsid w:val="00263D92"/>
    <w:rsid w:val="00263F3E"/>
    <w:rsid w:val="00264C14"/>
    <w:rsid w:val="00264E61"/>
    <w:rsid w:val="0026523C"/>
    <w:rsid w:val="002653A2"/>
    <w:rsid w:val="00265C44"/>
    <w:rsid w:val="00265DEF"/>
    <w:rsid w:val="00265F24"/>
    <w:rsid w:val="00266439"/>
    <w:rsid w:val="00266521"/>
    <w:rsid w:val="0026686F"/>
    <w:rsid w:val="002668E0"/>
    <w:rsid w:val="00266980"/>
    <w:rsid w:val="00267348"/>
    <w:rsid w:val="00267875"/>
    <w:rsid w:val="002679F5"/>
    <w:rsid w:val="00267A92"/>
    <w:rsid w:val="00267DB7"/>
    <w:rsid w:val="00267E04"/>
    <w:rsid w:val="0027038C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26AD"/>
    <w:rsid w:val="002726C6"/>
    <w:rsid w:val="00273157"/>
    <w:rsid w:val="00273406"/>
    <w:rsid w:val="002734C9"/>
    <w:rsid w:val="00273730"/>
    <w:rsid w:val="0027380B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A4E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073A"/>
    <w:rsid w:val="0029116E"/>
    <w:rsid w:val="002911AE"/>
    <w:rsid w:val="002912B7"/>
    <w:rsid w:val="0029251B"/>
    <w:rsid w:val="0029255D"/>
    <w:rsid w:val="0029279C"/>
    <w:rsid w:val="00292839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3D5"/>
    <w:rsid w:val="002944F9"/>
    <w:rsid w:val="0029476B"/>
    <w:rsid w:val="00294917"/>
    <w:rsid w:val="00294C48"/>
    <w:rsid w:val="00294CB4"/>
    <w:rsid w:val="002950AB"/>
    <w:rsid w:val="002954C9"/>
    <w:rsid w:val="00295596"/>
    <w:rsid w:val="0029567F"/>
    <w:rsid w:val="00295700"/>
    <w:rsid w:val="002958D0"/>
    <w:rsid w:val="00296500"/>
    <w:rsid w:val="00296A84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6FA4"/>
    <w:rsid w:val="002A7001"/>
    <w:rsid w:val="002A7025"/>
    <w:rsid w:val="002A7065"/>
    <w:rsid w:val="002A7206"/>
    <w:rsid w:val="002A728A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B2D"/>
    <w:rsid w:val="002B0D87"/>
    <w:rsid w:val="002B1651"/>
    <w:rsid w:val="002B19D6"/>
    <w:rsid w:val="002B1F91"/>
    <w:rsid w:val="002B219E"/>
    <w:rsid w:val="002B2561"/>
    <w:rsid w:val="002B2960"/>
    <w:rsid w:val="002B2964"/>
    <w:rsid w:val="002B29D0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4CDF"/>
    <w:rsid w:val="002B51D8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75F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5F35"/>
    <w:rsid w:val="002C61A9"/>
    <w:rsid w:val="002C61B4"/>
    <w:rsid w:val="002C6267"/>
    <w:rsid w:val="002C6B2A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191F"/>
    <w:rsid w:val="002D1F16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5067"/>
    <w:rsid w:val="002D52B7"/>
    <w:rsid w:val="002D6098"/>
    <w:rsid w:val="002D62ED"/>
    <w:rsid w:val="002D642B"/>
    <w:rsid w:val="002D6B24"/>
    <w:rsid w:val="002D6C2F"/>
    <w:rsid w:val="002D746E"/>
    <w:rsid w:val="002D76B3"/>
    <w:rsid w:val="002D77B9"/>
    <w:rsid w:val="002D783E"/>
    <w:rsid w:val="002D7E42"/>
    <w:rsid w:val="002E08F7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0F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8C"/>
    <w:rsid w:val="002E71CB"/>
    <w:rsid w:val="002E7215"/>
    <w:rsid w:val="002E7783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9AE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765"/>
    <w:rsid w:val="00301D21"/>
    <w:rsid w:val="00302AA5"/>
    <w:rsid w:val="00302ACF"/>
    <w:rsid w:val="00302BD2"/>
    <w:rsid w:val="00302CB8"/>
    <w:rsid w:val="00303983"/>
    <w:rsid w:val="00303AE9"/>
    <w:rsid w:val="00303FC0"/>
    <w:rsid w:val="00304739"/>
    <w:rsid w:val="00304B1D"/>
    <w:rsid w:val="00304FB3"/>
    <w:rsid w:val="0030501D"/>
    <w:rsid w:val="0030510A"/>
    <w:rsid w:val="00305687"/>
    <w:rsid w:val="00305B6F"/>
    <w:rsid w:val="00305E3A"/>
    <w:rsid w:val="00305F21"/>
    <w:rsid w:val="00306715"/>
    <w:rsid w:val="00306975"/>
    <w:rsid w:val="00306A40"/>
    <w:rsid w:val="00306ABA"/>
    <w:rsid w:val="00306BD1"/>
    <w:rsid w:val="0030734A"/>
    <w:rsid w:val="0030737C"/>
    <w:rsid w:val="003073E2"/>
    <w:rsid w:val="00307792"/>
    <w:rsid w:val="00307C0F"/>
    <w:rsid w:val="0031012D"/>
    <w:rsid w:val="003104EE"/>
    <w:rsid w:val="00310758"/>
    <w:rsid w:val="0031137A"/>
    <w:rsid w:val="003117E6"/>
    <w:rsid w:val="003120EB"/>
    <w:rsid w:val="003121B6"/>
    <w:rsid w:val="0031221C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336"/>
    <w:rsid w:val="003214C5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4CDD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C51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102B"/>
    <w:rsid w:val="00331094"/>
    <w:rsid w:val="00331DBA"/>
    <w:rsid w:val="00331DFA"/>
    <w:rsid w:val="00331F14"/>
    <w:rsid w:val="003324B4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5BE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049"/>
    <w:rsid w:val="003371A6"/>
    <w:rsid w:val="00337287"/>
    <w:rsid w:val="003372BE"/>
    <w:rsid w:val="003372E3"/>
    <w:rsid w:val="00337582"/>
    <w:rsid w:val="00337A4E"/>
    <w:rsid w:val="00340658"/>
    <w:rsid w:val="00340CC1"/>
    <w:rsid w:val="00340F09"/>
    <w:rsid w:val="00341380"/>
    <w:rsid w:val="003415A2"/>
    <w:rsid w:val="00341EAE"/>
    <w:rsid w:val="00342213"/>
    <w:rsid w:val="00342A76"/>
    <w:rsid w:val="00342CE4"/>
    <w:rsid w:val="00342D57"/>
    <w:rsid w:val="0034318B"/>
    <w:rsid w:val="00343333"/>
    <w:rsid w:val="0034418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138"/>
    <w:rsid w:val="0035061B"/>
    <w:rsid w:val="003507D5"/>
    <w:rsid w:val="003507D7"/>
    <w:rsid w:val="00350C51"/>
    <w:rsid w:val="003511A8"/>
    <w:rsid w:val="00351384"/>
    <w:rsid w:val="003514CC"/>
    <w:rsid w:val="003516A5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99E"/>
    <w:rsid w:val="00355C01"/>
    <w:rsid w:val="00355D43"/>
    <w:rsid w:val="00355D87"/>
    <w:rsid w:val="00356033"/>
    <w:rsid w:val="003564C0"/>
    <w:rsid w:val="00356A75"/>
    <w:rsid w:val="00356AA0"/>
    <w:rsid w:val="00356CF3"/>
    <w:rsid w:val="00356E45"/>
    <w:rsid w:val="00356E5D"/>
    <w:rsid w:val="00357164"/>
    <w:rsid w:val="003572C0"/>
    <w:rsid w:val="003573D2"/>
    <w:rsid w:val="00357CDF"/>
    <w:rsid w:val="0036057A"/>
    <w:rsid w:val="003605CA"/>
    <w:rsid w:val="0036111F"/>
    <w:rsid w:val="00361421"/>
    <w:rsid w:val="00361453"/>
    <w:rsid w:val="0036166D"/>
    <w:rsid w:val="00361A59"/>
    <w:rsid w:val="00361ACE"/>
    <w:rsid w:val="00361C7E"/>
    <w:rsid w:val="00362006"/>
    <w:rsid w:val="0036246F"/>
    <w:rsid w:val="0036266B"/>
    <w:rsid w:val="00362C97"/>
    <w:rsid w:val="00362E7C"/>
    <w:rsid w:val="00363255"/>
    <w:rsid w:val="0036369F"/>
    <w:rsid w:val="00363E9D"/>
    <w:rsid w:val="00363FBA"/>
    <w:rsid w:val="003644A7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801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81"/>
    <w:rsid w:val="00380DAE"/>
    <w:rsid w:val="00381486"/>
    <w:rsid w:val="0038165A"/>
    <w:rsid w:val="0038178F"/>
    <w:rsid w:val="00381881"/>
    <w:rsid w:val="00382019"/>
    <w:rsid w:val="003822A5"/>
    <w:rsid w:val="00382786"/>
    <w:rsid w:val="0038280A"/>
    <w:rsid w:val="00382F63"/>
    <w:rsid w:val="00383001"/>
    <w:rsid w:val="003831B3"/>
    <w:rsid w:val="003832C5"/>
    <w:rsid w:val="003837C5"/>
    <w:rsid w:val="00383AE3"/>
    <w:rsid w:val="00383AF4"/>
    <w:rsid w:val="00383CE0"/>
    <w:rsid w:val="00384138"/>
    <w:rsid w:val="00384389"/>
    <w:rsid w:val="003844A8"/>
    <w:rsid w:val="003846D0"/>
    <w:rsid w:val="003847DF"/>
    <w:rsid w:val="00384975"/>
    <w:rsid w:val="003849A2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9D0"/>
    <w:rsid w:val="00391E7F"/>
    <w:rsid w:val="003923AA"/>
    <w:rsid w:val="003924EF"/>
    <w:rsid w:val="003925B8"/>
    <w:rsid w:val="0039287F"/>
    <w:rsid w:val="0039298D"/>
    <w:rsid w:val="00392A32"/>
    <w:rsid w:val="00392B83"/>
    <w:rsid w:val="00393496"/>
    <w:rsid w:val="003935DA"/>
    <w:rsid w:val="0039375C"/>
    <w:rsid w:val="003938BC"/>
    <w:rsid w:val="00393D16"/>
    <w:rsid w:val="00393DC7"/>
    <w:rsid w:val="00393EE6"/>
    <w:rsid w:val="00394097"/>
    <w:rsid w:val="003940C8"/>
    <w:rsid w:val="003942FF"/>
    <w:rsid w:val="00394452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C63"/>
    <w:rsid w:val="0039725D"/>
    <w:rsid w:val="003972B5"/>
    <w:rsid w:val="003974EF"/>
    <w:rsid w:val="003975FA"/>
    <w:rsid w:val="00397724"/>
    <w:rsid w:val="003977F7"/>
    <w:rsid w:val="00397938"/>
    <w:rsid w:val="003A012C"/>
    <w:rsid w:val="003A03E3"/>
    <w:rsid w:val="003A0458"/>
    <w:rsid w:val="003A084C"/>
    <w:rsid w:val="003A098B"/>
    <w:rsid w:val="003A0D3E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4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4F9A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9DF"/>
    <w:rsid w:val="003A6EDD"/>
    <w:rsid w:val="003A6F72"/>
    <w:rsid w:val="003A701A"/>
    <w:rsid w:val="003A7046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3A2"/>
    <w:rsid w:val="003B1672"/>
    <w:rsid w:val="003B1727"/>
    <w:rsid w:val="003B18F7"/>
    <w:rsid w:val="003B19A0"/>
    <w:rsid w:val="003B1B42"/>
    <w:rsid w:val="003B1E4B"/>
    <w:rsid w:val="003B238E"/>
    <w:rsid w:val="003B23FE"/>
    <w:rsid w:val="003B2529"/>
    <w:rsid w:val="003B29FA"/>
    <w:rsid w:val="003B2C06"/>
    <w:rsid w:val="003B2C1F"/>
    <w:rsid w:val="003B2EE4"/>
    <w:rsid w:val="003B3D3C"/>
    <w:rsid w:val="003B4515"/>
    <w:rsid w:val="003B46E0"/>
    <w:rsid w:val="003B49DE"/>
    <w:rsid w:val="003B49E7"/>
    <w:rsid w:val="003B4B9F"/>
    <w:rsid w:val="003B4C10"/>
    <w:rsid w:val="003B5616"/>
    <w:rsid w:val="003B5815"/>
    <w:rsid w:val="003B58F6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08"/>
    <w:rsid w:val="003B7E39"/>
    <w:rsid w:val="003B7FEF"/>
    <w:rsid w:val="003C02F8"/>
    <w:rsid w:val="003C0693"/>
    <w:rsid w:val="003C072F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379B"/>
    <w:rsid w:val="003C37BE"/>
    <w:rsid w:val="003C403F"/>
    <w:rsid w:val="003C4078"/>
    <w:rsid w:val="003C41BE"/>
    <w:rsid w:val="003C42CC"/>
    <w:rsid w:val="003C446B"/>
    <w:rsid w:val="003C453F"/>
    <w:rsid w:val="003C4747"/>
    <w:rsid w:val="003C48F6"/>
    <w:rsid w:val="003C4D98"/>
    <w:rsid w:val="003C50D3"/>
    <w:rsid w:val="003C528F"/>
    <w:rsid w:val="003C5420"/>
    <w:rsid w:val="003C557D"/>
    <w:rsid w:val="003C56CC"/>
    <w:rsid w:val="003C58B4"/>
    <w:rsid w:val="003C5A03"/>
    <w:rsid w:val="003C5AEE"/>
    <w:rsid w:val="003C5B4B"/>
    <w:rsid w:val="003C5F2A"/>
    <w:rsid w:val="003C6390"/>
    <w:rsid w:val="003C693E"/>
    <w:rsid w:val="003C6985"/>
    <w:rsid w:val="003C6EFA"/>
    <w:rsid w:val="003C7315"/>
    <w:rsid w:val="003D04D6"/>
    <w:rsid w:val="003D04FA"/>
    <w:rsid w:val="003D055B"/>
    <w:rsid w:val="003D061D"/>
    <w:rsid w:val="003D08EA"/>
    <w:rsid w:val="003D0C7E"/>
    <w:rsid w:val="003D0CE7"/>
    <w:rsid w:val="003D0E04"/>
    <w:rsid w:val="003D1086"/>
    <w:rsid w:val="003D12F7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34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E91"/>
    <w:rsid w:val="003D6F60"/>
    <w:rsid w:val="003D704B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3F62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B87"/>
    <w:rsid w:val="003F2C0A"/>
    <w:rsid w:val="003F2C86"/>
    <w:rsid w:val="003F3341"/>
    <w:rsid w:val="003F34AD"/>
    <w:rsid w:val="003F371B"/>
    <w:rsid w:val="003F388D"/>
    <w:rsid w:val="003F3DD4"/>
    <w:rsid w:val="003F3DDF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6C9"/>
    <w:rsid w:val="003F7DEF"/>
    <w:rsid w:val="0040057F"/>
    <w:rsid w:val="00400CF2"/>
    <w:rsid w:val="00400ECF"/>
    <w:rsid w:val="00400F0B"/>
    <w:rsid w:val="0040111E"/>
    <w:rsid w:val="00401657"/>
    <w:rsid w:val="00402577"/>
    <w:rsid w:val="004026ED"/>
    <w:rsid w:val="00402B96"/>
    <w:rsid w:val="00402BE5"/>
    <w:rsid w:val="00402C80"/>
    <w:rsid w:val="00402CF6"/>
    <w:rsid w:val="00402D02"/>
    <w:rsid w:val="00402DC2"/>
    <w:rsid w:val="004030C9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519"/>
    <w:rsid w:val="004178ED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7E2"/>
    <w:rsid w:val="00422DF5"/>
    <w:rsid w:val="004231F8"/>
    <w:rsid w:val="00423447"/>
    <w:rsid w:val="00423A73"/>
    <w:rsid w:val="00423AD5"/>
    <w:rsid w:val="004240DB"/>
    <w:rsid w:val="00424704"/>
    <w:rsid w:val="00424727"/>
    <w:rsid w:val="004247B7"/>
    <w:rsid w:val="00424B26"/>
    <w:rsid w:val="00424B2B"/>
    <w:rsid w:val="00424BB8"/>
    <w:rsid w:val="00424EBD"/>
    <w:rsid w:val="00424F9E"/>
    <w:rsid w:val="00424FB1"/>
    <w:rsid w:val="00424FB5"/>
    <w:rsid w:val="00424FCE"/>
    <w:rsid w:val="004254E7"/>
    <w:rsid w:val="00425945"/>
    <w:rsid w:val="00426680"/>
    <w:rsid w:val="00426AD5"/>
    <w:rsid w:val="00426CC3"/>
    <w:rsid w:val="00426D3A"/>
    <w:rsid w:val="004275D8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1E41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3E6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37CE4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3E0D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1FF"/>
    <w:rsid w:val="0045125A"/>
    <w:rsid w:val="004512B1"/>
    <w:rsid w:val="00451AFD"/>
    <w:rsid w:val="00451BB4"/>
    <w:rsid w:val="00451CE8"/>
    <w:rsid w:val="00452074"/>
    <w:rsid w:val="004521EF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8E0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1BA"/>
    <w:rsid w:val="004658AC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67DA0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AB5"/>
    <w:rsid w:val="00472E36"/>
    <w:rsid w:val="00472FE8"/>
    <w:rsid w:val="00473214"/>
    <w:rsid w:val="00473273"/>
    <w:rsid w:val="004732CB"/>
    <w:rsid w:val="00473703"/>
    <w:rsid w:val="00473ABB"/>
    <w:rsid w:val="00473C6D"/>
    <w:rsid w:val="00473E52"/>
    <w:rsid w:val="00474420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13"/>
    <w:rsid w:val="00476E50"/>
    <w:rsid w:val="00477B97"/>
    <w:rsid w:val="00477BC7"/>
    <w:rsid w:val="00480672"/>
    <w:rsid w:val="00480674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2CA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5F4E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72F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495"/>
    <w:rsid w:val="00495C33"/>
    <w:rsid w:val="00495D3A"/>
    <w:rsid w:val="00495DFF"/>
    <w:rsid w:val="00495E71"/>
    <w:rsid w:val="004960C4"/>
    <w:rsid w:val="00496366"/>
    <w:rsid w:val="00496535"/>
    <w:rsid w:val="00496AD4"/>
    <w:rsid w:val="00496F4F"/>
    <w:rsid w:val="004974D8"/>
    <w:rsid w:val="004979C3"/>
    <w:rsid w:val="00497A40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22A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69E"/>
    <w:rsid w:val="004A5E71"/>
    <w:rsid w:val="004A5FF4"/>
    <w:rsid w:val="004A62A5"/>
    <w:rsid w:val="004A680E"/>
    <w:rsid w:val="004A7118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3E09"/>
    <w:rsid w:val="004B4078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73E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A6B"/>
    <w:rsid w:val="004C1C30"/>
    <w:rsid w:val="004C1C51"/>
    <w:rsid w:val="004C1CD6"/>
    <w:rsid w:val="004C2198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373"/>
    <w:rsid w:val="004C370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A57"/>
    <w:rsid w:val="004C6DC6"/>
    <w:rsid w:val="004C706C"/>
    <w:rsid w:val="004C76C7"/>
    <w:rsid w:val="004C7E7B"/>
    <w:rsid w:val="004C7F15"/>
    <w:rsid w:val="004D00D5"/>
    <w:rsid w:val="004D062F"/>
    <w:rsid w:val="004D08CC"/>
    <w:rsid w:val="004D09B0"/>
    <w:rsid w:val="004D0AA7"/>
    <w:rsid w:val="004D0B37"/>
    <w:rsid w:val="004D0CEA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813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44D"/>
    <w:rsid w:val="004D7A3D"/>
    <w:rsid w:val="004D7E04"/>
    <w:rsid w:val="004E0704"/>
    <w:rsid w:val="004E0C11"/>
    <w:rsid w:val="004E0C9A"/>
    <w:rsid w:val="004E0D2F"/>
    <w:rsid w:val="004E0DB8"/>
    <w:rsid w:val="004E10DC"/>
    <w:rsid w:val="004E11CC"/>
    <w:rsid w:val="004E132B"/>
    <w:rsid w:val="004E14D9"/>
    <w:rsid w:val="004E1562"/>
    <w:rsid w:val="004E16EA"/>
    <w:rsid w:val="004E1C03"/>
    <w:rsid w:val="004E20C5"/>
    <w:rsid w:val="004E2665"/>
    <w:rsid w:val="004E3214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6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4F20"/>
    <w:rsid w:val="004F5E74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E9F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3C5"/>
    <w:rsid w:val="005024A2"/>
    <w:rsid w:val="0050251F"/>
    <w:rsid w:val="00502635"/>
    <w:rsid w:val="005028DE"/>
    <w:rsid w:val="005029BD"/>
    <w:rsid w:val="00502E75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DBF"/>
    <w:rsid w:val="00505FC2"/>
    <w:rsid w:val="005063DD"/>
    <w:rsid w:val="0050664F"/>
    <w:rsid w:val="005068CB"/>
    <w:rsid w:val="0050692E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2F37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432"/>
    <w:rsid w:val="00514488"/>
    <w:rsid w:val="00514C2F"/>
    <w:rsid w:val="00514E95"/>
    <w:rsid w:val="00514FB3"/>
    <w:rsid w:val="00515700"/>
    <w:rsid w:val="00515B79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61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517B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8E4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6E5"/>
    <w:rsid w:val="0053271C"/>
    <w:rsid w:val="00532C96"/>
    <w:rsid w:val="00533325"/>
    <w:rsid w:val="00533367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317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78F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55B"/>
    <w:rsid w:val="0054465B"/>
    <w:rsid w:val="00544AA5"/>
    <w:rsid w:val="00544D12"/>
    <w:rsid w:val="00544D29"/>
    <w:rsid w:val="00544F48"/>
    <w:rsid w:val="00545048"/>
    <w:rsid w:val="00545160"/>
    <w:rsid w:val="00545A41"/>
    <w:rsid w:val="00545DFB"/>
    <w:rsid w:val="00546388"/>
    <w:rsid w:val="005464BD"/>
    <w:rsid w:val="0054657E"/>
    <w:rsid w:val="0054697B"/>
    <w:rsid w:val="00546C6F"/>
    <w:rsid w:val="0054725B"/>
    <w:rsid w:val="0054729A"/>
    <w:rsid w:val="005474AF"/>
    <w:rsid w:val="005476C0"/>
    <w:rsid w:val="0054776B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29E2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033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20EC"/>
    <w:rsid w:val="0056214B"/>
    <w:rsid w:val="00562238"/>
    <w:rsid w:val="0056277E"/>
    <w:rsid w:val="00562877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DE9"/>
    <w:rsid w:val="00565EEB"/>
    <w:rsid w:val="00565F97"/>
    <w:rsid w:val="005661CA"/>
    <w:rsid w:val="0056631E"/>
    <w:rsid w:val="00566384"/>
    <w:rsid w:val="00566C63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67F55"/>
    <w:rsid w:val="00570087"/>
    <w:rsid w:val="005702A9"/>
    <w:rsid w:val="005703FD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0FF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385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240"/>
    <w:rsid w:val="0058041F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B38"/>
    <w:rsid w:val="00582CDB"/>
    <w:rsid w:val="00582D43"/>
    <w:rsid w:val="00583875"/>
    <w:rsid w:val="0058400C"/>
    <w:rsid w:val="005844F2"/>
    <w:rsid w:val="00584724"/>
    <w:rsid w:val="00584A8C"/>
    <w:rsid w:val="00584EA2"/>
    <w:rsid w:val="0058509D"/>
    <w:rsid w:val="00585261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01B"/>
    <w:rsid w:val="005959E5"/>
    <w:rsid w:val="005960D5"/>
    <w:rsid w:val="005961B2"/>
    <w:rsid w:val="005961ED"/>
    <w:rsid w:val="0059637F"/>
    <w:rsid w:val="005964C1"/>
    <w:rsid w:val="00596C59"/>
    <w:rsid w:val="005973E8"/>
    <w:rsid w:val="00597734"/>
    <w:rsid w:val="00597794"/>
    <w:rsid w:val="005978DC"/>
    <w:rsid w:val="005979B4"/>
    <w:rsid w:val="005979B6"/>
    <w:rsid w:val="00597BA5"/>
    <w:rsid w:val="00597F18"/>
    <w:rsid w:val="005A0503"/>
    <w:rsid w:val="005A085A"/>
    <w:rsid w:val="005A08F4"/>
    <w:rsid w:val="005A10BF"/>
    <w:rsid w:val="005A113E"/>
    <w:rsid w:val="005A120F"/>
    <w:rsid w:val="005A14D0"/>
    <w:rsid w:val="005A1822"/>
    <w:rsid w:val="005A1972"/>
    <w:rsid w:val="005A1A08"/>
    <w:rsid w:val="005A1EA7"/>
    <w:rsid w:val="005A2A67"/>
    <w:rsid w:val="005A2ACC"/>
    <w:rsid w:val="005A2B74"/>
    <w:rsid w:val="005A2C12"/>
    <w:rsid w:val="005A3144"/>
    <w:rsid w:val="005A33AE"/>
    <w:rsid w:val="005A35AA"/>
    <w:rsid w:val="005A36BB"/>
    <w:rsid w:val="005A36D9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4CB"/>
    <w:rsid w:val="005A6E43"/>
    <w:rsid w:val="005A6E83"/>
    <w:rsid w:val="005A728F"/>
    <w:rsid w:val="005A7652"/>
    <w:rsid w:val="005A7715"/>
    <w:rsid w:val="005A7AE5"/>
    <w:rsid w:val="005A7C83"/>
    <w:rsid w:val="005A7CD1"/>
    <w:rsid w:val="005B008D"/>
    <w:rsid w:val="005B0563"/>
    <w:rsid w:val="005B0BB0"/>
    <w:rsid w:val="005B0D72"/>
    <w:rsid w:val="005B1042"/>
    <w:rsid w:val="005B1147"/>
    <w:rsid w:val="005B122A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04E"/>
    <w:rsid w:val="005B5240"/>
    <w:rsid w:val="005B58F7"/>
    <w:rsid w:val="005B591E"/>
    <w:rsid w:val="005B5EDC"/>
    <w:rsid w:val="005B60CB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70A"/>
    <w:rsid w:val="005C1E08"/>
    <w:rsid w:val="005C227D"/>
    <w:rsid w:val="005C287E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4D58"/>
    <w:rsid w:val="005C510B"/>
    <w:rsid w:val="005C5207"/>
    <w:rsid w:val="005C534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B6"/>
    <w:rsid w:val="005D02E2"/>
    <w:rsid w:val="005D0488"/>
    <w:rsid w:val="005D0545"/>
    <w:rsid w:val="005D0679"/>
    <w:rsid w:val="005D08B7"/>
    <w:rsid w:val="005D0913"/>
    <w:rsid w:val="005D092C"/>
    <w:rsid w:val="005D0FB9"/>
    <w:rsid w:val="005D10BF"/>
    <w:rsid w:val="005D16E5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66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782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04C"/>
    <w:rsid w:val="005E55E9"/>
    <w:rsid w:val="005E5D00"/>
    <w:rsid w:val="005E5F28"/>
    <w:rsid w:val="005E6320"/>
    <w:rsid w:val="005E6908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1306"/>
    <w:rsid w:val="00602132"/>
    <w:rsid w:val="006023D3"/>
    <w:rsid w:val="00602768"/>
    <w:rsid w:val="00602781"/>
    <w:rsid w:val="00602805"/>
    <w:rsid w:val="00602D43"/>
    <w:rsid w:val="00602D75"/>
    <w:rsid w:val="00602F41"/>
    <w:rsid w:val="00603332"/>
    <w:rsid w:val="00603468"/>
    <w:rsid w:val="006036B1"/>
    <w:rsid w:val="006038F7"/>
    <w:rsid w:val="00603911"/>
    <w:rsid w:val="00603CBC"/>
    <w:rsid w:val="00603D01"/>
    <w:rsid w:val="00603D07"/>
    <w:rsid w:val="00603E64"/>
    <w:rsid w:val="00603EB6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63"/>
    <w:rsid w:val="00610ADC"/>
    <w:rsid w:val="00610BE4"/>
    <w:rsid w:val="006112F6"/>
    <w:rsid w:val="00611311"/>
    <w:rsid w:val="006113B6"/>
    <w:rsid w:val="00611E17"/>
    <w:rsid w:val="00612AB3"/>
    <w:rsid w:val="00612D4C"/>
    <w:rsid w:val="00612D97"/>
    <w:rsid w:val="0061354F"/>
    <w:rsid w:val="00613C69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17B2E"/>
    <w:rsid w:val="00617C80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C0C"/>
    <w:rsid w:val="00625F72"/>
    <w:rsid w:val="0062602D"/>
    <w:rsid w:val="00626109"/>
    <w:rsid w:val="00626215"/>
    <w:rsid w:val="006267A3"/>
    <w:rsid w:val="00627006"/>
    <w:rsid w:val="00627432"/>
    <w:rsid w:val="006275CB"/>
    <w:rsid w:val="00627801"/>
    <w:rsid w:val="00627BA4"/>
    <w:rsid w:val="00627E78"/>
    <w:rsid w:val="00627EBD"/>
    <w:rsid w:val="00630A14"/>
    <w:rsid w:val="00630A46"/>
    <w:rsid w:val="00630AFA"/>
    <w:rsid w:val="00630ED5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63"/>
    <w:rsid w:val="00633277"/>
    <w:rsid w:val="0063364B"/>
    <w:rsid w:val="006340E0"/>
    <w:rsid w:val="00634235"/>
    <w:rsid w:val="00634376"/>
    <w:rsid w:val="0063465E"/>
    <w:rsid w:val="00634719"/>
    <w:rsid w:val="00634870"/>
    <w:rsid w:val="006349B3"/>
    <w:rsid w:val="00634C69"/>
    <w:rsid w:val="006352F8"/>
    <w:rsid w:val="00635BDB"/>
    <w:rsid w:val="00635D4F"/>
    <w:rsid w:val="0063646E"/>
    <w:rsid w:val="0063719E"/>
    <w:rsid w:val="00637450"/>
    <w:rsid w:val="00637532"/>
    <w:rsid w:val="00640179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589"/>
    <w:rsid w:val="00642694"/>
    <w:rsid w:val="00642C9B"/>
    <w:rsid w:val="00642CEB"/>
    <w:rsid w:val="00642DB4"/>
    <w:rsid w:val="00642E5D"/>
    <w:rsid w:val="00642FD1"/>
    <w:rsid w:val="00643030"/>
    <w:rsid w:val="00643104"/>
    <w:rsid w:val="006432C0"/>
    <w:rsid w:val="006434AF"/>
    <w:rsid w:val="00643571"/>
    <w:rsid w:val="00644056"/>
    <w:rsid w:val="006442CA"/>
    <w:rsid w:val="0064464F"/>
    <w:rsid w:val="006449EE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A51"/>
    <w:rsid w:val="00646C04"/>
    <w:rsid w:val="00646D93"/>
    <w:rsid w:val="00647453"/>
    <w:rsid w:val="00647583"/>
    <w:rsid w:val="006476C2"/>
    <w:rsid w:val="006479CE"/>
    <w:rsid w:val="00647C65"/>
    <w:rsid w:val="00647D64"/>
    <w:rsid w:val="00647FD7"/>
    <w:rsid w:val="00650012"/>
    <w:rsid w:val="006503AF"/>
    <w:rsid w:val="00650865"/>
    <w:rsid w:val="006509F7"/>
    <w:rsid w:val="00650BC1"/>
    <w:rsid w:val="00650FA0"/>
    <w:rsid w:val="00651144"/>
    <w:rsid w:val="00652019"/>
    <w:rsid w:val="00652157"/>
    <w:rsid w:val="0065247C"/>
    <w:rsid w:val="006526FD"/>
    <w:rsid w:val="00652855"/>
    <w:rsid w:val="00652A74"/>
    <w:rsid w:val="00653077"/>
    <w:rsid w:val="006531B1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A62"/>
    <w:rsid w:val="00666BCA"/>
    <w:rsid w:val="00667E23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BE"/>
    <w:rsid w:val="006736FD"/>
    <w:rsid w:val="00673745"/>
    <w:rsid w:val="00673770"/>
    <w:rsid w:val="0067391B"/>
    <w:rsid w:val="0067393F"/>
    <w:rsid w:val="006739E5"/>
    <w:rsid w:val="0067420A"/>
    <w:rsid w:val="00674690"/>
    <w:rsid w:val="006747A5"/>
    <w:rsid w:val="006747D2"/>
    <w:rsid w:val="00674859"/>
    <w:rsid w:val="00675471"/>
    <w:rsid w:val="006758EE"/>
    <w:rsid w:val="00675BEF"/>
    <w:rsid w:val="00675CF6"/>
    <w:rsid w:val="00676060"/>
    <w:rsid w:val="00676265"/>
    <w:rsid w:val="0067653D"/>
    <w:rsid w:val="00676A04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77F0C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9A0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003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2"/>
    <w:rsid w:val="00697E43"/>
    <w:rsid w:val="00697F51"/>
    <w:rsid w:val="006A02C4"/>
    <w:rsid w:val="006A0349"/>
    <w:rsid w:val="006A07DC"/>
    <w:rsid w:val="006A11D9"/>
    <w:rsid w:val="006A15F3"/>
    <w:rsid w:val="006A1604"/>
    <w:rsid w:val="006A1D3E"/>
    <w:rsid w:val="006A261E"/>
    <w:rsid w:val="006A26B2"/>
    <w:rsid w:val="006A2823"/>
    <w:rsid w:val="006A2F46"/>
    <w:rsid w:val="006A2FF5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4D8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330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4C53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485"/>
    <w:rsid w:val="006C2769"/>
    <w:rsid w:val="006C305A"/>
    <w:rsid w:val="006C312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1D"/>
    <w:rsid w:val="006D04D5"/>
    <w:rsid w:val="006D052E"/>
    <w:rsid w:val="006D0547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2E9E"/>
    <w:rsid w:val="006D3470"/>
    <w:rsid w:val="006D4861"/>
    <w:rsid w:val="006D4A40"/>
    <w:rsid w:val="006D4A93"/>
    <w:rsid w:val="006D4B2B"/>
    <w:rsid w:val="006D4D16"/>
    <w:rsid w:val="006D4F2D"/>
    <w:rsid w:val="006D5842"/>
    <w:rsid w:val="006D5905"/>
    <w:rsid w:val="006D5B91"/>
    <w:rsid w:val="006D5D78"/>
    <w:rsid w:val="006D5DAB"/>
    <w:rsid w:val="006D5FBD"/>
    <w:rsid w:val="006D6336"/>
    <w:rsid w:val="006D63DC"/>
    <w:rsid w:val="006D650C"/>
    <w:rsid w:val="006D66ED"/>
    <w:rsid w:val="006D68C1"/>
    <w:rsid w:val="006D6A83"/>
    <w:rsid w:val="006D713F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FAF"/>
    <w:rsid w:val="006E150B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2DB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58A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267"/>
    <w:rsid w:val="006F07A3"/>
    <w:rsid w:val="006F0DE7"/>
    <w:rsid w:val="006F0ED1"/>
    <w:rsid w:val="006F10C2"/>
    <w:rsid w:val="006F14E1"/>
    <w:rsid w:val="006F178B"/>
    <w:rsid w:val="006F2403"/>
    <w:rsid w:val="006F2C06"/>
    <w:rsid w:val="006F37DF"/>
    <w:rsid w:val="006F3A32"/>
    <w:rsid w:val="006F3B63"/>
    <w:rsid w:val="006F3F03"/>
    <w:rsid w:val="006F3FB8"/>
    <w:rsid w:val="006F4565"/>
    <w:rsid w:val="006F49CE"/>
    <w:rsid w:val="006F4A3F"/>
    <w:rsid w:val="006F4D5D"/>
    <w:rsid w:val="006F4E94"/>
    <w:rsid w:val="006F4FE1"/>
    <w:rsid w:val="006F532D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524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4E9C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BE0"/>
    <w:rsid w:val="00707C74"/>
    <w:rsid w:val="00710142"/>
    <w:rsid w:val="00710356"/>
    <w:rsid w:val="0071069D"/>
    <w:rsid w:val="0071077A"/>
    <w:rsid w:val="007107D8"/>
    <w:rsid w:val="00710998"/>
    <w:rsid w:val="00710C4D"/>
    <w:rsid w:val="00710E5B"/>
    <w:rsid w:val="00711124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44"/>
    <w:rsid w:val="007136A9"/>
    <w:rsid w:val="00713B71"/>
    <w:rsid w:val="00713CD7"/>
    <w:rsid w:val="007143CC"/>
    <w:rsid w:val="0071447B"/>
    <w:rsid w:val="00714A68"/>
    <w:rsid w:val="00714CA6"/>
    <w:rsid w:val="00714DA8"/>
    <w:rsid w:val="00714E11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49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1F6"/>
    <w:rsid w:val="007202C1"/>
    <w:rsid w:val="007203C9"/>
    <w:rsid w:val="0072075B"/>
    <w:rsid w:val="00720A31"/>
    <w:rsid w:val="00720C53"/>
    <w:rsid w:val="00720E78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B43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27E5B"/>
    <w:rsid w:val="00730384"/>
    <w:rsid w:val="00730583"/>
    <w:rsid w:val="007308B6"/>
    <w:rsid w:val="00730AA7"/>
    <w:rsid w:val="00730B01"/>
    <w:rsid w:val="00730CAE"/>
    <w:rsid w:val="00730CBD"/>
    <w:rsid w:val="00730D2C"/>
    <w:rsid w:val="00730E29"/>
    <w:rsid w:val="00730E2F"/>
    <w:rsid w:val="0073103E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6A4B"/>
    <w:rsid w:val="007374B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103"/>
    <w:rsid w:val="00742425"/>
    <w:rsid w:val="0074251A"/>
    <w:rsid w:val="007429F0"/>
    <w:rsid w:val="00742BC6"/>
    <w:rsid w:val="00742BFA"/>
    <w:rsid w:val="007431FB"/>
    <w:rsid w:val="0074323F"/>
    <w:rsid w:val="007433FF"/>
    <w:rsid w:val="00743903"/>
    <w:rsid w:val="00743A58"/>
    <w:rsid w:val="00743F20"/>
    <w:rsid w:val="00744A57"/>
    <w:rsid w:val="00744AD8"/>
    <w:rsid w:val="00744F05"/>
    <w:rsid w:val="00744FE4"/>
    <w:rsid w:val="00745195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763"/>
    <w:rsid w:val="007512DF"/>
    <w:rsid w:val="0075145A"/>
    <w:rsid w:val="007515B8"/>
    <w:rsid w:val="00751AAD"/>
    <w:rsid w:val="00751BB9"/>
    <w:rsid w:val="007521E7"/>
    <w:rsid w:val="0075268A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8BD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6BEF"/>
    <w:rsid w:val="00757508"/>
    <w:rsid w:val="00757790"/>
    <w:rsid w:val="007579FC"/>
    <w:rsid w:val="00757A14"/>
    <w:rsid w:val="00757BA3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70C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8E4"/>
    <w:rsid w:val="00767BCA"/>
    <w:rsid w:val="00767C33"/>
    <w:rsid w:val="00767F7B"/>
    <w:rsid w:val="0077072C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3B2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866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95B"/>
    <w:rsid w:val="00782B61"/>
    <w:rsid w:val="00782BDA"/>
    <w:rsid w:val="00782EC6"/>
    <w:rsid w:val="00782ED4"/>
    <w:rsid w:val="00782FDB"/>
    <w:rsid w:val="00782FE2"/>
    <w:rsid w:val="007834E5"/>
    <w:rsid w:val="007837F7"/>
    <w:rsid w:val="00784524"/>
    <w:rsid w:val="00784FEA"/>
    <w:rsid w:val="00784FF6"/>
    <w:rsid w:val="0078521D"/>
    <w:rsid w:val="00785856"/>
    <w:rsid w:val="00785DB3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66DF"/>
    <w:rsid w:val="007A67E9"/>
    <w:rsid w:val="007A6992"/>
    <w:rsid w:val="007A6D0B"/>
    <w:rsid w:val="007A6D66"/>
    <w:rsid w:val="007A71DC"/>
    <w:rsid w:val="007A7433"/>
    <w:rsid w:val="007A77AE"/>
    <w:rsid w:val="007A7878"/>
    <w:rsid w:val="007A7DCD"/>
    <w:rsid w:val="007A7F89"/>
    <w:rsid w:val="007B0A75"/>
    <w:rsid w:val="007B0C10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1BE"/>
    <w:rsid w:val="007B3688"/>
    <w:rsid w:val="007B3D97"/>
    <w:rsid w:val="007B415B"/>
    <w:rsid w:val="007B422B"/>
    <w:rsid w:val="007B4429"/>
    <w:rsid w:val="007B4739"/>
    <w:rsid w:val="007B4D1C"/>
    <w:rsid w:val="007B4DA7"/>
    <w:rsid w:val="007B4E4A"/>
    <w:rsid w:val="007B4F20"/>
    <w:rsid w:val="007B50B5"/>
    <w:rsid w:val="007B5364"/>
    <w:rsid w:val="007B548C"/>
    <w:rsid w:val="007B5F1A"/>
    <w:rsid w:val="007B5F88"/>
    <w:rsid w:val="007B6176"/>
    <w:rsid w:val="007B6401"/>
    <w:rsid w:val="007B64F0"/>
    <w:rsid w:val="007B680B"/>
    <w:rsid w:val="007B6A51"/>
    <w:rsid w:val="007B6C08"/>
    <w:rsid w:val="007B6E3E"/>
    <w:rsid w:val="007B6FB6"/>
    <w:rsid w:val="007B7061"/>
    <w:rsid w:val="007B7134"/>
    <w:rsid w:val="007B76B1"/>
    <w:rsid w:val="007B7993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A69"/>
    <w:rsid w:val="007C0DEC"/>
    <w:rsid w:val="007C0EBE"/>
    <w:rsid w:val="007C1033"/>
    <w:rsid w:val="007C128F"/>
    <w:rsid w:val="007C151C"/>
    <w:rsid w:val="007C16F0"/>
    <w:rsid w:val="007C19C0"/>
    <w:rsid w:val="007C205B"/>
    <w:rsid w:val="007C223F"/>
    <w:rsid w:val="007C23CD"/>
    <w:rsid w:val="007C250F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51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6C97"/>
    <w:rsid w:val="007C709D"/>
    <w:rsid w:val="007C72AB"/>
    <w:rsid w:val="007C747A"/>
    <w:rsid w:val="007C7604"/>
    <w:rsid w:val="007C79E1"/>
    <w:rsid w:val="007C7AC2"/>
    <w:rsid w:val="007C7C4C"/>
    <w:rsid w:val="007C7D5E"/>
    <w:rsid w:val="007D00CE"/>
    <w:rsid w:val="007D0EAF"/>
    <w:rsid w:val="007D0F7C"/>
    <w:rsid w:val="007D1027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BC3"/>
    <w:rsid w:val="007D7F1A"/>
    <w:rsid w:val="007E0ABB"/>
    <w:rsid w:val="007E0AE1"/>
    <w:rsid w:val="007E0CC1"/>
    <w:rsid w:val="007E0FDA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3FD3"/>
    <w:rsid w:val="007E425A"/>
    <w:rsid w:val="007E46BD"/>
    <w:rsid w:val="007E47BA"/>
    <w:rsid w:val="007E487B"/>
    <w:rsid w:val="007E4E4A"/>
    <w:rsid w:val="007E5250"/>
    <w:rsid w:val="007E530B"/>
    <w:rsid w:val="007E5515"/>
    <w:rsid w:val="007E5672"/>
    <w:rsid w:val="007E567F"/>
    <w:rsid w:val="007E5B97"/>
    <w:rsid w:val="007E5F2B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30"/>
    <w:rsid w:val="007E7ECE"/>
    <w:rsid w:val="007E7F34"/>
    <w:rsid w:val="007F0433"/>
    <w:rsid w:val="007F08A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1E"/>
    <w:rsid w:val="007F4C3A"/>
    <w:rsid w:val="007F500C"/>
    <w:rsid w:val="007F561E"/>
    <w:rsid w:val="007F596E"/>
    <w:rsid w:val="007F5DE4"/>
    <w:rsid w:val="007F5FDD"/>
    <w:rsid w:val="007F60E4"/>
    <w:rsid w:val="007F6C33"/>
    <w:rsid w:val="007F709D"/>
    <w:rsid w:val="007F740E"/>
    <w:rsid w:val="007F7974"/>
    <w:rsid w:val="007F7E33"/>
    <w:rsid w:val="00800569"/>
    <w:rsid w:val="00800829"/>
    <w:rsid w:val="00801008"/>
    <w:rsid w:val="00801220"/>
    <w:rsid w:val="00801320"/>
    <w:rsid w:val="00801395"/>
    <w:rsid w:val="0080147F"/>
    <w:rsid w:val="00801B49"/>
    <w:rsid w:val="00801D67"/>
    <w:rsid w:val="00801DDE"/>
    <w:rsid w:val="00801E69"/>
    <w:rsid w:val="008020D8"/>
    <w:rsid w:val="008021BF"/>
    <w:rsid w:val="00802275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695A"/>
    <w:rsid w:val="0080709B"/>
    <w:rsid w:val="0080712D"/>
    <w:rsid w:val="0080720B"/>
    <w:rsid w:val="00807409"/>
    <w:rsid w:val="0080744E"/>
    <w:rsid w:val="0080753D"/>
    <w:rsid w:val="008075CF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018"/>
    <w:rsid w:val="00813234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A1B"/>
    <w:rsid w:val="00823C2C"/>
    <w:rsid w:val="00823CB2"/>
    <w:rsid w:val="00823E8D"/>
    <w:rsid w:val="00824388"/>
    <w:rsid w:val="00824624"/>
    <w:rsid w:val="00824796"/>
    <w:rsid w:val="00824816"/>
    <w:rsid w:val="008248CE"/>
    <w:rsid w:val="008249CE"/>
    <w:rsid w:val="00824EED"/>
    <w:rsid w:val="00825048"/>
    <w:rsid w:val="008255CB"/>
    <w:rsid w:val="00825A29"/>
    <w:rsid w:val="00825E72"/>
    <w:rsid w:val="00825EA4"/>
    <w:rsid w:val="00825F44"/>
    <w:rsid w:val="0082664B"/>
    <w:rsid w:val="00826692"/>
    <w:rsid w:val="00826728"/>
    <w:rsid w:val="0082696A"/>
    <w:rsid w:val="00826A2D"/>
    <w:rsid w:val="00826DD1"/>
    <w:rsid w:val="00827143"/>
    <w:rsid w:val="0082724B"/>
    <w:rsid w:val="00827347"/>
    <w:rsid w:val="008301E0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9F"/>
    <w:rsid w:val="00835BC7"/>
    <w:rsid w:val="00835D5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0FED"/>
    <w:rsid w:val="008410C2"/>
    <w:rsid w:val="00841C3B"/>
    <w:rsid w:val="00842198"/>
    <w:rsid w:val="00842429"/>
    <w:rsid w:val="008424E3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2CA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E78"/>
    <w:rsid w:val="00855F83"/>
    <w:rsid w:val="0085618E"/>
    <w:rsid w:val="008562AA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30C"/>
    <w:rsid w:val="008609D2"/>
    <w:rsid w:val="00860DBD"/>
    <w:rsid w:val="00861457"/>
    <w:rsid w:val="00861577"/>
    <w:rsid w:val="0086171A"/>
    <w:rsid w:val="0086187B"/>
    <w:rsid w:val="00861A34"/>
    <w:rsid w:val="00861AE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4F4D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377"/>
    <w:rsid w:val="0087044B"/>
    <w:rsid w:val="0087047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1F4B"/>
    <w:rsid w:val="008720E6"/>
    <w:rsid w:val="008725BC"/>
    <w:rsid w:val="008725FE"/>
    <w:rsid w:val="00872A90"/>
    <w:rsid w:val="00872AD7"/>
    <w:rsid w:val="008732D4"/>
    <w:rsid w:val="008732FF"/>
    <w:rsid w:val="008736C3"/>
    <w:rsid w:val="00873C4A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184"/>
    <w:rsid w:val="00877987"/>
    <w:rsid w:val="00877C4B"/>
    <w:rsid w:val="00877CE4"/>
    <w:rsid w:val="00877EDB"/>
    <w:rsid w:val="00877F49"/>
    <w:rsid w:val="008800AB"/>
    <w:rsid w:val="00880227"/>
    <w:rsid w:val="008805AE"/>
    <w:rsid w:val="008805EF"/>
    <w:rsid w:val="0088063F"/>
    <w:rsid w:val="00880884"/>
    <w:rsid w:val="0088098E"/>
    <w:rsid w:val="00880A11"/>
    <w:rsid w:val="00880D0E"/>
    <w:rsid w:val="00880D1C"/>
    <w:rsid w:val="00881197"/>
    <w:rsid w:val="008811BA"/>
    <w:rsid w:val="008811E7"/>
    <w:rsid w:val="0088120C"/>
    <w:rsid w:val="008813F4"/>
    <w:rsid w:val="008816A4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BB1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45E"/>
    <w:rsid w:val="008865DC"/>
    <w:rsid w:val="008866F8"/>
    <w:rsid w:val="00886950"/>
    <w:rsid w:val="008869BC"/>
    <w:rsid w:val="00886CA8"/>
    <w:rsid w:val="008876D4"/>
    <w:rsid w:val="00887816"/>
    <w:rsid w:val="00887983"/>
    <w:rsid w:val="00887F13"/>
    <w:rsid w:val="008902B9"/>
    <w:rsid w:val="00890AC1"/>
    <w:rsid w:val="00890DF6"/>
    <w:rsid w:val="008910B9"/>
    <w:rsid w:val="00891A3D"/>
    <w:rsid w:val="00891D49"/>
    <w:rsid w:val="00892DE2"/>
    <w:rsid w:val="00893033"/>
    <w:rsid w:val="0089309B"/>
    <w:rsid w:val="00893106"/>
    <w:rsid w:val="0089353D"/>
    <w:rsid w:val="00893693"/>
    <w:rsid w:val="00893BD0"/>
    <w:rsid w:val="00893D10"/>
    <w:rsid w:val="00893FB6"/>
    <w:rsid w:val="0089433B"/>
    <w:rsid w:val="0089435D"/>
    <w:rsid w:val="008948B8"/>
    <w:rsid w:val="00894953"/>
    <w:rsid w:val="00894BEB"/>
    <w:rsid w:val="00894C9B"/>
    <w:rsid w:val="00894D33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150"/>
    <w:rsid w:val="008973D7"/>
    <w:rsid w:val="00897775"/>
    <w:rsid w:val="00897BB4"/>
    <w:rsid w:val="00897BBF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8E1"/>
    <w:rsid w:val="008A4A49"/>
    <w:rsid w:val="008A4AFF"/>
    <w:rsid w:val="008A4B0A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13F"/>
    <w:rsid w:val="008B0304"/>
    <w:rsid w:val="008B0598"/>
    <w:rsid w:val="008B066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798"/>
    <w:rsid w:val="008B6998"/>
    <w:rsid w:val="008B6C70"/>
    <w:rsid w:val="008B6EFA"/>
    <w:rsid w:val="008B752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05A"/>
    <w:rsid w:val="008C4386"/>
    <w:rsid w:val="008C43EA"/>
    <w:rsid w:val="008C4590"/>
    <w:rsid w:val="008C5028"/>
    <w:rsid w:val="008C5117"/>
    <w:rsid w:val="008C5D95"/>
    <w:rsid w:val="008C5EB0"/>
    <w:rsid w:val="008C6094"/>
    <w:rsid w:val="008C642F"/>
    <w:rsid w:val="008C6ACE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1E7"/>
    <w:rsid w:val="008D0989"/>
    <w:rsid w:val="008D09AD"/>
    <w:rsid w:val="008D0C17"/>
    <w:rsid w:val="008D10A5"/>
    <w:rsid w:val="008D116E"/>
    <w:rsid w:val="008D144A"/>
    <w:rsid w:val="008D14E8"/>
    <w:rsid w:val="008D1521"/>
    <w:rsid w:val="008D166F"/>
    <w:rsid w:val="008D1804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325"/>
    <w:rsid w:val="008D3574"/>
    <w:rsid w:val="008D3675"/>
    <w:rsid w:val="008D36F1"/>
    <w:rsid w:val="008D38A5"/>
    <w:rsid w:val="008D39C8"/>
    <w:rsid w:val="008D3A38"/>
    <w:rsid w:val="008D3DBC"/>
    <w:rsid w:val="008D3F56"/>
    <w:rsid w:val="008D4181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DF4"/>
    <w:rsid w:val="008D5F33"/>
    <w:rsid w:val="008D5FA1"/>
    <w:rsid w:val="008D61FD"/>
    <w:rsid w:val="008D63E4"/>
    <w:rsid w:val="008D644D"/>
    <w:rsid w:val="008D6458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2D7"/>
    <w:rsid w:val="008E0AF7"/>
    <w:rsid w:val="008E10E7"/>
    <w:rsid w:val="008E11FE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74"/>
    <w:rsid w:val="008E35B5"/>
    <w:rsid w:val="008E38B4"/>
    <w:rsid w:val="008E399A"/>
    <w:rsid w:val="008E3CBD"/>
    <w:rsid w:val="008E3DD7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69"/>
    <w:rsid w:val="008E72FC"/>
    <w:rsid w:val="008E756D"/>
    <w:rsid w:val="008E760A"/>
    <w:rsid w:val="008E7CD7"/>
    <w:rsid w:val="008E7F7F"/>
    <w:rsid w:val="008E7FFB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419"/>
    <w:rsid w:val="008F46BC"/>
    <w:rsid w:val="008F5092"/>
    <w:rsid w:val="008F51A8"/>
    <w:rsid w:val="008F51F0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B3D"/>
    <w:rsid w:val="008F7C21"/>
    <w:rsid w:val="008F7C64"/>
    <w:rsid w:val="008F7CFF"/>
    <w:rsid w:val="008F7D01"/>
    <w:rsid w:val="00900160"/>
    <w:rsid w:val="0090035B"/>
    <w:rsid w:val="009004D7"/>
    <w:rsid w:val="009005D0"/>
    <w:rsid w:val="009008AA"/>
    <w:rsid w:val="00900A5D"/>
    <w:rsid w:val="00900BB9"/>
    <w:rsid w:val="00901343"/>
    <w:rsid w:val="009017AC"/>
    <w:rsid w:val="00901906"/>
    <w:rsid w:val="00901AF5"/>
    <w:rsid w:val="00901C65"/>
    <w:rsid w:val="00901D70"/>
    <w:rsid w:val="00901E92"/>
    <w:rsid w:val="0090263E"/>
    <w:rsid w:val="00902683"/>
    <w:rsid w:val="00902A30"/>
    <w:rsid w:val="00902D29"/>
    <w:rsid w:val="00902F96"/>
    <w:rsid w:val="00903152"/>
    <w:rsid w:val="00903226"/>
    <w:rsid w:val="00903749"/>
    <w:rsid w:val="009039BD"/>
    <w:rsid w:val="00903A60"/>
    <w:rsid w:val="0090406B"/>
    <w:rsid w:val="0090421B"/>
    <w:rsid w:val="009042DF"/>
    <w:rsid w:val="00904427"/>
    <w:rsid w:val="00904682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0BDE"/>
    <w:rsid w:val="0091100B"/>
    <w:rsid w:val="00911518"/>
    <w:rsid w:val="00911A24"/>
    <w:rsid w:val="00911C69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6CE0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CA7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6F"/>
    <w:rsid w:val="009249D7"/>
    <w:rsid w:val="00924AFA"/>
    <w:rsid w:val="00924C0A"/>
    <w:rsid w:val="009259A6"/>
    <w:rsid w:val="00925C3C"/>
    <w:rsid w:val="00925C5F"/>
    <w:rsid w:val="00925E6A"/>
    <w:rsid w:val="0092602E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240"/>
    <w:rsid w:val="00931325"/>
    <w:rsid w:val="009313FF"/>
    <w:rsid w:val="00931979"/>
    <w:rsid w:val="00931B2B"/>
    <w:rsid w:val="00931D37"/>
    <w:rsid w:val="00931F4C"/>
    <w:rsid w:val="00932007"/>
    <w:rsid w:val="0093215D"/>
    <w:rsid w:val="009322DF"/>
    <w:rsid w:val="00932586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CC"/>
    <w:rsid w:val="00941122"/>
    <w:rsid w:val="0094121A"/>
    <w:rsid w:val="009412E8"/>
    <w:rsid w:val="00941557"/>
    <w:rsid w:val="00941570"/>
    <w:rsid w:val="009416FA"/>
    <w:rsid w:val="00941A7B"/>
    <w:rsid w:val="00941A84"/>
    <w:rsid w:val="00941D1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A32"/>
    <w:rsid w:val="00947D80"/>
    <w:rsid w:val="0095001B"/>
    <w:rsid w:val="0095003F"/>
    <w:rsid w:val="009504C1"/>
    <w:rsid w:val="00950659"/>
    <w:rsid w:val="009508BD"/>
    <w:rsid w:val="00951190"/>
    <w:rsid w:val="00951252"/>
    <w:rsid w:val="00951700"/>
    <w:rsid w:val="00951BC5"/>
    <w:rsid w:val="00951BFF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DA0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0F5B"/>
    <w:rsid w:val="00961283"/>
    <w:rsid w:val="00961346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298"/>
    <w:rsid w:val="009639E1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9DC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2EED"/>
    <w:rsid w:val="00973533"/>
    <w:rsid w:val="00973726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82B"/>
    <w:rsid w:val="00975A88"/>
    <w:rsid w:val="00975BA1"/>
    <w:rsid w:val="00975E2A"/>
    <w:rsid w:val="00976160"/>
    <w:rsid w:val="009762E8"/>
    <w:rsid w:val="00976408"/>
    <w:rsid w:val="0097645A"/>
    <w:rsid w:val="00976793"/>
    <w:rsid w:val="0097682E"/>
    <w:rsid w:val="00976C76"/>
    <w:rsid w:val="00976E6D"/>
    <w:rsid w:val="0097724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C39"/>
    <w:rsid w:val="009820F5"/>
    <w:rsid w:val="009826BC"/>
    <w:rsid w:val="0098275E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929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3B7"/>
    <w:rsid w:val="009935C7"/>
    <w:rsid w:val="00993DE3"/>
    <w:rsid w:val="00993E42"/>
    <w:rsid w:val="00994027"/>
    <w:rsid w:val="0099406A"/>
    <w:rsid w:val="00994099"/>
    <w:rsid w:val="00994134"/>
    <w:rsid w:val="00994365"/>
    <w:rsid w:val="009945BD"/>
    <w:rsid w:val="0099463D"/>
    <w:rsid w:val="009947C3"/>
    <w:rsid w:val="00994809"/>
    <w:rsid w:val="00994A0F"/>
    <w:rsid w:val="00994AD9"/>
    <w:rsid w:val="00994BB4"/>
    <w:rsid w:val="0099500B"/>
    <w:rsid w:val="0099502B"/>
    <w:rsid w:val="009958AF"/>
    <w:rsid w:val="009959B8"/>
    <w:rsid w:val="00995FDC"/>
    <w:rsid w:val="00996484"/>
    <w:rsid w:val="009964CF"/>
    <w:rsid w:val="009964F6"/>
    <w:rsid w:val="0099664B"/>
    <w:rsid w:val="00996717"/>
    <w:rsid w:val="0099679D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AB3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974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5FBB"/>
    <w:rsid w:val="009B6114"/>
    <w:rsid w:val="009B617B"/>
    <w:rsid w:val="009B639F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DBD"/>
    <w:rsid w:val="009C0F77"/>
    <w:rsid w:val="009C12BF"/>
    <w:rsid w:val="009C199C"/>
    <w:rsid w:val="009C1BCE"/>
    <w:rsid w:val="009C1F56"/>
    <w:rsid w:val="009C1F9F"/>
    <w:rsid w:val="009C21B8"/>
    <w:rsid w:val="009C3446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DDE"/>
    <w:rsid w:val="009D0E63"/>
    <w:rsid w:val="009D12F4"/>
    <w:rsid w:val="009D1871"/>
    <w:rsid w:val="009D19B7"/>
    <w:rsid w:val="009D19B8"/>
    <w:rsid w:val="009D1B1E"/>
    <w:rsid w:val="009D1F70"/>
    <w:rsid w:val="009D21BB"/>
    <w:rsid w:val="009D245B"/>
    <w:rsid w:val="009D2543"/>
    <w:rsid w:val="009D29B2"/>
    <w:rsid w:val="009D3149"/>
    <w:rsid w:val="009D3452"/>
    <w:rsid w:val="009D3509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36"/>
    <w:rsid w:val="009D4756"/>
    <w:rsid w:val="009D48CC"/>
    <w:rsid w:val="009D4B2D"/>
    <w:rsid w:val="009D52D2"/>
    <w:rsid w:val="009D5420"/>
    <w:rsid w:val="009D54F1"/>
    <w:rsid w:val="009D5B00"/>
    <w:rsid w:val="009D5B86"/>
    <w:rsid w:val="009D5C2D"/>
    <w:rsid w:val="009D5C8F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177"/>
    <w:rsid w:val="009E06A0"/>
    <w:rsid w:val="009E0A14"/>
    <w:rsid w:val="009E0B84"/>
    <w:rsid w:val="009E0C3B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1B7"/>
    <w:rsid w:val="009E52AB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C8"/>
    <w:rsid w:val="009F11FD"/>
    <w:rsid w:val="009F12FC"/>
    <w:rsid w:val="009F13BC"/>
    <w:rsid w:val="009F14A6"/>
    <w:rsid w:val="009F2A7D"/>
    <w:rsid w:val="009F2C40"/>
    <w:rsid w:val="009F2E0B"/>
    <w:rsid w:val="009F2F94"/>
    <w:rsid w:val="009F3343"/>
    <w:rsid w:val="009F35CA"/>
    <w:rsid w:val="009F39BB"/>
    <w:rsid w:val="009F3A39"/>
    <w:rsid w:val="009F43C8"/>
    <w:rsid w:val="009F4432"/>
    <w:rsid w:val="009F443E"/>
    <w:rsid w:val="009F4571"/>
    <w:rsid w:val="009F465A"/>
    <w:rsid w:val="009F46D1"/>
    <w:rsid w:val="009F474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423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5C"/>
    <w:rsid w:val="00A038DD"/>
    <w:rsid w:val="00A03997"/>
    <w:rsid w:val="00A03A0E"/>
    <w:rsid w:val="00A03C1A"/>
    <w:rsid w:val="00A041F7"/>
    <w:rsid w:val="00A04259"/>
    <w:rsid w:val="00A04437"/>
    <w:rsid w:val="00A045B5"/>
    <w:rsid w:val="00A0477A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4BA"/>
    <w:rsid w:val="00A115F1"/>
    <w:rsid w:val="00A11D7B"/>
    <w:rsid w:val="00A11E78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88A"/>
    <w:rsid w:val="00A14AD4"/>
    <w:rsid w:val="00A14EC8"/>
    <w:rsid w:val="00A150E2"/>
    <w:rsid w:val="00A1550C"/>
    <w:rsid w:val="00A155F9"/>
    <w:rsid w:val="00A15836"/>
    <w:rsid w:val="00A15B67"/>
    <w:rsid w:val="00A15C3E"/>
    <w:rsid w:val="00A15E5C"/>
    <w:rsid w:val="00A16669"/>
    <w:rsid w:val="00A1671B"/>
    <w:rsid w:val="00A168F6"/>
    <w:rsid w:val="00A16980"/>
    <w:rsid w:val="00A16C3C"/>
    <w:rsid w:val="00A16DD1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0EF3"/>
    <w:rsid w:val="00A2108E"/>
    <w:rsid w:val="00A210A0"/>
    <w:rsid w:val="00A21155"/>
    <w:rsid w:val="00A21320"/>
    <w:rsid w:val="00A21CCE"/>
    <w:rsid w:val="00A21D34"/>
    <w:rsid w:val="00A21D70"/>
    <w:rsid w:val="00A21E32"/>
    <w:rsid w:val="00A22419"/>
    <w:rsid w:val="00A224A4"/>
    <w:rsid w:val="00A224AE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8DB"/>
    <w:rsid w:val="00A363D3"/>
    <w:rsid w:val="00A36B46"/>
    <w:rsid w:val="00A36E34"/>
    <w:rsid w:val="00A37181"/>
    <w:rsid w:val="00A37465"/>
    <w:rsid w:val="00A37507"/>
    <w:rsid w:val="00A37585"/>
    <w:rsid w:val="00A3787B"/>
    <w:rsid w:val="00A3798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288C"/>
    <w:rsid w:val="00A432E8"/>
    <w:rsid w:val="00A4360A"/>
    <w:rsid w:val="00A4368A"/>
    <w:rsid w:val="00A43A7D"/>
    <w:rsid w:val="00A43E13"/>
    <w:rsid w:val="00A440C0"/>
    <w:rsid w:val="00A442A4"/>
    <w:rsid w:val="00A44540"/>
    <w:rsid w:val="00A44550"/>
    <w:rsid w:val="00A4464B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A20"/>
    <w:rsid w:val="00A52B19"/>
    <w:rsid w:val="00A52DA1"/>
    <w:rsid w:val="00A53087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57F59"/>
    <w:rsid w:val="00A6010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EBA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2AD"/>
    <w:rsid w:val="00A644F5"/>
    <w:rsid w:val="00A64B47"/>
    <w:rsid w:val="00A64C8E"/>
    <w:rsid w:val="00A64C94"/>
    <w:rsid w:val="00A64CCB"/>
    <w:rsid w:val="00A64E56"/>
    <w:rsid w:val="00A65171"/>
    <w:rsid w:val="00A652D3"/>
    <w:rsid w:val="00A657CD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0DC2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4687"/>
    <w:rsid w:val="00A750A8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9B6"/>
    <w:rsid w:val="00A77A3C"/>
    <w:rsid w:val="00A77E9C"/>
    <w:rsid w:val="00A77F1A"/>
    <w:rsid w:val="00A8007E"/>
    <w:rsid w:val="00A805FD"/>
    <w:rsid w:val="00A80EC7"/>
    <w:rsid w:val="00A81052"/>
    <w:rsid w:val="00A814F9"/>
    <w:rsid w:val="00A816D0"/>
    <w:rsid w:val="00A82021"/>
    <w:rsid w:val="00A82117"/>
    <w:rsid w:val="00A8225A"/>
    <w:rsid w:val="00A82503"/>
    <w:rsid w:val="00A8271A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A27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6DF6"/>
    <w:rsid w:val="00A86E14"/>
    <w:rsid w:val="00A870E3"/>
    <w:rsid w:val="00A874DE"/>
    <w:rsid w:val="00A87553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2F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633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8CC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240"/>
    <w:rsid w:val="00AA7586"/>
    <w:rsid w:val="00AA7652"/>
    <w:rsid w:val="00AA7A25"/>
    <w:rsid w:val="00AA7C24"/>
    <w:rsid w:val="00AA7D1E"/>
    <w:rsid w:val="00AA7D9F"/>
    <w:rsid w:val="00AA7E9A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BD7"/>
    <w:rsid w:val="00AB3D11"/>
    <w:rsid w:val="00AB3E28"/>
    <w:rsid w:val="00AB3FDE"/>
    <w:rsid w:val="00AB4223"/>
    <w:rsid w:val="00AB42B7"/>
    <w:rsid w:val="00AB4DE3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B7BE8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2EF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3AD"/>
    <w:rsid w:val="00AD14A0"/>
    <w:rsid w:val="00AD1888"/>
    <w:rsid w:val="00AD1992"/>
    <w:rsid w:val="00AD1AD8"/>
    <w:rsid w:val="00AD1BDC"/>
    <w:rsid w:val="00AD1FC0"/>
    <w:rsid w:val="00AD24D9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1FA"/>
    <w:rsid w:val="00AD52F2"/>
    <w:rsid w:val="00AD5812"/>
    <w:rsid w:val="00AD5835"/>
    <w:rsid w:val="00AD5B24"/>
    <w:rsid w:val="00AD5CE6"/>
    <w:rsid w:val="00AD62DF"/>
    <w:rsid w:val="00AD6371"/>
    <w:rsid w:val="00AD6D89"/>
    <w:rsid w:val="00AD6DAC"/>
    <w:rsid w:val="00AD6E95"/>
    <w:rsid w:val="00AD72DE"/>
    <w:rsid w:val="00AD7353"/>
    <w:rsid w:val="00AD7B00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67E"/>
    <w:rsid w:val="00AE2B1F"/>
    <w:rsid w:val="00AE2B9C"/>
    <w:rsid w:val="00AE2C10"/>
    <w:rsid w:val="00AE32E5"/>
    <w:rsid w:val="00AE37E9"/>
    <w:rsid w:val="00AE3B1D"/>
    <w:rsid w:val="00AE3B65"/>
    <w:rsid w:val="00AE3D3C"/>
    <w:rsid w:val="00AE3DCD"/>
    <w:rsid w:val="00AE3E13"/>
    <w:rsid w:val="00AE3F0B"/>
    <w:rsid w:val="00AE3F1C"/>
    <w:rsid w:val="00AE3F9F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92B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525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6E86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691"/>
    <w:rsid w:val="00B03C68"/>
    <w:rsid w:val="00B04077"/>
    <w:rsid w:val="00B0425A"/>
    <w:rsid w:val="00B043A4"/>
    <w:rsid w:val="00B04630"/>
    <w:rsid w:val="00B04839"/>
    <w:rsid w:val="00B04881"/>
    <w:rsid w:val="00B04920"/>
    <w:rsid w:val="00B04BD8"/>
    <w:rsid w:val="00B05068"/>
    <w:rsid w:val="00B058D0"/>
    <w:rsid w:val="00B05C11"/>
    <w:rsid w:val="00B05EF3"/>
    <w:rsid w:val="00B063EE"/>
    <w:rsid w:val="00B0651C"/>
    <w:rsid w:val="00B06B9D"/>
    <w:rsid w:val="00B06EAC"/>
    <w:rsid w:val="00B071AB"/>
    <w:rsid w:val="00B071DA"/>
    <w:rsid w:val="00B07200"/>
    <w:rsid w:val="00B0757D"/>
    <w:rsid w:val="00B07BBF"/>
    <w:rsid w:val="00B07D15"/>
    <w:rsid w:val="00B07EA0"/>
    <w:rsid w:val="00B101B3"/>
    <w:rsid w:val="00B1020D"/>
    <w:rsid w:val="00B10229"/>
    <w:rsid w:val="00B102C7"/>
    <w:rsid w:val="00B10523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2CBD"/>
    <w:rsid w:val="00B13481"/>
    <w:rsid w:val="00B134A2"/>
    <w:rsid w:val="00B13B73"/>
    <w:rsid w:val="00B13DB3"/>
    <w:rsid w:val="00B13DC1"/>
    <w:rsid w:val="00B1422B"/>
    <w:rsid w:val="00B14553"/>
    <w:rsid w:val="00B14943"/>
    <w:rsid w:val="00B149AE"/>
    <w:rsid w:val="00B14A80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59D"/>
    <w:rsid w:val="00B216BA"/>
    <w:rsid w:val="00B21768"/>
    <w:rsid w:val="00B21D43"/>
    <w:rsid w:val="00B21E22"/>
    <w:rsid w:val="00B2209E"/>
    <w:rsid w:val="00B221C5"/>
    <w:rsid w:val="00B22426"/>
    <w:rsid w:val="00B22439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9EA"/>
    <w:rsid w:val="00B23A16"/>
    <w:rsid w:val="00B23CB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5C69"/>
    <w:rsid w:val="00B2649E"/>
    <w:rsid w:val="00B26BC6"/>
    <w:rsid w:val="00B26C3F"/>
    <w:rsid w:val="00B2705E"/>
    <w:rsid w:val="00B2724B"/>
    <w:rsid w:val="00B275A0"/>
    <w:rsid w:val="00B27C26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5D65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37DE8"/>
    <w:rsid w:val="00B37F61"/>
    <w:rsid w:val="00B400EC"/>
    <w:rsid w:val="00B40C49"/>
    <w:rsid w:val="00B41598"/>
    <w:rsid w:val="00B4161F"/>
    <w:rsid w:val="00B42012"/>
    <w:rsid w:val="00B42216"/>
    <w:rsid w:val="00B4221F"/>
    <w:rsid w:val="00B425D9"/>
    <w:rsid w:val="00B427A0"/>
    <w:rsid w:val="00B42A67"/>
    <w:rsid w:val="00B42A71"/>
    <w:rsid w:val="00B42EDB"/>
    <w:rsid w:val="00B4310A"/>
    <w:rsid w:val="00B436CE"/>
    <w:rsid w:val="00B43FB1"/>
    <w:rsid w:val="00B44191"/>
    <w:rsid w:val="00B441EE"/>
    <w:rsid w:val="00B44630"/>
    <w:rsid w:val="00B4482C"/>
    <w:rsid w:val="00B449F8"/>
    <w:rsid w:val="00B44A99"/>
    <w:rsid w:val="00B44D66"/>
    <w:rsid w:val="00B45081"/>
    <w:rsid w:val="00B4512D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1E3"/>
    <w:rsid w:val="00B54EEB"/>
    <w:rsid w:val="00B54FD2"/>
    <w:rsid w:val="00B5535A"/>
    <w:rsid w:val="00B553A1"/>
    <w:rsid w:val="00B55696"/>
    <w:rsid w:val="00B558B2"/>
    <w:rsid w:val="00B55925"/>
    <w:rsid w:val="00B55A34"/>
    <w:rsid w:val="00B55AC4"/>
    <w:rsid w:val="00B56F88"/>
    <w:rsid w:val="00B570B2"/>
    <w:rsid w:val="00B572E2"/>
    <w:rsid w:val="00B57631"/>
    <w:rsid w:val="00B577E2"/>
    <w:rsid w:val="00B60150"/>
    <w:rsid w:val="00B601EE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331"/>
    <w:rsid w:val="00B65719"/>
    <w:rsid w:val="00B65AC1"/>
    <w:rsid w:val="00B65AF9"/>
    <w:rsid w:val="00B65B82"/>
    <w:rsid w:val="00B65EAC"/>
    <w:rsid w:val="00B65F4D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56A"/>
    <w:rsid w:val="00B67898"/>
    <w:rsid w:val="00B67C09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239"/>
    <w:rsid w:val="00B7639F"/>
    <w:rsid w:val="00B76A7C"/>
    <w:rsid w:val="00B76BB7"/>
    <w:rsid w:val="00B76C2A"/>
    <w:rsid w:val="00B76E62"/>
    <w:rsid w:val="00B7753E"/>
    <w:rsid w:val="00B77686"/>
    <w:rsid w:val="00B77718"/>
    <w:rsid w:val="00B77797"/>
    <w:rsid w:val="00B77958"/>
    <w:rsid w:val="00B77A6D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52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015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79F"/>
    <w:rsid w:val="00B95A7A"/>
    <w:rsid w:val="00B95BBD"/>
    <w:rsid w:val="00B95D2D"/>
    <w:rsid w:val="00B95FE7"/>
    <w:rsid w:val="00B9638C"/>
    <w:rsid w:val="00B964A9"/>
    <w:rsid w:val="00B96667"/>
    <w:rsid w:val="00B9667D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A023C"/>
    <w:rsid w:val="00BA0366"/>
    <w:rsid w:val="00BA0435"/>
    <w:rsid w:val="00BA0597"/>
    <w:rsid w:val="00BA066A"/>
    <w:rsid w:val="00BA0BDE"/>
    <w:rsid w:val="00BA0F58"/>
    <w:rsid w:val="00BA121A"/>
    <w:rsid w:val="00BA138A"/>
    <w:rsid w:val="00BA14DD"/>
    <w:rsid w:val="00BA1A5E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D82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2F84"/>
    <w:rsid w:val="00BB3083"/>
    <w:rsid w:val="00BB327F"/>
    <w:rsid w:val="00BB3562"/>
    <w:rsid w:val="00BB3AB0"/>
    <w:rsid w:val="00BB3EB8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6B30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4B"/>
    <w:rsid w:val="00BC207B"/>
    <w:rsid w:val="00BC20D9"/>
    <w:rsid w:val="00BC251C"/>
    <w:rsid w:val="00BC2604"/>
    <w:rsid w:val="00BC2A75"/>
    <w:rsid w:val="00BC2DE3"/>
    <w:rsid w:val="00BC37AF"/>
    <w:rsid w:val="00BC3938"/>
    <w:rsid w:val="00BC3A4F"/>
    <w:rsid w:val="00BC4ADD"/>
    <w:rsid w:val="00BC5105"/>
    <w:rsid w:val="00BC520C"/>
    <w:rsid w:val="00BC56C8"/>
    <w:rsid w:val="00BC5A33"/>
    <w:rsid w:val="00BC5AB9"/>
    <w:rsid w:val="00BC62FE"/>
    <w:rsid w:val="00BC6A91"/>
    <w:rsid w:val="00BC75E2"/>
    <w:rsid w:val="00BC77CC"/>
    <w:rsid w:val="00BC7C00"/>
    <w:rsid w:val="00BC7E61"/>
    <w:rsid w:val="00BC7EA6"/>
    <w:rsid w:val="00BC7FBF"/>
    <w:rsid w:val="00BD047F"/>
    <w:rsid w:val="00BD056E"/>
    <w:rsid w:val="00BD073C"/>
    <w:rsid w:val="00BD09CF"/>
    <w:rsid w:val="00BD0FA2"/>
    <w:rsid w:val="00BD0FB8"/>
    <w:rsid w:val="00BD10C7"/>
    <w:rsid w:val="00BD139F"/>
    <w:rsid w:val="00BD1BA4"/>
    <w:rsid w:val="00BD1C56"/>
    <w:rsid w:val="00BD1DBB"/>
    <w:rsid w:val="00BD1E0F"/>
    <w:rsid w:val="00BD1E12"/>
    <w:rsid w:val="00BD1EC0"/>
    <w:rsid w:val="00BD265C"/>
    <w:rsid w:val="00BD268B"/>
    <w:rsid w:val="00BD2709"/>
    <w:rsid w:val="00BD2AA5"/>
    <w:rsid w:val="00BD2CD1"/>
    <w:rsid w:val="00BD3395"/>
    <w:rsid w:val="00BD3562"/>
    <w:rsid w:val="00BD3823"/>
    <w:rsid w:val="00BD399C"/>
    <w:rsid w:val="00BD3E74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6F53"/>
    <w:rsid w:val="00BD71D5"/>
    <w:rsid w:val="00BD7469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1F"/>
    <w:rsid w:val="00BE26BB"/>
    <w:rsid w:val="00BE2813"/>
    <w:rsid w:val="00BE28C5"/>
    <w:rsid w:val="00BE29F9"/>
    <w:rsid w:val="00BE2B2B"/>
    <w:rsid w:val="00BE2E37"/>
    <w:rsid w:val="00BE31D7"/>
    <w:rsid w:val="00BE330D"/>
    <w:rsid w:val="00BE33D0"/>
    <w:rsid w:val="00BE374E"/>
    <w:rsid w:val="00BE4108"/>
    <w:rsid w:val="00BE4308"/>
    <w:rsid w:val="00BE4862"/>
    <w:rsid w:val="00BE4A73"/>
    <w:rsid w:val="00BE4D35"/>
    <w:rsid w:val="00BE578E"/>
    <w:rsid w:val="00BE5799"/>
    <w:rsid w:val="00BE59D9"/>
    <w:rsid w:val="00BE5B0C"/>
    <w:rsid w:val="00BE5EAE"/>
    <w:rsid w:val="00BE636F"/>
    <w:rsid w:val="00BE66C1"/>
    <w:rsid w:val="00BE66C8"/>
    <w:rsid w:val="00BE6A69"/>
    <w:rsid w:val="00BE6C4B"/>
    <w:rsid w:val="00BE6DCD"/>
    <w:rsid w:val="00BE71F0"/>
    <w:rsid w:val="00BE725B"/>
    <w:rsid w:val="00BE7497"/>
    <w:rsid w:val="00BE757F"/>
    <w:rsid w:val="00BE75E2"/>
    <w:rsid w:val="00BE7643"/>
    <w:rsid w:val="00BE7788"/>
    <w:rsid w:val="00BE7888"/>
    <w:rsid w:val="00BE78FE"/>
    <w:rsid w:val="00BE799D"/>
    <w:rsid w:val="00BE7CDA"/>
    <w:rsid w:val="00BE7DC4"/>
    <w:rsid w:val="00BF0096"/>
    <w:rsid w:val="00BF01B6"/>
    <w:rsid w:val="00BF028D"/>
    <w:rsid w:val="00BF04CF"/>
    <w:rsid w:val="00BF05AD"/>
    <w:rsid w:val="00BF07C1"/>
    <w:rsid w:val="00BF0802"/>
    <w:rsid w:val="00BF1222"/>
    <w:rsid w:val="00BF2740"/>
    <w:rsid w:val="00BF2797"/>
    <w:rsid w:val="00BF2DB8"/>
    <w:rsid w:val="00BF2EC2"/>
    <w:rsid w:val="00BF3106"/>
    <w:rsid w:val="00BF3580"/>
    <w:rsid w:val="00BF37A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37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0BB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473"/>
    <w:rsid w:val="00C035FD"/>
    <w:rsid w:val="00C03867"/>
    <w:rsid w:val="00C03EB6"/>
    <w:rsid w:val="00C03EF3"/>
    <w:rsid w:val="00C04121"/>
    <w:rsid w:val="00C04552"/>
    <w:rsid w:val="00C047BC"/>
    <w:rsid w:val="00C04880"/>
    <w:rsid w:val="00C0499F"/>
    <w:rsid w:val="00C04C73"/>
    <w:rsid w:val="00C053E4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0B78"/>
    <w:rsid w:val="00C110B1"/>
    <w:rsid w:val="00C11386"/>
    <w:rsid w:val="00C1172D"/>
    <w:rsid w:val="00C117BB"/>
    <w:rsid w:val="00C1193D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3EE1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3942"/>
    <w:rsid w:val="00C23AFE"/>
    <w:rsid w:val="00C23D36"/>
    <w:rsid w:val="00C24555"/>
    <w:rsid w:val="00C247A7"/>
    <w:rsid w:val="00C24AE2"/>
    <w:rsid w:val="00C24AF6"/>
    <w:rsid w:val="00C24C44"/>
    <w:rsid w:val="00C24CBD"/>
    <w:rsid w:val="00C24D9A"/>
    <w:rsid w:val="00C24E18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27A58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0D"/>
    <w:rsid w:val="00C36FE1"/>
    <w:rsid w:val="00C371E0"/>
    <w:rsid w:val="00C373CF"/>
    <w:rsid w:val="00C3776E"/>
    <w:rsid w:val="00C3798D"/>
    <w:rsid w:val="00C37B3A"/>
    <w:rsid w:val="00C37CB3"/>
    <w:rsid w:val="00C400CA"/>
    <w:rsid w:val="00C406FD"/>
    <w:rsid w:val="00C40A85"/>
    <w:rsid w:val="00C40CDE"/>
    <w:rsid w:val="00C419FD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686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286"/>
    <w:rsid w:val="00C5130F"/>
    <w:rsid w:val="00C514A5"/>
    <w:rsid w:val="00C514B4"/>
    <w:rsid w:val="00C51A65"/>
    <w:rsid w:val="00C5213A"/>
    <w:rsid w:val="00C522D5"/>
    <w:rsid w:val="00C522F3"/>
    <w:rsid w:val="00C524DC"/>
    <w:rsid w:val="00C527F0"/>
    <w:rsid w:val="00C52A64"/>
    <w:rsid w:val="00C52AD6"/>
    <w:rsid w:val="00C52D73"/>
    <w:rsid w:val="00C5367E"/>
    <w:rsid w:val="00C53AB0"/>
    <w:rsid w:val="00C53AE2"/>
    <w:rsid w:val="00C53C99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42"/>
    <w:rsid w:val="00C56262"/>
    <w:rsid w:val="00C5647E"/>
    <w:rsid w:val="00C565B5"/>
    <w:rsid w:val="00C567D7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7F"/>
    <w:rsid w:val="00C619A2"/>
    <w:rsid w:val="00C61AFA"/>
    <w:rsid w:val="00C61BF7"/>
    <w:rsid w:val="00C61F8C"/>
    <w:rsid w:val="00C6212C"/>
    <w:rsid w:val="00C6240A"/>
    <w:rsid w:val="00C62D93"/>
    <w:rsid w:val="00C63581"/>
    <w:rsid w:val="00C636B8"/>
    <w:rsid w:val="00C646A5"/>
    <w:rsid w:val="00C64AC9"/>
    <w:rsid w:val="00C64AEC"/>
    <w:rsid w:val="00C64B1F"/>
    <w:rsid w:val="00C64CF1"/>
    <w:rsid w:val="00C64EFD"/>
    <w:rsid w:val="00C653DB"/>
    <w:rsid w:val="00C65511"/>
    <w:rsid w:val="00C659E1"/>
    <w:rsid w:val="00C65B1A"/>
    <w:rsid w:val="00C65BB9"/>
    <w:rsid w:val="00C65D52"/>
    <w:rsid w:val="00C65FE6"/>
    <w:rsid w:val="00C66420"/>
    <w:rsid w:val="00C6656E"/>
    <w:rsid w:val="00C66641"/>
    <w:rsid w:val="00C66BA8"/>
    <w:rsid w:val="00C66F55"/>
    <w:rsid w:val="00C67079"/>
    <w:rsid w:val="00C67339"/>
    <w:rsid w:val="00C6772B"/>
    <w:rsid w:val="00C67B95"/>
    <w:rsid w:val="00C67CFC"/>
    <w:rsid w:val="00C701C8"/>
    <w:rsid w:val="00C7021E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2AEA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4A4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38"/>
    <w:rsid w:val="00C770C7"/>
    <w:rsid w:val="00C77263"/>
    <w:rsid w:val="00C77654"/>
    <w:rsid w:val="00C7768E"/>
    <w:rsid w:val="00C778D1"/>
    <w:rsid w:val="00C77C39"/>
    <w:rsid w:val="00C77FD5"/>
    <w:rsid w:val="00C8022F"/>
    <w:rsid w:val="00C802F9"/>
    <w:rsid w:val="00C8040F"/>
    <w:rsid w:val="00C80909"/>
    <w:rsid w:val="00C80F6B"/>
    <w:rsid w:val="00C80FA6"/>
    <w:rsid w:val="00C813B1"/>
    <w:rsid w:val="00C813C0"/>
    <w:rsid w:val="00C814A2"/>
    <w:rsid w:val="00C818AF"/>
    <w:rsid w:val="00C819A7"/>
    <w:rsid w:val="00C823E0"/>
    <w:rsid w:val="00C82F6F"/>
    <w:rsid w:val="00C832B4"/>
    <w:rsid w:val="00C837A6"/>
    <w:rsid w:val="00C83BAC"/>
    <w:rsid w:val="00C83BCA"/>
    <w:rsid w:val="00C83C73"/>
    <w:rsid w:val="00C84512"/>
    <w:rsid w:val="00C84522"/>
    <w:rsid w:val="00C84768"/>
    <w:rsid w:val="00C84880"/>
    <w:rsid w:val="00C84897"/>
    <w:rsid w:val="00C84F42"/>
    <w:rsid w:val="00C85099"/>
    <w:rsid w:val="00C85211"/>
    <w:rsid w:val="00C854BB"/>
    <w:rsid w:val="00C856CF"/>
    <w:rsid w:val="00C8594B"/>
    <w:rsid w:val="00C85D65"/>
    <w:rsid w:val="00C8623A"/>
    <w:rsid w:val="00C864F9"/>
    <w:rsid w:val="00C8658B"/>
    <w:rsid w:val="00C8663D"/>
    <w:rsid w:val="00C86F9C"/>
    <w:rsid w:val="00C8718F"/>
    <w:rsid w:val="00C87341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7E"/>
    <w:rsid w:val="00C91DF7"/>
    <w:rsid w:val="00C9268D"/>
    <w:rsid w:val="00C928E2"/>
    <w:rsid w:val="00C92B6C"/>
    <w:rsid w:val="00C9329B"/>
    <w:rsid w:val="00C937F8"/>
    <w:rsid w:val="00C939EB"/>
    <w:rsid w:val="00C9407C"/>
    <w:rsid w:val="00C943B0"/>
    <w:rsid w:val="00C9442E"/>
    <w:rsid w:val="00C945A6"/>
    <w:rsid w:val="00C94713"/>
    <w:rsid w:val="00C94832"/>
    <w:rsid w:val="00C94CDC"/>
    <w:rsid w:val="00C94CE8"/>
    <w:rsid w:val="00C94D81"/>
    <w:rsid w:val="00C94EBD"/>
    <w:rsid w:val="00C94FC9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1C7"/>
    <w:rsid w:val="00C9723F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F6C"/>
    <w:rsid w:val="00CA7FFE"/>
    <w:rsid w:val="00CB1570"/>
    <w:rsid w:val="00CB1ABC"/>
    <w:rsid w:val="00CB23AE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09"/>
    <w:rsid w:val="00CB453E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6E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3D5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C7FFD"/>
    <w:rsid w:val="00CD06BC"/>
    <w:rsid w:val="00CD07CB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664"/>
    <w:rsid w:val="00CD4733"/>
    <w:rsid w:val="00CD490B"/>
    <w:rsid w:val="00CD4942"/>
    <w:rsid w:val="00CD49A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6E7E"/>
    <w:rsid w:val="00CD7260"/>
    <w:rsid w:val="00CD7346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283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E28"/>
    <w:rsid w:val="00CE7F12"/>
    <w:rsid w:val="00CE7F29"/>
    <w:rsid w:val="00CE7F5B"/>
    <w:rsid w:val="00CF04FA"/>
    <w:rsid w:val="00CF085F"/>
    <w:rsid w:val="00CF0A31"/>
    <w:rsid w:val="00CF0B4D"/>
    <w:rsid w:val="00CF0C7E"/>
    <w:rsid w:val="00CF0CEF"/>
    <w:rsid w:val="00CF0F72"/>
    <w:rsid w:val="00CF1076"/>
    <w:rsid w:val="00CF11DA"/>
    <w:rsid w:val="00CF1290"/>
    <w:rsid w:val="00CF1712"/>
    <w:rsid w:val="00CF1B17"/>
    <w:rsid w:val="00CF1CCB"/>
    <w:rsid w:val="00CF1EE5"/>
    <w:rsid w:val="00CF22BD"/>
    <w:rsid w:val="00CF22D6"/>
    <w:rsid w:val="00CF2371"/>
    <w:rsid w:val="00CF277E"/>
    <w:rsid w:val="00CF2E5A"/>
    <w:rsid w:val="00CF3968"/>
    <w:rsid w:val="00CF3CD4"/>
    <w:rsid w:val="00CF3D69"/>
    <w:rsid w:val="00CF3E25"/>
    <w:rsid w:val="00CF4A89"/>
    <w:rsid w:val="00CF4B66"/>
    <w:rsid w:val="00CF4C39"/>
    <w:rsid w:val="00CF5239"/>
    <w:rsid w:val="00CF589B"/>
    <w:rsid w:val="00CF58D3"/>
    <w:rsid w:val="00CF5CE5"/>
    <w:rsid w:val="00CF622D"/>
    <w:rsid w:val="00CF6419"/>
    <w:rsid w:val="00CF646A"/>
    <w:rsid w:val="00CF64CB"/>
    <w:rsid w:val="00CF6525"/>
    <w:rsid w:val="00CF6920"/>
    <w:rsid w:val="00CF6965"/>
    <w:rsid w:val="00CF6B3B"/>
    <w:rsid w:val="00CF6C56"/>
    <w:rsid w:val="00CF6CCD"/>
    <w:rsid w:val="00CF6D96"/>
    <w:rsid w:val="00CF70F0"/>
    <w:rsid w:val="00CF75BA"/>
    <w:rsid w:val="00D00297"/>
    <w:rsid w:val="00D0032D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998"/>
    <w:rsid w:val="00D05C7E"/>
    <w:rsid w:val="00D05CFD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FC2"/>
    <w:rsid w:val="00D11B44"/>
    <w:rsid w:val="00D11E2E"/>
    <w:rsid w:val="00D11E45"/>
    <w:rsid w:val="00D120F0"/>
    <w:rsid w:val="00D122A4"/>
    <w:rsid w:val="00D1261E"/>
    <w:rsid w:val="00D1264D"/>
    <w:rsid w:val="00D127EE"/>
    <w:rsid w:val="00D12880"/>
    <w:rsid w:val="00D12D24"/>
    <w:rsid w:val="00D1306D"/>
    <w:rsid w:val="00D13240"/>
    <w:rsid w:val="00D13AC9"/>
    <w:rsid w:val="00D13B50"/>
    <w:rsid w:val="00D13E82"/>
    <w:rsid w:val="00D1416F"/>
    <w:rsid w:val="00D14A78"/>
    <w:rsid w:val="00D14B48"/>
    <w:rsid w:val="00D14D57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2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D3B"/>
    <w:rsid w:val="00D23FD7"/>
    <w:rsid w:val="00D2419D"/>
    <w:rsid w:val="00D24B8A"/>
    <w:rsid w:val="00D24EF4"/>
    <w:rsid w:val="00D25677"/>
    <w:rsid w:val="00D25A19"/>
    <w:rsid w:val="00D25B77"/>
    <w:rsid w:val="00D25D60"/>
    <w:rsid w:val="00D2611C"/>
    <w:rsid w:val="00D26155"/>
    <w:rsid w:val="00D2626B"/>
    <w:rsid w:val="00D26A40"/>
    <w:rsid w:val="00D26AEB"/>
    <w:rsid w:val="00D26AF5"/>
    <w:rsid w:val="00D26B2A"/>
    <w:rsid w:val="00D26C40"/>
    <w:rsid w:val="00D26D02"/>
    <w:rsid w:val="00D27041"/>
    <w:rsid w:val="00D276C0"/>
    <w:rsid w:val="00D277EA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713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6F8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AB7"/>
    <w:rsid w:val="00D43F02"/>
    <w:rsid w:val="00D43F75"/>
    <w:rsid w:val="00D43F93"/>
    <w:rsid w:val="00D440FD"/>
    <w:rsid w:val="00D442C9"/>
    <w:rsid w:val="00D445E6"/>
    <w:rsid w:val="00D4476A"/>
    <w:rsid w:val="00D44CEB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60"/>
    <w:rsid w:val="00D474DC"/>
    <w:rsid w:val="00D475A1"/>
    <w:rsid w:val="00D47883"/>
    <w:rsid w:val="00D4799A"/>
    <w:rsid w:val="00D47AF4"/>
    <w:rsid w:val="00D47B4A"/>
    <w:rsid w:val="00D47D5E"/>
    <w:rsid w:val="00D50047"/>
    <w:rsid w:val="00D5009C"/>
    <w:rsid w:val="00D5019A"/>
    <w:rsid w:val="00D501BE"/>
    <w:rsid w:val="00D504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E0B"/>
    <w:rsid w:val="00D5547E"/>
    <w:rsid w:val="00D555D4"/>
    <w:rsid w:val="00D55691"/>
    <w:rsid w:val="00D558C5"/>
    <w:rsid w:val="00D55B9F"/>
    <w:rsid w:val="00D55C29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D9C"/>
    <w:rsid w:val="00D63FD5"/>
    <w:rsid w:val="00D641ED"/>
    <w:rsid w:val="00D64315"/>
    <w:rsid w:val="00D644D0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CDE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C4E"/>
    <w:rsid w:val="00D75EFF"/>
    <w:rsid w:val="00D7610A"/>
    <w:rsid w:val="00D76367"/>
    <w:rsid w:val="00D76379"/>
    <w:rsid w:val="00D7645C"/>
    <w:rsid w:val="00D764A5"/>
    <w:rsid w:val="00D765D9"/>
    <w:rsid w:val="00D766F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77F1E"/>
    <w:rsid w:val="00D802C6"/>
    <w:rsid w:val="00D805F7"/>
    <w:rsid w:val="00D80AE5"/>
    <w:rsid w:val="00D80B01"/>
    <w:rsid w:val="00D81310"/>
    <w:rsid w:val="00D81759"/>
    <w:rsid w:val="00D821E1"/>
    <w:rsid w:val="00D8224F"/>
    <w:rsid w:val="00D8231D"/>
    <w:rsid w:val="00D8233F"/>
    <w:rsid w:val="00D82670"/>
    <w:rsid w:val="00D82B0F"/>
    <w:rsid w:val="00D82BD2"/>
    <w:rsid w:val="00D83132"/>
    <w:rsid w:val="00D8332F"/>
    <w:rsid w:val="00D83510"/>
    <w:rsid w:val="00D83845"/>
    <w:rsid w:val="00D84200"/>
    <w:rsid w:val="00D84771"/>
    <w:rsid w:val="00D84B07"/>
    <w:rsid w:val="00D84BBE"/>
    <w:rsid w:val="00D84EA9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EF"/>
    <w:rsid w:val="00D90920"/>
    <w:rsid w:val="00D90AA4"/>
    <w:rsid w:val="00D90D1C"/>
    <w:rsid w:val="00D90E4A"/>
    <w:rsid w:val="00D90F25"/>
    <w:rsid w:val="00D90FF6"/>
    <w:rsid w:val="00D912B7"/>
    <w:rsid w:val="00D91401"/>
    <w:rsid w:val="00D920B6"/>
    <w:rsid w:val="00D928C7"/>
    <w:rsid w:val="00D92D12"/>
    <w:rsid w:val="00D92DFA"/>
    <w:rsid w:val="00D93122"/>
    <w:rsid w:val="00D934A1"/>
    <w:rsid w:val="00D93565"/>
    <w:rsid w:val="00D939C1"/>
    <w:rsid w:val="00D93C72"/>
    <w:rsid w:val="00D94069"/>
    <w:rsid w:val="00D940AC"/>
    <w:rsid w:val="00D94391"/>
    <w:rsid w:val="00D94625"/>
    <w:rsid w:val="00D94841"/>
    <w:rsid w:val="00D94873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0C7"/>
    <w:rsid w:val="00D963E7"/>
    <w:rsid w:val="00D96543"/>
    <w:rsid w:val="00D96959"/>
    <w:rsid w:val="00D96FCA"/>
    <w:rsid w:val="00D97367"/>
    <w:rsid w:val="00D974D3"/>
    <w:rsid w:val="00D97A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AAB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5EF"/>
    <w:rsid w:val="00DB298D"/>
    <w:rsid w:val="00DB29D9"/>
    <w:rsid w:val="00DB323E"/>
    <w:rsid w:val="00DB32D5"/>
    <w:rsid w:val="00DB341B"/>
    <w:rsid w:val="00DB35D5"/>
    <w:rsid w:val="00DB35D7"/>
    <w:rsid w:val="00DB3C8B"/>
    <w:rsid w:val="00DB3D89"/>
    <w:rsid w:val="00DB4301"/>
    <w:rsid w:val="00DB44B9"/>
    <w:rsid w:val="00DB471F"/>
    <w:rsid w:val="00DB47F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7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37A7"/>
    <w:rsid w:val="00DC4061"/>
    <w:rsid w:val="00DC435F"/>
    <w:rsid w:val="00DC4F6A"/>
    <w:rsid w:val="00DC4FB0"/>
    <w:rsid w:val="00DC5014"/>
    <w:rsid w:val="00DC5462"/>
    <w:rsid w:val="00DC59F1"/>
    <w:rsid w:val="00DC5B76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0EAE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720"/>
    <w:rsid w:val="00DD48D5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259B"/>
    <w:rsid w:val="00DE3057"/>
    <w:rsid w:val="00DE30C3"/>
    <w:rsid w:val="00DE30C5"/>
    <w:rsid w:val="00DE398C"/>
    <w:rsid w:val="00DE3C40"/>
    <w:rsid w:val="00DE3C67"/>
    <w:rsid w:val="00DE3D57"/>
    <w:rsid w:val="00DE40DC"/>
    <w:rsid w:val="00DE414B"/>
    <w:rsid w:val="00DE41EC"/>
    <w:rsid w:val="00DE4268"/>
    <w:rsid w:val="00DE4783"/>
    <w:rsid w:val="00DE4C05"/>
    <w:rsid w:val="00DE4C4F"/>
    <w:rsid w:val="00DE4CA2"/>
    <w:rsid w:val="00DE583A"/>
    <w:rsid w:val="00DE5D3C"/>
    <w:rsid w:val="00DE5D96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40"/>
    <w:rsid w:val="00DF18FB"/>
    <w:rsid w:val="00DF2521"/>
    <w:rsid w:val="00DF261E"/>
    <w:rsid w:val="00DF305F"/>
    <w:rsid w:val="00DF3843"/>
    <w:rsid w:val="00DF395C"/>
    <w:rsid w:val="00DF3D44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5E52"/>
    <w:rsid w:val="00DF65C5"/>
    <w:rsid w:val="00DF6B45"/>
    <w:rsid w:val="00DF6F98"/>
    <w:rsid w:val="00DF73D1"/>
    <w:rsid w:val="00DF74B0"/>
    <w:rsid w:val="00DF74BE"/>
    <w:rsid w:val="00DF7851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1D"/>
    <w:rsid w:val="00E043A6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5E28"/>
    <w:rsid w:val="00E062B7"/>
    <w:rsid w:val="00E0663E"/>
    <w:rsid w:val="00E066A1"/>
    <w:rsid w:val="00E066CC"/>
    <w:rsid w:val="00E06D04"/>
    <w:rsid w:val="00E06EDB"/>
    <w:rsid w:val="00E06EED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0D2"/>
    <w:rsid w:val="00E13264"/>
    <w:rsid w:val="00E132A4"/>
    <w:rsid w:val="00E1347D"/>
    <w:rsid w:val="00E13484"/>
    <w:rsid w:val="00E13603"/>
    <w:rsid w:val="00E1373F"/>
    <w:rsid w:val="00E1376C"/>
    <w:rsid w:val="00E13882"/>
    <w:rsid w:val="00E13AC1"/>
    <w:rsid w:val="00E13C0B"/>
    <w:rsid w:val="00E13FCD"/>
    <w:rsid w:val="00E143E0"/>
    <w:rsid w:val="00E144AC"/>
    <w:rsid w:val="00E1477F"/>
    <w:rsid w:val="00E147BF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16"/>
    <w:rsid w:val="00E16287"/>
    <w:rsid w:val="00E16363"/>
    <w:rsid w:val="00E1667E"/>
    <w:rsid w:val="00E16838"/>
    <w:rsid w:val="00E16CFD"/>
    <w:rsid w:val="00E16D3A"/>
    <w:rsid w:val="00E16E8C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A63"/>
    <w:rsid w:val="00E22B38"/>
    <w:rsid w:val="00E22BA4"/>
    <w:rsid w:val="00E22BAD"/>
    <w:rsid w:val="00E22BD9"/>
    <w:rsid w:val="00E22BE9"/>
    <w:rsid w:val="00E22D06"/>
    <w:rsid w:val="00E22E08"/>
    <w:rsid w:val="00E232B8"/>
    <w:rsid w:val="00E24484"/>
    <w:rsid w:val="00E246F0"/>
    <w:rsid w:val="00E24920"/>
    <w:rsid w:val="00E24D27"/>
    <w:rsid w:val="00E24E31"/>
    <w:rsid w:val="00E24FF9"/>
    <w:rsid w:val="00E25066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4EF"/>
    <w:rsid w:val="00E268DD"/>
    <w:rsid w:val="00E26B4D"/>
    <w:rsid w:val="00E26E46"/>
    <w:rsid w:val="00E26FA8"/>
    <w:rsid w:val="00E272A9"/>
    <w:rsid w:val="00E272F1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2AD6"/>
    <w:rsid w:val="00E32E9A"/>
    <w:rsid w:val="00E330E4"/>
    <w:rsid w:val="00E33742"/>
    <w:rsid w:val="00E33A56"/>
    <w:rsid w:val="00E340BB"/>
    <w:rsid w:val="00E343EA"/>
    <w:rsid w:val="00E34447"/>
    <w:rsid w:val="00E347E7"/>
    <w:rsid w:val="00E34885"/>
    <w:rsid w:val="00E34957"/>
    <w:rsid w:val="00E349CC"/>
    <w:rsid w:val="00E34D17"/>
    <w:rsid w:val="00E35195"/>
    <w:rsid w:val="00E35246"/>
    <w:rsid w:val="00E354A0"/>
    <w:rsid w:val="00E35583"/>
    <w:rsid w:val="00E357D7"/>
    <w:rsid w:val="00E35887"/>
    <w:rsid w:val="00E36022"/>
    <w:rsid w:val="00E36098"/>
    <w:rsid w:val="00E36313"/>
    <w:rsid w:val="00E36621"/>
    <w:rsid w:val="00E366D0"/>
    <w:rsid w:val="00E36890"/>
    <w:rsid w:val="00E37A90"/>
    <w:rsid w:val="00E37BFF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349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4D0"/>
    <w:rsid w:val="00E46632"/>
    <w:rsid w:val="00E4673D"/>
    <w:rsid w:val="00E469DF"/>
    <w:rsid w:val="00E46AD1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7CA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6D6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5E0A"/>
    <w:rsid w:val="00E55EFD"/>
    <w:rsid w:val="00E56260"/>
    <w:rsid w:val="00E5655B"/>
    <w:rsid w:val="00E566C5"/>
    <w:rsid w:val="00E566FF"/>
    <w:rsid w:val="00E5698F"/>
    <w:rsid w:val="00E569D3"/>
    <w:rsid w:val="00E57017"/>
    <w:rsid w:val="00E570D1"/>
    <w:rsid w:val="00E5727D"/>
    <w:rsid w:val="00E6027C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0F8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0D55"/>
    <w:rsid w:val="00E714B8"/>
    <w:rsid w:val="00E72777"/>
    <w:rsid w:val="00E72CE1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A05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6D73"/>
    <w:rsid w:val="00E770E7"/>
    <w:rsid w:val="00E77240"/>
    <w:rsid w:val="00E77399"/>
    <w:rsid w:val="00E773F9"/>
    <w:rsid w:val="00E77510"/>
    <w:rsid w:val="00E775A8"/>
    <w:rsid w:val="00E77EE5"/>
    <w:rsid w:val="00E80272"/>
    <w:rsid w:val="00E80307"/>
    <w:rsid w:val="00E80E0D"/>
    <w:rsid w:val="00E8111E"/>
    <w:rsid w:val="00E812E9"/>
    <w:rsid w:val="00E81329"/>
    <w:rsid w:val="00E8132F"/>
    <w:rsid w:val="00E8143E"/>
    <w:rsid w:val="00E81545"/>
    <w:rsid w:val="00E816DC"/>
    <w:rsid w:val="00E81A39"/>
    <w:rsid w:val="00E81B8D"/>
    <w:rsid w:val="00E821F7"/>
    <w:rsid w:val="00E82622"/>
    <w:rsid w:val="00E826DD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018"/>
    <w:rsid w:val="00E84211"/>
    <w:rsid w:val="00E8455F"/>
    <w:rsid w:val="00E8477E"/>
    <w:rsid w:val="00E84987"/>
    <w:rsid w:val="00E85058"/>
    <w:rsid w:val="00E854C7"/>
    <w:rsid w:val="00E856D0"/>
    <w:rsid w:val="00E8661F"/>
    <w:rsid w:val="00E8687C"/>
    <w:rsid w:val="00E86B5B"/>
    <w:rsid w:val="00E86D95"/>
    <w:rsid w:val="00E86E36"/>
    <w:rsid w:val="00E87BA9"/>
    <w:rsid w:val="00E90131"/>
    <w:rsid w:val="00E90165"/>
    <w:rsid w:val="00E9040D"/>
    <w:rsid w:val="00E90D2D"/>
    <w:rsid w:val="00E9121F"/>
    <w:rsid w:val="00E913F7"/>
    <w:rsid w:val="00E914AF"/>
    <w:rsid w:val="00E915A1"/>
    <w:rsid w:val="00E91ACB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4BA0"/>
    <w:rsid w:val="00E952A9"/>
    <w:rsid w:val="00E95810"/>
    <w:rsid w:val="00E95A9C"/>
    <w:rsid w:val="00E95BB4"/>
    <w:rsid w:val="00E95E68"/>
    <w:rsid w:val="00E95FB7"/>
    <w:rsid w:val="00E961AA"/>
    <w:rsid w:val="00E965DF"/>
    <w:rsid w:val="00E96720"/>
    <w:rsid w:val="00E969B0"/>
    <w:rsid w:val="00E96B01"/>
    <w:rsid w:val="00E96BFD"/>
    <w:rsid w:val="00E96D12"/>
    <w:rsid w:val="00E96EB1"/>
    <w:rsid w:val="00E97181"/>
    <w:rsid w:val="00E97293"/>
    <w:rsid w:val="00E9748D"/>
    <w:rsid w:val="00E979C1"/>
    <w:rsid w:val="00EA082A"/>
    <w:rsid w:val="00EA091C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5CA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0DC8"/>
    <w:rsid w:val="00EB13D3"/>
    <w:rsid w:val="00EB140C"/>
    <w:rsid w:val="00EB1571"/>
    <w:rsid w:val="00EB17E2"/>
    <w:rsid w:val="00EB1B6D"/>
    <w:rsid w:val="00EB1C78"/>
    <w:rsid w:val="00EB2447"/>
    <w:rsid w:val="00EB252D"/>
    <w:rsid w:val="00EB2BA7"/>
    <w:rsid w:val="00EB2F8C"/>
    <w:rsid w:val="00EB2FE8"/>
    <w:rsid w:val="00EB334E"/>
    <w:rsid w:val="00EB33BC"/>
    <w:rsid w:val="00EB3407"/>
    <w:rsid w:val="00EB389F"/>
    <w:rsid w:val="00EB3963"/>
    <w:rsid w:val="00EB3D13"/>
    <w:rsid w:val="00EB3E85"/>
    <w:rsid w:val="00EB3FD4"/>
    <w:rsid w:val="00EB438E"/>
    <w:rsid w:val="00EB4470"/>
    <w:rsid w:val="00EB4669"/>
    <w:rsid w:val="00EB46DC"/>
    <w:rsid w:val="00EB47F9"/>
    <w:rsid w:val="00EB4B79"/>
    <w:rsid w:val="00EB4EDE"/>
    <w:rsid w:val="00EB5074"/>
    <w:rsid w:val="00EB5366"/>
    <w:rsid w:val="00EB5C5A"/>
    <w:rsid w:val="00EB5CD4"/>
    <w:rsid w:val="00EB6179"/>
    <w:rsid w:val="00EB631C"/>
    <w:rsid w:val="00EB6404"/>
    <w:rsid w:val="00EB6577"/>
    <w:rsid w:val="00EB6681"/>
    <w:rsid w:val="00EB6847"/>
    <w:rsid w:val="00EB6881"/>
    <w:rsid w:val="00EB69E2"/>
    <w:rsid w:val="00EB6C9F"/>
    <w:rsid w:val="00EB6ED8"/>
    <w:rsid w:val="00EB7111"/>
    <w:rsid w:val="00EB715F"/>
    <w:rsid w:val="00EB7182"/>
    <w:rsid w:val="00EB71E5"/>
    <w:rsid w:val="00EB739B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521B"/>
    <w:rsid w:val="00EC635D"/>
    <w:rsid w:val="00EC641D"/>
    <w:rsid w:val="00EC6BC0"/>
    <w:rsid w:val="00EC6BEE"/>
    <w:rsid w:val="00EC6C57"/>
    <w:rsid w:val="00EC6C8C"/>
    <w:rsid w:val="00EC6E83"/>
    <w:rsid w:val="00EC700C"/>
    <w:rsid w:val="00EC7048"/>
    <w:rsid w:val="00EC757D"/>
    <w:rsid w:val="00EC759E"/>
    <w:rsid w:val="00EC78DA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412"/>
    <w:rsid w:val="00ED259A"/>
    <w:rsid w:val="00ED2783"/>
    <w:rsid w:val="00ED2987"/>
    <w:rsid w:val="00ED29DE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DEE"/>
    <w:rsid w:val="00ED4FDB"/>
    <w:rsid w:val="00ED5AAF"/>
    <w:rsid w:val="00ED5DC2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729"/>
    <w:rsid w:val="00ED78C4"/>
    <w:rsid w:val="00ED78CA"/>
    <w:rsid w:val="00ED7DE3"/>
    <w:rsid w:val="00ED7F7E"/>
    <w:rsid w:val="00EE011D"/>
    <w:rsid w:val="00EE01CB"/>
    <w:rsid w:val="00EE0239"/>
    <w:rsid w:val="00EE02AA"/>
    <w:rsid w:val="00EE0369"/>
    <w:rsid w:val="00EE06A9"/>
    <w:rsid w:val="00EE0C17"/>
    <w:rsid w:val="00EE0E04"/>
    <w:rsid w:val="00EE0F28"/>
    <w:rsid w:val="00EE0F6A"/>
    <w:rsid w:val="00EE1327"/>
    <w:rsid w:val="00EE1A95"/>
    <w:rsid w:val="00EE1EF4"/>
    <w:rsid w:val="00EE228A"/>
    <w:rsid w:val="00EE22DB"/>
    <w:rsid w:val="00EE2AF1"/>
    <w:rsid w:val="00EE3053"/>
    <w:rsid w:val="00EE3155"/>
    <w:rsid w:val="00EE3FF9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84B"/>
    <w:rsid w:val="00EE7D32"/>
    <w:rsid w:val="00EE7D98"/>
    <w:rsid w:val="00EF003F"/>
    <w:rsid w:val="00EF0141"/>
    <w:rsid w:val="00EF0758"/>
    <w:rsid w:val="00EF11FD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1AF9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53"/>
    <w:rsid w:val="00F113B1"/>
    <w:rsid w:val="00F11494"/>
    <w:rsid w:val="00F11C46"/>
    <w:rsid w:val="00F11CAE"/>
    <w:rsid w:val="00F1218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210"/>
    <w:rsid w:val="00F1478B"/>
    <w:rsid w:val="00F14AA2"/>
    <w:rsid w:val="00F14B36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6E9"/>
    <w:rsid w:val="00F20B7B"/>
    <w:rsid w:val="00F20D68"/>
    <w:rsid w:val="00F20FDA"/>
    <w:rsid w:val="00F218DA"/>
    <w:rsid w:val="00F21950"/>
    <w:rsid w:val="00F21DF1"/>
    <w:rsid w:val="00F222A5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D68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BD2"/>
    <w:rsid w:val="00F274E2"/>
    <w:rsid w:val="00F279C8"/>
    <w:rsid w:val="00F27AF6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9BC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5AAD"/>
    <w:rsid w:val="00F363E1"/>
    <w:rsid w:val="00F36498"/>
    <w:rsid w:val="00F365B7"/>
    <w:rsid w:val="00F365CE"/>
    <w:rsid w:val="00F36683"/>
    <w:rsid w:val="00F3684F"/>
    <w:rsid w:val="00F36A1F"/>
    <w:rsid w:val="00F36CBC"/>
    <w:rsid w:val="00F36D58"/>
    <w:rsid w:val="00F36F00"/>
    <w:rsid w:val="00F36FD3"/>
    <w:rsid w:val="00F37691"/>
    <w:rsid w:val="00F3784C"/>
    <w:rsid w:val="00F3793B"/>
    <w:rsid w:val="00F402CB"/>
    <w:rsid w:val="00F4053C"/>
    <w:rsid w:val="00F405C0"/>
    <w:rsid w:val="00F40AD1"/>
    <w:rsid w:val="00F40E4D"/>
    <w:rsid w:val="00F41189"/>
    <w:rsid w:val="00F41372"/>
    <w:rsid w:val="00F41784"/>
    <w:rsid w:val="00F41994"/>
    <w:rsid w:val="00F41C7A"/>
    <w:rsid w:val="00F41F7D"/>
    <w:rsid w:val="00F41FA0"/>
    <w:rsid w:val="00F420DC"/>
    <w:rsid w:val="00F42274"/>
    <w:rsid w:val="00F42442"/>
    <w:rsid w:val="00F42547"/>
    <w:rsid w:val="00F425A6"/>
    <w:rsid w:val="00F42952"/>
    <w:rsid w:val="00F42ACB"/>
    <w:rsid w:val="00F42B21"/>
    <w:rsid w:val="00F42DE0"/>
    <w:rsid w:val="00F42EC5"/>
    <w:rsid w:val="00F42FD4"/>
    <w:rsid w:val="00F43233"/>
    <w:rsid w:val="00F432B0"/>
    <w:rsid w:val="00F433E5"/>
    <w:rsid w:val="00F43786"/>
    <w:rsid w:val="00F43C4C"/>
    <w:rsid w:val="00F43EB0"/>
    <w:rsid w:val="00F448DF"/>
    <w:rsid w:val="00F44A04"/>
    <w:rsid w:val="00F44A13"/>
    <w:rsid w:val="00F44BE6"/>
    <w:rsid w:val="00F44C84"/>
    <w:rsid w:val="00F44D1B"/>
    <w:rsid w:val="00F44E18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81"/>
    <w:rsid w:val="00F46B68"/>
    <w:rsid w:val="00F47051"/>
    <w:rsid w:val="00F4732A"/>
    <w:rsid w:val="00F47868"/>
    <w:rsid w:val="00F47871"/>
    <w:rsid w:val="00F47D21"/>
    <w:rsid w:val="00F503A9"/>
    <w:rsid w:val="00F50944"/>
    <w:rsid w:val="00F50BE5"/>
    <w:rsid w:val="00F512F3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6D8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57D4C"/>
    <w:rsid w:val="00F6015A"/>
    <w:rsid w:val="00F6023F"/>
    <w:rsid w:val="00F60A12"/>
    <w:rsid w:val="00F60E90"/>
    <w:rsid w:val="00F60F18"/>
    <w:rsid w:val="00F61183"/>
    <w:rsid w:val="00F612A4"/>
    <w:rsid w:val="00F613C8"/>
    <w:rsid w:val="00F6174E"/>
    <w:rsid w:val="00F62483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4D6"/>
    <w:rsid w:val="00F64B94"/>
    <w:rsid w:val="00F64BAB"/>
    <w:rsid w:val="00F64C95"/>
    <w:rsid w:val="00F64E8A"/>
    <w:rsid w:val="00F654C4"/>
    <w:rsid w:val="00F654F1"/>
    <w:rsid w:val="00F6569E"/>
    <w:rsid w:val="00F658D2"/>
    <w:rsid w:val="00F65910"/>
    <w:rsid w:val="00F65BA5"/>
    <w:rsid w:val="00F65F35"/>
    <w:rsid w:val="00F66056"/>
    <w:rsid w:val="00F6664D"/>
    <w:rsid w:val="00F669E2"/>
    <w:rsid w:val="00F66B54"/>
    <w:rsid w:val="00F67162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3D37"/>
    <w:rsid w:val="00F7434D"/>
    <w:rsid w:val="00F7492E"/>
    <w:rsid w:val="00F749BB"/>
    <w:rsid w:val="00F74B91"/>
    <w:rsid w:val="00F74BBF"/>
    <w:rsid w:val="00F752CD"/>
    <w:rsid w:val="00F754D0"/>
    <w:rsid w:val="00F75578"/>
    <w:rsid w:val="00F757BA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DE"/>
    <w:rsid w:val="00F811E6"/>
    <w:rsid w:val="00F81348"/>
    <w:rsid w:val="00F81806"/>
    <w:rsid w:val="00F81A3F"/>
    <w:rsid w:val="00F81A66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4B03"/>
    <w:rsid w:val="00F84E7E"/>
    <w:rsid w:val="00F851EF"/>
    <w:rsid w:val="00F852F4"/>
    <w:rsid w:val="00F8551C"/>
    <w:rsid w:val="00F85568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51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2E00"/>
    <w:rsid w:val="00F93485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112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557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23E"/>
    <w:rsid w:val="00FB74B0"/>
    <w:rsid w:val="00FB74F7"/>
    <w:rsid w:val="00FB7521"/>
    <w:rsid w:val="00FB7740"/>
    <w:rsid w:val="00FB792D"/>
    <w:rsid w:val="00FC078B"/>
    <w:rsid w:val="00FC0896"/>
    <w:rsid w:val="00FC0A40"/>
    <w:rsid w:val="00FC14D6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1D1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644"/>
    <w:rsid w:val="00FD2C94"/>
    <w:rsid w:val="00FD2F75"/>
    <w:rsid w:val="00FD3580"/>
    <w:rsid w:val="00FD364F"/>
    <w:rsid w:val="00FD3A6A"/>
    <w:rsid w:val="00FD41FA"/>
    <w:rsid w:val="00FD44CE"/>
    <w:rsid w:val="00FD4810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3C5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53"/>
    <w:rsid w:val="00FF336F"/>
    <w:rsid w:val="00FF3426"/>
    <w:rsid w:val="00FF343C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31CC1D33"/>
  <w15:docId w15:val="{0701B992-74CB-4295-9B8E-98AC115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BB3EB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6CDA-5F2C-4C02-97B1-B7E0FA5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3049</TotalTime>
  <Pages>49</Pages>
  <Words>7837</Words>
  <Characters>44675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52408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User1 Lastname</cp:lastModifiedBy>
  <cp:revision>170</cp:revision>
  <cp:lastPrinted>2024-11-14T07:18:00Z</cp:lastPrinted>
  <dcterms:created xsi:type="dcterms:W3CDTF">2024-08-11T18:30:00Z</dcterms:created>
  <dcterms:modified xsi:type="dcterms:W3CDTF">2024-11-14T07:20:00Z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