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CB9D1" w14:textId="72C47B84" w:rsidR="0001286A" w:rsidRDefault="005569CF">
      <w:pPr>
        <w:rPr>
          <w:cs/>
        </w:rPr>
      </w:pPr>
      <w:r>
        <w:rPr>
          <w:rFonts w:hint="cs"/>
          <w:cs/>
        </w:rPr>
        <w:t xml:space="preserve"> </w:t>
      </w:r>
    </w:p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0041DD" w:rsidRPr="000F2BBF" w14:paraId="551A2FF2" w14:textId="77777777" w:rsidTr="00D7583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F478E67" w14:textId="37BA6C77" w:rsidR="000041DD" w:rsidRPr="000F2BBF" w:rsidRDefault="000041DD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2BBF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2EE076" w14:textId="77777777" w:rsidR="000041DD" w:rsidRPr="000F2BBF" w:rsidRDefault="000041DD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C65B695" w14:textId="77777777" w:rsidR="000041DD" w:rsidRPr="000F2BBF" w:rsidRDefault="008311FE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2BBF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66768D" w:rsidRPr="000F2BBF" w14:paraId="1F33CD55" w14:textId="77777777" w:rsidTr="00D7583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AC8A625" w14:textId="77777777" w:rsidR="0066768D" w:rsidRPr="000F2BBF" w:rsidRDefault="0066768D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9AB980" w14:textId="77777777" w:rsidR="0066768D" w:rsidRPr="000F2BBF" w:rsidRDefault="0066768D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0CB3818" w14:textId="77777777" w:rsidR="0066768D" w:rsidRPr="000F2BBF" w:rsidRDefault="0066768D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A3147" w:rsidRPr="000F2BBF" w14:paraId="0DBC1206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BAE6A68" w14:textId="15584C51" w:rsidR="004A3147" w:rsidRPr="005E0392" w:rsidRDefault="00360689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6068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D34ED59" w14:textId="77777777" w:rsidR="004A3147" w:rsidRPr="005E0392" w:rsidRDefault="004A3147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28259CD" w14:textId="547704B1" w:rsidR="004A3147" w:rsidRPr="005E0392" w:rsidRDefault="00235F64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E039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="00737B0A" w:rsidRPr="005E039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A8215D" w:rsidRPr="000F2BBF" w14:paraId="48394689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30C3019" w14:textId="447F02CF" w:rsidR="00A8215D" w:rsidRPr="005E0392" w:rsidRDefault="00F8552B" w:rsidP="00A821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59DE03D" w14:textId="77777777" w:rsidR="00A8215D" w:rsidRPr="00E0572F" w:rsidRDefault="00A8215D" w:rsidP="00A821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4B03DA3" w14:textId="3C3BB133" w:rsidR="00A8215D" w:rsidRPr="00BA73D0" w:rsidRDefault="00A8215D" w:rsidP="00A821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A73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A8215D" w:rsidRPr="000F2BBF" w14:paraId="0E277789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7D7F06C" w14:textId="4066C289" w:rsidR="00A8215D" w:rsidRDefault="009C5CF5" w:rsidP="00A821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22F4596" w14:textId="77777777" w:rsidR="00A8215D" w:rsidRPr="00E0572F" w:rsidRDefault="00A8215D" w:rsidP="00A821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A8D69FA" w14:textId="6E471475" w:rsidR="00A8215D" w:rsidRPr="00BA73D0" w:rsidRDefault="00A8215D" w:rsidP="00A821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A73D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เงินลงทุนในตราสารทุน</w:t>
            </w:r>
          </w:p>
        </w:tc>
      </w:tr>
      <w:tr w:rsidR="00A8215D" w:rsidRPr="000F2BBF" w14:paraId="125302E7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6B052DF" w14:textId="15D22A03" w:rsidR="00A8215D" w:rsidRPr="005E0392" w:rsidRDefault="009C5CF5" w:rsidP="00A821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567F17B" w14:textId="77777777" w:rsidR="00A8215D" w:rsidRPr="00E0572F" w:rsidRDefault="00A8215D" w:rsidP="00A821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FA7C58F" w14:textId="546EBDA0" w:rsidR="00A8215D" w:rsidRPr="00BA73D0" w:rsidRDefault="00A8215D" w:rsidP="00A821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A73D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ย</w:t>
            </w:r>
          </w:p>
        </w:tc>
      </w:tr>
      <w:tr w:rsidR="00F8552B" w:rsidRPr="000F2BBF" w14:paraId="1D246397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FD52223" w14:textId="04A36811" w:rsidR="00F8552B" w:rsidRDefault="009C5CF5" w:rsidP="00F855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E8B564F" w14:textId="77777777" w:rsidR="00F8552B" w:rsidRPr="00E0572F" w:rsidRDefault="00F8552B" w:rsidP="00F855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27AD403" w14:textId="40645900" w:rsidR="00F8552B" w:rsidRPr="00BA73D0" w:rsidRDefault="00F8552B" w:rsidP="00F855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73D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</w:t>
            </w:r>
            <w:r w:rsidRPr="00BA73D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บริษัทร่วม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และการร่วมค้า</w:t>
            </w:r>
          </w:p>
        </w:tc>
      </w:tr>
      <w:tr w:rsidR="00F8552B" w:rsidRPr="000F2BBF" w14:paraId="7649B2C3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5AEB8CD" w14:textId="11DF51B3" w:rsidR="00F8552B" w:rsidRPr="005E0392" w:rsidRDefault="009C5CF5" w:rsidP="00F855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AF46DAF" w14:textId="77777777" w:rsidR="00F8552B" w:rsidRPr="00E0572F" w:rsidRDefault="00F8552B" w:rsidP="00F855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E20AAEA" w14:textId="4549ED8E" w:rsidR="00F8552B" w:rsidRPr="00BA73D0" w:rsidRDefault="00C90A63" w:rsidP="00F8552B">
            <w:pPr>
              <w:pStyle w:val="index"/>
              <w:tabs>
                <w:tab w:val="clear" w:pos="1134"/>
              </w:tabs>
              <w:spacing w:after="0" w:line="380" w:lineRule="exac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ค่าความนิยม</w:t>
            </w:r>
          </w:p>
        </w:tc>
      </w:tr>
      <w:tr w:rsidR="00F8552B" w:rsidRPr="000F2BBF" w14:paraId="708A74CB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71AFA72" w14:textId="2C02135B" w:rsidR="00F8552B" w:rsidRPr="005E0392" w:rsidRDefault="009C5CF5" w:rsidP="00F855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106E2D2" w14:textId="77777777" w:rsidR="00F8552B" w:rsidRPr="00E0572F" w:rsidRDefault="00F8552B" w:rsidP="00F855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038726C" w14:textId="1BC710C8" w:rsidR="00F8552B" w:rsidRPr="00BA73D0" w:rsidRDefault="00F8552B" w:rsidP="00F855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BA73D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</w:t>
            </w:r>
            <w:r w:rsidRPr="00BA73D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ที่มีภาระดอกเบี้ย</w:t>
            </w:r>
          </w:p>
        </w:tc>
      </w:tr>
      <w:tr w:rsidR="00E11670" w:rsidRPr="000F2BBF" w14:paraId="099317B5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7EE770B" w14:textId="7ABD8C80" w:rsidR="00E11670" w:rsidRDefault="00E11670" w:rsidP="00E116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259ADF3" w14:textId="77777777" w:rsidR="00E11670" w:rsidRPr="00E0572F" w:rsidRDefault="00E11670" w:rsidP="00E116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5730BA8" w14:textId="028B010B" w:rsidR="00E11670" w:rsidRPr="00BA73D0" w:rsidRDefault="00E11670" w:rsidP="00E116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หุ้นกู้</w:t>
            </w:r>
          </w:p>
        </w:tc>
      </w:tr>
      <w:tr w:rsidR="00E11670" w:rsidRPr="000F2BBF" w14:paraId="1FFFD57A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89DBC0" w14:textId="6876AC4F" w:rsidR="00E11670" w:rsidRDefault="00E11670" w:rsidP="00E116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5C02706" w14:textId="77777777" w:rsidR="00E11670" w:rsidRPr="00E0572F" w:rsidRDefault="00E11670" w:rsidP="00E116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7A5D597" w14:textId="28851150" w:rsidR="00E11670" w:rsidRPr="00BA73D0" w:rsidRDefault="00E11670" w:rsidP="00E116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เจ้าหนี้อื่น</w:t>
            </w:r>
          </w:p>
        </w:tc>
      </w:tr>
      <w:tr w:rsidR="00E11670" w:rsidRPr="000F2BBF" w14:paraId="034AB12B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EA2AE5A" w14:textId="182B04B7" w:rsidR="00E11670" w:rsidRDefault="00E11670" w:rsidP="00E116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12075B62" w14:textId="77777777" w:rsidR="00E11670" w:rsidRPr="00E0572F" w:rsidRDefault="00E11670" w:rsidP="00E116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F498A48" w14:textId="25A6A687" w:rsidR="00E11670" w:rsidRDefault="00E11670" w:rsidP="00E116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E11670" w:rsidRPr="000F2BBF" w14:paraId="1852AEE4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EA13989" w14:textId="266660AD" w:rsidR="00E11670" w:rsidRPr="005E0392" w:rsidRDefault="00E11670" w:rsidP="00E116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1A291590" w14:textId="77777777" w:rsidR="00E11670" w:rsidRPr="00E0572F" w:rsidRDefault="00E11670" w:rsidP="00E116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52CF228" w14:textId="1DA32392" w:rsidR="00E11670" w:rsidRPr="00BA73D0" w:rsidRDefault="00E11670" w:rsidP="00E116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73D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หุ้นทุนซื้อคืน</w:t>
            </w:r>
          </w:p>
        </w:tc>
      </w:tr>
      <w:tr w:rsidR="00E11670" w:rsidRPr="000F2BBF" w14:paraId="2EC0AD7D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1798BB3" w14:textId="122ADEE9" w:rsidR="00E11670" w:rsidRPr="005E0392" w:rsidRDefault="00E11670" w:rsidP="00E116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2EF102E2" w14:textId="77777777" w:rsidR="00E11670" w:rsidRPr="00E0572F" w:rsidRDefault="00E11670" w:rsidP="00E116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F085C0F" w14:textId="2F7CED27" w:rsidR="00E11670" w:rsidRPr="00BA73D0" w:rsidRDefault="00E11670" w:rsidP="00E11670">
            <w:pPr>
              <w:pStyle w:val="index"/>
              <w:tabs>
                <w:tab w:val="clear" w:pos="1134"/>
              </w:tabs>
              <w:spacing w:after="0" w:line="380" w:lineRule="exac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BA73D0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</w:t>
            </w:r>
            <w:r w:rsidRPr="00BA73D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E11670" w:rsidRPr="000F2BBF" w14:paraId="5D2BBD79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6BF2991" w14:textId="18492BF9" w:rsidR="00E11670" w:rsidRPr="005E0392" w:rsidRDefault="00E11670" w:rsidP="00E116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6068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EAA716B" w14:textId="77777777" w:rsidR="00E11670" w:rsidRPr="00E0572F" w:rsidRDefault="00E11670" w:rsidP="00E116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BCE1C97" w14:textId="7400540C" w:rsidR="00E11670" w:rsidRPr="0004182F" w:rsidRDefault="00E11670" w:rsidP="00E11670">
            <w:pPr>
              <w:pStyle w:val="index"/>
              <w:tabs>
                <w:tab w:val="clear" w:pos="1134"/>
              </w:tabs>
              <w:spacing w:after="0" w:line="380" w:lineRule="exac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4182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ขาดทุนต่อหุ้น</w:t>
            </w:r>
          </w:p>
        </w:tc>
      </w:tr>
      <w:tr w:rsidR="00E11670" w:rsidRPr="000F2BBF" w14:paraId="4C1C0937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BDF32E9" w14:textId="131F4696" w:rsidR="00E11670" w:rsidRDefault="00E11670" w:rsidP="00E116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6068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CB0CCEB" w14:textId="77777777" w:rsidR="00E11670" w:rsidRPr="00E0572F" w:rsidRDefault="00E11670" w:rsidP="00E116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5B216A7" w14:textId="3AAED0C8" w:rsidR="00E11670" w:rsidRPr="0004182F" w:rsidRDefault="00E11670" w:rsidP="00E11670">
            <w:pPr>
              <w:pStyle w:val="index"/>
              <w:tabs>
                <w:tab w:val="clear" w:pos="1134"/>
              </w:tabs>
              <w:spacing w:after="0" w:line="380" w:lineRule="exac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E11670" w:rsidRPr="000F2BBF" w14:paraId="71494067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90ECADC" w14:textId="05FFB275" w:rsidR="00E11670" w:rsidRPr="000F2BBF" w:rsidRDefault="00E11670" w:rsidP="00E116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6068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7893796" w14:textId="77777777" w:rsidR="00E11670" w:rsidRPr="00E0572F" w:rsidRDefault="00E11670" w:rsidP="00E116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6262AEB" w14:textId="35028B3B" w:rsidR="00E11670" w:rsidRPr="00BA73D0" w:rsidRDefault="00E11670" w:rsidP="00E11670">
            <w:pPr>
              <w:pStyle w:val="index"/>
              <w:tabs>
                <w:tab w:val="clear" w:pos="1134"/>
              </w:tabs>
              <w:spacing w:after="0" w:line="380" w:lineRule="exac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BA73D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E11670" w:rsidRPr="000F2BBF" w14:paraId="1DFF3835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23890C1" w14:textId="3AEBED91" w:rsidR="00E11670" w:rsidRPr="000F2BBF" w:rsidRDefault="00E11670" w:rsidP="00E116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6F15EDCA" w14:textId="77777777" w:rsidR="00E11670" w:rsidRPr="00E0572F" w:rsidRDefault="00E11670" w:rsidP="00E116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75048A2" w14:textId="1CB38160" w:rsidR="00E11670" w:rsidRPr="00BA73D0" w:rsidRDefault="00E11670" w:rsidP="00E11670">
            <w:pPr>
              <w:pStyle w:val="index"/>
              <w:tabs>
                <w:tab w:val="clear" w:pos="1134"/>
              </w:tabs>
              <w:spacing w:after="0" w:line="380" w:lineRule="exac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BA73D0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E11670" w:rsidRPr="000F2BBF" w14:paraId="40E13614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5F79B23" w14:textId="30899775" w:rsidR="00E11670" w:rsidRPr="000F2BBF" w:rsidRDefault="00E11670" w:rsidP="00E116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4707569F" w14:textId="77777777" w:rsidR="00E11670" w:rsidRPr="000F2BBF" w:rsidRDefault="00E11670" w:rsidP="00E116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F92E17B" w14:textId="49D3AC1A" w:rsidR="00E11670" w:rsidRPr="000F2BBF" w:rsidRDefault="00E11670" w:rsidP="00E11670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0F2BB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  <w:tr w:rsidR="00E11670" w:rsidRPr="000F2BBF" w14:paraId="363325F4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FBB0E01" w14:textId="306FC8C6" w:rsidR="00E11670" w:rsidRPr="000F2BBF" w:rsidRDefault="00E11670" w:rsidP="00E116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1518FB" w14:textId="77777777" w:rsidR="00E11670" w:rsidRPr="000F2BBF" w:rsidRDefault="00E11670" w:rsidP="00E116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26C0CC7" w14:textId="5569233F" w:rsidR="00E11670" w:rsidRPr="000F2BBF" w:rsidRDefault="00E11670" w:rsidP="00E11670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</w:tbl>
    <w:p w14:paraId="0AE0A846" w14:textId="77777777" w:rsidR="00503AA6" w:rsidRPr="000F2BBF" w:rsidRDefault="00503AA6" w:rsidP="002B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/>
          <w:sz w:val="30"/>
          <w:szCs w:val="30"/>
        </w:rPr>
      </w:pPr>
    </w:p>
    <w:p w14:paraId="1D0744ED" w14:textId="427CDB05" w:rsidR="0034567D" w:rsidRPr="00360689" w:rsidRDefault="0020601B" w:rsidP="002B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Theme="minorHAnsi" w:hAnsiTheme="minorHAnsi" w:cstheme="minorHAnsi"/>
          <w:sz w:val="30"/>
          <w:szCs w:val="30"/>
        </w:rPr>
      </w:pPr>
      <w:r w:rsidRPr="000F2BBF">
        <w:rPr>
          <w:rFonts w:ascii="Angsana New" w:hAnsi="Angsana New"/>
          <w:sz w:val="30"/>
          <w:szCs w:val="30"/>
        </w:rPr>
        <w:br w:type="page"/>
      </w:r>
      <w:r w:rsidR="00235F64" w:rsidRPr="00360689">
        <w:rPr>
          <w:rFonts w:asciiTheme="minorHAnsi" w:hAnsiTheme="minorHAnsi" w:cstheme="minorHAns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A25835" w:rsidRPr="00360689">
        <w:rPr>
          <w:rFonts w:asciiTheme="minorHAnsi" w:hAnsiTheme="minorHAnsi" w:cstheme="minorHAnsi" w:hint="cs"/>
          <w:sz w:val="30"/>
          <w:szCs w:val="30"/>
          <w:cs/>
        </w:rPr>
        <w:t>ระหว่างกาล</w:t>
      </w:r>
      <w:r w:rsidR="00235F64" w:rsidRPr="00360689">
        <w:rPr>
          <w:rFonts w:asciiTheme="minorHAnsi" w:hAnsiTheme="minorHAnsi" w:cstheme="minorHAnsi"/>
          <w:sz w:val="30"/>
          <w:szCs w:val="30"/>
          <w:cs/>
        </w:rPr>
        <w:t>นี้</w:t>
      </w:r>
    </w:p>
    <w:p w14:paraId="3AEC04FA" w14:textId="77777777" w:rsidR="0034567D" w:rsidRPr="00360689" w:rsidRDefault="0034567D" w:rsidP="002B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0B87AC3C" w14:textId="4261A8E7" w:rsidR="0034567D" w:rsidRPr="00360689" w:rsidRDefault="0034567D" w:rsidP="002B1DB1">
      <w:pPr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360689">
        <w:rPr>
          <w:rFonts w:asciiTheme="minorHAnsi" w:hAnsiTheme="minorHAnsi" w:cstheme="minorHAnsi"/>
          <w:sz w:val="30"/>
          <w:szCs w:val="30"/>
          <w:cs/>
        </w:rPr>
        <w:t>งบการเงิน</w:t>
      </w:r>
      <w:r w:rsidR="00A25835" w:rsidRPr="00360689">
        <w:rPr>
          <w:rFonts w:asciiTheme="minorHAnsi" w:hAnsiTheme="minorHAnsi" w:cstheme="minorHAnsi" w:hint="cs"/>
          <w:sz w:val="30"/>
          <w:szCs w:val="30"/>
          <w:cs/>
        </w:rPr>
        <w:t>ระหว่างกาล</w:t>
      </w:r>
      <w:r w:rsidR="00D81EFD" w:rsidRPr="00360689">
        <w:rPr>
          <w:rFonts w:asciiTheme="minorHAnsi" w:hAnsiTheme="minorHAnsi" w:cstheme="minorHAnsi"/>
          <w:sz w:val="30"/>
          <w:szCs w:val="30"/>
          <w:cs/>
        </w:rPr>
        <w:t>นี้</w:t>
      </w:r>
      <w:r w:rsidRPr="00360689">
        <w:rPr>
          <w:rFonts w:asciiTheme="minorHAnsi" w:hAnsiTheme="minorHAnsi" w:cstheme="minorHAnsi"/>
          <w:sz w:val="30"/>
          <w:szCs w:val="30"/>
          <w:cs/>
        </w:rPr>
        <w:t>ได้รับอนุมัติ</w:t>
      </w:r>
      <w:r w:rsidR="00A93EBF" w:rsidRPr="00360689">
        <w:rPr>
          <w:rFonts w:asciiTheme="minorHAnsi" w:hAnsiTheme="minorHAnsi" w:cstheme="minorHAnsi"/>
          <w:sz w:val="30"/>
          <w:szCs w:val="30"/>
          <w:cs/>
        </w:rPr>
        <w:t>ให้ออกงบการเงิน</w:t>
      </w:r>
      <w:r w:rsidRPr="00360689">
        <w:rPr>
          <w:rFonts w:asciiTheme="minorHAnsi" w:hAnsiTheme="minorHAnsi" w:cstheme="minorHAnsi"/>
          <w:sz w:val="30"/>
          <w:szCs w:val="30"/>
          <w:cs/>
        </w:rPr>
        <w:t>จาก</w:t>
      </w:r>
      <w:r w:rsidR="00BA138B" w:rsidRPr="00360689">
        <w:rPr>
          <w:rFonts w:asciiTheme="minorHAnsi" w:hAnsiTheme="minorHAnsi" w:cstheme="minorHAnsi"/>
          <w:sz w:val="30"/>
          <w:szCs w:val="30"/>
          <w:cs/>
        </w:rPr>
        <w:t>คณะ</w:t>
      </w:r>
      <w:r w:rsidRPr="00360689">
        <w:rPr>
          <w:rFonts w:asciiTheme="minorHAnsi" w:hAnsiTheme="minorHAnsi" w:cstheme="minorHAnsi"/>
          <w:sz w:val="30"/>
          <w:szCs w:val="30"/>
          <w:cs/>
        </w:rPr>
        <w:t>กรรมการเมื่อวันที่</w:t>
      </w:r>
      <w:r w:rsidR="00533B50">
        <w:rPr>
          <w:rFonts w:asciiTheme="minorHAnsi" w:hAnsiTheme="minorHAnsi" w:cstheme="minorHAnsi"/>
          <w:sz w:val="30"/>
          <w:szCs w:val="30"/>
        </w:rPr>
        <w:t xml:space="preserve"> 14</w:t>
      </w:r>
      <w:r w:rsidR="008F3DB7" w:rsidRPr="00360689">
        <w:rPr>
          <w:rFonts w:asciiTheme="minorHAnsi" w:hAnsiTheme="minorHAnsi" w:cstheme="minorHAnsi"/>
          <w:sz w:val="30"/>
          <w:szCs w:val="30"/>
        </w:rPr>
        <w:t xml:space="preserve"> </w:t>
      </w:r>
      <w:r w:rsidR="00FB5679">
        <w:rPr>
          <w:rFonts w:asciiTheme="minorHAnsi" w:hAnsiTheme="minorHAnsi" w:cstheme="minorHAnsi" w:hint="cs"/>
          <w:sz w:val="30"/>
          <w:szCs w:val="30"/>
          <w:cs/>
        </w:rPr>
        <w:t>พฤศจิกายน</w:t>
      </w:r>
      <w:r w:rsidR="00FA3010" w:rsidRPr="00360689">
        <w:rPr>
          <w:rFonts w:asciiTheme="minorHAnsi" w:hAnsiTheme="minorHAnsi" w:cstheme="minorHAnsi" w:hint="cs"/>
          <w:sz w:val="30"/>
          <w:szCs w:val="30"/>
          <w:cs/>
        </w:rPr>
        <w:t xml:space="preserve"> </w:t>
      </w:r>
      <w:r w:rsidR="00360689" w:rsidRPr="00360689">
        <w:rPr>
          <w:rFonts w:asciiTheme="minorHAnsi" w:hAnsiTheme="minorHAnsi" w:cstheme="minorHAnsi"/>
          <w:sz w:val="30"/>
          <w:szCs w:val="30"/>
        </w:rPr>
        <w:t>256</w:t>
      </w:r>
      <w:r w:rsidR="00CE1249" w:rsidRPr="00360689">
        <w:rPr>
          <w:rFonts w:asciiTheme="minorHAnsi" w:hAnsiTheme="minorHAnsi" w:cstheme="minorHAnsi"/>
          <w:sz w:val="30"/>
          <w:szCs w:val="30"/>
        </w:rPr>
        <w:t>7</w:t>
      </w:r>
    </w:p>
    <w:p w14:paraId="6EE74339" w14:textId="77777777" w:rsidR="006763E8" w:rsidRPr="00360689" w:rsidRDefault="006763E8" w:rsidP="002B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jc w:val="thaiDistribute"/>
        <w:rPr>
          <w:rFonts w:asciiTheme="minorHAnsi" w:hAnsiTheme="minorHAnsi" w:cstheme="minorHAnsi"/>
          <w:sz w:val="30"/>
          <w:szCs w:val="30"/>
          <w:cs/>
        </w:rPr>
      </w:pPr>
    </w:p>
    <w:p w14:paraId="01711143" w14:textId="16CBE7D8" w:rsidR="0034567D" w:rsidRPr="00360689" w:rsidRDefault="00235F64">
      <w:pPr>
        <w:pStyle w:val="BodyText2"/>
        <w:numPr>
          <w:ilvl w:val="0"/>
          <w:numId w:val="18"/>
        </w:numPr>
        <w:ind w:left="540" w:hanging="540"/>
        <w:rPr>
          <w:rFonts w:asciiTheme="minorHAnsi" w:hAnsiTheme="minorHAnsi" w:cstheme="minorHAnsi"/>
          <w:b/>
          <w:bCs/>
          <w:cs/>
        </w:rPr>
      </w:pPr>
      <w:r w:rsidRPr="00360689">
        <w:rPr>
          <w:rFonts w:asciiTheme="minorHAnsi" w:hAnsiTheme="minorHAnsi" w:cstheme="minorHAnsi"/>
          <w:b/>
          <w:bCs/>
          <w:cs/>
          <w:lang w:val="en-US"/>
        </w:rPr>
        <w:t>เกณฑ์การจัดทำงบการเงิน</w:t>
      </w:r>
      <w:r w:rsidR="00A2633F" w:rsidRPr="00360689">
        <w:rPr>
          <w:rFonts w:asciiTheme="minorHAnsi" w:hAnsiTheme="minorHAnsi" w:cstheme="minorHAnsi" w:hint="cs"/>
          <w:b/>
          <w:bCs/>
          <w:cs/>
          <w:lang w:val="en-US"/>
        </w:rPr>
        <w:t>ระหว่างกาล</w:t>
      </w:r>
    </w:p>
    <w:p w14:paraId="69AFD65C" w14:textId="77777777" w:rsidR="004F7D9E" w:rsidRPr="00360689" w:rsidRDefault="004F7D9E" w:rsidP="00B44738">
      <w:pPr>
        <w:spacing w:line="240" w:lineRule="auto"/>
        <w:ind w:right="2"/>
        <w:jc w:val="thaiDistribute"/>
        <w:rPr>
          <w:rFonts w:asciiTheme="minorHAnsi" w:hAnsiTheme="minorHAnsi" w:cstheme="minorHAnsi"/>
          <w:sz w:val="30"/>
          <w:szCs w:val="30"/>
          <w:cs/>
        </w:rPr>
      </w:pPr>
    </w:p>
    <w:p w14:paraId="2D722B19" w14:textId="77D05B59" w:rsidR="006A1613" w:rsidRPr="00360689" w:rsidRDefault="006A1613" w:rsidP="006A1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60689">
        <w:rPr>
          <w:rFonts w:ascii="Angsana New" w:hAnsi="Angsana New"/>
          <w:spacing w:val="-6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4558D3" w:rsidRPr="00360689">
        <w:rPr>
          <w:rFonts w:ascii="Angsana New" w:hAnsi="Angsana New"/>
          <w:spacing w:val="-6"/>
          <w:sz w:val="30"/>
          <w:szCs w:val="30"/>
        </w:rPr>
        <w:t xml:space="preserve">              </w:t>
      </w:r>
      <w:r w:rsidRPr="00360689">
        <w:rPr>
          <w:rFonts w:ascii="Angsana New" w:hAnsi="Angsana New"/>
          <w:spacing w:val="-6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360689" w:rsidRPr="00360689">
        <w:rPr>
          <w:rFonts w:ascii="Angsana New" w:hAnsi="Angsana New"/>
          <w:spacing w:val="-6"/>
          <w:sz w:val="30"/>
          <w:szCs w:val="30"/>
        </w:rPr>
        <w:t>34</w:t>
      </w:r>
      <w:r w:rsidRPr="00360689">
        <w:rPr>
          <w:rFonts w:ascii="Angsana New" w:hAnsi="Angsana New"/>
          <w:sz w:val="30"/>
          <w:szCs w:val="30"/>
        </w:rPr>
        <w:t xml:space="preserve"> </w:t>
      </w:r>
      <w:r w:rsidRPr="00360689">
        <w:rPr>
          <w:rFonts w:ascii="Angsana New" w:hAnsi="Angsana New"/>
          <w:sz w:val="30"/>
          <w:szCs w:val="30"/>
          <w:cs/>
        </w:rPr>
        <w:t xml:space="preserve">เรื่อง </w:t>
      </w:r>
      <w:r w:rsidRPr="00360689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360689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360689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360689">
        <w:rPr>
          <w:rFonts w:ascii="Angsana New" w:hAnsi="Angsana New"/>
          <w:spacing w:val="-6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6B0DF8" w:rsidRPr="00360689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2626BC" w:rsidRPr="00360689">
        <w:rPr>
          <w:rFonts w:ascii="Angsana New" w:hAnsi="Angsana New"/>
          <w:spacing w:val="-6"/>
          <w:sz w:val="30"/>
          <w:szCs w:val="30"/>
          <w:cs/>
        </w:rPr>
        <w:t>โดยงบการเงินระหว่างกาลนี้</w:t>
      </w:r>
      <w:r w:rsidR="004558D3" w:rsidRPr="00360689">
        <w:rPr>
          <w:rFonts w:ascii="Angsana New" w:hAnsi="Angsana New"/>
          <w:sz w:val="30"/>
          <w:szCs w:val="30"/>
        </w:rPr>
        <w:t xml:space="preserve">   </w:t>
      </w:r>
      <w:r w:rsidR="002626BC" w:rsidRPr="00360689">
        <w:rPr>
          <w:rFonts w:ascii="Angsana New" w:hAnsi="Angsana New"/>
          <w:spacing w:val="-6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2626BC" w:rsidRPr="00360689">
        <w:rPr>
          <w:rFonts w:ascii="Angsana New" w:hAnsi="Angsana New"/>
          <w:sz w:val="30"/>
          <w:szCs w:val="30"/>
        </w:rPr>
        <w:t xml:space="preserve">                </w:t>
      </w:r>
      <w:r w:rsidR="002626BC" w:rsidRPr="00360689">
        <w:rPr>
          <w:rFonts w:ascii="Angsana New" w:hAnsi="Angsana New"/>
          <w:spacing w:val="-6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520A19" w:rsidRPr="00360689">
        <w:rPr>
          <w:rFonts w:ascii="Angsana New" w:hAnsi="Angsana New"/>
          <w:spacing w:val="-6"/>
          <w:sz w:val="30"/>
          <w:szCs w:val="30"/>
        </w:rPr>
        <w:t xml:space="preserve"> </w:t>
      </w:r>
      <w:r w:rsidR="00520A19" w:rsidRPr="00360689">
        <w:rPr>
          <w:rFonts w:ascii="Angsana New" w:hAnsi="Angsana New" w:hint="cs"/>
          <w:spacing w:val="-6"/>
          <w:sz w:val="30"/>
          <w:szCs w:val="30"/>
          <w:cs/>
        </w:rPr>
        <w:t xml:space="preserve">และบริษัทย่อย </w:t>
      </w:r>
      <w:r w:rsidR="002626BC" w:rsidRPr="00360689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360689" w:rsidRPr="00360689">
        <w:rPr>
          <w:rFonts w:ascii="Angsana New" w:hAnsi="Angsana New"/>
          <w:sz w:val="30"/>
          <w:szCs w:val="30"/>
        </w:rPr>
        <w:t>31</w:t>
      </w:r>
      <w:r w:rsidR="002626BC" w:rsidRPr="00360689">
        <w:rPr>
          <w:rFonts w:ascii="Angsana New" w:hAnsi="Angsana New"/>
          <w:sz w:val="30"/>
          <w:szCs w:val="30"/>
        </w:rPr>
        <w:t xml:space="preserve"> </w:t>
      </w:r>
      <w:r w:rsidR="002626BC" w:rsidRPr="00360689">
        <w:rPr>
          <w:rFonts w:ascii="Angsana New" w:hAnsi="Angsana New"/>
          <w:sz w:val="30"/>
          <w:szCs w:val="30"/>
          <w:cs/>
        </w:rPr>
        <w:t xml:space="preserve">ธันวาคม </w:t>
      </w:r>
      <w:r w:rsidR="00360689" w:rsidRPr="00360689">
        <w:rPr>
          <w:rFonts w:ascii="Angsana New" w:hAnsi="Angsana New"/>
          <w:sz w:val="30"/>
          <w:szCs w:val="30"/>
        </w:rPr>
        <w:t>2566</w:t>
      </w:r>
    </w:p>
    <w:p w14:paraId="19999656" w14:textId="342913F8" w:rsidR="001772FB" w:rsidRPr="00360689" w:rsidRDefault="001772FB" w:rsidP="006A1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412DF5D0" w14:textId="08B63B0A" w:rsidR="00F31C89" w:rsidRPr="00360689" w:rsidRDefault="00BF7BB2" w:rsidP="00B0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360689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CA4C39" w:rsidRPr="00360689">
        <w:rPr>
          <w:rFonts w:ascii="Angsana New" w:hAnsi="Angsana New" w:hint="cs"/>
          <w:sz w:val="30"/>
          <w:szCs w:val="30"/>
          <w:cs/>
        </w:rPr>
        <w:t>ที่</w:t>
      </w:r>
      <w:r w:rsidRPr="00360689">
        <w:rPr>
          <w:rFonts w:ascii="Angsana New" w:hAnsi="Angsana New"/>
          <w:sz w:val="30"/>
          <w:szCs w:val="30"/>
          <w:cs/>
        </w:rPr>
        <w:t>อาจมีความไม่แน่นอนนั้น</w:t>
      </w:r>
      <w:r w:rsidR="000A7B81" w:rsidRPr="00360689">
        <w:rPr>
          <w:rFonts w:ascii="Angsana New" w:hAnsi="Angsana New"/>
          <w:sz w:val="30"/>
          <w:szCs w:val="30"/>
          <w:cs/>
        </w:rPr>
        <w:t>ไม่แตกต่างจากที่ได้</w:t>
      </w:r>
      <w:r w:rsidR="000A7B81" w:rsidRPr="00360689">
        <w:rPr>
          <w:rFonts w:ascii="Angsana New" w:hAnsi="Angsana New"/>
          <w:spacing w:val="-6"/>
          <w:sz w:val="30"/>
          <w:szCs w:val="30"/>
          <w:cs/>
        </w:rPr>
        <w:t>อธิบาย</w:t>
      </w:r>
      <w:r w:rsidR="000A7B81" w:rsidRPr="00360689">
        <w:rPr>
          <w:rFonts w:ascii="Angsana New" w:hAnsi="Angsana New" w:hint="cs"/>
          <w:spacing w:val="-6"/>
          <w:sz w:val="30"/>
          <w:szCs w:val="30"/>
          <w:cs/>
        </w:rPr>
        <w:t>ไว้</w:t>
      </w:r>
      <w:r w:rsidR="000A7B81" w:rsidRPr="00360689">
        <w:rPr>
          <w:rFonts w:ascii="Angsana New" w:hAnsi="Angsana New"/>
          <w:spacing w:val="-6"/>
          <w:sz w:val="30"/>
          <w:szCs w:val="30"/>
          <w:cs/>
        </w:rPr>
        <w:t xml:space="preserve">ในงบการเงินสำหรับปีสิ้นสุดวันที่ </w:t>
      </w:r>
      <w:r w:rsidR="00360689" w:rsidRPr="00360689">
        <w:rPr>
          <w:rFonts w:ascii="Angsana New" w:hAnsi="Angsana New"/>
          <w:spacing w:val="-6"/>
          <w:sz w:val="30"/>
          <w:szCs w:val="30"/>
        </w:rPr>
        <w:t>31</w:t>
      </w:r>
      <w:r w:rsidR="000A7B81" w:rsidRPr="00360689">
        <w:rPr>
          <w:rFonts w:ascii="Angsana New" w:hAnsi="Angsana New"/>
          <w:spacing w:val="-6"/>
          <w:sz w:val="30"/>
          <w:szCs w:val="30"/>
        </w:rPr>
        <w:t xml:space="preserve"> </w:t>
      </w:r>
      <w:r w:rsidR="000A7B81" w:rsidRPr="00360689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="00360689" w:rsidRPr="00360689">
        <w:rPr>
          <w:rFonts w:ascii="Angsana New" w:hAnsi="Angsana New"/>
          <w:spacing w:val="-6"/>
          <w:sz w:val="30"/>
          <w:szCs w:val="30"/>
        </w:rPr>
        <w:t>2566</w:t>
      </w:r>
    </w:p>
    <w:p w14:paraId="5707CA2D" w14:textId="60E3FB02" w:rsidR="0097596E" w:rsidRPr="00360689" w:rsidRDefault="0097596E" w:rsidP="00B0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5293D3B" w14:textId="7AEA3015" w:rsidR="0097596E" w:rsidRPr="00360689" w:rsidRDefault="0097596E" w:rsidP="009759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E30DC">
        <w:rPr>
          <w:rFonts w:ascii="Angsana New" w:hAnsi="Angsana New"/>
          <w:i/>
          <w:iCs/>
          <w:sz w:val="30"/>
          <w:szCs w:val="30"/>
          <w:cs/>
        </w:rPr>
        <w:t>การใช้เกณฑ์ในการดำเนินงานต่อเนื่อง</w:t>
      </w:r>
      <w:r w:rsidRPr="00360689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51EEAAAB" w14:textId="77777777" w:rsidR="002C2363" w:rsidRDefault="002C2363" w:rsidP="002C23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B402AE3" w14:textId="08FBC76E" w:rsidR="00E546F1" w:rsidRPr="008E30DC" w:rsidRDefault="00AC581D" w:rsidP="002B2AF7">
      <w:pPr>
        <w:pStyle w:val="BodyText2"/>
        <w:ind w:left="540"/>
        <w:rPr>
          <w:lang w:val="en-US"/>
        </w:rPr>
      </w:pPr>
      <w:r w:rsidRPr="00AC581D">
        <w:rPr>
          <w:cs/>
          <w:lang w:val="en-US"/>
        </w:rPr>
        <w:t xml:space="preserve">กลุ่มบริษัทและบริษัทมีผลการดำเนินงานขาดทุนสุทธิสำหรับงวดสามเดือนสิ้นสุดวันที่ </w:t>
      </w:r>
      <w:r>
        <w:rPr>
          <w:lang w:val="en-US"/>
        </w:rPr>
        <w:t>30</w:t>
      </w:r>
      <w:r w:rsidRPr="00AC581D">
        <w:rPr>
          <w:cs/>
          <w:lang w:val="en-US"/>
        </w:rPr>
        <w:t xml:space="preserve"> กันยายน </w:t>
      </w:r>
      <w:r>
        <w:rPr>
          <w:lang w:val="en-US"/>
        </w:rPr>
        <w:t>2567</w:t>
      </w:r>
      <w:r w:rsidRPr="00AC581D">
        <w:rPr>
          <w:cs/>
          <w:lang w:val="en-US"/>
        </w:rPr>
        <w:t xml:space="preserve"> จำนวนเงิน </w:t>
      </w:r>
      <w:r>
        <w:rPr>
          <w:lang w:val="en-US"/>
        </w:rPr>
        <w:t>918</w:t>
      </w:r>
      <w:r w:rsidRPr="00AC581D">
        <w:rPr>
          <w:cs/>
          <w:lang w:val="en-US"/>
        </w:rPr>
        <w:t>.</w:t>
      </w:r>
      <w:r>
        <w:rPr>
          <w:lang w:val="en-US"/>
        </w:rPr>
        <w:t>4</w:t>
      </w:r>
      <w:r w:rsidRPr="00AC581D">
        <w:rPr>
          <w:cs/>
          <w:lang w:val="en-US"/>
        </w:rPr>
        <w:t xml:space="preserve"> ล้านบาท และ </w:t>
      </w:r>
      <w:r>
        <w:rPr>
          <w:lang w:val="en-US"/>
        </w:rPr>
        <w:t>1</w:t>
      </w:r>
      <w:r w:rsidRPr="00AC581D">
        <w:rPr>
          <w:lang w:val="en-US"/>
        </w:rPr>
        <w:t>,</w:t>
      </w:r>
      <w:r w:rsidRPr="00AC581D">
        <w:rPr>
          <w:cs/>
          <w:lang w:val="en-US"/>
        </w:rPr>
        <w:t>884.</w:t>
      </w:r>
      <w:r>
        <w:rPr>
          <w:lang w:val="en-US"/>
        </w:rPr>
        <w:t>8</w:t>
      </w:r>
      <w:r w:rsidRPr="00AC581D">
        <w:rPr>
          <w:cs/>
          <w:lang w:val="en-US"/>
        </w:rPr>
        <w:t xml:space="preserve"> ล้านบาท ตามลำดับ </w:t>
      </w:r>
      <w:r w:rsidRPr="00D462F8">
        <w:rPr>
          <w:i/>
          <w:iCs/>
          <w:cs/>
        </w:rPr>
        <w:t xml:space="preserve">(สำหรับงวดสามเดือนสิ้นสุดวันที่ </w:t>
      </w:r>
      <w:r>
        <w:rPr>
          <w:i/>
          <w:iCs/>
          <w:lang w:val="en-US"/>
        </w:rPr>
        <w:t>30</w:t>
      </w:r>
      <w:r w:rsidRPr="00D462F8">
        <w:rPr>
          <w:i/>
          <w:iCs/>
          <w:cs/>
        </w:rPr>
        <w:t xml:space="preserve"> กันยายน </w:t>
      </w:r>
      <w:r>
        <w:rPr>
          <w:i/>
          <w:iCs/>
          <w:lang w:val="en-US"/>
        </w:rPr>
        <w:t>2566</w:t>
      </w:r>
      <w:r w:rsidRPr="00D462F8">
        <w:rPr>
          <w:i/>
          <w:iCs/>
          <w:cs/>
        </w:rPr>
        <w:t xml:space="preserve">: บริษัทมีผลการดำเนินงานขาดทุนสุทธิ </w:t>
      </w:r>
      <w:r>
        <w:rPr>
          <w:i/>
          <w:iCs/>
          <w:lang w:val="en-US"/>
        </w:rPr>
        <w:t>37</w:t>
      </w:r>
      <w:r w:rsidRPr="00D462F8">
        <w:rPr>
          <w:i/>
          <w:iCs/>
          <w:cs/>
        </w:rPr>
        <w:t>.</w:t>
      </w:r>
      <w:r>
        <w:rPr>
          <w:i/>
          <w:iCs/>
          <w:lang w:val="en-US"/>
        </w:rPr>
        <w:t>5</w:t>
      </w:r>
      <w:r w:rsidRPr="00D462F8">
        <w:rPr>
          <w:i/>
          <w:iCs/>
          <w:cs/>
        </w:rPr>
        <w:t xml:space="preserve"> ล้านบาท)</w:t>
      </w:r>
      <w:r w:rsidRPr="00AC581D">
        <w:rPr>
          <w:cs/>
          <w:lang w:val="en-US"/>
        </w:rPr>
        <w:t xml:space="preserve"> และ</w:t>
      </w:r>
      <w:r w:rsidR="000E039E">
        <w:rPr>
          <w:rFonts w:hint="cs"/>
          <w:cs/>
          <w:lang w:val="en-US"/>
        </w:rPr>
        <w:t>ขาดทุนสุทธิ</w:t>
      </w:r>
      <w:r w:rsidRPr="00AC581D">
        <w:rPr>
          <w:cs/>
          <w:lang w:val="en-US"/>
        </w:rPr>
        <w:t xml:space="preserve">สำหรับงวดเก้าเดือนสิ้นสุดวันที่ </w:t>
      </w:r>
      <w:r>
        <w:rPr>
          <w:lang w:val="en-US"/>
        </w:rPr>
        <w:t>30</w:t>
      </w:r>
      <w:r w:rsidRPr="00AC581D">
        <w:rPr>
          <w:cs/>
          <w:lang w:val="en-US"/>
        </w:rPr>
        <w:t xml:space="preserve"> กันยายน </w:t>
      </w:r>
      <w:r>
        <w:rPr>
          <w:lang w:val="en-US"/>
        </w:rPr>
        <w:t>2567</w:t>
      </w:r>
      <w:r w:rsidRPr="00AC581D">
        <w:rPr>
          <w:cs/>
          <w:lang w:val="en-US"/>
        </w:rPr>
        <w:t xml:space="preserve"> จำนวน 6</w:t>
      </w:r>
      <w:r w:rsidRPr="00AC581D">
        <w:rPr>
          <w:lang w:val="en-US"/>
        </w:rPr>
        <w:t>,</w:t>
      </w:r>
      <w:r>
        <w:rPr>
          <w:lang w:val="en-US"/>
        </w:rPr>
        <w:t>062</w:t>
      </w:r>
      <w:r w:rsidRPr="00AC581D">
        <w:rPr>
          <w:cs/>
          <w:lang w:val="en-US"/>
        </w:rPr>
        <w:t>.</w:t>
      </w:r>
      <w:r>
        <w:rPr>
          <w:lang w:val="en-US"/>
        </w:rPr>
        <w:t>0</w:t>
      </w:r>
      <w:r w:rsidRPr="00AC581D">
        <w:rPr>
          <w:cs/>
          <w:lang w:val="en-US"/>
        </w:rPr>
        <w:t xml:space="preserve"> ล้านบาท และ </w:t>
      </w:r>
      <w:r>
        <w:rPr>
          <w:lang w:val="en-US"/>
        </w:rPr>
        <w:t>8</w:t>
      </w:r>
      <w:r w:rsidRPr="00AC581D">
        <w:rPr>
          <w:lang w:val="en-US"/>
        </w:rPr>
        <w:t>,</w:t>
      </w:r>
      <w:r>
        <w:rPr>
          <w:lang w:val="en-US"/>
        </w:rPr>
        <w:t>140</w:t>
      </w:r>
      <w:r w:rsidRPr="00AC581D">
        <w:rPr>
          <w:cs/>
          <w:lang w:val="en-US"/>
        </w:rPr>
        <w:t>.</w:t>
      </w:r>
      <w:r>
        <w:rPr>
          <w:lang w:val="en-US"/>
        </w:rPr>
        <w:t>8</w:t>
      </w:r>
      <w:r w:rsidRPr="00AC581D">
        <w:rPr>
          <w:cs/>
          <w:lang w:val="en-US"/>
        </w:rPr>
        <w:t xml:space="preserve"> ล้านบาท ตามลำดับ และ ณ วันเดียวกัน กลุ่มบริษัทและบริษัทมีขาดทุนสะสมจำนวน </w:t>
      </w:r>
      <w:r>
        <w:rPr>
          <w:lang w:val="en-US"/>
        </w:rPr>
        <w:t>7</w:t>
      </w:r>
      <w:r w:rsidRPr="00AC581D">
        <w:rPr>
          <w:lang w:val="en-US"/>
        </w:rPr>
        <w:t>,</w:t>
      </w:r>
      <w:r w:rsidRPr="00AC581D">
        <w:rPr>
          <w:cs/>
          <w:lang w:val="en-US"/>
        </w:rPr>
        <w:t>731.</w:t>
      </w:r>
      <w:r>
        <w:rPr>
          <w:lang w:val="en-US"/>
        </w:rPr>
        <w:t>0</w:t>
      </w:r>
      <w:r w:rsidRPr="00AC581D">
        <w:rPr>
          <w:cs/>
          <w:lang w:val="en-US"/>
        </w:rPr>
        <w:t xml:space="preserve"> ล้านบาทและ </w:t>
      </w:r>
      <w:r>
        <w:rPr>
          <w:lang w:val="en-US"/>
        </w:rPr>
        <w:t>8</w:t>
      </w:r>
      <w:r w:rsidRPr="00AC581D">
        <w:rPr>
          <w:lang w:val="en-US"/>
        </w:rPr>
        <w:t>,</w:t>
      </w:r>
      <w:r>
        <w:rPr>
          <w:lang w:val="en-US"/>
        </w:rPr>
        <w:t>333</w:t>
      </w:r>
      <w:r w:rsidRPr="00AC581D">
        <w:rPr>
          <w:cs/>
          <w:lang w:val="en-US"/>
        </w:rPr>
        <w:t>.</w:t>
      </w:r>
      <w:r>
        <w:rPr>
          <w:lang w:val="en-US"/>
        </w:rPr>
        <w:t>1</w:t>
      </w:r>
      <w:r w:rsidRPr="00AC581D">
        <w:rPr>
          <w:cs/>
          <w:lang w:val="en-US"/>
        </w:rPr>
        <w:t xml:space="preserve"> ล้านบาท ตามลำดับ </w:t>
      </w:r>
      <w:r w:rsidRPr="00D462F8">
        <w:rPr>
          <w:i/>
          <w:iCs/>
          <w:cs/>
        </w:rPr>
        <w:t>(</w:t>
      </w:r>
      <w:r w:rsidRPr="00D462F8">
        <w:rPr>
          <w:i/>
          <w:iCs/>
        </w:rPr>
        <w:t>31</w:t>
      </w:r>
      <w:r w:rsidRPr="00D462F8">
        <w:rPr>
          <w:i/>
          <w:iCs/>
          <w:cs/>
        </w:rPr>
        <w:t xml:space="preserve"> ธันวาคม </w:t>
      </w:r>
      <w:r w:rsidRPr="00D462F8">
        <w:rPr>
          <w:i/>
          <w:iCs/>
        </w:rPr>
        <w:t>2566</w:t>
      </w:r>
      <w:r w:rsidRPr="00D462F8">
        <w:rPr>
          <w:i/>
          <w:iCs/>
          <w:cs/>
        </w:rPr>
        <w:t xml:space="preserve"> : กลุ่มบริษัทมีขาดทุนสะสม </w:t>
      </w:r>
      <w:r w:rsidRPr="00D462F8">
        <w:rPr>
          <w:i/>
          <w:iCs/>
        </w:rPr>
        <w:t>739</w:t>
      </w:r>
      <w:r w:rsidRPr="00D462F8">
        <w:rPr>
          <w:i/>
          <w:iCs/>
          <w:cs/>
        </w:rPr>
        <w:t>.</w:t>
      </w:r>
      <w:r w:rsidRPr="00D462F8">
        <w:rPr>
          <w:i/>
          <w:iCs/>
        </w:rPr>
        <w:t>5</w:t>
      </w:r>
      <w:r w:rsidRPr="00D462F8">
        <w:rPr>
          <w:i/>
          <w:iCs/>
          <w:cs/>
        </w:rPr>
        <w:t xml:space="preserve"> ล้านบาท)</w:t>
      </w:r>
      <w:r w:rsidRPr="00AC581D">
        <w:rPr>
          <w:cs/>
          <w:lang w:val="en-US"/>
        </w:rPr>
        <w:t xml:space="preserve">  นอกจากนี้ กลุ่มบริษัทและบริษัทมีหนี้สินหมุนเวียนมากกว่าสินทรัพย์หมุนเวียนจำนวน </w:t>
      </w:r>
      <w:r>
        <w:rPr>
          <w:lang w:val="en-US"/>
        </w:rPr>
        <w:t>4</w:t>
      </w:r>
      <w:r w:rsidRPr="00AC581D">
        <w:rPr>
          <w:lang w:val="en-US"/>
        </w:rPr>
        <w:t>,</w:t>
      </w:r>
      <w:r>
        <w:rPr>
          <w:lang w:val="en-US"/>
        </w:rPr>
        <w:t>583</w:t>
      </w:r>
      <w:r w:rsidRPr="00AC581D">
        <w:rPr>
          <w:cs/>
          <w:lang w:val="en-US"/>
        </w:rPr>
        <w:t>.</w:t>
      </w:r>
      <w:r>
        <w:rPr>
          <w:lang w:val="en-US"/>
        </w:rPr>
        <w:t>6</w:t>
      </w:r>
      <w:r w:rsidRPr="00AC581D">
        <w:rPr>
          <w:cs/>
          <w:lang w:val="en-US"/>
        </w:rPr>
        <w:t xml:space="preserve"> ล้านบาท และ 4</w:t>
      </w:r>
      <w:r w:rsidRPr="00AC581D">
        <w:rPr>
          <w:lang w:val="en-US"/>
        </w:rPr>
        <w:t>,</w:t>
      </w:r>
      <w:r>
        <w:rPr>
          <w:lang w:val="en-US"/>
        </w:rPr>
        <w:t>729</w:t>
      </w:r>
      <w:r w:rsidRPr="00AC581D">
        <w:rPr>
          <w:cs/>
          <w:lang w:val="en-US"/>
        </w:rPr>
        <w:t>.</w:t>
      </w:r>
      <w:r>
        <w:rPr>
          <w:lang w:val="en-US"/>
        </w:rPr>
        <w:t>7</w:t>
      </w:r>
      <w:r w:rsidRPr="00AC581D">
        <w:rPr>
          <w:cs/>
          <w:lang w:val="en-US"/>
        </w:rPr>
        <w:t xml:space="preserve"> ล้านบาท ตามลำดับ </w:t>
      </w:r>
      <w:r w:rsidRPr="00D462F8">
        <w:rPr>
          <w:i/>
          <w:iCs/>
          <w:cs/>
        </w:rPr>
        <w:t>(</w:t>
      </w:r>
      <w:r w:rsidRPr="00D462F8">
        <w:rPr>
          <w:i/>
          <w:iCs/>
        </w:rPr>
        <w:t>31</w:t>
      </w:r>
      <w:r w:rsidRPr="00D462F8">
        <w:rPr>
          <w:i/>
          <w:iCs/>
          <w:cs/>
        </w:rPr>
        <w:t xml:space="preserve"> ธันวาคม </w:t>
      </w:r>
      <w:r w:rsidRPr="00D462F8">
        <w:rPr>
          <w:i/>
          <w:iCs/>
        </w:rPr>
        <w:t>2566</w:t>
      </w:r>
      <w:r w:rsidRPr="00D462F8">
        <w:rPr>
          <w:i/>
          <w:iCs/>
          <w:cs/>
        </w:rPr>
        <w:t xml:space="preserve"> : 1</w:t>
      </w:r>
      <w:r w:rsidRPr="00D462F8">
        <w:rPr>
          <w:i/>
          <w:iCs/>
        </w:rPr>
        <w:t>,594</w:t>
      </w:r>
      <w:r w:rsidRPr="00D462F8">
        <w:rPr>
          <w:i/>
          <w:iCs/>
          <w:cs/>
        </w:rPr>
        <w:t>.</w:t>
      </w:r>
      <w:r w:rsidRPr="00D462F8">
        <w:rPr>
          <w:i/>
          <w:iCs/>
        </w:rPr>
        <w:t>5</w:t>
      </w:r>
      <w:r w:rsidRPr="00D462F8">
        <w:rPr>
          <w:i/>
          <w:iCs/>
          <w:cs/>
        </w:rPr>
        <w:t xml:space="preserve"> ล้านบาท และ </w:t>
      </w:r>
      <w:r w:rsidRPr="00D462F8">
        <w:rPr>
          <w:i/>
          <w:iCs/>
        </w:rPr>
        <w:t>1,835</w:t>
      </w:r>
      <w:r w:rsidRPr="00D462F8">
        <w:rPr>
          <w:i/>
          <w:iCs/>
          <w:cs/>
        </w:rPr>
        <w:t>.</w:t>
      </w:r>
      <w:r w:rsidRPr="00D462F8">
        <w:rPr>
          <w:i/>
          <w:iCs/>
        </w:rPr>
        <w:t>3</w:t>
      </w:r>
      <w:r w:rsidRPr="00D462F8">
        <w:rPr>
          <w:i/>
          <w:iCs/>
          <w:cs/>
        </w:rPr>
        <w:t xml:space="preserve"> ล้านบาท ตามลำดับ)</w:t>
      </w:r>
      <w:r w:rsidRPr="00AC581D">
        <w:rPr>
          <w:cs/>
          <w:lang w:val="en-US"/>
        </w:rPr>
        <w:t xml:space="preserve"> ซึ่งหนี้สินหมุนเวียนส่วนใหญ่ประกอบด้วยหุ้นกู้ที่ถึงกำหนดชำระภายในหนึ่งปีจำนวน </w:t>
      </w:r>
      <w:r>
        <w:rPr>
          <w:lang w:val="en-US"/>
        </w:rPr>
        <w:t>3</w:t>
      </w:r>
      <w:r w:rsidRPr="00AC581D">
        <w:rPr>
          <w:lang w:val="en-US"/>
        </w:rPr>
        <w:t>,</w:t>
      </w:r>
      <w:r>
        <w:rPr>
          <w:lang w:val="en-US"/>
        </w:rPr>
        <w:t>872</w:t>
      </w:r>
      <w:r w:rsidRPr="00AC581D">
        <w:rPr>
          <w:cs/>
          <w:lang w:val="en-US"/>
        </w:rPr>
        <w:t>.</w:t>
      </w:r>
      <w:r>
        <w:rPr>
          <w:lang w:val="en-US"/>
        </w:rPr>
        <w:t>7</w:t>
      </w:r>
      <w:r w:rsidRPr="00AC581D">
        <w:rPr>
          <w:cs/>
          <w:lang w:val="en-US"/>
        </w:rPr>
        <w:t xml:space="preserve"> ล้านบาท ผู้บริหารของบริษัทอยู่ในระหว่างการเรียกประชุมผู้ถือหุ้นกู้จำนวน </w:t>
      </w:r>
      <w:r>
        <w:rPr>
          <w:lang w:val="en-US"/>
        </w:rPr>
        <w:t>3</w:t>
      </w:r>
      <w:r w:rsidRPr="00AC581D">
        <w:rPr>
          <w:cs/>
          <w:lang w:val="en-US"/>
        </w:rPr>
        <w:t xml:space="preserve"> รุ่น ได้แก่ </w:t>
      </w:r>
      <w:r w:rsidRPr="00AC581D">
        <w:rPr>
          <w:lang w:val="en-US"/>
        </w:rPr>
        <w:t>SABUY</w:t>
      </w:r>
      <w:r w:rsidRPr="00AC581D">
        <w:rPr>
          <w:cs/>
          <w:lang w:val="en-US"/>
        </w:rPr>
        <w:t>258</w:t>
      </w:r>
      <w:r w:rsidRPr="00AC581D">
        <w:rPr>
          <w:lang w:val="en-US"/>
        </w:rPr>
        <w:t>A SABUY</w:t>
      </w:r>
      <w:r w:rsidRPr="00AC581D">
        <w:rPr>
          <w:cs/>
          <w:lang w:val="en-US"/>
        </w:rPr>
        <w:t>254</w:t>
      </w:r>
      <w:r w:rsidRPr="00AC581D">
        <w:rPr>
          <w:lang w:val="en-US"/>
        </w:rPr>
        <w:t xml:space="preserve">A </w:t>
      </w:r>
      <w:r w:rsidRPr="00AC581D">
        <w:rPr>
          <w:cs/>
          <w:lang w:val="en-US"/>
        </w:rPr>
        <w:t xml:space="preserve">และ </w:t>
      </w:r>
      <w:r w:rsidRPr="00AC581D">
        <w:rPr>
          <w:lang w:val="en-US"/>
        </w:rPr>
        <w:t>SABUY</w:t>
      </w:r>
      <w:r w:rsidRPr="00AC581D">
        <w:rPr>
          <w:cs/>
          <w:lang w:val="en-US"/>
        </w:rPr>
        <w:t>24</w:t>
      </w:r>
      <w:r w:rsidRPr="00AC581D">
        <w:rPr>
          <w:lang w:val="en-US"/>
        </w:rPr>
        <w:t xml:space="preserve">DA </w:t>
      </w:r>
      <w:r w:rsidRPr="00AC581D">
        <w:rPr>
          <w:cs/>
          <w:lang w:val="en-US"/>
        </w:rPr>
        <w:t xml:space="preserve">ในวันที่ </w:t>
      </w:r>
      <w:r>
        <w:rPr>
          <w:lang w:val="en-US"/>
        </w:rPr>
        <w:t>20</w:t>
      </w:r>
      <w:r w:rsidRPr="00AC581D">
        <w:rPr>
          <w:cs/>
          <w:lang w:val="en-US"/>
        </w:rPr>
        <w:t xml:space="preserve"> พฤศจิกายน </w:t>
      </w:r>
      <w:r>
        <w:rPr>
          <w:lang w:val="en-US"/>
        </w:rPr>
        <w:t>2567</w:t>
      </w:r>
      <w:r w:rsidRPr="00AC581D">
        <w:rPr>
          <w:cs/>
          <w:lang w:val="en-US"/>
        </w:rPr>
        <w:t xml:space="preserve"> เพื่อพิจารณาอนุมัติการผ่อนผันเหตุอันอาจให้เกิดการผิดนัดตามข้อกำหนดว่าด้วยสิทธิและหน้าที่ของผู้ออกหุ้นกู้และผู้ถือหุ้นกู้ การยกเลิกหน้าที่ของผู้ออกหุ้นกู้ในการดำรงไว้ซึ่งอัตราส่วนของหนี้สิน</w:t>
      </w:r>
      <w:r w:rsidRPr="00AC581D">
        <w:rPr>
          <w:cs/>
          <w:lang w:val="en-US"/>
        </w:rPr>
        <w:lastRenderedPageBreak/>
        <w:t>สุทธิต่อส่วนของผู้ถือหุ้น (</w:t>
      </w:r>
      <w:r w:rsidRPr="00AC581D">
        <w:rPr>
          <w:lang w:val="en-US"/>
        </w:rPr>
        <w:t xml:space="preserve">Net Debt to Equity Ratio) </w:t>
      </w:r>
      <w:r w:rsidRPr="00AC581D">
        <w:rPr>
          <w:cs/>
          <w:lang w:val="en-US"/>
        </w:rPr>
        <w:t>ตลอดอายุของหุ้นกู้ การแก้ไขเปลี่ยนแปลงวันครบกำหนดไถ่ถอนหุ้นกู้ (</w:t>
      </w:r>
      <w:r w:rsidRPr="00AC581D">
        <w:rPr>
          <w:lang w:val="en-US"/>
        </w:rPr>
        <w:t xml:space="preserve">Maturity Date) </w:t>
      </w:r>
      <w:r w:rsidRPr="00AC581D">
        <w:rPr>
          <w:cs/>
          <w:lang w:val="en-US"/>
        </w:rPr>
        <w:t>และการแก้ไขเปลี่ยนแปลงอัตราดอกเบี้ยหุ้นกู้ และกำหนดวันชำระดอกเบี้ยหุ้นกู้ 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</w:t>
      </w:r>
    </w:p>
    <w:p w14:paraId="65F46B9E" w14:textId="77777777" w:rsidR="00E21293" w:rsidRDefault="00E21293" w:rsidP="002B2AF7">
      <w:pPr>
        <w:pStyle w:val="BodyText2"/>
        <w:ind w:left="540"/>
        <w:rPr>
          <w:b/>
          <w:bCs/>
        </w:rPr>
      </w:pPr>
    </w:p>
    <w:p w14:paraId="1ADA10E0" w14:textId="5C38311B" w:rsidR="00E546F1" w:rsidRPr="00900927" w:rsidRDefault="00AC581D" w:rsidP="002B2AF7">
      <w:pPr>
        <w:pStyle w:val="BodyText2"/>
        <w:ind w:left="540"/>
        <w:rPr>
          <w:lang w:val="en-US"/>
        </w:rPr>
      </w:pPr>
      <w:r w:rsidRPr="00AC581D">
        <w:rPr>
          <w:cs/>
          <w:lang w:val="en-US"/>
        </w:rPr>
        <w:t xml:space="preserve">ในระหว่างงวดเก้าเดือนสิ้นสุดวันที่ </w:t>
      </w:r>
      <w:r>
        <w:rPr>
          <w:lang w:val="en-US"/>
        </w:rPr>
        <w:t>30</w:t>
      </w:r>
      <w:r w:rsidRPr="00AC581D">
        <w:rPr>
          <w:cs/>
          <w:lang w:val="en-US"/>
        </w:rPr>
        <w:t xml:space="preserve"> กันยายน </w:t>
      </w:r>
      <w:r>
        <w:rPr>
          <w:lang w:val="en-US"/>
        </w:rPr>
        <w:t>2567</w:t>
      </w:r>
      <w:r w:rsidRPr="00AC581D">
        <w:rPr>
          <w:cs/>
          <w:lang w:val="en-US"/>
        </w:rPr>
        <w:t xml:space="preserve"> บริษัทไม่สามารถชำระเงินเบิกเกินบัญชี เงินกู้ยืมระยะยาว และดอกเบี้ยที่ครบกำหนดตั้งแต่เดือนเมษายน </w:t>
      </w:r>
      <w:r>
        <w:rPr>
          <w:lang w:val="en-US"/>
        </w:rPr>
        <w:t>2567</w:t>
      </w:r>
      <w:r w:rsidRPr="00AC581D">
        <w:rPr>
          <w:cs/>
          <w:lang w:val="en-US"/>
        </w:rPr>
        <w:t xml:space="preserve"> ตามจำนวนและ/หรือกำหนดเวลาที่ระบุไว้ในสัญญากู้ยืมเงินกับสถาบันการเงินหลายแหล่ง ณ วันที่ </w:t>
      </w:r>
      <w:r>
        <w:rPr>
          <w:lang w:val="en-US"/>
        </w:rPr>
        <w:t>30</w:t>
      </w:r>
      <w:r w:rsidRPr="00AC581D">
        <w:rPr>
          <w:cs/>
          <w:lang w:val="en-US"/>
        </w:rPr>
        <w:t xml:space="preserve"> กันยายน </w:t>
      </w:r>
      <w:r>
        <w:rPr>
          <w:lang w:val="en-US"/>
        </w:rPr>
        <w:t>2567</w:t>
      </w:r>
      <w:r w:rsidRPr="00AC581D">
        <w:rPr>
          <w:cs/>
          <w:lang w:val="en-US"/>
        </w:rPr>
        <w:t xml:space="preserve"> บริษัทมียอดคงเหลือของเงินเบิกเกินบัญชี เงินกู้ยืมระยาวจากสถาบันการเงินที่ถึงกำหนดชำระเมื่อทวงถาม และดอกเบี้ยค้างจ่าย กับสถาบันการเงินแห่งหนึ่งจำนวน </w:t>
      </w:r>
      <w:r>
        <w:rPr>
          <w:lang w:val="en-US"/>
        </w:rPr>
        <w:t>118</w:t>
      </w:r>
      <w:r w:rsidRPr="00AC581D">
        <w:rPr>
          <w:cs/>
          <w:lang w:val="en-US"/>
        </w:rPr>
        <w:t>.</w:t>
      </w:r>
      <w:r>
        <w:rPr>
          <w:lang w:val="en-US"/>
        </w:rPr>
        <w:t>2</w:t>
      </w:r>
      <w:r w:rsidRPr="00AC581D">
        <w:rPr>
          <w:cs/>
          <w:lang w:val="en-US"/>
        </w:rPr>
        <w:t xml:space="preserve"> ล้านบาท ซึ่งเป็นเหตุให้สถาบันการเงินดังกล่าวเป็นโจทก์ฟ้องบริษัทในคดีแพ่ง ในฐานความผิด</w:t>
      </w:r>
      <w:r w:rsidR="00DD7838">
        <w:rPr>
          <w:lang w:val="en-US"/>
        </w:rPr>
        <w:t xml:space="preserve"> </w:t>
      </w:r>
      <w:r w:rsidRPr="00AC581D">
        <w:rPr>
          <w:cs/>
          <w:lang w:val="en-US"/>
        </w:rPr>
        <w:t>ผิดนัดผิดสัญญาไม่ได้ชำระหนี้ โดยได้เรียกร้องให้บริษัทชำระหนี้พร้อมดอกเบี้ยโดยทันที</w:t>
      </w:r>
    </w:p>
    <w:p w14:paraId="3F5D730D" w14:textId="77777777" w:rsidR="00E21293" w:rsidRDefault="00E21293" w:rsidP="002B2AF7">
      <w:pPr>
        <w:pStyle w:val="BodyText2"/>
        <w:ind w:left="540"/>
        <w:rPr>
          <w:b/>
          <w:bCs/>
        </w:rPr>
      </w:pPr>
    </w:p>
    <w:p w14:paraId="09C79E0A" w14:textId="0F41CEDD" w:rsidR="00E546F1" w:rsidRPr="00900927" w:rsidRDefault="00AC581D" w:rsidP="00900927">
      <w:pPr>
        <w:pStyle w:val="BodyText2"/>
        <w:ind w:left="540"/>
        <w:rPr>
          <w:lang w:val="en-US"/>
        </w:rPr>
      </w:pPr>
      <w:r w:rsidRPr="00AC581D">
        <w:rPr>
          <w:cs/>
          <w:lang w:val="en-US"/>
        </w:rPr>
        <w:t>กลุ่มบริษัทและบริษัทมีการติดตามและบริหารจัดการสภาพคล่องอย่างใกล้ชิด ทั้งนี้</w:t>
      </w:r>
      <w:r w:rsidR="000E039E">
        <w:rPr>
          <w:rFonts w:hint="cs"/>
          <w:cs/>
          <w:lang w:val="en-US"/>
        </w:rPr>
        <w:t xml:space="preserve"> ณ วันที่งบการเงินได้รับอนุมัติ</w:t>
      </w:r>
      <w:r w:rsidRPr="00AC581D">
        <w:rPr>
          <w:cs/>
          <w:lang w:val="en-US"/>
        </w:rPr>
        <w:t xml:space="preserve"> กลุ่มบริษัทและบริษัทได้มีการเพิ่มทุนจดทะเบียนและเสนอขายหุ้นที่ออกใหม่ จำนวน </w:t>
      </w:r>
      <w:r>
        <w:rPr>
          <w:lang w:val="en-US"/>
        </w:rPr>
        <w:t>760</w:t>
      </w:r>
      <w:r w:rsidRPr="00AC581D">
        <w:rPr>
          <w:cs/>
          <w:lang w:val="en-US"/>
        </w:rPr>
        <w:t>.</w:t>
      </w:r>
      <w:r>
        <w:rPr>
          <w:lang w:val="en-US"/>
        </w:rPr>
        <w:t>0</w:t>
      </w:r>
      <w:r w:rsidRPr="00AC581D">
        <w:rPr>
          <w:cs/>
          <w:lang w:val="en-US"/>
        </w:rPr>
        <w:t xml:space="preserve"> ล้านบาท ซึ่งได้รับชำระแล้วทั้งจำนวน และจัดสรรใบสำคัญแสดงสิทธิที่จะซื้อหุ้นสามัญเพิ่มทุนจำนวน </w:t>
      </w:r>
      <w:r>
        <w:rPr>
          <w:lang w:val="en-US"/>
        </w:rPr>
        <w:t>487</w:t>
      </w:r>
      <w:r w:rsidRPr="00AC581D">
        <w:rPr>
          <w:cs/>
          <w:lang w:val="en-US"/>
        </w:rPr>
        <w:t xml:space="preserve"> ล้านสิทธิให้แก่บุคคลในวงจำกัด (</w:t>
      </w:r>
      <w:r w:rsidRPr="00AC581D">
        <w:rPr>
          <w:lang w:val="en-US"/>
        </w:rPr>
        <w:t xml:space="preserve">Private Placement) </w:t>
      </w:r>
      <w:r w:rsidRPr="00AC581D">
        <w:rPr>
          <w:cs/>
          <w:lang w:val="en-US"/>
        </w:rPr>
        <w:t>นอกจากนี้กลุ่มบริษัทและบริษัทอยู่ในระหว่างการดำเนินการขอเลื่อนชำระคืนหุ้นกู้และดอกเบี้ยนับจากวันครบกำหนด (ตามที่กล่าวถึงในย่อหน้าข้างต้น) และมีแผนที่จะปรับปรุงแผนธุรกิจและการดำเนินงานในอนาคต รวมถึงการขายสินทรัพย์ เพื่อให้มั่นใจว่าจะมีกระแสเงินสดเพียงพอในการดำเนินงานและการสนับสนุนสภาพคล่องของกลุ่มบริษัทและบริษัท ทั้งนี้ความสามารถในการดำเนินงานต่อเนื่องขึ้นอยู่กับความสำเร็จของแผนการดังกล่าวข้างต้น</w:t>
      </w:r>
    </w:p>
    <w:p w14:paraId="6E85F1CB" w14:textId="77777777" w:rsidR="00900927" w:rsidRPr="00900927" w:rsidRDefault="00900927" w:rsidP="00900927">
      <w:pPr>
        <w:pStyle w:val="BodyText2"/>
        <w:ind w:left="540"/>
        <w:rPr>
          <w:lang w:val="en-US"/>
        </w:rPr>
      </w:pPr>
    </w:p>
    <w:p w14:paraId="067CDD5E" w14:textId="7E6AAB7A" w:rsidR="00E21293" w:rsidRDefault="00AC581D" w:rsidP="002B2AF7">
      <w:pPr>
        <w:pStyle w:val="BodyText2"/>
        <w:ind w:left="540"/>
        <w:rPr>
          <w:b/>
          <w:bCs/>
        </w:rPr>
      </w:pPr>
      <w:r w:rsidRPr="00AC581D">
        <w:rPr>
          <w:cs/>
          <w:lang w:val="en-US"/>
        </w:rPr>
        <w:t>ผู้บริหารของกลุ่มบริษัทและบริษัทเชื่อว่าการจัดทำงบการเงินตามหลักเกณฑ์การดำเนินงานต่อเนื่องมีความเหมาะสม ดังนั้นงบการเงินรวมและงบ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 ซึ่งอาจจำเป็นหากกลุ่มบริษัทและบริษัทไม่สามารถดำเนินงานต่อเนื่องต่อไปได้</w:t>
      </w:r>
    </w:p>
    <w:p w14:paraId="11BD271D" w14:textId="77777777" w:rsidR="00E21293" w:rsidRDefault="00E21293" w:rsidP="002B2AF7">
      <w:pPr>
        <w:pStyle w:val="BodyText2"/>
        <w:ind w:left="540"/>
        <w:rPr>
          <w:b/>
          <w:bCs/>
        </w:rPr>
      </w:pPr>
    </w:p>
    <w:p w14:paraId="0E42191E" w14:textId="77777777" w:rsidR="00E52521" w:rsidRDefault="00E52521" w:rsidP="002B2AF7">
      <w:pPr>
        <w:pStyle w:val="BodyText2"/>
        <w:ind w:left="540"/>
        <w:rPr>
          <w:b/>
          <w:bCs/>
        </w:rPr>
      </w:pPr>
    </w:p>
    <w:p w14:paraId="204212C4" w14:textId="77777777" w:rsidR="00B62493" w:rsidRDefault="00B62493" w:rsidP="002B2AF7">
      <w:pPr>
        <w:pStyle w:val="BodyText2"/>
        <w:ind w:left="540"/>
        <w:rPr>
          <w:b/>
          <w:bCs/>
        </w:rPr>
      </w:pPr>
    </w:p>
    <w:p w14:paraId="432E3AE6" w14:textId="77777777" w:rsidR="00B62493" w:rsidRDefault="00B62493" w:rsidP="002B2AF7">
      <w:pPr>
        <w:pStyle w:val="BodyText2"/>
        <w:ind w:left="540"/>
        <w:rPr>
          <w:b/>
          <w:bCs/>
          <w:lang w:val="en-US"/>
        </w:rPr>
      </w:pPr>
    </w:p>
    <w:p w14:paraId="6DF4BDD4" w14:textId="77777777" w:rsidR="00FF6DBB" w:rsidRPr="00FF6DBB" w:rsidRDefault="00FF6DBB" w:rsidP="002B2AF7">
      <w:pPr>
        <w:pStyle w:val="BodyText2"/>
        <w:ind w:left="540"/>
        <w:rPr>
          <w:b/>
          <w:bCs/>
          <w:lang w:val="en-US"/>
        </w:rPr>
      </w:pPr>
    </w:p>
    <w:p w14:paraId="25DD7D79" w14:textId="77777777" w:rsidR="00B62493" w:rsidRDefault="00B62493" w:rsidP="002B2AF7">
      <w:pPr>
        <w:pStyle w:val="BodyText2"/>
        <w:ind w:left="540"/>
        <w:rPr>
          <w:b/>
          <w:bCs/>
          <w:lang w:val="en-US"/>
        </w:rPr>
      </w:pPr>
    </w:p>
    <w:p w14:paraId="72C9C1B1" w14:textId="77777777" w:rsidR="003F45D1" w:rsidRDefault="003F45D1" w:rsidP="002B2AF7">
      <w:pPr>
        <w:pStyle w:val="BodyText2"/>
        <w:ind w:left="540"/>
        <w:rPr>
          <w:b/>
          <w:bCs/>
          <w:lang w:val="en-US"/>
        </w:rPr>
      </w:pPr>
    </w:p>
    <w:p w14:paraId="4DE03F5F" w14:textId="4BD2A8EE" w:rsidR="0023426A" w:rsidRPr="002A0451" w:rsidRDefault="0023426A">
      <w:pPr>
        <w:pStyle w:val="BodyText2"/>
        <w:numPr>
          <w:ilvl w:val="0"/>
          <w:numId w:val="18"/>
        </w:numPr>
        <w:ind w:left="540" w:hanging="540"/>
        <w:rPr>
          <w:rFonts w:asciiTheme="minorHAnsi" w:hAnsiTheme="minorHAnsi" w:cstheme="minorHAnsi"/>
          <w:b/>
          <w:bCs/>
          <w:cs/>
          <w:lang w:val="en-US"/>
        </w:rPr>
      </w:pPr>
      <w:r w:rsidRPr="002A0451">
        <w:rPr>
          <w:rFonts w:asciiTheme="minorHAnsi" w:hAnsiTheme="minorHAnsi" w:cstheme="minorHAnsi"/>
          <w:b/>
          <w:bCs/>
          <w:cs/>
          <w:lang w:val="en-US"/>
        </w:rPr>
        <w:lastRenderedPageBreak/>
        <w:t xml:space="preserve">บุคคลหรือกิจการที่เกี่ยวข้องกัน </w:t>
      </w:r>
    </w:p>
    <w:p w14:paraId="2EEC075D" w14:textId="77777777" w:rsidR="0023426A" w:rsidRPr="002A0451" w:rsidRDefault="0023426A" w:rsidP="0023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 w:cstheme="minorHAnsi"/>
          <w:b/>
          <w:sz w:val="30"/>
          <w:szCs w:val="30"/>
        </w:rPr>
      </w:pPr>
      <w:bookmarkStart w:id="0" w:name="_Hlk174495535"/>
    </w:p>
    <w:p w14:paraId="31993466" w14:textId="72BAD3FA" w:rsidR="003F5429" w:rsidRDefault="00BF003F" w:rsidP="00805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705B5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</w:t>
      </w:r>
      <w:r w:rsidR="00E518B2" w:rsidRPr="00C705B5">
        <w:rPr>
          <w:rFonts w:ascii="Angsana New" w:hAnsi="Angsana New" w:hint="cs"/>
          <w:sz w:val="30"/>
          <w:szCs w:val="30"/>
          <w:cs/>
        </w:rPr>
        <w:t xml:space="preserve"> </w:t>
      </w:r>
      <w:r w:rsidR="00D651E0" w:rsidRPr="00C705B5">
        <w:rPr>
          <w:rFonts w:ascii="Angsana New" w:hAnsi="Angsana New" w:hint="cs"/>
          <w:sz w:val="30"/>
          <w:szCs w:val="30"/>
          <w:cs/>
        </w:rPr>
        <w:t>บริษัทร่วม</w:t>
      </w:r>
      <w:r w:rsidR="00E518B2" w:rsidRPr="00C705B5">
        <w:rPr>
          <w:rFonts w:ascii="Angsana New" w:hAnsi="Angsana New" w:hint="cs"/>
          <w:sz w:val="30"/>
          <w:szCs w:val="30"/>
          <w:cs/>
        </w:rPr>
        <w:t xml:space="preserve"> และการร่วมค้า</w:t>
      </w:r>
      <w:r w:rsidR="00686676" w:rsidRPr="00C705B5">
        <w:rPr>
          <w:rFonts w:ascii="Angsana New" w:hAnsi="Angsana New" w:hint="cs"/>
          <w:sz w:val="30"/>
          <w:szCs w:val="30"/>
          <w:cs/>
        </w:rPr>
        <w:t>ที่มีการเปลี่ยนแปลงอย่างมีสาระสำคัญ</w:t>
      </w:r>
      <w:r w:rsidRPr="00C705B5">
        <w:rPr>
          <w:rFonts w:ascii="Angsana New" w:hAnsi="Angsana New"/>
          <w:sz w:val="30"/>
          <w:szCs w:val="30"/>
          <w:cs/>
        </w:rPr>
        <w:t>ได้เปิดเผยใน</w:t>
      </w:r>
      <w:r w:rsidR="00AC218A" w:rsidRPr="00C705B5">
        <w:rPr>
          <w:rFonts w:ascii="Angsana New" w:hAnsi="Angsana New"/>
          <w:sz w:val="30"/>
          <w:szCs w:val="30"/>
        </w:rPr>
        <w:t xml:space="preserve"> </w:t>
      </w:r>
      <w:r w:rsidRPr="00C705B5">
        <w:rPr>
          <w:rFonts w:ascii="Angsana New" w:hAnsi="Angsana New"/>
          <w:sz w:val="30"/>
          <w:szCs w:val="30"/>
          <w:cs/>
        </w:rPr>
        <w:t xml:space="preserve">หมายเหตุข้อ </w:t>
      </w:r>
      <w:r w:rsidR="004C3CFE" w:rsidRPr="00C705B5">
        <w:rPr>
          <w:rFonts w:ascii="Angsana New" w:hAnsi="Angsana New"/>
          <w:sz w:val="30"/>
          <w:szCs w:val="30"/>
        </w:rPr>
        <w:t>4</w:t>
      </w:r>
      <w:r w:rsidR="00BF4D94" w:rsidRPr="00C705B5">
        <w:rPr>
          <w:rFonts w:ascii="Angsana New" w:hAnsi="Angsana New" w:hint="cs"/>
          <w:sz w:val="30"/>
          <w:szCs w:val="30"/>
          <w:cs/>
        </w:rPr>
        <w:t xml:space="preserve"> และ </w:t>
      </w:r>
      <w:r w:rsidR="00BF4D94" w:rsidRPr="00C705B5">
        <w:rPr>
          <w:rFonts w:ascii="Angsana New" w:hAnsi="Angsana New"/>
          <w:sz w:val="30"/>
          <w:szCs w:val="30"/>
        </w:rPr>
        <w:t>5</w:t>
      </w:r>
      <w:r w:rsidR="009B44F8" w:rsidRPr="00C705B5">
        <w:rPr>
          <w:rFonts w:ascii="Angsana New" w:hAnsi="Angsana New"/>
          <w:sz w:val="30"/>
          <w:szCs w:val="30"/>
        </w:rPr>
        <w:t xml:space="preserve"> </w:t>
      </w:r>
    </w:p>
    <w:bookmarkEnd w:id="0"/>
    <w:p w14:paraId="64444222" w14:textId="77777777" w:rsidR="00B73D6C" w:rsidRDefault="00B73D6C" w:rsidP="00805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CF0CE5" w14:textId="11144141" w:rsidR="008C203C" w:rsidRDefault="00B73D6C" w:rsidP="008C20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="00FB5679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 w:rsidR="00FB5679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2567</w:t>
      </w:r>
      <w:r>
        <w:rPr>
          <w:rFonts w:ascii="Angsana New" w:hAnsi="Angsana New" w:hint="cs"/>
          <w:sz w:val="30"/>
          <w:szCs w:val="30"/>
          <w:cs/>
        </w:rPr>
        <w:t xml:space="preserve"> เป็นรายการตั้งแต่วันที่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z w:val="30"/>
          <w:szCs w:val="30"/>
        </w:rPr>
        <w:t xml:space="preserve">2567 </w:t>
      </w:r>
      <w:r>
        <w:rPr>
          <w:rFonts w:ascii="Angsana New" w:hAnsi="Angsana New" w:hint="cs"/>
          <w:sz w:val="30"/>
          <w:szCs w:val="30"/>
          <w:cs/>
        </w:rPr>
        <w:t>จนถึงวันที่กิจการสูญเสียอำนาจควบคุมในบริษัทย่อย หรืออิทธิพลอย่างมีสาระสำคัญในบริษัทร่วม</w:t>
      </w:r>
    </w:p>
    <w:p w14:paraId="620AEFB3" w14:textId="77777777" w:rsidR="008C203C" w:rsidRPr="008C203C" w:rsidRDefault="008C203C" w:rsidP="008C20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4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01"/>
        <w:gridCol w:w="273"/>
        <w:gridCol w:w="1103"/>
        <w:gridCol w:w="265"/>
        <w:gridCol w:w="1086"/>
        <w:gridCol w:w="267"/>
        <w:gridCol w:w="1093"/>
      </w:tblGrid>
      <w:tr w:rsidR="00BE69E5" w:rsidRPr="002A0451" w14:paraId="2F20F2DD" w14:textId="77777777" w:rsidTr="00D0109E">
        <w:trPr>
          <w:tblHeader/>
        </w:trPr>
        <w:tc>
          <w:tcPr>
            <w:tcW w:w="2296" w:type="pct"/>
          </w:tcPr>
          <w:p w14:paraId="0C2F7A0B" w14:textId="44880E4B" w:rsidR="00401368" w:rsidRPr="002A0451" w:rsidRDefault="0019105A" w:rsidP="00234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 w:rsidRPr="002A0451">
              <w:rPr>
                <w:rFonts w:asciiTheme="majorHAnsi" w:hAnsiTheme="majorHAns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63" w:type="pct"/>
            <w:gridSpan w:val="3"/>
          </w:tcPr>
          <w:p w14:paraId="1469B391" w14:textId="77777777" w:rsidR="00401368" w:rsidRPr="002A0451" w:rsidRDefault="00401368" w:rsidP="00234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361A84AA" w14:textId="77777777" w:rsidR="00401368" w:rsidRPr="002A0451" w:rsidRDefault="00401368" w:rsidP="00234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00" w:type="pct"/>
            <w:gridSpan w:val="3"/>
          </w:tcPr>
          <w:p w14:paraId="32603012" w14:textId="77777777" w:rsidR="00401368" w:rsidRPr="002A0451" w:rsidRDefault="00401368" w:rsidP="00234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77F2" w:rsidRPr="002A0451" w14:paraId="13836B51" w14:textId="77777777" w:rsidTr="00D0109E">
        <w:trPr>
          <w:tblHeader/>
        </w:trPr>
        <w:tc>
          <w:tcPr>
            <w:tcW w:w="2296" w:type="pct"/>
          </w:tcPr>
          <w:p w14:paraId="1E11D756" w14:textId="5C21602E" w:rsidR="00AB03AA" w:rsidRPr="002A0451" w:rsidRDefault="002A118C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 w:rsidRPr="002A0451">
              <w:rPr>
                <w:rFonts w:asciiTheme="majorHAnsi" w:hAnsiTheme="majorHAns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1D7F94" w:rsidRPr="002A0451">
              <w:rPr>
                <w:rFonts w:asciiTheme="majorHAnsi" w:hAnsiTheme="majorHAnsi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="00D051F5" w:rsidRPr="002A0451">
              <w:rPr>
                <w:rFonts w:asciiTheme="majorHAnsi" w:hAnsiTheme="majorHAnsi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="00FB5679">
              <w:rPr>
                <w:rFonts w:asciiTheme="majorHAnsi" w:hAnsiTheme="majorHAns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1D7F94" w:rsidRPr="002A0451">
              <w:rPr>
                <w:rFonts w:asciiTheme="majorHAnsi" w:hAnsiTheme="majorHAns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360689" w:rsidRPr="002A0451">
              <w:rPr>
                <w:rFonts w:asciiTheme="majorHAnsi" w:hAnsiTheme="majorHAnsi"/>
                <w:b/>
                <w:bCs/>
                <w:i/>
                <w:iCs/>
                <w:sz w:val="30"/>
                <w:szCs w:val="30"/>
              </w:rPr>
              <w:t>3</w:t>
            </w:r>
            <w:r w:rsidR="00711BE4">
              <w:rPr>
                <w:rFonts w:asciiTheme="majorHAnsi" w:hAnsiTheme="majorHAnsi"/>
                <w:b/>
                <w:bCs/>
                <w:i/>
                <w:iCs/>
                <w:sz w:val="30"/>
                <w:szCs w:val="30"/>
              </w:rPr>
              <w:t>0</w:t>
            </w:r>
            <w:r w:rsidR="00B034D5" w:rsidRPr="002A0451">
              <w:rPr>
                <w:rFonts w:asciiTheme="majorHAnsi" w:hAnsiTheme="majorHAns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B5679">
              <w:rPr>
                <w:rFonts w:asciiTheme="majorHAnsi" w:hAnsiTheme="majorHAns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32" w:type="pct"/>
          </w:tcPr>
          <w:p w14:paraId="2D7EC9EC" w14:textId="158799AE" w:rsidR="00AB03AA" w:rsidRPr="002A0451" w:rsidRDefault="00360689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 w:rsidR="00D051F5" w:rsidRPr="002A0451">
              <w:rPr>
                <w:rFonts w:asciiTheme="majorHAnsi" w:hAnsiTheme="majorHAnsi" w:cstheme="majorHAnsi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741527BE" w14:textId="77777777" w:rsidR="00AB03AA" w:rsidRPr="002A0451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</w:tcPr>
          <w:p w14:paraId="6AA28906" w14:textId="366A3297" w:rsidR="00AB03AA" w:rsidRPr="002A0451" w:rsidRDefault="00360689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2566</w:t>
            </w:r>
          </w:p>
        </w:tc>
        <w:tc>
          <w:tcPr>
            <w:tcW w:w="141" w:type="pct"/>
          </w:tcPr>
          <w:p w14:paraId="786FA5AF" w14:textId="77777777" w:rsidR="00AB03AA" w:rsidRPr="002A0451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E342A1A" w14:textId="2A8EA589" w:rsidR="00AB03AA" w:rsidRPr="002A0451" w:rsidRDefault="00360689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 w:rsidR="00D051F5" w:rsidRPr="002A0451">
              <w:rPr>
                <w:rFonts w:asciiTheme="majorHAnsi" w:hAnsiTheme="majorHAnsi" w:cstheme="majorHAnsi"/>
                <w:sz w:val="30"/>
                <w:szCs w:val="30"/>
              </w:rPr>
              <w:t>7</w:t>
            </w:r>
          </w:p>
        </w:tc>
        <w:tc>
          <w:tcPr>
            <w:tcW w:w="142" w:type="pct"/>
          </w:tcPr>
          <w:p w14:paraId="62400747" w14:textId="77777777" w:rsidR="00AB03AA" w:rsidRPr="002A0451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</w:tcPr>
          <w:p w14:paraId="4D6414EB" w14:textId="34D60588" w:rsidR="00AB03AA" w:rsidRPr="002A0451" w:rsidRDefault="00360689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2566</w:t>
            </w:r>
          </w:p>
        </w:tc>
      </w:tr>
      <w:tr w:rsidR="00AB03AA" w:rsidRPr="002A0451" w14:paraId="62C28178" w14:textId="77777777" w:rsidTr="00D0109E">
        <w:trPr>
          <w:tblHeader/>
        </w:trPr>
        <w:tc>
          <w:tcPr>
            <w:tcW w:w="2296" w:type="pct"/>
          </w:tcPr>
          <w:p w14:paraId="33B8C424" w14:textId="77777777" w:rsidR="00AB03AA" w:rsidRPr="002A0451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4" w:type="pct"/>
            <w:gridSpan w:val="7"/>
          </w:tcPr>
          <w:p w14:paraId="52495804" w14:textId="5D415131" w:rsidR="00AB03AA" w:rsidRPr="002A0451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(</w:t>
            </w:r>
            <w:r w:rsidRPr="002A0451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พันบาท</w:t>
            </w:r>
            <w:r w:rsidRPr="002A0451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)</w:t>
            </w:r>
          </w:p>
        </w:tc>
      </w:tr>
      <w:tr w:rsidR="004377F2" w:rsidRPr="002A0451" w14:paraId="1AFF8464" w14:textId="77777777" w:rsidTr="00D0109E">
        <w:tc>
          <w:tcPr>
            <w:tcW w:w="2296" w:type="pct"/>
            <w:shd w:val="clear" w:color="auto" w:fill="auto"/>
          </w:tcPr>
          <w:p w14:paraId="5AEDC7A3" w14:textId="77777777" w:rsidR="00AB03AA" w:rsidRPr="002A0451" w:rsidRDefault="00AB03AA" w:rsidP="00AB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2" w:type="pct"/>
            <w:shd w:val="clear" w:color="auto" w:fill="auto"/>
          </w:tcPr>
          <w:p w14:paraId="6F109965" w14:textId="77777777" w:rsidR="00AB03AA" w:rsidRPr="002A0451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AD9A815" w14:textId="77777777" w:rsidR="00AB03AA" w:rsidRPr="002A0451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</w:tcPr>
          <w:p w14:paraId="3B121927" w14:textId="77777777" w:rsidR="00AB03AA" w:rsidRPr="002A0451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405BB9D2" w14:textId="77777777" w:rsidR="00AB03AA" w:rsidRPr="002A0451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19F4802A" w14:textId="77777777" w:rsidR="00AB03AA" w:rsidRPr="002A0451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53E57AB0" w14:textId="77777777" w:rsidR="00AB03AA" w:rsidRPr="002A0451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25A08AF4" w14:textId="77777777" w:rsidR="00AB03AA" w:rsidRPr="002A0451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657D63" w:rsidRPr="002A0451" w14:paraId="5826AE76" w14:textId="77777777" w:rsidTr="00D0109E">
        <w:tc>
          <w:tcPr>
            <w:tcW w:w="2296" w:type="pct"/>
            <w:shd w:val="clear" w:color="auto" w:fill="auto"/>
          </w:tcPr>
          <w:p w14:paraId="483CD8FB" w14:textId="3A3A78D1" w:rsidR="00657D63" w:rsidRPr="00746BCA" w:rsidRDefault="00657D63" w:rsidP="00657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46BCA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615CF624" w14:textId="27215066" w:rsidR="00657D63" w:rsidRPr="002A0451" w:rsidRDefault="00657D63" w:rsidP="00657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465B9E91" w14:textId="77777777" w:rsidR="00657D63" w:rsidRPr="002A0451" w:rsidRDefault="00657D63" w:rsidP="00657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43DEF233" w14:textId="74235BD8" w:rsidR="00657D63" w:rsidRPr="002A0451" w:rsidRDefault="00657D63" w:rsidP="00657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5AFE59FB" w14:textId="77777777" w:rsidR="00657D63" w:rsidRPr="002A0451" w:rsidRDefault="00657D63" w:rsidP="00657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6ACEC8A6" w14:textId="5A5222A0" w:rsidR="00657D63" w:rsidRPr="003D1FC0" w:rsidRDefault="00657D63" w:rsidP="00657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  <w:r>
              <w:rPr>
                <w:rFonts w:asciiTheme="majorHAnsi" w:hAnsiTheme="majorHAnsi"/>
                <w:sz w:val="30"/>
                <w:szCs w:val="30"/>
              </w:rPr>
              <w:t>720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19F479AD" w14:textId="77777777" w:rsidR="00657D63" w:rsidRPr="003D1FC0" w:rsidRDefault="00657D63" w:rsidP="00657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  <w:tab w:val="decimal" w:pos="892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52EC8E94" w14:textId="0C927729" w:rsidR="00657D63" w:rsidRPr="002A0451" w:rsidRDefault="00657D63" w:rsidP="00657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657D63" w:rsidRPr="002A0451" w14:paraId="258325D9" w14:textId="77777777" w:rsidTr="00D0109E">
        <w:tc>
          <w:tcPr>
            <w:tcW w:w="2296" w:type="pct"/>
            <w:shd w:val="clear" w:color="auto" w:fill="auto"/>
          </w:tcPr>
          <w:p w14:paraId="7B635713" w14:textId="011C9751" w:rsidR="00657D63" w:rsidRPr="00746BCA" w:rsidRDefault="00657D63" w:rsidP="00657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46BCA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รายได้จากการให้บริการตามสัญญา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2D1062A6" w14:textId="44162F13" w:rsidR="00657D63" w:rsidRPr="002A0451" w:rsidRDefault="00657D63" w:rsidP="00657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68A53FC3" w14:textId="77777777" w:rsidR="00657D63" w:rsidRPr="002A0451" w:rsidRDefault="00657D63" w:rsidP="00657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268C044B" w14:textId="55E02434" w:rsidR="00657D63" w:rsidRPr="002A0451" w:rsidRDefault="00657D63" w:rsidP="00657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648D6CAA" w14:textId="77777777" w:rsidR="00657D63" w:rsidRPr="002A0451" w:rsidRDefault="00657D63" w:rsidP="00657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208E912C" w14:textId="4E195731" w:rsidR="00657D63" w:rsidRPr="002A0451" w:rsidRDefault="00657D63" w:rsidP="00657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  <w:r>
              <w:rPr>
                <w:rFonts w:asciiTheme="majorHAnsi" w:hAnsiTheme="majorHAnsi"/>
                <w:sz w:val="30"/>
                <w:szCs w:val="30"/>
              </w:rPr>
              <w:t>267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18640F8A" w14:textId="77777777" w:rsidR="00657D63" w:rsidRPr="002A0451" w:rsidRDefault="00657D63" w:rsidP="00657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51B4F0B5" w14:textId="09B81457" w:rsidR="00657D63" w:rsidRPr="00FB5679" w:rsidRDefault="00657D63" w:rsidP="00657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131"/>
              <w:jc w:val="both"/>
              <w:rPr>
                <w:rFonts w:asciiTheme="majorHAnsi" w:hAnsiTheme="majorHAnsi"/>
                <w:sz w:val="30"/>
                <w:szCs w:val="30"/>
              </w:rPr>
            </w:pPr>
            <w:r w:rsidRPr="00DF69E5">
              <w:rPr>
                <w:rFonts w:asciiTheme="majorHAnsi" w:hAnsiTheme="majorHAnsi"/>
                <w:sz w:val="30"/>
                <w:szCs w:val="30"/>
              </w:rPr>
              <w:t>112</w:t>
            </w:r>
          </w:p>
        </w:tc>
      </w:tr>
      <w:tr w:rsidR="0090624D" w:rsidRPr="002A0451" w14:paraId="3ABB2746" w14:textId="77777777" w:rsidTr="00D0109E">
        <w:tc>
          <w:tcPr>
            <w:tcW w:w="2296" w:type="pct"/>
            <w:shd w:val="clear" w:color="auto" w:fill="auto"/>
          </w:tcPr>
          <w:p w14:paraId="138FC4BD" w14:textId="38A3DCF8" w:rsidR="0090624D" w:rsidRPr="00746BCA" w:rsidRDefault="0090624D" w:rsidP="00657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90624D">
              <w:rPr>
                <w:rFonts w:asciiTheme="majorHAnsi" w:hAnsiTheme="majorHAnsi"/>
                <w:sz w:val="30"/>
                <w:szCs w:val="30"/>
                <w:cs/>
              </w:rPr>
              <w:t>กำไรจากการ</w:t>
            </w:r>
            <w:r w:rsidR="005436C5">
              <w:rPr>
                <w:rFonts w:asciiTheme="majorHAnsi" w:hAnsiTheme="majorHAnsi" w:hint="cs"/>
                <w:sz w:val="30"/>
                <w:szCs w:val="30"/>
                <w:cs/>
              </w:rPr>
              <w:t>จำหน่ายเงินลงทุน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0D7B2F6D" w14:textId="0160E79F" w:rsidR="0090624D" w:rsidRPr="002A0451" w:rsidRDefault="005436C5" w:rsidP="00657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49D714E1" w14:textId="77777777" w:rsidR="0090624D" w:rsidRPr="002A0451" w:rsidRDefault="0090624D" w:rsidP="00657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5B48E2FD" w14:textId="7DA263D9" w:rsidR="0090624D" w:rsidRPr="002A0451" w:rsidRDefault="005436C5" w:rsidP="00657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1638E94A" w14:textId="77777777" w:rsidR="0090624D" w:rsidRPr="002A0451" w:rsidRDefault="0090624D" w:rsidP="00657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205A8C82" w14:textId="27681928" w:rsidR="0090624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/>
                <w:sz w:val="30"/>
                <w:szCs w:val="30"/>
              </w:rPr>
            </w:pPr>
            <w:r>
              <w:rPr>
                <w:rFonts w:asciiTheme="majorHAnsi" w:hAnsi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4CCD1BC9" w14:textId="77777777" w:rsidR="0090624D" w:rsidRPr="002A0451" w:rsidRDefault="0090624D" w:rsidP="00657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73AFCF93" w14:textId="1E5E04DD" w:rsidR="0090624D" w:rsidRPr="00DF69E5" w:rsidRDefault="0090624D" w:rsidP="00657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131"/>
              <w:jc w:val="both"/>
              <w:rPr>
                <w:rFonts w:asciiTheme="majorHAnsi" w:hAnsiTheme="majorHAnsi"/>
                <w:sz w:val="30"/>
                <w:szCs w:val="30"/>
              </w:rPr>
            </w:pPr>
            <w:r>
              <w:rPr>
                <w:rFonts w:asciiTheme="majorHAnsi" w:hAnsiTheme="majorHAnsi"/>
                <w:sz w:val="30"/>
                <w:szCs w:val="30"/>
              </w:rPr>
              <w:t>31,700</w:t>
            </w:r>
          </w:p>
        </w:tc>
      </w:tr>
      <w:tr w:rsidR="00657D63" w:rsidRPr="002A0451" w14:paraId="668D472E" w14:textId="77777777" w:rsidTr="00D0109E">
        <w:tc>
          <w:tcPr>
            <w:tcW w:w="2296" w:type="pct"/>
            <w:shd w:val="clear" w:color="auto" w:fill="auto"/>
          </w:tcPr>
          <w:p w14:paraId="48119D11" w14:textId="4F7D5C6D" w:rsidR="00657D63" w:rsidRPr="00746BCA" w:rsidRDefault="0090624D" w:rsidP="00657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  <w:cs/>
              </w:rPr>
              <w:t>รายได้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66C379A7" w14:textId="2218B376" w:rsidR="00657D63" w:rsidRPr="002A0451" w:rsidRDefault="00657D63" w:rsidP="00657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741EEBC2" w14:textId="77777777" w:rsidR="00657D63" w:rsidRPr="002A0451" w:rsidRDefault="00657D63" w:rsidP="00657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6147677D" w14:textId="78883652" w:rsidR="00657D63" w:rsidRPr="002A0451" w:rsidRDefault="00657D63" w:rsidP="00657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0B5A038D" w14:textId="77777777" w:rsidR="00657D63" w:rsidRPr="002A0451" w:rsidRDefault="00657D63" w:rsidP="00657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1746E33C" w14:textId="3D70130F" w:rsidR="00657D63" w:rsidRPr="002A0451" w:rsidRDefault="00657D63" w:rsidP="00657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  <w:r>
              <w:rPr>
                <w:rFonts w:asciiTheme="majorHAnsi" w:hAnsiTheme="majorHAnsi"/>
                <w:sz w:val="30"/>
                <w:szCs w:val="30"/>
              </w:rPr>
              <w:t>6,931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15883251" w14:textId="77777777" w:rsidR="00657D63" w:rsidRPr="002A0451" w:rsidRDefault="00657D63" w:rsidP="00657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24FF05C6" w14:textId="4A1087E9" w:rsidR="00657D63" w:rsidRPr="00DF69E5" w:rsidRDefault="0090624D" w:rsidP="00657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131"/>
              <w:jc w:val="both"/>
              <w:rPr>
                <w:rFonts w:asciiTheme="majorHAnsi" w:hAnsiTheme="majorHAnsi"/>
                <w:sz w:val="30"/>
                <w:szCs w:val="30"/>
              </w:rPr>
            </w:pPr>
            <w:r w:rsidRPr="001D7E27">
              <w:rPr>
                <w:rFonts w:asciiTheme="majorHAnsi" w:hAnsiTheme="majorHAnsi"/>
                <w:sz w:val="30"/>
                <w:szCs w:val="30"/>
              </w:rPr>
              <w:t>23,852</w:t>
            </w:r>
          </w:p>
        </w:tc>
      </w:tr>
      <w:tr w:rsidR="0090624D" w:rsidRPr="002A0451" w14:paraId="6E375CCD" w14:textId="77777777" w:rsidTr="00D0109E">
        <w:tc>
          <w:tcPr>
            <w:tcW w:w="2296" w:type="pct"/>
            <w:shd w:val="clear" w:color="auto" w:fill="auto"/>
          </w:tcPr>
          <w:p w14:paraId="4E2B1DC6" w14:textId="77777777" w:rsidR="0090624D" w:rsidRPr="002E46A9" w:rsidRDefault="0090624D" w:rsidP="0090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2E46A9">
              <w:rPr>
                <w:rFonts w:asciiTheme="majorHAnsi" w:hAnsiTheme="majorHAnsi" w:cstheme="majorHAns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6722039A" w14:textId="08EA27BC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1EF12083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2378F4D8" w14:textId="3CDD0896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7255BF3C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5E96468C" w14:textId="68F04699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  <w:r>
              <w:rPr>
                <w:rFonts w:asciiTheme="majorHAnsi" w:hAnsiTheme="majorHAnsi"/>
                <w:sz w:val="30"/>
                <w:szCs w:val="30"/>
              </w:rPr>
              <w:t>49,842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461D5C79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6F717235" w14:textId="0CE29F72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4100F0">
              <w:rPr>
                <w:rFonts w:asciiTheme="majorHAnsi" w:hAnsiTheme="majorHAnsi"/>
                <w:sz w:val="30"/>
                <w:szCs w:val="30"/>
              </w:rPr>
              <w:t>58,164</w:t>
            </w:r>
          </w:p>
        </w:tc>
      </w:tr>
      <w:tr w:rsidR="0090624D" w:rsidRPr="002A0451" w14:paraId="5FB40890" w14:textId="77777777" w:rsidTr="00D0109E">
        <w:tc>
          <w:tcPr>
            <w:tcW w:w="2296" w:type="pct"/>
            <w:shd w:val="clear" w:color="auto" w:fill="auto"/>
          </w:tcPr>
          <w:p w14:paraId="5CF026EC" w14:textId="77777777" w:rsidR="0090624D" w:rsidRPr="002E46A9" w:rsidRDefault="0090624D" w:rsidP="0090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2E46A9">
              <w:rPr>
                <w:rFonts w:asciiTheme="majorHAnsi" w:hAnsiTheme="majorHAnsi" w:cstheme="majorHAns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04120EB8" w14:textId="1A0316D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43CB5A4C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6B53EAF3" w14:textId="069F4421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0D696836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1FCFA3E1" w14:textId="3F81CCD0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  <w:cs/>
              </w:rPr>
            </w:pPr>
            <w:r>
              <w:rPr>
                <w:rFonts w:asciiTheme="majorHAnsi" w:hAnsiTheme="majorHAnsi"/>
                <w:sz w:val="30"/>
                <w:szCs w:val="30"/>
              </w:rPr>
              <w:t>21,506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BCEB46B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43EC6A3A" w14:textId="70726AF2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4100F0">
              <w:rPr>
                <w:rFonts w:asciiTheme="majorHAnsi" w:hAnsiTheme="majorHAnsi"/>
                <w:sz w:val="30"/>
                <w:szCs w:val="30"/>
              </w:rPr>
              <w:t>15,356</w:t>
            </w:r>
          </w:p>
        </w:tc>
      </w:tr>
      <w:tr w:rsidR="0090624D" w:rsidRPr="002A0451" w14:paraId="21F2E946" w14:textId="77777777" w:rsidTr="00D0109E">
        <w:tc>
          <w:tcPr>
            <w:tcW w:w="2296" w:type="pct"/>
            <w:shd w:val="clear" w:color="auto" w:fill="auto"/>
          </w:tcPr>
          <w:p w14:paraId="34E157FA" w14:textId="5B906266" w:rsidR="0090624D" w:rsidRPr="002E46A9" w:rsidRDefault="0090624D" w:rsidP="0090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2E46A9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43F8F374" w14:textId="038FEAC9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40A0769E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66F35E31" w14:textId="7BCF6C6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217172FE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1855310C" w14:textId="719B1316" w:rsidR="0090624D" w:rsidRPr="004E74D5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17476ABC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29D66BD1" w14:textId="1FCAF0D3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E1509F">
              <w:rPr>
                <w:rFonts w:asciiTheme="majorHAnsi" w:hAnsiTheme="majorHAnsi"/>
                <w:sz w:val="30"/>
                <w:szCs w:val="30"/>
              </w:rPr>
              <w:t>1,372</w:t>
            </w:r>
          </w:p>
        </w:tc>
      </w:tr>
      <w:tr w:rsidR="0090624D" w:rsidRPr="002A0451" w14:paraId="1619FA52" w14:textId="77777777" w:rsidTr="00D0109E">
        <w:tc>
          <w:tcPr>
            <w:tcW w:w="2296" w:type="pct"/>
            <w:shd w:val="clear" w:color="auto" w:fill="auto"/>
          </w:tcPr>
          <w:p w14:paraId="6D48BD2F" w14:textId="742A45C1" w:rsidR="0090624D" w:rsidRPr="002E46A9" w:rsidRDefault="0090624D" w:rsidP="0090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2E46A9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1A8EB03C" w14:textId="432EC8BB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6F0BA085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2C1A0D65" w14:textId="27054D1A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7E80B7ED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2B1CEFF1" w14:textId="389AD0B4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  <w:r>
              <w:rPr>
                <w:rFonts w:asciiTheme="majorHAnsi" w:hAnsiTheme="majorHAnsi"/>
                <w:sz w:val="30"/>
                <w:szCs w:val="30"/>
              </w:rPr>
              <w:t>20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102DB94F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452ACD7C" w14:textId="6CC34546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  <w:r w:rsidRPr="00E1509F">
              <w:rPr>
                <w:rFonts w:asciiTheme="majorHAnsi" w:hAnsiTheme="majorHAnsi"/>
                <w:sz w:val="30"/>
                <w:szCs w:val="30"/>
              </w:rPr>
              <w:t>163</w:t>
            </w:r>
          </w:p>
        </w:tc>
      </w:tr>
      <w:tr w:rsidR="0090624D" w:rsidRPr="002A0451" w14:paraId="69F1AB3F" w14:textId="77777777" w:rsidTr="00D0109E">
        <w:trPr>
          <w:trHeight w:val="60"/>
        </w:trPr>
        <w:tc>
          <w:tcPr>
            <w:tcW w:w="2296" w:type="pct"/>
            <w:shd w:val="clear" w:color="auto" w:fill="auto"/>
          </w:tcPr>
          <w:p w14:paraId="6C4F631C" w14:textId="1A9B3F14" w:rsidR="0090624D" w:rsidRPr="002E46A9" w:rsidRDefault="0090624D" w:rsidP="0090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2E46A9">
              <w:rPr>
                <w:rFonts w:asciiTheme="majorHAnsi" w:hAnsiTheme="majorHAnsi" w:cstheme="majorHAns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3C9A2734" w14:textId="74D7921C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00DEBD74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7C16AA28" w14:textId="3B7ECE61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0C8AC862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4335FC64" w14:textId="264563C2" w:rsidR="0090624D" w:rsidRPr="00491B4A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920694A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3B73F102" w14:textId="749E26B9" w:rsidR="0090624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E1509F">
              <w:rPr>
                <w:rFonts w:asciiTheme="majorHAnsi" w:hAnsiTheme="majorHAnsi"/>
                <w:sz w:val="30"/>
                <w:szCs w:val="30"/>
              </w:rPr>
              <w:t>1,521</w:t>
            </w:r>
          </w:p>
        </w:tc>
      </w:tr>
      <w:tr w:rsidR="0090624D" w:rsidRPr="002A0451" w14:paraId="330A6331" w14:textId="77777777" w:rsidTr="00D0109E">
        <w:trPr>
          <w:trHeight w:val="60"/>
        </w:trPr>
        <w:tc>
          <w:tcPr>
            <w:tcW w:w="2296" w:type="pct"/>
            <w:shd w:val="clear" w:color="auto" w:fill="auto"/>
          </w:tcPr>
          <w:p w14:paraId="6760C305" w14:textId="30C635D8" w:rsidR="0090624D" w:rsidRPr="002E46A9" w:rsidRDefault="0090624D" w:rsidP="0090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0626748E" w14:textId="0D0D36C2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0C5227FB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46D48B18" w14:textId="4B3218D0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62E8F96C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1EB59F0B" w14:textId="6FC5752B" w:rsidR="0090624D" w:rsidRPr="00657D63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  <w:r w:rsidRPr="00657D63">
              <w:rPr>
                <w:rFonts w:asciiTheme="majorHAnsi" w:hAnsiTheme="majorHAnsi"/>
                <w:sz w:val="30"/>
                <w:szCs w:val="30"/>
              </w:rPr>
              <w:t>950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38A337AC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689B90AE" w14:textId="478ACEB4" w:rsidR="0090624D" w:rsidRPr="00657D63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657D63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90624D" w:rsidRPr="002A0451" w14:paraId="44A219A8" w14:textId="77777777" w:rsidTr="00D0109E">
        <w:trPr>
          <w:trHeight w:val="60"/>
        </w:trPr>
        <w:tc>
          <w:tcPr>
            <w:tcW w:w="2296" w:type="pct"/>
            <w:shd w:val="clear" w:color="auto" w:fill="auto"/>
          </w:tcPr>
          <w:p w14:paraId="666BAB68" w14:textId="2A09E163" w:rsidR="0090624D" w:rsidRPr="002E46A9" w:rsidRDefault="0090624D" w:rsidP="0090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4B9BA121" w14:textId="4EFA6A3F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2C813B7E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74D415B4" w14:textId="5BEEB276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07519ECB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614583B9" w14:textId="30E11FB9" w:rsidR="0090624D" w:rsidRPr="00657D63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  <w:r w:rsidRPr="00657D63">
              <w:rPr>
                <w:rFonts w:asciiTheme="majorHAnsi" w:hAnsiTheme="majorHAnsi"/>
                <w:sz w:val="30"/>
                <w:szCs w:val="30"/>
              </w:rPr>
              <w:t>1,258,040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42DB2FF7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6DCBF5D0" w14:textId="3328A8B5" w:rsidR="0090624D" w:rsidRPr="00657D63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657D63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90624D" w:rsidRPr="002A0451" w14:paraId="457C5B31" w14:textId="77777777" w:rsidTr="00D0109E">
        <w:tc>
          <w:tcPr>
            <w:tcW w:w="2296" w:type="pct"/>
            <w:shd w:val="clear" w:color="auto" w:fill="auto"/>
          </w:tcPr>
          <w:p w14:paraId="11FDF779" w14:textId="77777777" w:rsidR="0090624D" w:rsidRPr="006D4770" w:rsidRDefault="0090624D" w:rsidP="0090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/>
                <w:sz w:val="30"/>
                <w:szCs w:val="30"/>
                <w:cs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570B9DC5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73B06CF9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52518790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1CCA89F0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211A81DF" w14:textId="77777777" w:rsidR="0090624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10F51F02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26B33EC9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90624D" w:rsidRPr="002A0451" w14:paraId="7054106C" w14:textId="77777777" w:rsidTr="00D0109E">
        <w:tc>
          <w:tcPr>
            <w:tcW w:w="2296" w:type="pct"/>
            <w:shd w:val="clear" w:color="auto" w:fill="auto"/>
          </w:tcPr>
          <w:p w14:paraId="21FD4262" w14:textId="7625C621" w:rsidR="0090624D" w:rsidRPr="002A0451" w:rsidRDefault="0090624D" w:rsidP="0090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2A0451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0BE87B6D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160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70D3C58F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074EEB4D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79A58F42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5F75D035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45C17D8F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2AFABDE7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90624D" w:rsidRPr="002A0451" w14:paraId="318E61E0" w14:textId="77777777" w:rsidTr="00D0109E">
        <w:tc>
          <w:tcPr>
            <w:tcW w:w="2296" w:type="pct"/>
            <w:shd w:val="clear" w:color="auto" w:fill="auto"/>
          </w:tcPr>
          <w:p w14:paraId="6406E057" w14:textId="4E5AA128" w:rsidR="0090624D" w:rsidRPr="002A0451" w:rsidRDefault="0090624D" w:rsidP="0090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2A0451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76D95307" w14:textId="68A6C39B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160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1,175</w:t>
            </w:r>
          </w:p>
        </w:tc>
        <w:tc>
          <w:tcPr>
            <w:tcW w:w="145" w:type="pct"/>
            <w:vAlign w:val="bottom"/>
          </w:tcPr>
          <w:p w14:paraId="0A532331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3279B4CA" w14:textId="17B649B6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160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1,423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021986BF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28530D4D" w14:textId="5BB490CF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  <w:r>
              <w:rPr>
                <w:rFonts w:asciiTheme="majorHAnsi" w:hAnsiTheme="majorHAnsi"/>
                <w:sz w:val="30"/>
                <w:szCs w:val="30"/>
              </w:rPr>
              <w:t>1,175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15321A7F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3E2F243F" w14:textId="1CDBDC97" w:rsidR="0090624D" w:rsidRPr="00FB5679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  <w:r w:rsidRPr="00532B7E">
              <w:rPr>
                <w:rFonts w:asciiTheme="majorHAnsi" w:hAnsiTheme="majorHAnsi"/>
                <w:sz w:val="30"/>
                <w:szCs w:val="30"/>
              </w:rPr>
              <w:t>862</w:t>
            </w:r>
          </w:p>
        </w:tc>
      </w:tr>
      <w:tr w:rsidR="0090624D" w:rsidRPr="002A0451" w14:paraId="097AE938" w14:textId="77777777" w:rsidTr="00D0109E">
        <w:tc>
          <w:tcPr>
            <w:tcW w:w="2296" w:type="pct"/>
            <w:shd w:val="clear" w:color="auto" w:fill="auto"/>
          </w:tcPr>
          <w:p w14:paraId="6C40EF4A" w14:textId="3ED9B422" w:rsidR="0090624D" w:rsidRPr="002A0451" w:rsidRDefault="0090624D" w:rsidP="0090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1228DACE" w14:textId="49F7DD6B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160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268</w:t>
            </w:r>
          </w:p>
        </w:tc>
        <w:tc>
          <w:tcPr>
            <w:tcW w:w="145" w:type="pct"/>
            <w:vAlign w:val="bottom"/>
          </w:tcPr>
          <w:p w14:paraId="445EBA1F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01171454" w14:textId="33D7ECB4" w:rsidR="0090624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6D737E8E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02CAF597" w14:textId="2AEA5DEB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  <w:r>
              <w:rPr>
                <w:rFonts w:asciiTheme="majorHAnsi" w:hAnsiTheme="majorHAnsi"/>
                <w:sz w:val="30"/>
                <w:szCs w:val="30"/>
              </w:rPr>
              <w:t>268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3F3C655E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0B0993E2" w14:textId="7C21CF6B" w:rsidR="0090624D" w:rsidRPr="00532B7E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/>
                <w:sz w:val="30"/>
                <w:szCs w:val="30"/>
              </w:rPr>
            </w:pPr>
            <w:r>
              <w:rPr>
                <w:rFonts w:asciiTheme="majorHAnsi" w:hAnsiTheme="majorHAnsi"/>
                <w:sz w:val="30"/>
                <w:szCs w:val="30"/>
              </w:rPr>
              <w:t>-</w:t>
            </w:r>
          </w:p>
        </w:tc>
      </w:tr>
      <w:tr w:rsidR="0090624D" w:rsidRPr="002A0451" w14:paraId="3BC7CB6C" w14:textId="77777777" w:rsidTr="00D0109E">
        <w:tc>
          <w:tcPr>
            <w:tcW w:w="2296" w:type="pct"/>
            <w:shd w:val="clear" w:color="auto" w:fill="auto"/>
          </w:tcPr>
          <w:p w14:paraId="6BFC38A4" w14:textId="283103C7" w:rsidR="0090624D" w:rsidRPr="00746BCA" w:rsidRDefault="0090624D" w:rsidP="0090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46BCA">
              <w:rPr>
                <w:rFonts w:asciiTheme="majorHAnsi" w:hAnsiTheme="majorHAnsi" w:cstheme="majorHAns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4615E0EA" w14:textId="44F6318E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50625C3B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68791A80" w14:textId="1010C57D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08FA7CE4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0C95E8E2" w14:textId="47C665B8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  <w:r>
              <w:rPr>
                <w:rFonts w:asciiTheme="majorHAnsi" w:hAnsiTheme="majorHAnsi"/>
                <w:sz w:val="30"/>
                <w:szCs w:val="30"/>
              </w:rPr>
              <w:t>58,275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6E13E676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0C7D3E32" w14:textId="5325320B" w:rsidR="0090624D" w:rsidRPr="00FB5679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  <w:r w:rsidRPr="00532B7E">
              <w:rPr>
                <w:rFonts w:asciiTheme="majorHAnsi" w:hAnsiTheme="majorHAnsi"/>
                <w:sz w:val="30"/>
                <w:szCs w:val="30"/>
              </w:rPr>
              <w:t>174,407</w:t>
            </w:r>
          </w:p>
        </w:tc>
      </w:tr>
      <w:tr w:rsidR="0090624D" w:rsidRPr="002A0451" w14:paraId="7CB5F3ED" w14:textId="77777777" w:rsidTr="00D0109E">
        <w:tc>
          <w:tcPr>
            <w:tcW w:w="2296" w:type="pct"/>
            <w:shd w:val="clear" w:color="auto" w:fill="auto"/>
          </w:tcPr>
          <w:p w14:paraId="6898B80C" w14:textId="77777777" w:rsidR="0090624D" w:rsidRPr="00746BCA" w:rsidRDefault="0090624D" w:rsidP="0090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45D99CFE" w14:textId="77777777" w:rsidR="0090624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4868A70C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71DD4AFA" w14:textId="77777777" w:rsidR="0090624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51924DEF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74C4A010" w14:textId="77777777" w:rsidR="0090624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363D88A3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71AFB4BF" w14:textId="77777777" w:rsidR="0090624D" w:rsidRPr="00532B7E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</w:p>
        </w:tc>
      </w:tr>
      <w:tr w:rsidR="0090624D" w:rsidRPr="002A0451" w14:paraId="64C8FC84" w14:textId="77777777" w:rsidTr="00D0109E">
        <w:tc>
          <w:tcPr>
            <w:tcW w:w="2296" w:type="pct"/>
            <w:shd w:val="clear" w:color="auto" w:fill="auto"/>
          </w:tcPr>
          <w:p w14:paraId="5B7BB97C" w14:textId="77777777" w:rsidR="0090624D" w:rsidRPr="00746BCA" w:rsidRDefault="0090624D" w:rsidP="0090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3487B5CB" w14:textId="77777777" w:rsidR="0090624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55560E3A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616CACF9" w14:textId="77777777" w:rsidR="0090624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2134A77F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7C0A8135" w14:textId="77777777" w:rsidR="0090624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3A0BD8CC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7388DE67" w14:textId="77777777" w:rsidR="0090624D" w:rsidRPr="00532B7E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</w:p>
        </w:tc>
      </w:tr>
      <w:tr w:rsidR="0090624D" w:rsidRPr="002A0451" w14:paraId="67935DA7" w14:textId="77777777" w:rsidTr="00D0109E">
        <w:tc>
          <w:tcPr>
            <w:tcW w:w="2296" w:type="pct"/>
            <w:shd w:val="clear" w:color="auto" w:fill="auto"/>
          </w:tcPr>
          <w:p w14:paraId="56C24BD1" w14:textId="77777777" w:rsidR="0090624D" w:rsidRPr="00746BCA" w:rsidRDefault="0090624D" w:rsidP="0090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76E37BD8" w14:textId="77777777" w:rsidR="0090624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10131564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472863FC" w14:textId="77777777" w:rsidR="0090624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73909F66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0E3FF8A1" w14:textId="77777777" w:rsidR="0090624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4731F39B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625B6736" w14:textId="77777777" w:rsidR="0090624D" w:rsidRPr="00532B7E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</w:p>
        </w:tc>
      </w:tr>
      <w:tr w:rsidR="0090624D" w:rsidRPr="002A0451" w14:paraId="0129FF68" w14:textId="77777777" w:rsidTr="00D0109E">
        <w:tc>
          <w:tcPr>
            <w:tcW w:w="2296" w:type="pct"/>
            <w:shd w:val="clear" w:color="auto" w:fill="auto"/>
          </w:tcPr>
          <w:p w14:paraId="15E1FA49" w14:textId="3E41FF4C" w:rsidR="0090624D" w:rsidRPr="00746BCA" w:rsidRDefault="0090624D" w:rsidP="0090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46BCA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194B79D2" w14:textId="77777777" w:rsidR="0090624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8" w:right="160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7F8D22B6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64798D83" w14:textId="77777777" w:rsidR="0090624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2636BBEC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1CD424B4" w14:textId="77777777" w:rsidR="0090624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1190CA4F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7AAE0606" w14:textId="77777777" w:rsidR="0090624D" w:rsidRPr="00532B7E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</w:p>
        </w:tc>
      </w:tr>
      <w:tr w:rsidR="0090624D" w:rsidRPr="002A0451" w14:paraId="6037DFFD" w14:textId="77777777" w:rsidTr="00D0109E">
        <w:tc>
          <w:tcPr>
            <w:tcW w:w="2296" w:type="pct"/>
            <w:shd w:val="clear" w:color="auto" w:fill="auto"/>
          </w:tcPr>
          <w:p w14:paraId="487EEE8A" w14:textId="04EBCD6C" w:rsidR="0090624D" w:rsidRPr="00746BCA" w:rsidRDefault="0090624D" w:rsidP="0090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657D63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48920983" w14:textId="4A4F8C18" w:rsidR="0090624D" w:rsidRDefault="004901F7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8" w:right="160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268</w:t>
            </w:r>
          </w:p>
        </w:tc>
        <w:tc>
          <w:tcPr>
            <w:tcW w:w="145" w:type="pct"/>
            <w:vAlign w:val="bottom"/>
          </w:tcPr>
          <w:p w14:paraId="2583B737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49187D8A" w14:textId="261F163D" w:rsidR="0090624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4B94F8B0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2D1564CF" w14:textId="11A4DEC8" w:rsidR="0090624D" w:rsidRPr="0049093C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28C9301E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4947BD59" w14:textId="7D03501B" w:rsidR="0090624D" w:rsidRPr="0049093C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-</w:t>
            </w:r>
          </w:p>
        </w:tc>
      </w:tr>
      <w:tr w:rsidR="0090624D" w:rsidRPr="002A0451" w14:paraId="2817E2DC" w14:textId="77777777" w:rsidTr="00AE0346">
        <w:tc>
          <w:tcPr>
            <w:tcW w:w="2296" w:type="pct"/>
            <w:shd w:val="clear" w:color="auto" w:fill="auto"/>
          </w:tcPr>
          <w:p w14:paraId="4A726011" w14:textId="03251785" w:rsidR="0090624D" w:rsidRPr="00746BCA" w:rsidRDefault="0090624D" w:rsidP="0090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46BCA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20DC48B7" w14:textId="3AA6BA4F" w:rsidR="0090624D" w:rsidRDefault="004901F7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8" w:right="160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9</w:t>
            </w:r>
            <w:r w:rsidR="0090624D">
              <w:rPr>
                <w:rFonts w:asciiTheme="majorHAnsi" w:hAnsiTheme="majorHAnsi" w:cstheme="majorHAnsi"/>
                <w:sz w:val="30"/>
                <w:szCs w:val="30"/>
              </w:rPr>
              <w:t>,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481</w:t>
            </w:r>
          </w:p>
        </w:tc>
        <w:tc>
          <w:tcPr>
            <w:tcW w:w="145" w:type="pct"/>
            <w:vAlign w:val="bottom"/>
          </w:tcPr>
          <w:p w14:paraId="3DDE5478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155B5E15" w14:textId="5064D0A9" w:rsidR="0090624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91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6D3500FA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25735D40" w14:textId="46A5D463" w:rsidR="0090624D" w:rsidRPr="0049093C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55CD1F6A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393B0411" w14:textId="62D1B081" w:rsidR="0090624D" w:rsidRPr="0049093C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7D5B23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90624D" w:rsidRPr="002A0451" w14:paraId="3E7C81B9" w14:textId="77777777" w:rsidTr="00AE0346">
        <w:tc>
          <w:tcPr>
            <w:tcW w:w="2296" w:type="pct"/>
            <w:shd w:val="clear" w:color="auto" w:fill="auto"/>
          </w:tcPr>
          <w:p w14:paraId="7EAFA9A9" w14:textId="216D3D33" w:rsidR="0090624D" w:rsidRPr="00746BCA" w:rsidRDefault="0090624D" w:rsidP="0090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46BCA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340CAC4F" w14:textId="796CB2FC" w:rsidR="0090624D" w:rsidRDefault="004901F7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8" w:right="160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315</w:t>
            </w:r>
          </w:p>
        </w:tc>
        <w:tc>
          <w:tcPr>
            <w:tcW w:w="145" w:type="pct"/>
            <w:vAlign w:val="bottom"/>
          </w:tcPr>
          <w:p w14:paraId="653B2C89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2A287BCE" w14:textId="626AE5B3" w:rsidR="0090624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17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6E226739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38DEEA4C" w14:textId="39FAF7A4" w:rsidR="0090624D" w:rsidRPr="0049093C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5ACF315C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59A588C3" w14:textId="6BFB32D4" w:rsidR="0090624D" w:rsidRPr="0049093C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/>
              <w:rPr>
                <w:rFonts w:asciiTheme="majorHAnsi" w:hAnsiTheme="majorHAnsi" w:cstheme="majorHAnsi"/>
                <w:sz w:val="30"/>
                <w:szCs w:val="30"/>
              </w:rPr>
            </w:pPr>
            <w:r w:rsidRPr="0049093C">
              <w:rPr>
                <w:rFonts w:asciiTheme="majorHAnsi" w:hAnsiTheme="majorHAnsi" w:cstheme="majorHAnsi"/>
                <w:sz w:val="30"/>
                <w:szCs w:val="30"/>
              </w:rPr>
              <w:t>17</w:t>
            </w:r>
          </w:p>
        </w:tc>
      </w:tr>
      <w:tr w:rsidR="0090624D" w:rsidRPr="002A0451" w14:paraId="615C67BF" w14:textId="77777777" w:rsidTr="00AE0346">
        <w:tc>
          <w:tcPr>
            <w:tcW w:w="2296" w:type="pct"/>
            <w:shd w:val="clear" w:color="auto" w:fill="auto"/>
          </w:tcPr>
          <w:p w14:paraId="2B014BEE" w14:textId="3104FFCD" w:rsidR="0090624D" w:rsidRPr="00746BCA" w:rsidRDefault="0090624D" w:rsidP="0090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46BCA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6BCAA986" w14:textId="27D62727" w:rsidR="0090624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8" w:right="160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275</w:t>
            </w:r>
          </w:p>
        </w:tc>
        <w:tc>
          <w:tcPr>
            <w:tcW w:w="145" w:type="pct"/>
            <w:vAlign w:val="bottom"/>
          </w:tcPr>
          <w:p w14:paraId="58D65F22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330C7318" w14:textId="5DA8C82D" w:rsidR="0090624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230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7FA82E17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71FD2868" w14:textId="2F144B5A" w:rsidR="0090624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49093C">
              <w:rPr>
                <w:rFonts w:asciiTheme="majorHAnsi" w:hAnsiTheme="majorHAnsi" w:cstheme="majorHAnsi"/>
                <w:sz w:val="30"/>
                <w:szCs w:val="30"/>
              </w:rPr>
              <w:t>275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180407F5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6DB20450" w14:textId="389B8FD7" w:rsidR="0090624D" w:rsidRPr="0049093C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/>
              <w:rPr>
                <w:rFonts w:asciiTheme="majorHAnsi" w:hAnsiTheme="majorHAnsi" w:cstheme="majorHAnsi"/>
                <w:sz w:val="30"/>
                <w:szCs w:val="30"/>
              </w:rPr>
            </w:pPr>
            <w:r w:rsidRPr="0049093C">
              <w:rPr>
                <w:rFonts w:asciiTheme="majorHAnsi" w:hAnsiTheme="majorHAnsi" w:cstheme="majorHAnsi"/>
                <w:sz w:val="30"/>
                <w:szCs w:val="30"/>
              </w:rPr>
              <w:t>230</w:t>
            </w:r>
          </w:p>
        </w:tc>
      </w:tr>
      <w:tr w:rsidR="0090624D" w:rsidRPr="002A0451" w14:paraId="31BE5C01" w14:textId="77777777" w:rsidTr="00AE0346">
        <w:tc>
          <w:tcPr>
            <w:tcW w:w="2296" w:type="pct"/>
            <w:shd w:val="clear" w:color="auto" w:fill="auto"/>
          </w:tcPr>
          <w:p w14:paraId="2F9477BB" w14:textId="0DBF7947" w:rsidR="0090624D" w:rsidRPr="00746BCA" w:rsidRDefault="0090624D" w:rsidP="0090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46BCA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6DC1FB3A" w14:textId="5C8A6B2C" w:rsidR="0090624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8" w:right="160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</w:t>
            </w:r>
            <w:r w:rsidR="004901F7">
              <w:rPr>
                <w:rFonts w:asciiTheme="majorHAnsi" w:hAnsiTheme="majorHAnsi" w:cstheme="majorHAnsi"/>
                <w:sz w:val="30"/>
                <w:szCs w:val="30"/>
              </w:rPr>
              <w:t>86</w:t>
            </w:r>
          </w:p>
        </w:tc>
        <w:tc>
          <w:tcPr>
            <w:tcW w:w="145" w:type="pct"/>
            <w:vAlign w:val="bottom"/>
          </w:tcPr>
          <w:p w14:paraId="45CFC60C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4EED9C71" w14:textId="583803F6" w:rsidR="0090624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9,246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0C976BFA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28160FE4" w14:textId="77FCDB64" w:rsidR="0090624D" w:rsidRPr="0049093C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16C6EE6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67E75BEC" w14:textId="3A79822A" w:rsidR="0090624D" w:rsidRPr="0049093C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7D5B23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90624D" w:rsidRPr="002A0451" w14:paraId="385CE0C0" w14:textId="77777777" w:rsidTr="00EF61FA">
        <w:tc>
          <w:tcPr>
            <w:tcW w:w="2296" w:type="pct"/>
            <w:shd w:val="clear" w:color="auto" w:fill="auto"/>
          </w:tcPr>
          <w:p w14:paraId="191F1E3B" w14:textId="62836264" w:rsidR="0090624D" w:rsidRPr="00746BCA" w:rsidRDefault="0090624D" w:rsidP="0090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46BCA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59D772A2" w14:textId="65628E10" w:rsidR="0090624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8" w:right="160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229</w:t>
            </w:r>
          </w:p>
        </w:tc>
        <w:tc>
          <w:tcPr>
            <w:tcW w:w="145" w:type="pct"/>
            <w:vAlign w:val="bottom"/>
          </w:tcPr>
          <w:p w14:paraId="39558958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2182BC4D" w14:textId="10F0DFB2" w:rsidR="0090624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1,869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2F7EACD1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29B89569" w14:textId="03C26804" w:rsidR="0090624D" w:rsidRPr="0049093C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29489B90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6184A28D" w14:textId="541D0558" w:rsidR="0090624D" w:rsidRPr="0049093C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7D5B23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90624D" w:rsidRPr="002A0451" w14:paraId="1EF0CEEA" w14:textId="77777777" w:rsidTr="00EF61FA">
        <w:tc>
          <w:tcPr>
            <w:tcW w:w="2296" w:type="pct"/>
            <w:shd w:val="clear" w:color="auto" w:fill="auto"/>
          </w:tcPr>
          <w:p w14:paraId="108B4647" w14:textId="7862DB08" w:rsidR="0090624D" w:rsidRPr="00746BCA" w:rsidRDefault="0090624D" w:rsidP="0090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46BCA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4A13D886" w14:textId="0379A87D" w:rsidR="0090624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8" w:right="160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866</w:t>
            </w:r>
          </w:p>
        </w:tc>
        <w:tc>
          <w:tcPr>
            <w:tcW w:w="145" w:type="pct"/>
            <w:vAlign w:val="bottom"/>
          </w:tcPr>
          <w:p w14:paraId="76667880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5429AEF3" w14:textId="6D416A25" w:rsidR="0090624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503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5E298235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7975149A" w14:textId="01920A20" w:rsidR="0090624D" w:rsidRPr="0049093C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1BA4409F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074FE42A" w14:textId="5A9B2AB1" w:rsidR="0090624D" w:rsidRPr="0049093C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7D5B23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90624D" w:rsidRPr="002A0451" w14:paraId="42310292" w14:textId="77777777" w:rsidTr="00EF61FA">
        <w:tc>
          <w:tcPr>
            <w:tcW w:w="2296" w:type="pct"/>
            <w:shd w:val="clear" w:color="auto" w:fill="auto"/>
          </w:tcPr>
          <w:p w14:paraId="21CF9EF0" w14:textId="77777777" w:rsidR="0090624D" w:rsidRPr="00746BCA" w:rsidRDefault="0090624D" w:rsidP="0090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35111A8E" w14:textId="77777777" w:rsidR="0090624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8" w:right="160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6C348A5B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36ACBDEB" w14:textId="77777777" w:rsidR="0090624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1BFEB9C3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16293C11" w14:textId="77777777" w:rsidR="0090624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46F223EE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52592D70" w14:textId="77777777" w:rsidR="0090624D" w:rsidRPr="007D5B23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90624D" w:rsidRPr="002A0451" w14:paraId="2C298FDB" w14:textId="77777777" w:rsidTr="00125496">
        <w:tc>
          <w:tcPr>
            <w:tcW w:w="2296" w:type="pct"/>
            <w:shd w:val="clear" w:color="auto" w:fill="auto"/>
          </w:tcPr>
          <w:p w14:paraId="4DFC001A" w14:textId="53CD1BF6" w:rsidR="0090624D" w:rsidRPr="00746BCA" w:rsidRDefault="0090624D" w:rsidP="0090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46BCA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579CBDDC" w14:textId="77777777" w:rsidR="0090624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8" w:right="160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332C87A6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4E5CC644" w14:textId="77777777" w:rsidR="0090624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582F0C2C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1FF2DC49" w14:textId="77777777" w:rsidR="0090624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42F9B05D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7FEFC370" w14:textId="77777777" w:rsidR="0090624D" w:rsidRPr="007D5B23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90624D" w:rsidRPr="0049093C" w14:paraId="39DAC518" w14:textId="77777777" w:rsidTr="00125496">
        <w:tc>
          <w:tcPr>
            <w:tcW w:w="2296" w:type="pct"/>
            <w:shd w:val="clear" w:color="auto" w:fill="auto"/>
          </w:tcPr>
          <w:p w14:paraId="044703BA" w14:textId="7EB67BCA" w:rsidR="0090624D" w:rsidRPr="00746BCA" w:rsidRDefault="0090624D" w:rsidP="0090624D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46BCA">
              <w:rPr>
                <w:rFonts w:asciiTheme="majorHAnsi" w:hAnsiTheme="majorHAnsi" w:cstheme="majorHAnsi"/>
                <w:sz w:val="30"/>
                <w:szCs w:val="30"/>
                <w:cs/>
              </w:rPr>
              <w:t>ค่าตอบแทนผู้บริหารสำคัญ</w:t>
            </w:r>
            <w:r w:rsidRPr="0049093C">
              <w:rPr>
                <w:rFonts w:asciiTheme="majorHAnsi" w:hAnsiTheme="majorHAnsi" w:cstheme="majorHAnsi"/>
                <w:sz w:val="30"/>
                <w:szCs w:val="30"/>
              </w:rPr>
              <w:t xml:space="preserve"> </w:t>
            </w:r>
            <w:r w:rsidRPr="0049093C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3366A82D" w14:textId="77777777" w:rsidR="0090624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044E8345" w14:textId="77777777" w:rsidR="0090624D" w:rsidRPr="002A0451" w:rsidRDefault="0090624D" w:rsidP="0090624D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530E9507" w14:textId="77777777" w:rsidR="0090624D" w:rsidRDefault="0090624D" w:rsidP="0090624D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717818C3" w14:textId="77777777" w:rsidR="0090624D" w:rsidRPr="002A0451" w:rsidRDefault="0090624D" w:rsidP="0090624D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275AEE46" w14:textId="77777777" w:rsidR="0090624D" w:rsidRPr="0049093C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6673A99A" w14:textId="77777777" w:rsidR="0090624D" w:rsidRPr="002A0451" w:rsidRDefault="0090624D" w:rsidP="0090624D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7E3E5F4B" w14:textId="77777777" w:rsidR="0090624D" w:rsidRPr="007D5B23" w:rsidRDefault="0090624D" w:rsidP="0090624D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90624D" w:rsidRPr="0049093C" w14:paraId="6118DE98" w14:textId="77777777" w:rsidTr="008539A6">
        <w:tc>
          <w:tcPr>
            <w:tcW w:w="2296" w:type="pct"/>
            <w:shd w:val="clear" w:color="auto" w:fill="auto"/>
          </w:tcPr>
          <w:p w14:paraId="15927790" w14:textId="4B75A3C6" w:rsidR="0090624D" w:rsidRPr="00746BCA" w:rsidRDefault="0090624D" w:rsidP="0090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46BCA">
              <w:rPr>
                <w:rFonts w:asciiTheme="majorHAnsi" w:hAnsiTheme="majorHAnsi" w:cstheme="majorHAns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2F018AF5" w14:textId="4B3FC7B1" w:rsidR="0090624D" w:rsidRDefault="004901F7" w:rsidP="00351C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129,641</w:t>
            </w:r>
          </w:p>
        </w:tc>
        <w:tc>
          <w:tcPr>
            <w:tcW w:w="145" w:type="pct"/>
            <w:vAlign w:val="bottom"/>
          </w:tcPr>
          <w:p w14:paraId="693CA2F5" w14:textId="77777777" w:rsidR="0090624D" w:rsidRPr="002A0451" w:rsidRDefault="0090624D" w:rsidP="0090624D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5644758E" w14:textId="5E888EC2" w:rsidR="0090624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200,412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1B5EBFA6" w14:textId="77777777" w:rsidR="0090624D" w:rsidRPr="002A0451" w:rsidRDefault="0090624D" w:rsidP="0090624D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1CEB0ED6" w14:textId="3A576420" w:rsidR="0090624D" w:rsidRPr="0049093C" w:rsidRDefault="004901F7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  <w:r>
              <w:rPr>
                <w:rFonts w:asciiTheme="majorHAnsi" w:hAnsiTheme="majorHAnsi"/>
                <w:sz w:val="30"/>
                <w:szCs w:val="30"/>
              </w:rPr>
              <w:t>48</w:t>
            </w:r>
            <w:r w:rsidR="0090624D">
              <w:rPr>
                <w:rFonts w:asciiTheme="majorHAnsi" w:hAnsiTheme="majorHAnsi"/>
                <w:sz w:val="30"/>
                <w:szCs w:val="30"/>
              </w:rPr>
              <w:t>,</w:t>
            </w:r>
            <w:r>
              <w:rPr>
                <w:rFonts w:asciiTheme="majorHAnsi" w:hAnsiTheme="majorHAnsi"/>
                <w:sz w:val="30"/>
                <w:szCs w:val="30"/>
              </w:rPr>
              <w:t>992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0A4DED2" w14:textId="77777777" w:rsidR="0090624D" w:rsidRPr="002A0451" w:rsidRDefault="0090624D" w:rsidP="0090624D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5004BECF" w14:textId="37D99652" w:rsidR="0090624D" w:rsidRPr="007D5B23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100,814</w:t>
            </w:r>
          </w:p>
        </w:tc>
      </w:tr>
      <w:tr w:rsidR="0090624D" w:rsidRPr="0049093C" w14:paraId="3AF694E0" w14:textId="77777777" w:rsidTr="008539A6">
        <w:tc>
          <w:tcPr>
            <w:tcW w:w="2296" w:type="pct"/>
            <w:shd w:val="clear" w:color="auto" w:fill="auto"/>
          </w:tcPr>
          <w:p w14:paraId="49D69F19" w14:textId="3168AC92" w:rsidR="0090624D" w:rsidRPr="00746BCA" w:rsidRDefault="0090624D" w:rsidP="0090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46BCA">
              <w:rPr>
                <w:rFonts w:asciiTheme="majorHAnsi" w:hAnsiTheme="majorHAnsi" w:cstheme="majorHAns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27120" w14:textId="68D21B42" w:rsidR="0090624D" w:rsidRDefault="004901F7" w:rsidP="00351C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1,513</w:t>
            </w:r>
          </w:p>
        </w:tc>
        <w:tc>
          <w:tcPr>
            <w:tcW w:w="145" w:type="pct"/>
            <w:vAlign w:val="bottom"/>
          </w:tcPr>
          <w:p w14:paraId="77DAB9CE" w14:textId="77777777" w:rsidR="0090624D" w:rsidRPr="002A0451" w:rsidRDefault="0090624D" w:rsidP="0090624D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1D17043B" w14:textId="17B11C48" w:rsidR="0090624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2,541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170A1098" w14:textId="77777777" w:rsidR="0090624D" w:rsidRPr="002A0451" w:rsidRDefault="0090624D" w:rsidP="0090624D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2B63CB" w14:textId="0BC4B3B5" w:rsidR="0090624D" w:rsidRPr="0049093C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  <w:r>
              <w:rPr>
                <w:rFonts w:asciiTheme="majorHAnsi" w:hAnsiTheme="majorHAnsi"/>
                <w:sz w:val="30"/>
                <w:szCs w:val="30"/>
              </w:rPr>
              <w:t>1,020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33A05503" w14:textId="77777777" w:rsidR="0090624D" w:rsidRPr="002A0451" w:rsidRDefault="0090624D" w:rsidP="0090624D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EA2E15" w14:textId="0096B553" w:rsidR="0090624D" w:rsidRPr="007D5B23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1,020</w:t>
            </w:r>
          </w:p>
        </w:tc>
      </w:tr>
      <w:tr w:rsidR="0090624D" w:rsidRPr="0049093C" w14:paraId="4651C924" w14:textId="77777777" w:rsidTr="008539A6">
        <w:tc>
          <w:tcPr>
            <w:tcW w:w="2296" w:type="pct"/>
            <w:shd w:val="clear" w:color="auto" w:fill="auto"/>
          </w:tcPr>
          <w:p w14:paraId="56DF73AD" w14:textId="4A9E409F" w:rsidR="0090624D" w:rsidRPr="00746BCA" w:rsidRDefault="0090624D" w:rsidP="0090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46BCA">
              <w:rPr>
                <w:rFonts w:asciiTheme="majorHAnsi" w:hAnsiTheme="majorHAnsi" w:cstheme="majorHAns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658B4A" w14:textId="572B1157" w:rsidR="0090624D" w:rsidRDefault="004901F7" w:rsidP="00351C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131,154</w:t>
            </w:r>
          </w:p>
        </w:tc>
        <w:tc>
          <w:tcPr>
            <w:tcW w:w="145" w:type="pct"/>
            <w:vAlign w:val="bottom"/>
          </w:tcPr>
          <w:p w14:paraId="339D6EC0" w14:textId="77777777" w:rsidR="0090624D" w:rsidRPr="002A0451" w:rsidRDefault="0090624D" w:rsidP="0090624D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AE7F90" w14:textId="3421E5BC" w:rsidR="0090624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202,953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7660798C" w14:textId="77777777" w:rsidR="0090624D" w:rsidRPr="002A0451" w:rsidRDefault="0090624D" w:rsidP="0090624D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23DF93" w14:textId="61C2AC23" w:rsidR="0090624D" w:rsidRPr="0049093C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  <w:r>
              <w:rPr>
                <w:rFonts w:asciiTheme="majorHAnsi" w:hAnsiTheme="majorHAnsi"/>
                <w:sz w:val="30"/>
                <w:szCs w:val="30"/>
              </w:rPr>
              <w:t>5</w:t>
            </w:r>
            <w:r w:rsidR="004901F7">
              <w:rPr>
                <w:rFonts w:asciiTheme="majorHAnsi" w:hAnsiTheme="majorHAnsi"/>
                <w:sz w:val="30"/>
                <w:szCs w:val="30"/>
              </w:rPr>
              <w:t>0</w:t>
            </w:r>
            <w:r>
              <w:rPr>
                <w:rFonts w:asciiTheme="majorHAnsi" w:hAnsiTheme="majorHAnsi"/>
                <w:sz w:val="30"/>
                <w:szCs w:val="30"/>
              </w:rPr>
              <w:t>,</w:t>
            </w:r>
            <w:r w:rsidR="004901F7">
              <w:rPr>
                <w:rFonts w:asciiTheme="majorHAnsi" w:hAnsiTheme="majorHAnsi"/>
                <w:sz w:val="30"/>
                <w:szCs w:val="30"/>
              </w:rPr>
              <w:t>012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1450402" w14:textId="77777777" w:rsidR="0090624D" w:rsidRPr="002A0451" w:rsidRDefault="0090624D" w:rsidP="0090624D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B7B96F" w14:textId="13772C33" w:rsidR="0090624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101,834</w:t>
            </w:r>
          </w:p>
        </w:tc>
      </w:tr>
      <w:tr w:rsidR="0090624D" w:rsidRPr="0049093C" w14:paraId="4F49D370" w14:textId="77777777" w:rsidTr="008539A6">
        <w:tc>
          <w:tcPr>
            <w:tcW w:w="2296" w:type="pct"/>
            <w:shd w:val="clear" w:color="auto" w:fill="auto"/>
          </w:tcPr>
          <w:p w14:paraId="5881714B" w14:textId="77777777" w:rsidR="0090624D" w:rsidRPr="00746BCA" w:rsidRDefault="0090624D" w:rsidP="0090624D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53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8E43B76" w14:textId="77777777" w:rsidR="0090624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66CA0950" w14:textId="77777777" w:rsidR="0090624D" w:rsidRPr="002A0451" w:rsidRDefault="0090624D" w:rsidP="0090624D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  <w:vAlign w:val="bottom"/>
          </w:tcPr>
          <w:p w14:paraId="6FD42E2E" w14:textId="77777777" w:rsidR="0090624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39FC9F09" w14:textId="77777777" w:rsidR="0090624D" w:rsidRPr="002A0451" w:rsidRDefault="0090624D" w:rsidP="0090624D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6DEDB8" w14:textId="77777777" w:rsidR="0090624D" w:rsidRPr="0049093C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33457054" w14:textId="77777777" w:rsidR="0090624D" w:rsidRPr="002A0451" w:rsidRDefault="0090624D" w:rsidP="0090624D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F3211C" w14:textId="77777777" w:rsidR="0090624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90624D" w:rsidRPr="0049093C" w14:paraId="5AC2898F" w14:textId="77777777" w:rsidTr="00125496">
        <w:tc>
          <w:tcPr>
            <w:tcW w:w="2296" w:type="pct"/>
            <w:shd w:val="clear" w:color="auto" w:fill="auto"/>
          </w:tcPr>
          <w:p w14:paraId="4E885CDC" w14:textId="0754B2F6" w:rsidR="0090624D" w:rsidRPr="00746BCA" w:rsidRDefault="0090624D" w:rsidP="0090624D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46BCA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บุคคล</w:t>
            </w:r>
            <w:r w:rsidRPr="00746BCA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หรือกิจการอื่น</w:t>
            </w:r>
            <w:r w:rsidRPr="00746BCA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605F446E" w14:textId="77777777" w:rsidR="0090624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41D10800" w14:textId="77777777" w:rsidR="0090624D" w:rsidRPr="002A0451" w:rsidRDefault="0090624D" w:rsidP="0090624D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0B2CD240" w14:textId="77777777" w:rsidR="0090624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518AAA74" w14:textId="77777777" w:rsidR="0090624D" w:rsidRPr="002A0451" w:rsidRDefault="0090624D" w:rsidP="0090624D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4FBA0FBD" w14:textId="77777777" w:rsidR="0090624D" w:rsidRPr="0049093C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2FFA9935" w14:textId="77777777" w:rsidR="0090624D" w:rsidRPr="002A0451" w:rsidRDefault="0090624D" w:rsidP="0090624D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3BD44E09" w14:textId="77777777" w:rsidR="0090624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90624D" w:rsidRPr="0049093C" w14:paraId="51350A6C" w14:textId="77777777" w:rsidTr="004D1A0B">
        <w:tc>
          <w:tcPr>
            <w:tcW w:w="2296" w:type="pct"/>
            <w:shd w:val="clear" w:color="auto" w:fill="auto"/>
          </w:tcPr>
          <w:p w14:paraId="4CEF55A5" w14:textId="44551E95" w:rsidR="0090624D" w:rsidRPr="00746BCA" w:rsidRDefault="0090624D" w:rsidP="0090624D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46BCA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14B56B6B" w14:textId="0E138A0B" w:rsidR="0090624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6,721</w:t>
            </w:r>
          </w:p>
        </w:tc>
        <w:tc>
          <w:tcPr>
            <w:tcW w:w="145" w:type="pct"/>
            <w:vAlign w:val="bottom"/>
          </w:tcPr>
          <w:p w14:paraId="0EE69E7F" w14:textId="77777777" w:rsidR="0090624D" w:rsidRPr="002A0451" w:rsidRDefault="0090624D" w:rsidP="0090624D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405B3193" w14:textId="1187ACEA" w:rsidR="0090624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2,741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05899A2A" w14:textId="77777777" w:rsidR="0090624D" w:rsidRPr="002A0451" w:rsidRDefault="0090624D" w:rsidP="0090624D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AEBF4DC" w14:textId="1D013A1E" w:rsidR="0090624D" w:rsidRPr="0049093C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191D46DC" w14:textId="77777777" w:rsidR="0090624D" w:rsidRPr="002A0451" w:rsidRDefault="0090624D" w:rsidP="0090624D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13341C79" w14:textId="531F51B6" w:rsidR="0090624D" w:rsidRPr="0049093C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Theme="minorBidi" w:hAnsiTheme="minorBidi" w:cstheme="minorBidi"/>
                <w:sz w:val="30"/>
                <w:szCs w:val="30"/>
              </w:rPr>
            </w:pPr>
            <w:r w:rsidRPr="004D2BEA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</w:tr>
      <w:tr w:rsidR="0090624D" w:rsidRPr="0049093C" w14:paraId="7EF6E42D" w14:textId="77777777" w:rsidTr="004D1A0B">
        <w:tc>
          <w:tcPr>
            <w:tcW w:w="2296" w:type="pct"/>
            <w:shd w:val="clear" w:color="auto" w:fill="auto"/>
          </w:tcPr>
          <w:p w14:paraId="5724F627" w14:textId="738E9186" w:rsidR="0090624D" w:rsidRPr="00746BCA" w:rsidRDefault="0090624D" w:rsidP="0090624D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46BCA">
              <w:rPr>
                <w:rFonts w:asciiTheme="majorHAnsi" w:hAnsiTheme="majorHAns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40042630" w14:textId="5A2240F0" w:rsidR="0090624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140</w:t>
            </w:r>
          </w:p>
        </w:tc>
        <w:tc>
          <w:tcPr>
            <w:tcW w:w="145" w:type="pct"/>
            <w:vAlign w:val="bottom"/>
          </w:tcPr>
          <w:p w14:paraId="7A39C81D" w14:textId="77777777" w:rsidR="0090624D" w:rsidRPr="002A0451" w:rsidRDefault="0090624D" w:rsidP="0090624D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15BF0815" w14:textId="096455A5" w:rsidR="0090624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77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5CA5D7BB" w14:textId="77777777" w:rsidR="0090624D" w:rsidRPr="002A0451" w:rsidRDefault="0090624D" w:rsidP="0090624D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152136C" w14:textId="6936609F" w:rsidR="0090624D" w:rsidRPr="0049093C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24C0050E" w14:textId="77777777" w:rsidR="0090624D" w:rsidRPr="002A0451" w:rsidRDefault="0090624D" w:rsidP="0090624D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758EB65C" w14:textId="6625B11D" w:rsidR="0090624D" w:rsidRPr="0049093C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Theme="minorBidi" w:hAnsiTheme="minorBidi" w:cstheme="minorBidi"/>
                <w:sz w:val="30"/>
                <w:szCs w:val="30"/>
              </w:rPr>
            </w:pPr>
            <w:r w:rsidRPr="004D2BEA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</w:tr>
      <w:tr w:rsidR="0090624D" w:rsidRPr="0049093C" w14:paraId="28C447F0" w14:textId="77777777" w:rsidTr="004D1A0B">
        <w:tc>
          <w:tcPr>
            <w:tcW w:w="2296" w:type="pct"/>
            <w:shd w:val="clear" w:color="auto" w:fill="auto"/>
          </w:tcPr>
          <w:p w14:paraId="454DF36F" w14:textId="4F08A151" w:rsidR="0090624D" w:rsidRPr="00746BCA" w:rsidRDefault="0090624D" w:rsidP="0090624D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2A0451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5A80C017" w14:textId="19217CF7" w:rsidR="0090624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608</w:t>
            </w:r>
          </w:p>
        </w:tc>
        <w:tc>
          <w:tcPr>
            <w:tcW w:w="145" w:type="pct"/>
            <w:vAlign w:val="bottom"/>
          </w:tcPr>
          <w:p w14:paraId="1856193C" w14:textId="77777777" w:rsidR="0090624D" w:rsidRPr="002A0451" w:rsidRDefault="0090624D" w:rsidP="0090624D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3A12D555" w14:textId="34C3CFB8" w:rsidR="0090624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2,687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7F8F031A" w14:textId="77777777" w:rsidR="0090624D" w:rsidRPr="002A0451" w:rsidRDefault="0090624D" w:rsidP="0090624D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C770BDC" w14:textId="5704A454" w:rsidR="0090624D" w:rsidRPr="0049093C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488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6E0EC3DF" w14:textId="77777777" w:rsidR="0090624D" w:rsidRPr="002A0451" w:rsidRDefault="0090624D" w:rsidP="0090624D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477D30C1" w14:textId="6821063A" w:rsidR="0090624D" w:rsidRPr="0049093C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Theme="minorBidi" w:hAnsiTheme="minorBidi" w:cstheme="minorBidi"/>
                <w:sz w:val="30"/>
                <w:szCs w:val="30"/>
              </w:rPr>
            </w:pPr>
            <w:r w:rsidRPr="004D2BEA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</w:tr>
      <w:tr w:rsidR="0090624D" w:rsidRPr="0049093C" w14:paraId="028A9976" w14:textId="77777777" w:rsidTr="004D1A0B">
        <w:tc>
          <w:tcPr>
            <w:tcW w:w="2296" w:type="pct"/>
            <w:shd w:val="clear" w:color="auto" w:fill="auto"/>
          </w:tcPr>
          <w:p w14:paraId="6A37831A" w14:textId="55F8C57F" w:rsidR="0090624D" w:rsidRPr="00746BCA" w:rsidRDefault="0090624D" w:rsidP="0090624D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2A0451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6EAD5B01" w14:textId="6CF757E0" w:rsidR="0090624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3,643</w:t>
            </w:r>
          </w:p>
        </w:tc>
        <w:tc>
          <w:tcPr>
            <w:tcW w:w="145" w:type="pct"/>
            <w:vAlign w:val="bottom"/>
          </w:tcPr>
          <w:p w14:paraId="0B89180C" w14:textId="77777777" w:rsidR="0090624D" w:rsidRPr="002A0451" w:rsidRDefault="0090624D" w:rsidP="0090624D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256C4061" w14:textId="57AE3E72" w:rsidR="0090624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3,226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44EE8FAC" w14:textId="77777777" w:rsidR="0090624D" w:rsidRPr="002A0451" w:rsidRDefault="0090624D" w:rsidP="0090624D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F0A8970" w14:textId="529E8237" w:rsidR="0090624D" w:rsidRPr="0049093C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224739E6" w14:textId="77777777" w:rsidR="0090624D" w:rsidRPr="002A0451" w:rsidRDefault="0090624D" w:rsidP="0090624D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2184E67A" w14:textId="25F659EA" w:rsidR="0090624D" w:rsidRPr="0049093C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Theme="minorBidi" w:hAnsiTheme="minorBidi" w:cstheme="minorBidi"/>
                <w:sz w:val="30"/>
                <w:szCs w:val="30"/>
              </w:rPr>
            </w:pPr>
            <w:r w:rsidRPr="004D2BEA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</w:tr>
      <w:tr w:rsidR="0090624D" w:rsidRPr="0049093C" w14:paraId="0185F3F0" w14:textId="77777777" w:rsidTr="004D1A0B">
        <w:tc>
          <w:tcPr>
            <w:tcW w:w="2296" w:type="pct"/>
            <w:shd w:val="clear" w:color="auto" w:fill="auto"/>
          </w:tcPr>
          <w:p w14:paraId="03C4EBDE" w14:textId="6CE43CDD" w:rsidR="0090624D" w:rsidRPr="002A0451" w:rsidRDefault="0090624D" w:rsidP="0090624D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2A0451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34994BBD" w14:textId="0AFFEC11" w:rsidR="0090624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24,313</w:t>
            </w:r>
          </w:p>
        </w:tc>
        <w:tc>
          <w:tcPr>
            <w:tcW w:w="145" w:type="pct"/>
            <w:vAlign w:val="bottom"/>
          </w:tcPr>
          <w:p w14:paraId="77FB5773" w14:textId="77777777" w:rsidR="0090624D" w:rsidRPr="002A0451" w:rsidRDefault="0090624D" w:rsidP="0090624D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0056C3C4" w14:textId="170FEC5E" w:rsidR="0090624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1,875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1BA0DE24" w14:textId="77777777" w:rsidR="0090624D" w:rsidRPr="002A0451" w:rsidRDefault="0090624D" w:rsidP="0090624D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576DDCE" w14:textId="58EBA1B9" w:rsidR="0090624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24,313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3C27D7B7" w14:textId="77777777" w:rsidR="0090624D" w:rsidRPr="002A0451" w:rsidRDefault="0090624D" w:rsidP="0090624D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5F8B63F1" w14:textId="62A80C4C" w:rsidR="0090624D" w:rsidRPr="004D2BEA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Theme="minorBidi" w:hAnsiTheme="minorBidi" w:cstheme="minorBidi"/>
                <w:sz w:val="30"/>
                <w:szCs w:val="30"/>
              </w:rPr>
            </w:pPr>
            <w:r w:rsidRPr="004D2BEA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</w:tr>
      <w:tr w:rsidR="0090624D" w:rsidRPr="0049093C" w14:paraId="78E09DA0" w14:textId="77777777" w:rsidTr="000D5B7C">
        <w:tc>
          <w:tcPr>
            <w:tcW w:w="2296" w:type="pct"/>
            <w:shd w:val="clear" w:color="auto" w:fill="auto"/>
          </w:tcPr>
          <w:p w14:paraId="2422BD26" w14:textId="63ECB47F" w:rsidR="0090624D" w:rsidRPr="002A0451" w:rsidRDefault="0090624D" w:rsidP="0090624D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2A0451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63BF255B" w14:textId="0AD553C4" w:rsidR="0090624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29,655</w:t>
            </w:r>
          </w:p>
        </w:tc>
        <w:tc>
          <w:tcPr>
            <w:tcW w:w="145" w:type="pct"/>
            <w:vAlign w:val="bottom"/>
          </w:tcPr>
          <w:p w14:paraId="370909FF" w14:textId="77777777" w:rsidR="0090624D" w:rsidRPr="002A0451" w:rsidRDefault="0090624D" w:rsidP="0090624D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70D151BA" w14:textId="34FB41B2" w:rsidR="0090624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14,943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29394176" w14:textId="77777777" w:rsidR="0090624D" w:rsidRPr="002A0451" w:rsidRDefault="0090624D" w:rsidP="0090624D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14910D22" w14:textId="26142C0C" w:rsidR="0090624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28,390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1BB18CD9" w14:textId="77777777" w:rsidR="0090624D" w:rsidRPr="002A0451" w:rsidRDefault="0090624D" w:rsidP="0090624D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05751CDA" w14:textId="6EEA8ECA" w:rsidR="0090624D" w:rsidRPr="004D2BEA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14,943</w:t>
            </w:r>
          </w:p>
        </w:tc>
      </w:tr>
      <w:tr w:rsidR="0090624D" w:rsidRPr="0049093C" w14:paraId="057F3AA0" w14:textId="77777777" w:rsidTr="00221CE1">
        <w:tc>
          <w:tcPr>
            <w:tcW w:w="2296" w:type="pct"/>
            <w:shd w:val="clear" w:color="auto" w:fill="auto"/>
          </w:tcPr>
          <w:p w14:paraId="18657B38" w14:textId="294D623E" w:rsidR="0090624D" w:rsidRPr="002A0451" w:rsidRDefault="0090624D" w:rsidP="0090624D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2A0451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0834D5CF" w14:textId="18BEB18D" w:rsidR="0090624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90</w:t>
            </w:r>
          </w:p>
        </w:tc>
        <w:tc>
          <w:tcPr>
            <w:tcW w:w="145" w:type="pct"/>
            <w:vAlign w:val="bottom"/>
          </w:tcPr>
          <w:p w14:paraId="6DFB1E18" w14:textId="77777777" w:rsidR="0090624D" w:rsidRPr="002A0451" w:rsidRDefault="0090624D" w:rsidP="0090624D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55BE6BE3" w14:textId="66AE3D92" w:rsidR="0090624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2,749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053DD655" w14:textId="77777777" w:rsidR="0090624D" w:rsidRPr="002A0451" w:rsidRDefault="0090624D" w:rsidP="0090624D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30543FD0" w14:textId="457CF197" w:rsidR="0090624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2B20EC99" w14:textId="77777777" w:rsidR="0090624D" w:rsidRPr="002A0451" w:rsidRDefault="0090624D" w:rsidP="0090624D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292181D9" w14:textId="654D08BE" w:rsidR="0090624D" w:rsidRPr="0049093C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Theme="minorBidi" w:hAnsiTheme="minorBidi" w:cstheme="minorBidi"/>
                <w:sz w:val="30"/>
                <w:szCs w:val="30"/>
              </w:rPr>
            </w:pPr>
            <w:r w:rsidRPr="004D2BEA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</w:tr>
      <w:tr w:rsidR="0090624D" w:rsidRPr="0049093C" w14:paraId="3B176E03" w14:textId="77777777" w:rsidTr="00221CE1">
        <w:tc>
          <w:tcPr>
            <w:tcW w:w="2296" w:type="pct"/>
            <w:shd w:val="clear" w:color="auto" w:fill="auto"/>
          </w:tcPr>
          <w:p w14:paraId="241E9D72" w14:textId="6D67FA46" w:rsidR="0090624D" w:rsidRPr="002A0451" w:rsidRDefault="0090624D" w:rsidP="0090624D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458AF3D5" w14:textId="13BAC264" w:rsidR="0090624D" w:rsidRDefault="0050482F" w:rsidP="005048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  <w:r w:rsidRPr="001B336C">
              <w:rPr>
                <w:rFonts w:asciiTheme="majorHAnsi" w:hAnsiTheme="majorHAnsi" w:cstheme="majorHAnsi"/>
                <w:sz w:val="30"/>
                <w:szCs w:val="30"/>
              </w:rPr>
              <w:t>14,592</w:t>
            </w:r>
          </w:p>
        </w:tc>
        <w:tc>
          <w:tcPr>
            <w:tcW w:w="145" w:type="pct"/>
            <w:vAlign w:val="bottom"/>
          </w:tcPr>
          <w:p w14:paraId="7EB90EE9" w14:textId="77777777" w:rsidR="0090624D" w:rsidRPr="002A0451" w:rsidRDefault="0090624D" w:rsidP="0090624D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1C7E0D5D" w14:textId="5C93D4EA" w:rsidR="0090624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2AD3610F" w14:textId="77777777" w:rsidR="0090624D" w:rsidRPr="002A0451" w:rsidRDefault="0090624D" w:rsidP="0090624D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A3F3FBD" w14:textId="2E5BFC56" w:rsidR="0090624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931,889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377CED7C" w14:textId="77777777" w:rsidR="0090624D" w:rsidRPr="002A0451" w:rsidRDefault="0090624D" w:rsidP="0090624D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4EAF6DE3" w14:textId="19EC353A" w:rsidR="0090624D" w:rsidRPr="0049093C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</w:tr>
    </w:tbl>
    <w:p w14:paraId="0B3BC847" w14:textId="62574302" w:rsidR="00FE224B" w:rsidRPr="0049093C" w:rsidRDefault="00FE224B" w:rsidP="0049093C">
      <w:pPr>
        <w:tabs>
          <w:tab w:val="clear" w:pos="3515"/>
          <w:tab w:val="clear" w:pos="3742"/>
        </w:tabs>
        <w:ind w:left="-18" w:right="-138"/>
        <w:rPr>
          <w:rFonts w:asciiTheme="majorHAnsi" w:hAnsiTheme="majorHAnsi" w:cstheme="majorHAnsi"/>
          <w:sz w:val="30"/>
          <w:szCs w:val="30"/>
        </w:rPr>
      </w:pPr>
    </w:p>
    <w:p w14:paraId="5589FB0D" w14:textId="77777777" w:rsidR="00562D47" w:rsidRDefault="00562D47"/>
    <w:p w14:paraId="15DE7375" w14:textId="77777777" w:rsidR="00510141" w:rsidRDefault="00510141"/>
    <w:p w14:paraId="29677BDA" w14:textId="77777777" w:rsidR="00510141" w:rsidRDefault="00510141"/>
    <w:p w14:paraId="671F6910" w14:textId="77777777" w:rsidR="00510141" w:rsidRDefault="00510141"/>
    <w:p w14:paraId="362C15D2" w14:textId="77777777" w:rsidR="00510141" w:rsidRDefault="00510141"/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4"/>
        <w:gridCol w:w="1079"/>
        <w:gridCol w:w="251"/>
        <w:gridCol w:w="1125"/>
        <w:gridCol w:w="263"/>
        <w:gridCol w:w="1155"/>
        <w:gridCol w:w="266"/>
        <w:gridCol w:w="1086"/>
        <w:gridCol w:w="9"/>
      </w:tblGrid>
      <w:tr w:rsidR="00E149A5" w:rsidRPr="002A0451" w14:paraId="48D8CAF8" w14:textId="77777777" w:rsidTr="00FB5679">
        <w:trPr>
          <w:gridAfter w:val="1"/>
          <w:wAfter w:w="5" w:type="pct"/>
          <w:tblHeader/>
        </w:trPr>
        <w:tc>
          <w:tcPr>
            <w:tcW w:w="2209" w:type="pct"/>
          </w:tcPr>
          <w:p w14:paraId="4628AE81" w14:textId="77777777" w:rsidR="006352EC" w:rsidRPr="002A0451" w:rsidRDefault="006352E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2A0451">
              <w:rPr>
                <w:rFonts w:asciiTheme="majorHAnsi" w:hAnsiTheme="majorHAnsi" w:cs="Angsana New"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</w:t>
            </w:r>
          </w:p>
        </w:tc>
        <w:tc>
          <w:tcPr>
            <w:tcW w:w="1309" w:type="pct"/>
            <w:gridSpan w:val="3"/>
          </w:tcPr>
          <w:p w14:paraId="21BB55DE" w14:textId="77777777" w:rsidR="006352EC" w:rsidRPr="002A0451" w:rsidRDefault="00635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2A0451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0" w:type="pct"/>
          </w:tcPr>
          <w:p w14:paraId="2AD9F8AC" w14:textId="77777777" w:rsidR="006352EC" w:rsidRPr="002A0451" w:rsidRDefault="00635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37" w:type="pct"/>
            <w:gridSpan w:val="3"/>
          </w:tcPr>
          <w:p w14:paraId="07259BDB" w14:textId="77777777" w:rsidR="006352EC" w:rsidRPr="002A0451" w:rsidRDefault="00635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B5679" w:rsidRPr="002A0451" w14:paraId="2F228F8C" w14:textId="77777777" w:rsidTr="00507E3C">
        <w:trPr>
          <w:gridAfter w:val="1"/>
          <w:wAfter w:w="5" w:type="pct"/>
          <w:tblHeader/>
        </w:trPr>
        <w:tc>
          <w:tcPr>
            <w:tcW w:w="2209" w:type="pct"/>
          </w:tcPr>
          <w:p w14:paraId="3FEF5E97" w14:textId="52BAA205" w:rsidR="00FB5679" w:rsidRPr="002A0451" w:rsidRDefault="00FB5679" w:rsidP="00FB5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7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 w:rsidRPr="002A0451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2A0451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75" w:type="pct"/>
          </w:tcPr>
          <w:p w14:paraId="5D0CA02B" w14:textId="7B09F44E" w:rsidR="00FB5679" w:rsidRPr="002A0451" w:rsidRDefault="00FB5679" w:rsidP="00FB5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3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0</w:t>
            </w:r>
            <w:r w:rsidRPr="002A0451"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4" w:type="pct"/>
          </w:tcPr>
          <w:p w14:paraId="48697F3E" w14:textId="77777777" w:rsidR="00FB5679" w:rsidRPr="002A0451" w:rsidRDefault="00FB5679" w:rsidP="00FB5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0" w:type="pct"/>
          </w:tcPr>
          <w:p w14:paraId="12433D66" w14:textId="70ADB5F9" w:rsidR="00FB5679" w:rsidRPr="002A0451" w:rsidRDefault="00FB5679" w:rsidP="00FB5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A045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0" w:type="pct"/>
          </w:tcPr>
          <w:p w14:paraId="38973DA8" w14:textId="77777777" w:rsidR="00FB5679" w:rsidRPr="002A0451" w:rsidRDefault="00FB5679" w:rsidP="00FB5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16" w:type="pct"/>
          </w:tcPr>
          <w:p w14:paraId="1D253A70" w14:textId="51542B6C" w:rsidR="00FB5679" w:rsidRPr="002A0451" w:rsidRDefault="00FB5679" w:rsidP="00FB5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3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0</w:t>
            </w:r>
            <w:r w:rsidRPr="002A0451"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2" w:type="pct"/>
          </w:tcPr>
          <w:p w14:paraId="383F9D73" w14:textId="77777777" w:rsidR="00FB5679" w:rsidRPr="002A0451" w:rsidRDefault="00FB5679" w:rsidP="00FB5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B88188B" w14:textId="775E3300" w:rsidR="00FB5679" w:rsidRPr="002A0451" w:rsidRDefault="00FB5679" w:rsidP="00FB5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A045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9E2447" w:rsidRPr="002A0451" w14:paraId="0D758FF2" w14:textId="77777777" w:rsidTr="00507E3C">
        <w:trPr>
          <w:gridAfter w:val="1"/>
          <w:wAfter w:w="5" w:type="pct"/>
          <w:tblHeader/>
        </w:trPr>
        <w:tc>
          <w:tcPr>
            <w:tcW w:w="2209" w:type="pct"/>
          </w:tcPr>
          <w:p w14:paraId="5BE9BBDC" w14:textId="77777777" w:rsidR="009E2447" w:rsidRPr="002A0451" w:rsidRDefault="009E2447" w:rsidP="009E2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5" w:type="pct"/>
          </w:tcPr>
          <w:p w14:paraId="30D8C422" w14:textId="546E05BA" w:rsidR="009E2447" w:rsidRPr="002A0451" w:rsidRDefault="00360689" w:rsidP="009E2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 w:rsidR="009E2447" w:rsidRPr="002A0451">
              <w:rPr>
                <w:rFonts w:asciiTheme="majorHAnsi" w:hAnsiTheme="majorHAnsi" w:cstheme="majorHAnsi"/>
                <w:sz w:val="30"/>
                <w:szCs w:val="30"/>
              </w:rPr>
              <w:t>7</w:t>
            </w:r>
          </w:p>
        </w:tc>
        <w:tc>
          <w:tcPr>
            <w:tcW w:w="134" w:type="pct"/>
          </w:tcPr>
          <w:p w14:paraId="06E924B2" w14:textId="77777777" w:rsidR="009E2447" w:rsidRPr="002A0451" w:rsidRDefault="009E2447" w:rsidP="009E2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0" w:type="pct"/>
          </w:tcPr>
          <w:p w14:paraId="39317A0F" w14:textId="2585E517" w:rsidR="009E2447" w:rsidRPr="002A0451" w:rsidRDefault="00360689" w:rsidP="009E2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2566</w:t>
            </w:r>
          </w:p>
        </w:tc>
        <w:tc>
          <w:tcPr>
            <w:tcW w:w="140" w:type="pct"/>
          </w:tcPr>
          <w:p w14:paraId="3A247089" w14:textId="77777777" w:rsidR="009E2447" w:rsidRPr="002A0451" w:rsidRDefault="009E2447" w:rsidP="009E2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16" w:type="pct"/>
          </w:tcPr>
          <w:p w14:paraId="22FDFE81" w14:textId="056E64DE" w:rsidR="009E2447" w:rsidRPr="002A0451" w:rsidRDefault="00360689" w:rsidP="009E2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 w:rsidR="009E2447" w:rsidRPr="002A0451">
              <w:rPr>
                <w:rFonts w:asciiTheme="majorHAnsi" w:hAnsiTheme="majorHAnsi" w:cstheme="majorHAnsi"/>
                <w:sz w:val="30"/>
                <w:szCs w:val="30"/>
              </w:rPr>
              <w:t>7</w:t>
            </w:r>
          </w:p>
        </w:tc>
        <w:tc>
          <w:tcPr>
            <w:tcW w:w="142" w:type="pct"/>
          </w:tcPr>
          <w:p w14:paraId="05196053" w14:textId="77777777" w:rsidR="009E2447" w:rsidRPr="002A0451" w:rsidRDefault="009E2447" w:rsidP="009E2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991123D" w14:textId="7F6325DD" w:rsidR="009E2447" w:rsidRPr="002A0451" w:rsidRDefault="00360689" w:rsidP="009E2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2566</w:t>
            </w:r>
          </w:p>
        </w:tc>
      </w:tr>
      <w:tr w:rsidR="00E149A5" w:rsidRPr="002A0451" w14:paraId="6152192B" w14:textId="77777777" w:rsidTr="00FB5679">
        <w:trPr>
          <w:gridAfter w:val="1"/>
          <w:wAfter w:w="5" w:type="pct"/>
          <w:tblHeader/>
        </w:trPr>
        <w:tc>
          <w:tcPr>
            <w:tcW w:w="2209" w:type="pct"/>
          </w:tcPr>
          <w:p w14:paraId="721FEBF6" w14:textId="77777777" w:rsidR="006352EC" w:rsidRPr="002A0451" w:rsidRDefault="00635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86" w:type="pct"/>
            <w:gridSpan w:val="7"/>
          </w:tcPr>
          <w:p w14:paraId="4DAC2D49" w14:textId="77777777" w:rsidR="006352EC" w:rsidRPr="002A0451" w:rsidRDefault="00635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0004" w:rsidRPr="002A0451" w14:paraId="716797F0" w14:textId="77777777" w:rsidTr="00FB5679">
        <w:tc>
          <w:tcPr>
            <w:tcW w:w="2209" w:type="pct"/>
          </w:tcPr>
          <w:p w14:paraId="259C63AF" w14:textId="77777777" w:rsidR="006352EC" w:rsidRPr="002A0451" w:rsidRDefault="00635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2A0451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2A0451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575" w:type="pct"/>
          </w:tcPr>
          <w:p w14:paraId="7BA8FAFA" w14:textId="77777777" w:rsidR="006352EC" w:rsidRPr="002A0451" w:rsidRDefault="00635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1CB130D3" w14:textId="77777777" w:rsidR="006352EC" w:rsidRPr="002A0451" w:rsidRDefault="00635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0" w:type="pct"/>
          </w:tcPr>
          <w:p w14:paraId="54AAC69F" w14:textId="77777777" w:rsidR="006352EC" w:rsidRPr="002A0451" w:rsidRDefault="00635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3692B5E7" w14:textId="77777777" w:rsidR="006352EC" w:rsidRPr="002A0451" w:rsidRDefault="00635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3559273A" w14:textId="77777777" w:rsidR="006352EC" w:rsidRPr="002A0451" w:rsidRDefault="00635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38429A69" w14:textId="77777777" w:rsidR="006352EC" w:rsidRPr="002A0451" w:rsidRDefault="00635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6E2A8CC7" w14:textId="77777777" w:rsidR="006352EC" w:rsidRPr="002A0451" w:rsidRDefault="00635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EA41E4" w:rsidRPr="002A0451" w14:paraId="5808B46F" w14:textId="77777777" w:rsidTr="00FB5679">
        <w:tc>
          <w:tcPr>
            <w:tcW w:w="2209" w:type="pct"/>
          </w:tcPr>
          <w:p w14:paraId="6E12C222" w14:textId="77777777" w:rsidR="00EA41E4" w:rsidRPr="002A0451" w:rsidRDefault="00EA41E4" w:rsidP="00EA4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2A0451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5" w:type="pct"/>
            <w:shd w:val="clear" w:color="auto" w:fill="auto"/>
          </w:tcPr>
          <w:p w14:paraId="60AE848A" w14:textId="544DF0CE" w:rsidR="00EA41E4" w:rsidRPr="002A0451" w:rsidRDefault="00510141" w:rsidP="00351C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221F9B72" w14:textId="77777777" w:rsidR="00EA41E4" w:rsidRPr="002A0451" w:rsidRDefault="00EA41E4" w:rsidP="00EA4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600" w:type="pct"/>
          </w:tcPr>
          <w:p w14:paraId="319B1AD0" w14:textId="31036A01" w:rsidR="00EA41E4" w:rsidRPr="002A0451" w:rsidRDefault="00EA41E4" w:rsidP="00EA4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11</w:t>
            </w:r>
          </w:p>
        </w:tc>
        <w:tc>
          <w:tcPr>
            <w:tcW w:w="140" w:type="pct"/>
          </w:tcPr>
          <w:p w14:paraId="26607275" w14:textId="77777777" w:rsidR="00EA41E4" w:rsidRPr="002A0451" w:rsidRDefault="00EA41E4" w:rsidP="00EA4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5D13C4A0" w14:textId="5A34976A" w:rsidR="00EA41E4" w:rsidRPr="002A0451" w:rsidRDefault="00510141" w:rsidP="00EA4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A6B0AF6" w14:textId="77777777" w:rsidR="00EA41E4" w:rsidRPr="002A0451" w:rsidRDefault="00EA41E4" w:rsidP="00EA4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57905B3A" w14:textId="5ADF9E09" w:rsidR="00EA41E4" w:rsidRPr="00351CB8" w:rsidRDefault="00EA41E4" w:rsidP="00351C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351CB8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EA41E4" w:rsidRPr="002A0451" w14:paraId="486793BE" w14:textId="77777777" w:rsidTr="00FB5679">
        <w:tc>
          <w:tcPr>
            <w:tcW w:w="2209" w:type="pct"/>
          </w:tcPr>
          <w:p w14:paraId="60FEE389" w14:textId="5087759E" w:rsidR="00EA41E4" w:rsidRPr="00A068FC" w:rsidRDefault="00EA41E4" w:rsidP="00EA4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068FC">
              <w:rPr>
                <w:rFonts w:asciiTheme="majorHAnsi" w:hAnsiTheme="majorHAnsi"/>
                <w:sz w:val="30"/>
                <w:szCs w:val="30"/>
                <w:cs/>
              </w:rPr>
              <w:t>บุคคล</w:t>
            </w:r>
            <w:r w:rsidRPr="00A068FC">
              <w:rPr>
                <w:rFonts w:asciiTheme="majorHAnsi" w:hAnsiTheme="majorHAnsi" w:hint="cs"/>
                <w:sz w:val="30"/>
                <w:szCs w:val="30"/>
                <w:cs/>
              </w:rPr>
              <w:t>หรือ</w:t>
            </w:r>
            <w:r w:rsidRPr="00A068FC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2D6BD71D" w14:textId="14F65D80" w:rsidR="00EA41E4" w:rsidRPr="00A068FC" w:rsidRDefault="00510141" w:rsidP="00EA4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3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2,781</w:t>
            </w:r>
          </w:p>
        </w:tc>
        <w:tc>
          <w:tcPr>
            <w:tcW w:w="134" w:type="pct"/>
          </w:tcPr>
          <w:p w14:paraId="1D282CEF" w14:textId="77777777" w:rsidR="00EA41E4" w:rsidRPr="002A0451" w:rsidRDefault="00EA41E4" w:rsidP="00EA4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2950858C" w14:textId="2E81A69B" w:rsidR="00EA41E4" w:rsidRPr="002A0451" w:rsidRDefault="00EA41E4" w:rsidP="00EA4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Bidi" w:hAnsiTheme="majorBidi" w:cstheme="majorBidi"/>
                <w:sz w:val="30"/>
                <w:szCs w:val="30"/>
              </w:rPr>
              <w:t>321</w:t>
            </w:r>
          </w:p>
        </w:tc>
        <w:tc>
          <w:tcPr>
            <w:tcW w:w="140" w:type="pct"/>
          </w:tcPr>
          <w:p w14:paraId="11201298" w14:textId="77777777" w:rsidR="00EA41E4" w:rsidRPr="002A0451" w:rsidRDefault="00EA41E4" w:rsidP="00EA4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167616AE" w14:textId="2EA1B64B" w:rsidR="00EA41E4" w:rsidRPr="002A0451" w:rsidRDefault="00510141" w:rsidP="00EA4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B50D34C" w14:textId="77777777" w:rsidR="00EA41E4" w:rsidRPr="002A0451" w:rsidRDefault="00EA41E4" w:rsidP="00EA4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</w:tcPr>
          <w:p w14:paraId="76C6EC63" w14:textId="4FBEACBD" w:rsidR="00EA41E4" w:rsidRPr="00351CB8" w:rsidRDefault="00EA41E4" w:rsidP="00351C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351CB8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EA41E4" w:rsidRPr="002A0451" w14:paraId="739B01A7" w14:textId="77777777" w:rsidTr="00FB5679">
        <w:tc>
          <w:tcPr>
            <w:tcW w:w="2209" w:type="pct"/>
          </w:tcPr>
          <w:p w14:paraId="489BAA94" w14:textId="77777777" w:rsidR="00EA41E4" w:rsidRPr="00A068FC" w:rsidRDefault="00EA41E4" w:rsidP="00EA4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A068FC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EBBF58" w14:textId="3A689BFA" w:rsidR="00EA41E4" w:rsidRPr="00A068FC" w:rsidRDefault="00510141" w:rsidP="00EA4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38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2,781</w:t>
            </w:r>
          </w:p>
        </w:tc>
        <w:tc>
          <w:tcPr>
            <w:tcW w:w="134" w:type="pct"/>
          </w:tcPr>
          <w:p w14:paraId="6D1842B2" w14:textId="77777777" w:rsidR="00EA41E4" w:rsidRPr="002A0451" w:rsidRDefault="00EA41E4" w:rsidP="00EA4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56C39B8D" w14:textId="49A58EF8" w:rsidR="00EA41E4" w:rsidRPr="002A0451" w:rsidRDefault="00EA41E4" w:rsidP="00EA4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2A04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332</w:t>
            </w:r>
          </w:p>
        </w:tc>
        <w:tc>
          <w:tcPr>
            <w:tcW w:w="140" w:type="pct"/>
          </w:tcPr>
          <w:p w14:paraId="293357DA" w14:textId="77777777" w:rsidR="00EA41E4" w:rsidRPr="002A0451" w:rsidRDefault="00EA41E4" w:rsidP="00EA4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31BE01B1" w14:textId="0CDB2D99" w:rsidR="00EA41E4" w:rsidRPr="002A0451" w:rsidRDefault="00510141" w:rsidP="00EA4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1539F51" w14:textId="77777777" w:rsidR="00EA41E4" w:rsidRPr="002A0451" w:rsidRDefault="00EA41E4" w:rsidP="00EA4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13D338" w14:textId="60F5B6F5" w:rsidR="00EA41E4" w:rsidRPr="002A0451" w:rsidRDefault="00EA41E4" w:rsidP="00351C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/>
              <w:ind w:left="-108" w:right="-3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2A0451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-</w:t>
            </w:r>
          </w:p>
        </w:tc>
      </w:tr>
      <w:tr w:rsidR="00FC2863" w:rsidRPr="002A0451" w14:paraId="51928DBC" w14:textId="77777777" w:rsidTr="00FB5679">
        <w:tc>
          <w:tcPr>
            <w:tcW w:w="2209" w:type="pct"/>
          </w:tcPr>
          <w:p w14:paraId="12AEE6DB" w14:textId="77777777" w:rsidR="00FC2863" w:rsidRPr="00A068FC" w:rsidRDefault="00FC2863" w:rsidP="004D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5ADB20D2" w14:textId="77777777" w:rsidR="00FC2863" w:rsidRPr="00A068FC" w:rsidRDefault="00FC2863" w:rsidP="004D4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2386FA26" w14:textId="77777777" w:rsidR="00FC2863" w:rsidRPr="002A0451" w:rsidRDefault="00FC2863" w:rsidP="004D4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0" w:type="pct"/>
          </w:tcPr>
          <w:p w14:paraId="0C373FD3" w14:textId="77777777" w:rsidR="00FC2863" w:rsidRPr="002A0451" w:rsidRDefault="00FC2863" w:rsidP="004D4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3E984816" w14:textId="77777777" w:rsidR="00FC2863" w:rsidRPr="002A0451" w:rsidRDefault="00FC2863" w:rsidP="004D4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731243F0" w14:textId="77777777" w:rsidR="00FC2863" w:rsidRPr="002A0451" w:rsidRDefault="00FC2863" w:rsidP="004D4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1EC54720" w14:textId="77777777" w:rsidR="00FC2863" w:rsidRPr="002A0451" w:rsidRDefault="00FC2863" w:rsidP="004D4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114650B3" w14:textId="77777777" w:rsidR="00FC2863" w:rsidRPr="002A0451" w:rsidRDefault="00FC2863" w:rsidP="004D4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4D4CD9" w:rsidRPr="002A0451" w14:paraId="1AF7390B" w14:textId="77777777" w:rsidTr="00FB5679">
        <w:tc>
          <w:tcPr>
            <w:tcW w:w="2209" w:type="pct"/>
          </w:tcPr>
          <w:p w14:paraId="5C90D20B" w14:textId="77777777" w:rsidR="004D4CD9" w:rsidRPr="00A068FC" w:rsidRDefault="004D4CD9" w:rsidP="004D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068FC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75" w:type="pct"/>
          </w:tcPr>
          <w:p w14:paraId="3AD6CDA8" w14:textId="77777777" w:rsidR="004D4CD9" w:rsidRPr="00A068FC" w:rsidRDefault="004D4CD9" w:rsidP="004D4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5D9C81D1" w14:textId="77777777" w:rsidR="004D4CD9" w:rsidRPr="002A0451" w:rsidRDefault="004D4CD9" w:rsidP="004D4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0" w:type="pct"/>
          </w:tcPr>
          <w:p w14:paraId="582D1C52" w14:textId="77777777" w:rsidR="004D4CD9" w:rsidRPr="002A0451" w:rsidRDefault="004D4CD9" w:rsidP="004D4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55A4571F" w14:textId="77777777" w:rsidR="004D4CD9" w:rsidRPr="002A0451" w:rsidRDefault="004D4CD9" w:rsidP="004D4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1CAF183B" w14:textId="77777777" w:rsidR="004D4CD9" w:rsidRPr="002A0451" w:rsidRDefault="004D4CD9" w:rsidP="004D4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04414C5B" w14:textId="77777777" w:rsidR="004D4CD9" w:rsidRPr="002A0451" w:rsidRDefault="004D4CD9" w:rsidP="004D4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581AE605" w14:textId="77777777" w:rsidR="004D4CD9" w:rsidRPr="002A0451" w:rsidRDefault="004D4CD9" w:rsidP="004D4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9E2447" w:rsidRPr="002A0451" w14:paraId="2C03D721" w14:textId="77777777" w:rsidTr="004B235A">
        <w:tc>
          <w:tcPr>
            <w:tcW w:w="2209" w:type="pct"/>
          </w:tcPr>
          <w:p w14:paraId="19540BB4" w14:textId="77777777" w:rsidR="009E2447" w:rsidRPr="00A068FC" w:rsidRDefault="009E2447" w:rsidP="009E2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A068FC">
              <w:rPr>
                <w:rFonts w:asciiTheme="majorHAnsi" w:hAnsiTheme="majorHAnsi" w:cstheme="majorHAns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5" w:type="pct"/>
            <w:shd w:val="clear" w:color="auto" w:fill="auto"/>
          </w:tcPr>
          <w:p w14:paraId="4851AE6A" w14:textId="1D8DA7F9" w:rsidR="009E2447" w:rsidRPr="00A068FC" w:rsidRDefault="00510141" w:rsidP="00A46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009CF0ED" w14:textId="77777777" w:rsidR="009E2447" w:rsidRPr="002A0451" w:rsidRDefault="009E2447" w:rsidP="009E2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600" w:type="pct"/>
            <w:vAlign w:val="bottom"/>
          </w:tcPr>
          <w:p w14:paraId="1FD37477" w14:textId="27595C42" w:rsidR="009E2447" w:rsidRPr="002A0451" w:rsidRDefault="009E2447" w:rsidP="00572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14:paraId="0E27ADD6" w14:textId="77777777" w:rsidR="009E2447" w:rsidRPr="002A0451" w:rsidRDefault="009E2447" w:rsidP="009E2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234496FD" w14:textId="51C3278D" w:rsidR="009E2447" w:rsidRPr="002A0451" w:rsidRDefault="00510141" w:rsidP="008B6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1,278,</w:t>
            </w:r>
            <w:r w:rsidR="00F46533">
              <w:rPr>
                <w:rFonts w:asciiTheme="majorHAnsi" w:hAnsiTheme="majorHAnsi" w:cstheme="majorHAnsi"/>
                <w:sz w:val="30"/>
                <w:szCs w:val="30"/>
              </w:rPr>
              <w:t>99</w:t>
            </w:r>
            <w:r w:rsidR="004901F7">
              <w:rPr>
                <w:rFonts w:asciiTheme="majorHAnsi" w:hAnsiTheme="majorHAnsi" w:cstheme="majorHAnsi"/>
                <w:sz w:val="30"/>
                <w:szCs w:val="30"/>
              </w:rPr>
              <w:t>2</w:t>
            </w:r>
          </w:p>
        </w:tc>
        <w:tc>
          <w:tcPr>
            <w:tcW w:w="142" w:type="pct"/>
            <w:vAlign w:val="bottom"/>
          </w:tcPr>
          <w:p w14:paraId="19613880" w14:textId="77777777" w:rsidR="009E2447" w:rsidRPr="002A0451" w:rsidRDefault="009E2447" w:rsidP="009E2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vAlign w:val="bottom"/>
          </w:tcPr>
          <w:p w14:paraId="41C13465" w14:textId="22D15EF0" w:rsidR="009E2447" w:rsidRPr="002A0451" w:rsidRDefault="00360689" w:rsidP="00E962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E2447" w:rsidRPr="002A0451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Pr="002A0451">
              <w:rPr>
                <w:rFonts w:asciiTheme="majorBidi" w:hAnsiTheme="majorBidi" w:cstheme="majorBidi"/>
                <w:sz w:val="30"/>
                <w:szCs w:val="30"/>
              </w:rPr>
              <w:t>426</w:t>
            </w:r>
          </w:p>
        </w:tc>
      </w:tr>
      <w:tr w:rsidR="009E2447" w:rsidRPr="002A0451" w14:paraId="3A2CDC0E" w14:textId="77777777" w:rsidTr="004B235A">
        <w:tc>
          <w:tcPr>
            <w:tcW w:w="2209" w:type="pct"/>
          </w:tcPr>
          <w:p w14:paraId="78575A6D" w14:textId="14EDB694" w:rsidR="009E2447" w:rsidRPr="00A068FC" w:rsidRDefault="009E2447" w:rsidP="009E2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068FC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5" w:type="pct"/>
            <w:shd w:val="clear" w:color="auto" w:fill="auto"/>
          </w:tcPr>
          <w:p w14:paraId="4A34F032" w14:textId="5E71CBA1" w:rsidR="009E2447" w:rsidRPr="00A068FC" w:rsidRDefault="00510141" w:rsidP="004E6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6BEF9DE1" w14:textId="77777777" w:rsidR="009E2447" w:rsidRPr="002A0451" w:rsidRDefault="009E2447" w:rsidP="009E2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600" w:type="pct"/>
            <w:vAlign w:val="bottom"/>
          </w:tcPr>
          <w:p w14:paraId="6288BA45" w14:textId="4EFB72B0" w:rsidR="009E2447" w:rsidRPr="002A0451" w:rsidRDefault="00360689" w:rsidP="009E2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2</w:t>
            </w:r>
            <w:r w:rsidR="009E2447" w:rsidRPr="002A0451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,</w:t>
            </w:r>
            <w:r w:rsidRPr="002A0451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1</w:t>
            </w:r>
            <w:r w:rsidR="009E2447" w:rsidRPr="002A0451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09</w:t>
            </w:r>
          </w:p>
        </w:tc>
        <w:tc>
          <w:tcPr>
            <w:tcW w:w="140" w:type="pct"/>
            <w:vAlign w:val="bottom"/>
          </w:tcPr>
          <w:p w14:paraId="325EDAE2" w14:textId="77777777" w:rsidR="009E2447" w:rsidRPr="002A0451" w:rsidRDefault="009E2447" w:rsidP="009E2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7BFFE691" w14:textId="7ADC1272" w:rsidR="009E2447" w:rsidRPr="002A0451" w:rsidRDefault="00510141" w:rsidP="004E6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233D3A0B" w14:textId="77777777" w:rsidR="009E2447" w:rsidRPr="002A0451" w:rsidRDefault="009E2447" w:rsidP="009E2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vAlign w:val="bottom"/>
          </w:tcPr>
          <w:p w14:paraId="7EE88B17" w14:textId="7FD5B6B2" w:rsidR="009E2447" w:rsidRPr="002A0451" w:rsidRDefault="00360689" w:rsidP="00E962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E2447" w:rsidRPr="002A04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A045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E2447" w:rsidRPr="002A0451">
              <w:rPr>
                <w:rFonts w:asciiTheme="majorBidi" w:hAnsiTheme="majorBidi" w:cstheme="majorBidi"/>
                <w:sz w:val="30"/>
                <w:szCs w:val="30"/>
              </w:rPr>
              <w:t>09</w:t>
            </w:r>
          </w:p>
        </w:tc>
      </w:tr>
      <w:tr w:rsidR="009E2447" w:rsidRPr="002A0451" w14:paraId="6CBC8697" w14:textId="77777777" w:rsidTr="004B235A">
        <w:tc>
          <w:tcPr>
            <w:tcW w:w="2209" w:type="pct"/>
          </w:tcPr>
          <w:p w14:paraId="2A60D346" w14:textId="77777777" w:rsidR="009E2447" w:rsidRPr="00A068FC" w:rsidRDefault="009E2447" w:rsidP="009E2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068FC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5" w:type="pct"/>
            <w:shd w:val="clear" w:color="auto" w:fill="auto"/>
          </w:tcPr>
          <w:p w14:paraId="5F95E671" w14:textId="15E6C5A7" w:rsidR="009E2447" w:rsidRPr="00A068FC" w:rsidRDefault="00510141" w:rsidP="003A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3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80</w:t>
            </w:r>
          </w:p>
        </w:tc>
        <w:tc>
          <w:tcPr>
            <w:tcW w:w="134" w:type="pct"/>
          </w:tcPr>
          <w:p w14:paraId="14B657DE" w14:textId="77777777" w:rsidR="009E2447" w:rsidRPr="002A0451" w:rsidRDefault="009E2447" w:rsidP="009E2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600" w:type="pct"/>
            <w:vAlign w:val="bottom"/>
          </w:tcPr>
          <w:p w14:paraId="325598D2" w14:textId="1F609939" w:rsidR="009E2447" w:rsidRPr="002A0451" w:rsidRDefault="00360689" w:rsidP="009E2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40" w:type="pct"/>
            <w:vAlign w:val="bottom"/>
          </w:tcPr>
          <w:p w14:paraId="18D47A79" w14:textId="77777777" w:rsidR="009E2447" w:rsidRPr="002A0451" w:rsidRDefault="009E2447" w:rsidP="009E2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  <w:vAlign w:val="bottom"/>
          </w:tcPr>
          <w:p w14:paraId="2A6B20B1" w14:textId="4B78F858" w:rsidR="009E2447" w:rsidRPr="002A0451" w:rsidRDefault="00510141" w:rsidP="006D0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78</w:t>
            </w:r>
          </w:p>
        </w:tc>
        <w:tc>
          <w:tcPr>
            <w:tcW w:w="142" w:type="pct"/>
            <w:vAlign w:val="bottom"/>
          </w:tcPr>
          <w:p w14:paraId="6AD1EAA2" w14:textId="77777777" w:rsidR="009E2447" w:rsidRPr="002A0451" w:rsidRDefault="009E2447" w:rsidP="009E2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vAlign w:val="bottom"/>
          </w:tcPr>
          <w:p w14:paraId="12233BDF" w14:textId="370310C0" w:rsidR="009E2447" w:rsidRPr="002A0451" w:rsidRDefault="00360689" w:rsidP="00E962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  <w:tr w:rsidR="009E2447" w:rsidRPr="002A0451" w14:paraId="7478408F" w14:textId="77777777" w:rsidTr="004B235A">
        <w:tc>
          <w:tcPr>
            <w:tcW w:w="2209" w:type="pct"/>
          </w:tcPr>
          <w:p w14:paraId="178451FC" w14:textId="0D99B8DE" w:rsidR="009E2447" w:rsidRPr="00A068FC" w:rsidRDefault="00EC7C83" w:rsidP="009E2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068FC">
              <w:rPr>
                <w:rFonts w:asciiTheme="majorHAnsi" w:hAnsiTheme="majorHAnsi"/>
                <w:sz w:val="30"/>
                <w:szCs w:val="30"/>
                <w:cs/>
              </w:rPr>
              <w:t>บุคคล</w:t>
            </w:r>
            <w:r w:rsidRPr="00A068FC">
              <w:rPr>
                <w:rFonts w:asciiTheme="majorHAnsi" w:hAnsiTheme="majorHAnsi" w:hint="cs"/>
                <w:sz w:val="30"/>
                <w:szCs w:val="30"/>
                <w:cs/>
              </w:rPr>
              <w:t>หรือ</w:t>
            </w:r>
            <w:r w:rsidR="009E2447" w:rsidRPr="00A068FC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4A49DF3A" w14:textId="74363D4C" w:rsidR="009E2447" w:rsidRPr="00A068FC" w:rsidRDefault="00510141" w:rsidP="003A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3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60,758</w:t>
            </w:r>
          </w:p>
        </w:tc>
        <w:tc>
          <w:tcPr>
            <w:tcW w:w="134" w:type="pct"/>
          </w:tcPr>
          <w:p w14:paraId="0F059422" w14:textId="77777777" w:rsidR="009E2447" w:rsidRPr="002A0451" w:rsidRDefault="009E2447" w:rsidP="009E2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64108A95" w14:textId="44148AAD" w:rsidR="009E2447" w:rsidRPr="002A0451" w:rsidRDefault="00360689" w:rsidP="009E2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Bidi" w:hAnsiTheme="majorBidi" w:cstheme="majorBidi"/>
                <w:sz w:val="30"/>
                <w:szCs w:val="30"/>
              </w:rPr>
              <w:t>562</w:t>
            </w:r>
          </w:p>
        </w:tc>
        <w:tc>
          <w:tcPr>
            <w:tcW w:w="140" w:type="pct"/>
            <w:vAlign w:val="bottom"/>
          </w:tcPr>
          <w:p w14:paraId="69A152BD" w14:textId="77777777" w:rsidR="009E2447" w:rsidRPr="002A0451" w:rsidRDefault="009E2447" w:rsidP="009E2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14:paraId="6CF009FA" w14:textId="1C87CAA1" w:rsidR="009E2447" w:rsidRPr="002A0451" w:rsidRDefault="00510141" w:rsidP="006D5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60,751</w:t>
            </w:r>
          </w:p>
        </w:tc>
        <w:tc>
          <w:tcPr>
            <w:tcW w:w="142" w:type="pct"/>
            <w:vAlign w:val="bottom"/>
          </w:tcPr>
          <w:p w14:paraId="4FBBBC8C" w14:textId="77777777" w:rsidR="009E2447" w:rsidRPr="002A0451" w:rsidRDefault="009E2447" w:rsidP="009E2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  <w:vAlign w:val="bottom"/>
          </w:tcPr>
          <w:p w14:paraId="703D2318" w14:textId="7B355C15" w:rsidR="009E2447" w:rsidRPr="002A0451" w:rsidRDefault="009E2447" w:rsidP="00351C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E9623F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3A3AC1" w:rsidRPr="002A0451" w14:paraId="68507BAC" w14:textId="77777777" w:rsidTr="004B235A">
        <w:tc>
          <w:tcPr>
            <w:tcW w:w="2209" w:type="pct"/>
          </w:tcPr>
          <w:p w14:paraId="77B46F1D" w14:textId="2F613F3B" w:rsidR="003A3AC1" w:rsidRPr="00A068FC" w:rsidRDefault="0071015C" w:rsidP="009E2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5" w:type="pct"/>
            <w:shd w:val="clear" w:color="auto" w:fill="auto"/>
          </w:tcPr>
          <w:p w14:paraId="6017A691" w14:textId="2EDE1D49" w:rsidR="003A3AC1" w:rsidRPr="00A068FC" w:rsidRDefault="00510141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60,838</w:t>
            </w:r>
          </w:p>
        </w:tc>
        <w:tc>
          <w:tcPr>
            <w:tcW w:w="134" w:type="pct"/>
          </w:tcPr>
          <w:p w14:paraId="065DEC69" w14:textId="77777777" w:rsidR="003A3AC1" w:rsidRPr="002A0451" w:rsidRDefault="003A3AC1" w:rsidP="009E2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600" w:type="pct"/>
            <w:vAlign w:val="bottom"/>
          </w:tcPr>
          <w:p w14:paraId="5C43228D" w14:textId="55781E4B" w:rsidR="003A3AC1" w:rsidRPr="002A0451" w:rsidRDefault="002B4F1E" w:rsidP="009E2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2A04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2,696</w:t>
            </w:r>
          </w:p>
        </w:tc>
        <w:tc>
          <w:tcPr>
            <w:tcW w:w="140" w:type="pct"/>
            <w:vAlign w:val="bottom"/>
          </w:tcPr>
          <w:p w14:paraId="16917416" w14:textId="77777777" w:rsidR="003A3AC1" w:rsidRPr="002A0451" w:rsidRDefault="003A3AC1" w:rsidP="009E2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651F22F1" w14:textId="2DD4B7F8" w:rsidR="003A3AC1" w:rsidRPr="00F57158" w:rsidRDefault="00510141" w:rsidP="00572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1,339,</w:t>
            </w:r>
            <w:r w:rsidR="00FB51B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821</w:t>
            </w:r>
          </w:p>
        </w:tc>
        <w:tc>
          <w:tcPr>
            <w:tcW w:w="142" w:type="pct"/>
            <w:vAlign w:val="bottom"/>
          </w:tcPr>
          <w:p w14:paraId="768C652B" w14:textId="77777777" w:rsidR="003A3AC1" w:rsidRPr="002A0451" w:rsidRDefault="003A3AC1" w:rsidP="009E2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vAlign w:val="bottom"/>
          </w:tcPr>
          <w:p w14:paraId="031218DD" w14:textId="31179AED" w:rsidR="003A3AC1" w:rsidRPr="00EB3559" w:rsidRDefault="00EB3559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35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50,559</w:t>
            </w:r>
          </w:p>
        </w:tc>
      </w:tr>
      <w:tr w:rsidR="00784730" w:rsidRPr="002A0451" w14:paraId="06D30F16" w14:textId="77777777" w:rsidTr="004B235A">
        <w:tc>
          <w:tcPr>
            <w:tcW w:w="2209" w:type="pct"/>
          </w:tcPr>
          <w:p w14:paraId="25B0DB98" w14:textId="77777777" w:rsidR="00784730" w:rsidRPr="00A068FC" w:rsidRDefault="00784730" w:rsidP="00784730">
            <w:pPr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  <w:r w:rsidRPr="00A068FC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หัก</w:t>
            </w:r>
            <w:r w:rsidRPr="00A068FC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</w:p>
          <w:p w14:paraId="40111B6F" w14:textId="0CE52F76" w:rsidR="00784730" w:rsidRPr="00A068FC" w:rsidRDefault="00784730" w:rsidP="0078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A068FC">
              <w:rPr>
                <w:rFonts w:asciiTheme="minorBidi" w:hAnsiTheme="minorBidi" w:cstheme="minorBidi" w:hint="cs"/>
                <w:sz w:val="30"/>
                <w:szCs w:val="30"/>
                <w:cs/>
              </w:rPr>
              <w:t xml:space="preserve">      </w:t>
            </w:r>
            <w:r w:rsidRPr="00A068FC">
              <w:rPr>
                <w:rFonts w:asciiTheme="minorBidi" w:hAnsiTheme="minorBidi" w:cstheme="min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1B3E5C9B" w14:textId="77777777" w:rsidR="004E65EF" w:rsidRDefault="004E65EF" w:rsidP="00A46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108" w:right="-3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6B564BE9" w14:textId="6F9577A8" w:rsidR="00510141" w:rsidRPr="00A068FC" w:rsidRDefault="00510141" w:rsidP="00510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381"/>
              <w:jc w:val="both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(</w:t>
            </w:r>
            <w:r w:rsidR="004901F7">
              <w:rPr>
                <w:rFonts w:asciiTheme="majorHAnsi" w:hAnsiTheme="majorHAnsi" w:cstheme="majorHAnsi" w:hint="cs"/>
                <w:sz w:val="30"/>
                <w:szCs w:val="30"/>
                <w:cs/>
              </w:rPr>
              <w:t>59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,</w:t>
            </w:r>
            <w:r w:rsidR="004901F7">
              <w:rPr>
                <w:rFonts w:asciiTheme="majorHAnsi" w:hAnsiTheme="majorHAnsi" w:cstheme="majorHAnsi" w:hint="cs"/>
                <w:sz w:val="30"/>
                <w:szCs w:val="30"/>
                <w:cs/>
              </w:rPr>
              <w:t>020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)</w:t>
            </w:r>
          </w:p>
        </w:tc>
        <w:tc>
          <w:tcPr>
            <w:tcW w:w="134" w:type="pct"/>
          </w:tcPr>
          <w:p w14:paraId="68AB1AA2" w14:textId="77777777" w:rsidR="00784730" w:rsidRPr="002A0451" w:rsidRDefault="00784730" w:rsidP="009E2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09524D7A" w14:textId="77777777" w:rsidR="002B4F1E" w:rsidRDefault="002B4F1E" w:rsidP="009E2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29B5C3" w14:textId="63DBFBA8" w:rsidR="00784730" w:rsidRPr="002A0451" w:rsidRDefault="002B4F1E" w:rsidP="00572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/>
              <w:ind w:left="-108" w:right="-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14:paraId="662EA572" w14:textId="77777777" w:rsidR="00784730" w:rsidRPr="002A0451" w:rsidRDefault="00784730" w:rsidP="009E2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14:paraId="268DFBAE" w14:textId="4AC8A733" w:rsidR="006D58ED" w:rsidRDefault="00510141" w:rsidP="00572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(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1,317,060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)</w:t>
            </w:r>
          </w:p>
        </w:tc>
        <w:tc>
          <w:tcPr>
            <w:tcW w:w="142" w:type="pct"/>
            <w:vAlign w:val="bottom"/>
          </w:tcPr>
          <w:p w14:paraId="2FFCFFF4" w14:textId="77777777" w:rsidR="00784730" w:rsidRPr="002A0451" w:rsidRDefault="00784730" w:rsidP="002B4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70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  <w:vAlign w:val="bottom"/>
          </w:tcPr>
          <w:p w14:paraId="50A1BB4F" w14:textId="77777777" w:rsidR="00784730" w:rsidRDefault="00784730" w:rsidP="00E962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17F400E5" w14:textId="679B99EB" w:rsidR="002B4F1E" w:rsidRPr="00E9623F" w:rsidRDefault="002B4F1E" w:rsidP="00351C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EB3559" w:rsidRPr="002A0451" w14:paraId="2D3C360C" w14:textId="77777777" w:rsidTr="004B235A">
        <w:trPr>
          <w:trHeight w:val="325"/>
        </w:trPr>
        <w:tc>
          <w:tcPr>
            <w:tcW w:w="2209" w:type="pct"/>
          </w:tcPr>
          <w:p w14:paraId="44519D11" w14:textId="60C0602E" w:rsidR="00EB3559" w:rsidRPr="002A0451" w:rsidRDefault="00E518B2" w:rsidP="00EB3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037D68" w14:textId="1950BF7A" w:rsidR="00EB3559" w:rsidRPr="002A0451" w:rsidRDefault="004901F7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1</w:t>
            </w:r>
            <w:r w:rsidR="00510141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,</w:t>
            </w:r>
            <w:r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818</w:t>
            </w:r>
          </w:p>
        </w:tc>
        <w:tc>
          <w:tcPr>
            <w:tcW w:w="134" w:type="pct"/>
          </w:tcPr>
          <w:p w14:paraId="42EEA54B" w14:textId="77777777" w:rsidR="00EB3559" w:rsidRPr="002A0451" w:rsidRDefault="00EB3559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481605" w14:textId="67B5821D" w:rsidR="00EB3559" w:rsidRPr="002A0451" w:rsidRDefault="00EB3559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2A04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2,696</w:t>
            </w:r>
          </w:p>
        </w:tc>
        <w:tc>
          <w:tcPr>
            <w:tcW w:w="140" w:type="pct"/>
            <w:vAlign w:val="bottom"/>
          </w:tcPr>
          <w:p w14:paraId="6081AD9C" w14:textId="77777777" w:rsidR="00EB3559" w:rsidRPr="002A0451" w:rsidRDefault="00EB3559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EE13CF" w14:textId="5639D216" w:rsidR="00EB3559" w:rsidRPr="002A0451" w:rsidRDefault="00510141" w:rsidP="00572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22,</w:t>
            </w:r>
            <w:r w:rsidR="00F46533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76</w:t>
            </w:r>
            <w:r w:rsidR="004901F7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2" w:type="pct"/>
            <w:vAlign w:val="bottom"/>
          </w:tcPr>
          <w:p w14:paraId="6D7AD9BE" w14:textId="77777777" w:rsidR="00EB3559" w:rsidRPr="002A0451" w:rsidRDefault="00EB3559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003D4B" w14:textId="69E9380A" w:rsidR="00EB3559" w:rsidRPr="002A0451" w:rsidRDefault="00EB3559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2A04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50,559</w:t>
            </w:r>
          </w:p>
        </w:tc>
      </w:tr>
      <w:tr w:rsidR="00EB3559" w:rsidRPr="002A0451" w14:paraId="7B5CB824" w14:textId="77777777" w:rsidTr="004B235A">
        <w:tc>
          <w:tcPr>
            <w:tcW w:w="2209" w:type="pct"/>
          </w:tcPr>
          <w:p w14:paraId="79F22EFE" w14:textId="59F8051A" w:rsidR="00EB3559" w:rsidRPr="002A0451" w:rsidRDefault="00EB3559" w:rsidP="00EB3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5B01AECC" w14:textId="77777777" w:rsidR="00EB3559" w:rsidRPr="002A0451" w:rsidRDefault="00EB3559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6A9BB0EF" w14:textId="77777777" w:rsidR="00EB3559" w:rsidRPr="002A0451" w:rsidRDefault="00EB3559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0" w:type="pct"/>
            <w:vAlign w:val="bottom"/>
          </w:tcPr>
          <w:p w14:paraId="71DF9F15" w14:textId="77777777" w:rsidR="00EB3559" w:rsidRPr="002A0451" w:rsidRDefault="00EB3559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2AE6D5CD" w14:textId="77777777" w:rsidR="00EB3559" w:rsidRPr="002A0451" w:rsidRDefault="00EB3559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74A4E5F9" w14:textId="77777777" w:rsidR="00EB3559" w:rsidRPr="002A0451" w:rsidRDefault="00EB3559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75176CC0" w14:textId="77777777" w:rsidR="00EB3559" w:rsidRPr="002A0451" w:rsidRDefault="00EB3559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vAlign w:val="bottom"/>
          </w:tcPr>
          <w:p w14:paraId="1EB40627" w14:textId="77777777" w:rsidR="00EB3559" w:rsidRPr="002A0451" w:rsidRDefault="00EB3559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885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EB3559" w:rsidRPr="002A0451" w14:paraId="346F1253" w14:textId="77777777" w:rsidTr="004B235A">
        <w:tc>
          <w:tcPr>
            <w:tcW w:w="2209" w:type="pct"/>
          </w:tcPr>
          <w:p w14:paraId="2F114333" w14:textId="77777777" w:rsidR="00EB3559" w:rsidRPr="002A0451" w:rsidRDefault="00EB3559" w:rsidP="00EB3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2A0451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75" w:type="pct"/>
          </w:tcPr>
          <w:p w14:paraId="444BDAC3" w14:textId="77777777" w:rsidR="00EB3559" w:rsidRPr="002A0451" w:rsidRDefault="00EB3559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2D143F83" w14:textId="77777777" w:rsidR="00EB3559" w:rsidRPr="002A0451" w:rsidRDefault="00EB3559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0" w:type="pct"/>
            <w:vAlign w:val="bottom"/>
          </w:tcPr>
          <w:p w14:paraId="7CD541CE" w14:textId="77777777" w:rsidR="00EB3559" w:rsidRPr="002A0451" w:rsidRDefault="00EB3559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1C4A650A" w14:textId="77777777" w:rsidR="00EB3559" w:rsidRPr="002A0451" w:rsidRDefault="00EB3559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6D12E501" w14:textId="77777777" w:rsidR="00EB3559" w:rsidRPr="002A0451" w:rsidRDefault="00EB3559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08E8564C" w14:textId="77777777" w:rsidR="00EB3559" w:rsidRPr="002A0451" w:rsidRDefault="00EB3559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vAlign w:val="bottom"/>
          </w:tcPr>
          <w:p w14:paraId="544349B2" w14:textId="77777777" w:rsidR="00EB3559" w:rsidRPr="002A0451" w:rsidRDefault="00EB3559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885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EB3559" w:rsidRPr="002A0451" w14:paraId="4E9839ED" w14:textId="77777777" w:rsidTr="004B235A">
        <w:tc>
          <w:tcPr>
            <w:tcW w:w="2209" w:type="pct"/>
          </w:tcPr>
          <w:p w14:paraId="241EB9C5" w14:textId="77777777" w:rsidR="00EB3559" w:rsidRPr="002A0451" w:rsidRDefault="00EB3559" w:rsidP="00EB3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2A0451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5" w:type="pct"/>
            <w:shd w:val="clear" w:color="auto" w:fill="auto"/>
          </w:tcPr>
          <w:p w14:paraId="49C97636" w14:textId="789DBD92" w:rsidR="00EB3559" w:rsidRPr="002A0451" w:rsidRDefault="00510141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70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50C8BF92" w14:textId="77777777" w:rsidR="00EB3559" w:rsidRPr="002A0451" w:rsidRDefault="00EB3559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0" w:type="pct"/>
            <w:vAlign w:val="bottom"/>
          </w:tcPr>
          <w:p w14:paraId="406A2898" w14:textId="08FA3671" w:rsidR="00EB3559" w:rsidRPr="002A0451" w:rsidRDefault="00EB3559" w:rsidP="00572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right="-78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14:paraId="43A41FEB" w14:textId="77777777" w:rsidR="00EB3559" w:rsidRPr="002A0451" w:rsidRDefault="00EB3559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0A6945E7" w14:textId="143DF8F5" w:rsidR="00EB3559" w:rsidRPr="004F3D3C" w:rsidRDefault="00510141" w:rsidP="004F3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670,115</w:t>
            </w:r>
          </w:p>
        </w:tc>
        <w:tc>
          <w:tcPr>
            <w:tcW w:w="142" w:type="pct"/>
            <w:vAlign w:val="bottom"/>
          </w:tcPr>
          <w:p w14:paraId="03AB65FF" w14:textId="77777777" w:rsidR="00EB3559" w:rsidRPr="002A0451" w:rsidRDefault="00EB3559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vAlign w:val="bottom"/>
          </w:tcPr>
          <w:p w14:paraId="61748827" w14:textId="37102116" w:rsidR="00EB3559" w:rsidRPr="002A0451" w:rsidRDefault="00EB3559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Bidi" w:hAnsiTheme="majorBidi" w:cstheme="majorBidi"/>
                <w:sz w:val="30"/>
                <w:szCs w:val="30"/>
              </w:rPr>
              <w:t>1,580,025</w:t>
            </w:r>
          </w:p>
        </w:tc>
      </w:tr>
      <w:tr w:rsidR="00EB3559" w:rsidRPr="002A0451" w14:paraId="7D894024" w14:textId="77777777" w:rsidTr="004B235A">
        <w:tc>
          <w:tcPr>
            <w:tcW w:w="2209" w:type="pct"/>
          </w:tcPr>
          <w:p w14:paraId="32FEB1D6" w14:textId="464827F1" w:rsidR="00EB3559" w:rsidRPr="002A0451" w:rsidRDefault="00EB3559" w:rsidP="00EB3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2A0451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5" w:type="pct"/>
            <w:shd w:val="clear" w:color="auto" w:fill="auto"/>
          </w:tcPr>
          <w:p w14:paraId="6FF92386" w14:textId="567E8E23" w:rsidR="00EB3559" w:rsidRPr="002A0451" w:rsidRDefault="00510141" w:rsidP="00583D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70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43D4C224" w14:textId="77777777" w:rsidR="00EB3559" w:rsidRPr="002A0451" w:rsidRDefault="00EB3559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27"/>
                <w:tab w:val="decimal" w:pos="891"/>
              </w:tabs>
              <w:spacing w:after="0" w:line="240" w:lineRule="auto"/>
              <w:ind w:right="7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600" w:type="pct"/>
            <w:vAlign w:val="bottom"/>
          </w:tcPr>
          <w:p w14:paraId="5428BFA9" w14:textId="16ABC15B" w:rsidR="00EB3559" w:rsidRPr="002A0451" w:rsidRDefault="00EB3559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2A0451">
              <w:rPr>
                <w:rFonts w:asciiTheme="majorBidi" w:hAnsiTheme="majorBidi" w:cstheme="majorBidi"/>
                <w:sz w:val="30"/>
                <w:szCs w:val="30"/>
              </w:rPr>
              <w:t>110,000</w:t>
            </w:r>
          </w:p>
        </w:tc>
        <w:tc>
          <w:tcPr>
            <w:tcW w:w="140" w:type="pct"/>
            <w:vAlign w:val="bottom"/>
          </w:tcPr>
          <w:p w14:paraId="3A4D9567" w14:textId="77777777" w:rsidR="00EB3559" w:rsidRPr="002A0451" w:rsidRDefault="00EB3559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4D69768B" w14:textId="288493B7" w:rsidR="00EB3559" w:rsidRPr="002A0451" w:rsidRDefault="00510141" w:rsidP="00572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61F5A270" w14:textId="77777777" w:rsidR="00EB3559" w:rsidRPr="002A0451" w:rsidRDefault="00EB3559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vAlign w:val="bottom"/>
          </w:tcPr>
          <w:p w14:paraId="27658AC4" w14:textId="65123C77" w:rsidR="00EB3559" w:rsidRPr="002A0451" w:rsidRDefault="00EB3559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2A0451">
              <w:rPr>
                <w:rFonts w:asciiTheme="majorBidi" w:hAnsiTheme="majorBidi" w:cstheme="majorBidi"/>
                <w:sz w:val="30"/>
                <w:szCs w:val="30"/>
              </w:rPr>
              <w:t>110,000</w:t>
            </w:r>
          </w:p>
        </w:tc>
      </w:tr>
      <w:tr w:rsidR="00EB3559" w:rsidRPr="002A0451" w14:paraId="2A6B78E0" w14:textId="77777777" w:rsidTr="004B235A">
        <w:tc>
          <w:tcPr>
            <w:tcW w:w="2209" w:type="pct"/>
          </w:tcPr>
          <w:p w14:paraId="17AA0838" w14:textId="77777777" w:rsidR="00EB3559" w:rsidRPr="002A0451" w:rsidRDefault="00EB3559" w:rsidP="00EB3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2A0451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710A17F2" w14:textId="08A068E9" w:rsidR="00EB3559" w:rsidRPr="002A0451" w:rsidRDefault="00510141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38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9</w:t>
            </w:r>
            <w:r w:rsidR="0090624D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26</w:t>
            </w: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,</w:t>
            </w:r>
            <w:r w:rsidR="0090624D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7</w:t>
            </w: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66</w:t>
            </w:r>
          </w:p>
        </w:tc>
        <w:tc>
          <w:tcPr>
            <w:tcW w:w="134" w:type="pct"/>
          </w:tcPr>
          <w:p w14:paraId="2B458352" w14:textId="77777777" w:rsidR="00EB3559" w:rsidRPr="002A0451" w:rsidRDefault="00EB3559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24CBA38D" w14:textId="6DAA695C" w:rsidR="00EB3559" w:rsidRPr="002A0451" w:rsidRDefault="00EB3559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Bidi" w:hAnsiTheme="majorBidi" w:cstheme="majorBidi"/>
                <w:sz w:val="30"/>
                <w:szCs w:val="30"/>
              </w:rPr>
              <w:t>54,026</w:t>
            </w:r>
          </w:p>
        </w:tc>
        <w:tc>
          <w:tcPr>
            <w:tcW w:w="140" w:type="pct"/>
            <w:vAlign w:val="bottom"/>
          </w:tcPr>
          <w:p w14:paraId="334E2BFE" w14:textId="77777777" w:rsidR="00EB3559" w:rsidRPr="002A0451" w:rsidRDefault="00EB3559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14:paraId="58FA8BF5" w14:textId="46D0F59D" w:rsidR="00EB3559" w:rsidRPr="004F3D3C" w:rsidRDefault="00510141" w:rsidP="004F3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898,066</w:t>
            </w:r>
          </w:p>
        </w:tc>
        <w:tc>
          <w:tcPr>
            <w:tcW w:w="142" w:type="pct"/>
            <w:vAlign w:val="bottom"/>
          </w:tcPr>
          <w:p w14:paraId="1ED82A4C" w14:textId="77777777" w:rsidR="00EB3559" w:rsidRPr="002A0451" w:rsidRDefault="00EB3559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  <w:vAlign w:val="bottom"/>
          </w:tcPr>
          <w:p w14:paraId="65DB557D" w14:textId="7294CB8C" w:rsidR="00EB3559" w:rsidRPr="00E9623F" w:rsidRDefault="00EB3559" w:rsidP="00351C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E9623F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EB3559" w:rsidRPr="002A0451" w14:paraId="1E9A0691" w14:textId="77777777" w:rsidTr="004B235A">
        <w:tc>
          <w:tcPr>
            <w:tcW w:w="2209" w:type="pct"/>
          </w:tcPr>
          <w:p w14:paraId="7808E264" w14:textId="77777777" w:rsidR="00EB3559" w:rsidRPr="002A0451" w:rsidRDefault="00EB3559" w:rsidP="00EB3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auto"/>
          </w:tcPr>
          <w:p w14:paraId="07E21F4D" w14:textId="50F4FDA2" w:rsidR="00EB3559" w:rsidRPr="00583D2A" w:rsidRDefault="00510141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38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9</w:t>
            </w:r>
            <w:r w:rsidR="0090624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26</w:t>
            </w: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,</w:t>
            </w:r>
            <w:r w:rsidR="0090624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7</w:t>
            </w: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134" w:type="pct"/>
          </w:tcPr>
          <w:p w14:paraId="08D781F3" w14:textId="77777777" w:rsidR="00EB3559" w:rsidRPr="002A0451" w:rsidRDefault="00EB3559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vAlign w:val="bottom"/>
          </w:tcPr>
          <w:p w14:paraId="4EA10ADD" w14:textId="7FE8FA87" w:rsidR="00EB3559" w:rsidRPr="002A0451" w:rsidRDefault="00EB3559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2A04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164,026</w:t>
            </w:r>
          </w:p>
        </w:tc>
        <w:tc>
          <w:tcPr>
            <w:tcW w:w="140" w:type="pct"/>
            <w:vAlign w:val="bottom"/>
          </w:tcPr>
          <w:p w14:paraId="132A93FC" w14:textId="77777777" w:rsidR="00EB3559" w:rsidRPr="002A0451" w:rsidRDefault="00EB3559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vAlign w:val="bottom"/>
          </w:tcPr>
          <w:p w14:paraId="637BD9E6" w14:textId="1FD753B7" w:rsidR="00EB3559" w:rsidRPr="00425910" w:rsidRDefault="00510141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1,568,181</w:t>
            </w:r>
          </w:p>
        </w:tc>
        <w:tc>
          <w:tcPr>
            <w:tcW w:w="142" w:type="pct"/>
            <w:vAlign w:val="bottom"/>
          </w:tcPr>
          <w:p w14:paraId="216344F7" w14:textId="77777777" w:rsidR="00EB3559" w:rsidRPr="002A0451" w:rsidRDefault="00EB3559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</w:tcBorders>
            <w:vAlign w:val="bottom"/>
          </w:tcPr>
          <w:p w14:paraId="78598D98" w14:textId="59495CFB" w:rsidR="00EB3559" w:rsidRPr="002A0451" w:rsidRDefault="00EB3559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3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2A04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1,690,025</w:t>
            </w:r>
          </w:p>
        </w:tc>
      </w:tr>
      <w:tr w:rsidR="00BF4D94" w:rsidRPr="00CA7C96" w14:paraId="2C65C930" w14:textId="77777777" w:rsidTr="004B235A">
        <w:tc>
          <w:tcPr>
            <w:tcW w:w="2209" w:type="pct"/>
          </w:tcPr>
          <w:p w14:paraId="2E3C632B" w14:textId="77777777" w:rsidR="00B10AD1" w:rsidRPr="00A068FC" w:rsidRDefault="00B10AD1" w:rsidP="00B10AD1">
            <w:pPr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  <w:r w:rsidRPr="00A068FC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หัก</w:t>
            </w:r>
            <w:r w:rsidRPr="00A068FC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</w:p>
          <w:p w14:paraId="2038CC94" w14:textId="5DB52A66" w:rsidR="00BF4D94" w:rsidRPr="002A0451" w:rsidRDefault="00B10AD1" w:rsidP="00B10AD1">
            <w:pPr>
              <w:spacing w:line="240" w:lineRule="auto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 w:rsidRPr="00A068FC">
              <w:rPr>
                <w:rFonts w:asciiTheme="minorBidi" w:hAnsiTheme="minorBidi" w:cstheme="minorBidi" w:hint="cs"/>
                <w:sz w:val="30"/>
                <w:szCs w:val="30"/>
                <w:cs/>
              </w:rPr>
              <w:t xml:space="preserve">      </w:t>
            </w:r>
            <w:r w:rsidRPr="00A068FC">
              <w:rPr>
                <w:rFonts w:asciiTheme="minorBidi" w:hAnsiTheme="minorBidi" w:cstheme="min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52D25FC4" w14:textId="77777777" w:rsidR="004E65EF" w:rsidRDefault="004E65EF" w:rsidP="004E6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38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  <w:p w14:paraId="3E0CFD8B" w14:textId="20FD0FD8" w:rsidR="00510141" w:rsidRPr="004E65EF" w:rsidRDefault="00510141" w:rsidP="004E6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38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color w:val="000000" w:themeColor="text1"/>
                <w:sz w:val="30"/>
                <w:szCs w:val="30"/>
                <w:cs/>
              </w:rPr>
              <w:t>(</w:t>
            </w: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872,869</w:t>
            </w:r>
            <w:r>
              <w:rPr>
                <w:rFonts w:asciiTheme="majorHAnsi" w:hAnsiTheme="majorHAnsi" w:cstheme="majorHAnsi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34" w:type="pct"/>
          </w:tcPr>
          <w:p w14:paraId="136784AE" w14:textId="77777777" w:rsidR="00BF4D94" w:rsidRPr="002A0451" w:rsidRDefault="00BF4D94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27"/>
                <w:tab w:val="decimal" w:pos="891"/>
              </w:tabs>
              <w:spacing w:after="0"/>
              <w:ind w:left="-108" w:right="7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46E62688" w14:textId="77777777" w:rsidR="00BF4D94" w:rsidRDefault="00BF4D94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70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0559D01F" w14:textId="2B8D9EDC" w:rsidR="00B10AD1" w:rsidRPr="002A0451" w:rsidRDefault="00CA7C96" w:rsidP="00572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70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6191DE9F" w14:textId="77777777" w:rsidR="00BF4D94" w:rsidRPr="002A0451" w:rsidRDefault="00BF4D94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14:paraId="34165DCB" w14:textId="2986EA06" w:rsidR="00146B0C" w:rsidRPr="00880311" w:rsidRDefault="00510141" w:rsidP="00880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>
              <w:rPr>
                <w:rFonts w:asciiTheme="majorHAnsi" w:hAnsiTheme="majorHAnsi" w:cstheme="majorHAnsi" w:hint="cs"/>
                <w:color w:val="000000" w:themeColor="text1"/>
                <w:sz w:val="30"/>
                <w:szCs w:val="30"/>
                <w:cs/>
              </w:rPr>
              <w:t>(</w:t>
            </w: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872,869</w:t>
            </w:r>
            <w:r>
              <w:rPr>
                <w:rFonts w:asciiTheme="majorHAnsi" w:hAnsiTheme="majorHAnsi" w:cstheme="majorHAnsi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5918FB07" w14:textId="77777777" w:rsidR="00BF4D94" w:rsidRPr="002A0451" w:rsidRDefault="00BF4D94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  <w:vAlign w:val="bottom"/>
          </w:tcPr>
          <w:p w14:paraId="66355336" w14:textId="77777777" w:rsidR="00BF4D94" w:rsidRDefault="00BF4D94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70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2E6323EB" w14:textId="677A33D8" w:rsidR="00B10AD1" w:rsidRPr="002A0451" w:rsidRDefault="00CA7C96" w:rsidP="00351C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CA7C96" w:rsidRPr="002A0451" w14:paraId="05F90E58" w14:textId="77777777" w:rsidTr="004B235A">
        <w:tc>
          <w:tcPr>
            <w:tcW w:w="2209" w:type="pct"/>
          </w:tcPr>
          <w:p w14:paraId="15FAB661" w14:textId="55DDDAFE" w:rsidR="00CA7C96" w:rsidRPr="0007578A" w:rsidRDefault="0071015C" w:rsidP="00CA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07578A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336893" w14:textId="2F729EB0" w:rsidR="00CA7C96" w:rsidRPr="00CA7C96" w:rsidRDefault="0090624D" w:rsidP="00880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  <w:r w:rsidR="005101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5101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</w:t>
            </w:r>
          </w:p>
        </w:tc>
        <w:tc>
          <w:tcPr>
            <w:tcW w:w="134" w:type="pct"/>
          </w:tcPr>
          <w:p w14:paraId="253FB83B" w14:textId="77777777" w:rsidR="00CA7C96" w:rsidRPr="00CA7C96" w:rsidRDefault="00CA7C96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55"/>
                <w:tab w:val="decimal" w:pos="891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8B6755" w14:textId="02ADCC0B" w:rsidR="00CA7C96" w:rsidRPr="00880311" w:rsidRDefault="00CA7C96" w:rsidP="00880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03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164,026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3707EEB0" w14:textId="77777777" w:rsidR="00CA7C96" w:rsidRPr="00CA7C96" w:rsidRDefault="00CA7C96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55"/>
                <w:tab w:val="decimal" w:pos="891"/>
              </w:tabs>
              <w:spacing w:after="0" w:line="240" w:lineRule="auto"/>
              <w:ind w:left="-108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5CA25D" w14:textId="3A16BF02" w:rsidR="00CA7C96" w:rsidRPr="00CA7C96" w:rsidRDefault="00510141" w:rsidP="00880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695,312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6ACDAE1D" w14:textId="77777777" w:rsidR="00CA7C96" w:rsidRPr="002A0451" w:rsidRDefault="00CA7C96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9D70B0" w14:textId="1E915D48" w:rsidR="00CA7C96" w:rsidRPr="002A0451" w:rsidRDefault="00CA7C96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1,690,025</w:t>
            </w:r>
          </w:p>
        </w:tc>
      </w:tr>
      <w:tr w:rsidR="00CA7C96" w:rsidRPr="002A0451" w14:paraId="326486E0" w14:textId="77777777" w:rsidTr="00FB5679">
        <w:tc>
          <w:tcPr>
            <w:tcW w:w="2209" w:type="pct"/>
          </w:tcPr>
          <w:p w14:paraId="101AD91D" w14:textId="394C5D7C" w:rsidR="00641798" w:rsidRPr="00CA7C96" w:rsidRDefault="00641798" w:rsidP="00CA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  <w:shd w:val="clear" w:color="auto" w:fill="auto"/>
          </w:tcPr>
          <w:p w14:paraId="7107F52A" w14:textId="77777777" w:rsidR="00CA7C96" w:rsidRPr="00CA7C96" w:rsidRDefault="00CA7C96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" w:type="pct"/>
          </w:tcPr>
          <w:p w14:paraId="59553EF9" w14:textId="77777777" w:rsidR="00CA7C96" w:rsidRPr="00CA7C96" w:rsidRDefault="00CA7C96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55"/>
                <w:tab w:val="decimal" w:pos="891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</w:tcPr>
          <w:p w14:paraId="365DB3E5" w14:textId="77777777" w:rsidR="00CA7C96" w:rsidRPr="00CA7C96" w:rsidRDefault="00CA7C96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auto"/>
          </w:tcPr>
          <w:p w14:paraId="43CB1F13" w14:textId="77777777" w:rsidR="00CA7C96" w:rsidRPr="00CA7C96" w:rsidRDefault="00CA7C96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55"/>
                <w:tab w:val="decimal" w:pos="891"/>
              </w:tabs>
              <w:spacing w:after="0" w:line="240" w:lineRule="auto"/>
              <w:ind w:left="-108" w:right="-7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double" w:sz="4" w:space="0" w:color="auto"/>
            </w:tcBorders>
          </w:tcPr>
          <w:p w14:paraId="6273EF4C" w14:textId="77777777" w:rsidR="00CA7C96" w:rsidRPr="00CA7C96" w:rsidRDefault="00CA7C96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pct"/>
            <w:shd w:val="clear" w:color="auto" w:fill="auto"/>
          </w:tcPr>
          <w:p w14:paraId="14B016D2" w14:textId="77777777" w:rsidR="00CA7C96" w:rsidRPr="00CA7C96" w:rsidRDefault="00CA7C96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584" w:type="pct"/>
            <w:gridSpan w:val="2"/>
            <w:tcBorders>
              <w:top w:val="double" w:sz="4" w:space="0" w:color="auto"/>
            </w:tcBorders>
          </w:tcPr>
          <w:p w14:paraId="42683275" w14:textId="77777777" w:rsidR="00CA7C96" w:rsidRPr="00CA7C96" w:rsidRDefault="00CA7C96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07E3C" w:rsidRPr="002A0451" w14:paraId="3C7653F7" w14:textId="77777777" w:rsidTr="00FB5679">
        <w:tc>
          <w:tcPr>
            <w:tcW w:w="2209" w:type="pct"/>
          </w:tcPr>
          <w:p w14:paraId="7CC17CCF" w14:textId="77777777" w:rsidR="00507E3C" w:rsidRPr="00CA7C96" w:rsidRDefault="00507E3C" w:rsidP="00CA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5" w:type="pct"/>
            <w:shd w:val="clear" w:color="auto" w:fill="auto"/>
          </w:tcPr>
          <w:p w14:paraId="25DE075D" w14:textId="77777777" w:rsidR="00507E3C" w:rsidRPr="00CA7C96" w:rsidRDefault="00507E3C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" w:type="pct"/>
          </w:tcPr>
          <w:p w14:paraId="51CD3F7E" w14:textId="77777777" w:rsidR="00507E3C" w:rsidRPr="00CA7C96" w:rsidRDefault="00507E3C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55"/>
                <w:tab w:val="decimal" w:pos="891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0" w:type="pct"/>
          </w:tcPr>
          <w:p w14:paraId="4A09B444" w14:textId="77777777" w:rsidR="00507E3C" w:rsidRPr="00CA7C96" w:rsidRDefault="00507E3C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auto"/>
          </w:tcPr>
          <w:p w14:paraId="71557954" w14:textId="77777777" w:rsidR="00507E3C" w:rsidRPr="00CA7C96" w:rsidRDefault="00507E3C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55"/>
                <w:tab w:val="decimal" w:pos="891"/>
              </w:tabs>
              <w:spacing w:after="0" w:line="240" w:lineRule="auto"/>
              <w:ind w:left="-108" w:right="-7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16" w:type="pct"/>
          </w:tcPr>
          <w:p w14:paraId="771C898B" w14:textId="77777777" w:rsidR="00507E3C" w:rsidRPr="00CA7C96" w:rsidRDefault="00507E3C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pct"/>
            <w:shd w:val="clear" w:color="auto" w:fill="auto"/>
          </w:tcPr>
          <w:p w14:paraId="1CD5876B" w14:textId="77777777" w:rsidR="00507E3C" w:rsidRPr="00CA7C96" w:rsidRDefault="00507E3C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14:paraId="46B8D954" w14:textId="77777777" w:rsidR="00507E3C" w:rsidRPr="00CA7C96" w:rsidRDefault="00507E3C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07E3C" w:rsidRPr="002A0451" w14:paraId="40B04FF7" w14:textId="77777777" w:rsidTr="00FB5679">
        <w:tc>
          <w:tcPr>
            <w:tcW w:w="2209" w:type="pct"/>
          </w:tcPr>
          <w:p w14:paraId="1B527424" w14:textId="77777777" w:rsidR="00507E3C" w:rsidRPr="00CA7C96" w:rsidRDefault="00507E3C" w:rsidP="00CA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5" w:type="pct"/>
            <w:shd w:val="clear" w:color="auto" w:fill="auto"/>
          </w:tcPr>
          <w:p w14:paraId="453E4386" w14:textId="77777777" w:rsidR="00507E3C" w:rsidRPr="00CA7C96" w:rsidRDefault="00507E3C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" w:type="pct"/>
          </w:tcPr>
          <w:p w14:paraId="00B1393C" w14:textId="77777777" w:rsidR="00507E3C" w:rsidRPr="00CA7C96" w:rsidRDefault="00507E3C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55"/>
                <w:tab w:val="decimal" w:pos="891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0" w:type="pct"/>
          </w:tcPr>
          <w:p w14:paraId="29ED6633" w14:textId="77777777" w:rsidR="00507E3C" w:rsidRPr="00CA7C96" w:rsidRDefault="00507E3C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auto"/>
          </w:tcPr>
          <w:p w14:paraId="13767D3C" w14:textId="77777777" w:rsidR="00507E3C" w:rsidRPr="00CA7C96" w:rsidRDefault="00507E3C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55"/>
                <w:tab w:val="decimal" w:pos="891"/>
              </w:tabs>
              <w:spacing w:after="0" w:line="240" w:lineRule="auto"/>
              <w:ind w:left="-108" w:right="-7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16" w:type="pct"/>
          </w:tcPr>
          <w:p w14:paraId="43AF2972" w14:textId="77777777" w:rsidR="00507E3C" w:rsidRPr="00CA7C96" w:rsidRDefault="00507E3C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pct"/>
            <w:shd w:val="clear" w:color="auto" w:fill="auto"/>
          </w:tcPr>
          <w:p w14:paraId="31D5D6EA" w14:textId="77777777" w:rsidR="00507E3C" w:rsidRPr="00CA7C96" w:rsidRDefault="00507E3C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14:paraId="73A29EBB" w14:textId="77777777" w:rsidR="00507E3C" w:rsidRPr="00CA7C96" w:rsidRDefault="00507E3C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07E3C" w:rsidRPr="002A0451" w14:paraId="4D7EC0BE" w14:textId="77777777" w:rsidTr="00FB5679">
        <w:tc>
          <w:tcPr>
            <w:tcW w:w="2209" w:type="pct"/>
          </w:tcPr>
          <w:p w14:paraId="4BA2190E" w14:textId="77777777" w:rsidR="00507E3C" w:rsidRPr="00CA7C96" w:rsidRDefault="00507E3C" w:rsidP="00CA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5" w:type="pct"/>
            <w:shd w:val="clear" w:color="auto" w:fill="auto"/>
          </w:tcPr>
          <w:p w14:paraId="24A8139E" w14:textId="77777777" w:rsidR="00507E3C" w:rsidRPr="00CA7C96" w:rsidRDefault="00507E3C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" w:type="pct"/>
          </w:tcPr>
          <w:p w14:paraId="5F054C98" w14:textId="77777777" w:rsidR="00507E3C" w:rsidRPr="00CA7C96" w:rsidRDefault="00507E3C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55"/>
                <w:tab w:val="decimal" w:pos="891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0" w:type="pct"/>
          </w:tcPr>
          <w:p w14:paraId="695845E6" w14:textId="77777777" w:rsidR="00507E3C" w:rsidRPr="00CA7C96" w:rsidRDefault="00507E3C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auto"/>
          </w:tcPr>
          <w:p w14:paraId="7A7E6ADB" w14:textId="77777777" w:rsidR="00507E3C" w:rsidRPr="00CA7C96" w:rsidRDefault="00507E3C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55"/>
                <w:tab w:val="decimal" w:pos="891"/>
              </w:tabs>
              <w:spacing w:after="0" w:line="240" w:lineRule="auto"/>
              <w:ind w:left="-108" w:right="-7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16" w:type="pct"/>
          </w:tcPr>
          <w:p w14:paraId="5ED65FBF" w14:textId="77777777" w:rsidR="00507E3C" w:rsidRPr="00CA7C96" w:rsidRDefault="00507E3C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pct"/>
            <w:shd w:val="clear" w:color="auto" w:fill="auto"/>
          </w:tcPr>
          <w:p w14:paraId="61241CE5" w14:textId="77777777" w:rsidR="00507E3C" w:rsidRPr="00CA7C96" w:rsidRDefault="00507E3C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14:paraId="4175565B" w14:textId="77777777" w:rsidR="00507E3C" w:rsidRPr="00CA7C96" w:rsidRDefault="00507E3C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07E3C" w:rsidRPr="002A0451" w14:paraId="4DE01694" w14:textId="77777777" w:rsidTr="00FB5679">
        <w:tc>
          <w:tcPr>
            <w:tcW w:w="2209" w:type="pct"/>
          </w:tcPr>
          <w:p w14:paraId="421FC276" w14:textId="77777777" w:rsidR="00507E3C" w:rsidRPr="00CA7C96" w:rsidRDefault="00507E3C" w:rsidP="00CA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5" w:type="pct"/>
            <w:shd w:val="clear" w:color="auto" w:fill="auto"/>
          </w:tcPr>
          <w:p w14:paraId="5773FBF6" w14:textId="77777777" w:rsidR="00507E3C" w:rsidRPr="00CA7C96" w:rsidRDefault="00507E3C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" w:type="pct"/>
          </w:tcPr>
          <w:p w14:paraId="1795F711" w14:textId="77777777" w:rsidR="00507E3C" w:rsidRPr="00CA7C96" w:rsidRDefault="00507E3C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55"/>
                <w:tab w:val="decimal" w:pos="891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0" w:type="pct"/>
          </w:tcPr>
          <w:p w14:paraId="6F3413D3" w14:textId="77777777" w:rsidR="00507E3C" w:rsidRPr="00CA7C96" w:rsidRDefault="00507E3C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auto"/>
          </w:tcPr>
          <w:p w14:paraId="3BE97EE3" w14:textId="77777777" w:rsidR="00507E3C" w:rsidRPr="00CA7C96" w:rsidRDefault="00507E3C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55"/>
                <w:tab w:val="decimal" w:pos="891"/>
              </w:tabs>
              <w:spacing w:after="0" w:line="240" w:lineRule="auto"/>
              <w:ind w:left="-108" w:right="-7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16" w:type="pct"/>
          </w:tcPr>
          <w:p w14:paraId="07B5A069" w14:textId="77777777" w:rsidR="00507E3C" w:rsidRPr="00CA7C96" w:rsidRDefault="00507E3C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pct"/>
            <w:shd w:val="clear" w:color="auto" w:fill="auto"/>
          </w:tcPr>
          <w:p w14:paraId="5DD79CBB" w14:textId="77777777" w:rsidR="00507E3C" w:rsidRPr="00CA7C96" w:rsidRDefault="00507E3C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14:paraId="33A4A1CD" w14:textId="77777777" w:rsidR="00507E3C" w:rsidRPr="00CA7C96" w:rsidRDefault="00507E3C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A7C96" w:rsidRPr="002A0451" w14:paraId="06A13097" w14:textId="77777777" w:rsidTr="00FB5679">
        <w:tc>
          <w:tcPr>
            <w:tcW w:w="2209" w:type="pct"/>
          </w:tcPr>
          <w:p w14:paraId="3EA809EE" w14:textId="70AC8255" w:rsidR="00CA7C96" w:rsidRPr="002A0451" w:rsidRDefault="00CA7C96" w:rsidP="00CA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2A0451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เงินให้กู้ยืมระยะยาว</w:t>
            </w:r>
          </w:p>
        </w:tc>
        <w:tc>
          <w:tcPr>
            <w:tcW w:w="575" w:type="pct"/>
            <w:shd w:val="clear" w:color="auto" w:fill="auto"/>
          </w:tcPr>
          <w:p w14:paraId="4F91BFA2" w14:textId="77777777" w:rsidR="00CA7C96" w:rsidRPr="002A0451" w:rsidRDefault="00CA7C96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4" w:type="pct"/>
          </w:tcPr>
          <w:p w14:paraId="25719154" w14:textId="77777777" w:rsidR="00CA7C96" w:rsidRPr="002A0451" w:rsidRDefault="00CA7C96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600" w:type="pct"/>
          </w:tcPr>
          <w:p w14:paraId="10E11770" w14:textId="77777777" w:rsidR="00CA7C96" w:rsidRPr="002A0451" w:rsidRDefault="00CA7C96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0" w:type="pct"/>
          </w:tcPr>
          <w:p w14:paraId="264CE7F3" w14:textId="77777777" w:rsidR="00CA7C96" w:rsidRPr="002A0451" w:rsidRDefault="00CA7C96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16" w:type="pct"/>
          </w:tcPr>
          <w:p w14:paraId="6F6B1AF5" w14:textId="77777777" w:rsidR="00CA7C96" w:rsidRPr="002A0451" w:rsidRDefault="00CA7C96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AF6265B" w14:textId="77777777" w:rsidR="00CA7C96" w:rsidRPr="002A0451" w:rsidRDefault="00CA7C96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502A6CEA" w14:textId="77777777" w:rsidR="00CA7C96" w:rsidRPr="002A0451" w:rsidRDefault="00CA7C96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CA7C96" w:rsidRPr="002A0451" w14:paraId="69A4BABD" w14:textId="77777777" w:rsidTr="00FB5679">
        <w:tc>
          <w:tcPr>
            <w:tcW w:w="2209" w:type="pct"/>
          </w:tcPr>
          <w:p w14:paraId="70D1D3B0" w14:textId="77777777" w:rsidR="00CA7C96" w:rsidRPr="002A0451" w:rsidRDefault="00CA7C96" w:rsidP="00CA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2A0451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75" w:type="pct"/>
            <w:shd w:val="clear" w:color="auto" w:fill="auto"/>
          </w:tcPr>
          <w:p w14:paraId="3CB3080A" w14:textId="77777777" w:rsidR="00CA7C96" w:rsidRPr="002A0451" w:rsidRDefault="00CA7C96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4" w:type="pct"/>
          </w:tcPr>
          <w:p w14:paraId="3B484046" w14:textId="77777777" w:rsidR="00CA7C96" w:rsidRPr="002A0451" w:rsidRDefault="00CA7C96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600" w:type="pct"/>
          </w:tcPr>
          <w:p w14:paraId="5DD692B2" w14:textId="77777777" w:rsidR="00CA7C96" w:rsidRPr="002A0451" w:rsidRDefault="00CA7C96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0" w:type="pct"/>
          </w:tcPr>
          <w:p w14:paraId="0BC6ABA1" w14:textId="77777777" w:rsidR="00CA7C96" w:rsidRPr="002A0451" w:rsidRDefault="00CA7C96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16" w:type="pct"/>
          </w:tcPr>
          <w:p w14:paraId="5FB307B8" w14:textId="77777777" w:rsidR="00CA7C96" w:rsidRPr="002A0451" w:rsidRDefault="00CA7C96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23BFB94" w14:textId="77777777" w:rsidR="00CA7C96" w:rsidRPr="002A0451" w:rsidRDefault="00CA7C96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022F3F86" w14:textId="77777777" w:rsidR="00CA7C96" w:rsidRPr="002A0451" w:rsidRDefault="00CA7C96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146B0C" w:rsidRPr="002A0451" w14:paraId="1E7AADEC" w14:textId="77777777" w:rsidTr="00FB5679">
        <w:tc>
          <w:tcPr>
            <w:tcW w:w="2209" w:type="pct"/>
          </w:tcPr>
          <w:p w14:paraId="09969AC6" w14:textId="1BF81CED" w:rsidR="00146B0C" w:rsidRPr="002A0451" w:rsidRDefault="00146B0C" w:rsidP="0014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 w:rsidRPr="00594257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5" w:type="pct"/>
            <w:tcBorders>
              <w:bottom w:val="double" w:sz="4" w:space="0" w:color="auto"/>
            </w:tcBorders>
            <w:shd w:val="clear" w:color="auto" w:fill="auto"/>
          </w:tcPr>
          <w:p w14:paraId="71BC5839" w14:textId="15AA7530" w:rsidR="00146B0C" w:rsidRPr="002A0451" w:rsidRDefault="00510141" w:rsidP="004E6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619168AF" w14:textId="77777777" w:rsidR="00146B0C" w:rsidRPr="002A0451" w:rsidRDefault="00146B0C" w:rsidP="00146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</w:tcPr>
          <w:p w14:paraId="2269E3A8" w14:textId="187A6646" w:rsidR="00146B0C" w:rsidRPr="002A0451" w:rsidRDefault="00146B0C" w:rsidP="00146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 w:rsidRPr="00594257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34F74F4" w14:textId="77777777" w:rsidR="00146B0C" w:rsidRPr="002A0451" w:rsidRDefault="00146B0C" w:rsidP="00146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</w:tcPr>
          <w:p w14:paraId="2A469513" w14:textId="475E7486" w:rsidR="00146B0C" w:rsidRPr="002A0451" w:rsidRDefault="00510141" w:rsidP="00146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0D1CAF9" w14:textId="77777777" w:rsidR="00146B0C" w:rsidRPr="002A0451" w:rsidRDefault="00146B0C" w:rsidP="00146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bottom w:val="double" w:sz="4" w:space="0" w:color="auto"/>
            </w:tcBorders>
          </w:tcPr>
          <w:p w14:paraId="3B64A0D4" w14:textId="2AB24B6C" w:rsidR="00146B0C" w:rsidRPr="002A0451" w:rsidRDefault="00146B0C" w:rsidP="00146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 w:rsidRPr="00594257">
              <w:rPr>
                <w:rFonts w:asciiTheme="majorHAnsi" w:hAnsiTheme="majorHAnsi" w:cstheme="majorHAnsi"/>
                <w:sz w:val="30"/>
                <w:szCs w:val="30"/>
              </w:rPr>
              <w:t>12,226</w:t>
            </w:r>
          </w:p>
        </w:tc>
      </w:tr>
    </w:tbl>
    <w:p w14:paraId="7D2568BC" w14:textId="77777777" w:rsidR="006C2B92" w:rsidRDefault="006C2B92"/>
    <w:tbl>
      <w:tblPr>
        <w:tblW w:w="93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4"/>
        <w:gridCol w:w="1079"/>
        <w:gridCol w:w="276"/>
        <w:gridCol w:w="1099"/>
        <w:gridCol w:w="261"/>
        <w:gridCol w:w="21"/>
        <w:gridCol w:w="1135"/>
        <w:gridCol w:w="268"/>
        <w:gridCol w:w="1084"/>
        <w:gridCol w:w="13"/>
      </w:tblGrid>
      <w:tr w:rsidR="009D188B" w:rsidRPr="002A0451" w14:paraId="72B6E69B" w14:textId="77777777" w:rsidTr="009D188B">
        <w:trPr>
          <w:trHeight w:val="325"/>
        </w:trPr>
        <w:tc>
          <w:tcPr>
            <w:tcW w:w="2209" w:type="pct"/>
          </w:tcPr>
          <w:p w14:paraId="3E37248B" w14:textId="6EAD1BDB" w:rsidR="009D188B" w:rsidRPr="009D188B" w:rsidRDefault="009D188B" w:rsidP="00CA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/>
                <w:b/>
                <w:bCs/>
                <w:i/>
                <w:iCs/>
                <w:sz w:val="30"/>
                <w:szCs w:val="30"/>
                <w:cs/>
              </w:rPr>
            </w:pPr>
            <w:r w:rsidRPr="009D188B">
              <w:rPr>
                <w:rFonts w:asciiTheme="majorHAnsi" w:hAnsiTheme="majorHAnsi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08" w:type="pct"/>
            <w:gridSpan w:val="3"/>
            <w:shd w:val="clear" w:color="auto" w:fill="auto"/>
          </w:tcPr>
          <w:p w14:paraId="42B5E077" w14:textId="3889655B" w:rsidR="009D188B" w:rsidRPr="009D188B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right="-7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56710F85" w14:textId="77777777" w:rsidR="009D188B" w:rsidRPr="009D188B" w:rsidRDefault="009D188B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44" w:type="pct"/>
            <w:gridSpan w:val="5"/>
          </w:tcPr>
          <w:p w14:paraId="31C8782B" w14:textId="5CD026EB" w:rsidR="009D188B" w:rsidRPr="009D188B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7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7C96" w:rsidRPr="002A0451" w14:paraId="6D669594" w14:textId="77777777" w:rsidTr="00FA6F67">
        <w:trPr>
          <w:gridAfter w:val="1"/>
          <w:wAfter w:w="7" w:type="pct"/>
        </w:trPr>
        <w:tc>
          <w:tcPr>
            <w:tcW w:w="2209" w:type="pct"/>
          </w:tcPr>
          <w:p w14:paraId="4D44AAF1" w14:textId="08B8FF82" w:rsidR="00CA7C96" w:rsidRPr="002A0451" w:rsidRDefault="004F3D3C" w:rsidP="00CA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CA7C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90BA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CA7C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CA7C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1226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="00CA7C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B567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75" w:type="pct"/>
            <w:shd w:val="clear" w:color="auto" w:fill="auto"/>
          </w:tcPr>
          <w:p w14:paraId="5E5EB99D" w14:textId="30C49AAD" w:rsidR="00CA7C96" w:rsidRPr="009D188B" w:rsidRDefault="009D188B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sz w:val="30"/>
                <w:szCs w:val="30"/>
              </w:rPr>
            </w:pPr>
            <w:r w:rsidRPr="009D188B">
              <w:rPr>
                <w:rFonts w:asciiTheme="majorHAnsi" w:hAnsiTheme="majorHAnsi" w:cstheme="majorHAnsi"/>
                <w:sz w:val="30"/>
                <w:szCs w:val="30"/>
              </w:rPr>
              <w:t>2567</w:t>
            </w:r>
          </w:p>
        </w:tc>
        <w:tc>
          <w:tcPr>
            <w:tcW w:w="147" w:type="pct"/>
            <w:vAlign w:val="bottom"/>
          </w:tcPr>
          <w:p w14:paraId="7303A29C" w14:textId="77777777" w:rsidR="00CA7C96" w:rsidRPr="009D188B" w:rsidRDefault="00CA7C96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</w:tcPr>
          <w:p w14:paraId="6D822E0F" w14:textId="1C496820" w:rsidR="00CA7C96" w:rsidRPr="009D188B" w:rsidRDefault="009D188B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sz w:val="30"/>
                <w:szCs w:val="30"/>
              </w:rPr>
            </w:pPr>
            <w:r w:rsidRPr="009D188B">
              <w:rPr>
                <w:rFonts w:asciiTheme="majorHAnsi" w:hAnsiTheme="majorHAnsi" w:cstheme="majorHAnsi"/>
                <w:sz w:val="30"/>
                <w:szCs w:val="30"/>
              </w:rPr>
              <w:t>2566</w:t>
            </w:r>
          </w:p>
        </w:tc>
        <w:tc>
          <w:tcPr>
            <w:tcW w:w="150" w:type="pct"/>
            <w:gridSpan w:val="2"/>
            <w:vAlign w:val="bottom"/>
          </w:tcPr>
          <w:p w14:paraId="362DEB2A" w14:textId="77777777" w:rsidR="00CA7C96" w:rsidRPr="009D188B" w:rsidRDefault="00CA7C96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1AA36B86" w14:textId="4B74192C" w:rsidR="00CA7C96" w:rsidRPr="009D188B" w:rsidRDefault="009D188B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9D188B">
              <w:rPr>
                <w:rFonts w:asciiTheme="majorHAnsi" w:hAnsiTheme="majorHAnsi" w:cstheme="majorHAnsi"/>
                <w:sz w:val="30"/>
                <w:szCs w:val="30"/>
              </w:rPr>
              <w:t>2567</w:t>
            </w:r>
          </w:p>
        </w:tc>
        <w:tc>
          <w:tcPr>
            <w:tcW w:w="143" w:type="pct"/>
            <w:vAlign w:val="bottom"/>
          </w:tcPr>
          <w:p w14:paraId="0A60AF2D" w14:textId="77777777" w:rsidR="00CA7C96" w:rsidRPr="009D188B" w:rsidRDefault="00CA7C96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</w:tcPr>
          <w:p w14:paraId="3A2D0D5E" w14:textId="3DEC16FA" w:rsidR="00CA7C96" w:rsidRPr="009D188B" w:rsidRDefault="009D188B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8" w:right="72"/>
              <w:rPr>
                <w:rFonts w:asciiTheme="majorHAnsi" w:hAnsiTheme="majorHAnsi" w:cstheme="majorHAnsi"/>
                <w:sz w:val="30"/>
                <w:szCs w:val="30"/>
              </w:rPr>
            </w:pPr>
            <w:r w:rsidRPr="009D188B">
              <w:rPr>
                <w:rFonts w:asciiTheme="majorHAnsi" w:hAnsiTheme="majorHAnsi" w:cstheme="majorHAnsi"/>
                <w:sz w:val="30"/>
                <w:szCs w:val="30"/>
              </w:rPr>
              <w:t>2566</w:t>
            </w:r>
          </w:p>
        </w:tc>
      </w:tr>
      <w:tr w:rsidR="009D188B" w:rsidRPr="002A0451" w14:paraId="299D61F2" w14:textId="77777777" w:rsidTr="009D188B">
        <w:trPr>
          <w:gridAfter w:val="1"/>
          <w:wAfter w:w="7" w:type="pct"/>
        </w:trPr>
        <w:tc>
          <w:tcPr>
            <w:tcW w:w="2209" w:type="pct"/>
          </w:tcPr>
          <w:p w14:paraId="00D6C455" w14:textId="77777777" w:rsidR="009D188B" w:rsidRPr="009D188B" w:rsidRDefault="009D188B" w:rsidP="00CA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4" w:type="pct"/>
            <w:gridSpan w:val="8"/>
            <w:shd w:val="clear" w:color="auto" w:fill="auto"/>
          </w:tcPr>
          <w:p w14:paraId="072ECDE4" w14:textId="5A5B3558" w:rsidR="009D188B" w:rsidRPr="009D188B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0624D" w:rsidRPr="002A0451" w14:paraId="2721D6A8" w14:textId="77777777">
        <w:trPr>
          <w:gridAfter w:val="1"/>
          <w:wAfter w:w="7" w:type="pct"/>
        </w:trPr>
        <w:tc>
          <w:tcPr>
            <w:tcW w:w="2209" w:type="pct"/>
          </w:tcPr>
          <w:p w14:paraId="691EF0A4" w14:textId="4D0BA568" w:rsidR="0090624D" w:rsidRPr="00FA6F67" w:rsidRDefault="0090624D" w:rsidP="0090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A6F67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75" w:type="pct"/>
            <w:shd w:val="clear" w:color="auto" w:fill="auto"/>
          </w:tcPr>
          <w:p w14:paraId="6302BD1C" w14:textId="6564FA90" w:rsidR="0090624D" w:rsidRPr="006B2209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B336C">
              <w:rPr>
                <w:rFonts w:asciiTheme="majorHAnsi" w:hAnsiTheme="majorHAnsi" w:cstheme="majorHAnsi"/>
                <w:sz w:val="30"/>
                <w:szCs w:val="30"/>
              </w:rPr>
              <w:t>14,592</w:t>
            </w:r>
          </w:p>
        </w:tc>
        <w:tc>
          <w:tcPr>
            <w:tcW w:w="147" w:type="pct"/>
          </w:tcPr>
          <w:p w14:paraId="7B1DCCD6" w14:textId="4B202316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</w:tcPr>
          <w:p w14:paraId="41481CA3" w14:textId="37299D6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068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067F6C77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6170BD23" w14:textId="2204908F" w:rsidR="0090624D" w:rsidRPr="009D27EB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1,317,06</w:t>
            </w:r>
            <w:r w:rsidR="00590924">
              <w:rPr>
                <w:rFonts w:asciiTheme="majorHAnsi" w:hAnsiTheme="majorHAnsi" w:cstheme="majorHAnsi" w:hint="cs"/>
                <w:sz w:val="30"/>
                <w:szCs w:val="30"/>
                <w:cs/>
              </w:rPr>
              <w:t>0</w:t>
            </w:r>
          </w:p>
        </w:tc>
        <w:tc>
          <w:tcPr>
            <w:tcW w:w="143" w:type="pct"/>
            <w:vAlign w:val="bottom"/>
          </w:tcPr>
          <w:p w14:paraId="3D14D27D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</w:tcPr>
          <w:p w14:paraId="62DBD907" w14:textId="2E3B048C" w:rsidR="0090624D" w:rsidRPr="00351CB8" w:rsidRDefault="0090624D" w:rsidP="00351C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81"/>
              <w:rPr>
                <w:rFonts w:asciiTheme="majorBidi" w:hAnsiTheme="majorBidi" w:cstheme="majorBidi"/>
                <w:sz w:val="30"/>
                <w:szCs w:val="30"/>
              </w:rPr>
            </w:pPr>
            <w:r w:rsidRPr="00A068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0624D" w:rsidRPr="002A0451" w14:paraId="14B0A586" w14:textId="77777777">
        <w:trPr>
          <w:gridAfter w:val="1"/>
          <w:wAfter w:w="7" w:type="pct"/>
        </w:trPr>
        <w:tc>
          <w:tcPr>
            <w:tcW w:w="2209" w:type="pct"/>
          </w:tcPr>
          <w:p w14:paraId="5526E0EC" w14:textId="281002F8" w:rsidR="0090624D" w:rsidRPr="00FA6F67" w:rsidRDefault="0090624D" w:rsidP="0090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A6F67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ืม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4F8FAAC1" w14:textId="7A073295" w:rsidR="0090624D" w:rsidRPr="006B2209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59692F7" w14:textId="2AEECDC6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0C90FA4E" w14:textId="52885182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068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30DF3D61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2912B" w14:textId="7DA776AF" w:rsidR="0090624D" w:rsidRPr="009D27EB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872,869</w:t>
            </w:r>
          </w:p>
        </w:tc>
        <w:tc>
          <w:tcPr>
            <w:tcW w:w="143" w:type="pct"/>
            <w:vAlign w:val="bottom"/>
          </w:tcPr>
          <w:p w14:paraId="37C82425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141F6D4B" w14:textId="292A409C" w:rsidR="0090624D" w:rsidRPr="00351CB8" w:rsidRDefault="0090624D" w:rsidP="00351C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81"/>
              <w:rPr>
                <w:rFonts w:asciiTheme="majorBidi" w:hAnsiTheme="majorBidi" w:cstheme="majorBidi"/>
                <w:sz w:val="30"/>
                <w:szCs w:val="30"/>
              </w:rPr>
            </w:pPr>
            <w:r w:rsidRPr="00A068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0624D" w:rsidRPr="002A0451" w14:paraId="444256B7" w14:textId="77777777">
        <w:trPr>
          <w:gridAfter w:val="1"/>
          <w:wAfter w:w="7" w:type="pct"/>
        </w:trPr>
        <w:tc>
          <w:tcPr>
            <w:tcW w:w="2209" w:type="pct"/>
          </w:tcPr>
          <w:p w14:paraId="4F7CD756" w14:textId="7DD2E23B" w:rsidR="0090624D" w:rsidRPr="00FA6F67" w:rsidRDefault="0090624D" w:rsidP="0090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FA6F67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5DDAB5" w14:textId="3448014C" w:rsidR="0090624D" w:rsidRPr="0090624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624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14,592</w:t>
            </w:r>
          </w:p>
        </w:tc>
        <w:tc>
          <w:tcPr>
            <w:tcW w:w="147" w:type="pct"/>
          </w:tcPr>
          <w:p w14:paraId="429C0AC6" w14:textId="56661448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77563088" w14:textId="0251F141" w:rsidR="0090624D" w:rsidRPr="006B2209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6B2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4090D31B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FF9CD6" w14:textId="55A88543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2,189,9</w:t>
            </w:r>
            <w:r w:rsidR="00590924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29</w:t>
            </w:r>
          </w:p>
        </w:tc>
        <w:tc>
          <w:tcPr>
            <w:tcW w:w="143" w:type="pct"/>
            <w:vAlign w:val="bottom"/>
          </w:tcPr>
          <w:p w14:paraId="7F30720A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0093E199" w14:textId="500240A2" w:rsidR="0090624D" w:rsidRPr="006B2209" w:rsidRDefault="0090624D" w:rsidP="00351C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6B2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D4DB5BD" w14:textId="71A1C80E" w:rsidR="00BB3DF0" w:rsidRPr="00F95DFE" w:rsidRDefault="00BB3DF0" w:rsidP="00BB3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DE3BB9" w14:textId="00E3B5EA" w:rsidR="00BB3DF0" w:rsidRDefault="0090624D" w:rsidP="00BB3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0624D">
        <w:rPr>
          <w:rFonts w:ascii="Angsana New" w:hAnsi="Angsana New"/>
          <w:sz w:val="30"/>
          <w:szCs w:val="30"/>
          <w:cs/>
        </w:rPr>
        <w:t xml:space="preserve">ในระหว่างงวดเก้าเดือนสิ้นสุดวันที่ </w:t>
      </w:r>
      <w:r w:rsidR="00B859A4">
        <w:rPr>
          <w:rFonts w:ascii="Angsana New" w:hAnsi="Angsana New"/>
          <w:sz w:val="30"/>
          <w:szCs w:val="30"/>
        </w:rPr>
        <w:t>30</w:t>
      </w:r>
      <w:r w:rsidRPr="0090624D">
        <w:rPr>
          <w:rFonts w:ascii="Angsana New" w:hAnsi="Angsana New"/>
          <w:sz w:val="30"/>
          <w:szCs w:val="30"/>
          <w:cs/>
        </w:rPr>
        <w:t xml:space="preserve"> กันยายน </w:t>
      </w:r>
      <w:r w:rsidR="00B859A4">
        <w:rPr>
          <w:rFonts w:ascii="Angsana New" w:hAnsi="Angsana New"/>
          <w:sz w:val="30"/>
          <w:szCs w:val="30"/>
        </w:rPr>
        <w:t>2567</w:t>
      </w:r>
      <w:r w:rsidRPr="0090624D">
        <w:rPr>
          <w:rFonts w:ascii="Angsana New" w:hAnsi="Angsana New"/>
          <w:sz w:val="30"/>
          <w:szCs w:val="30"/>
          <w:cs/>
        </w:rPr>
        <w:t xml:space="preserve"> บริษัทบันทึกผลขาดทุนด้านเครดิตที่คาดว่าจะเกิดขึ้นทั้งจำนวนของลูกหนี้ค้างชำระค่าหุ้นจาก บริษัท สบาย ฟูลฟิลเมนท์ จำกัด จำนวน </w:t>
      </w:r>
      <w:r w:rsidR="00B859A4">
        <w:rPr>
          <w:rFonts w:ascii="Angsana New" w:hAnsi="Angsana New"/>
          <w:sz w:val="30"/>
          <w:szCs w:val="30"/>
        </w:rPr>
        <w:t>1,258.1</w:t>
      </w:r>
      <w:r w:rsidRPr="0090624D">
        <w:rPr>
          <w:rFonts w:ascii="Angsana New" w:hAnsi="Angsana New"/>
          <w:sz w:val="30"/>
          <w:szCs w:val="30"/>
          <w:cs/>
        </w:rPr>
        <w:t xml:space="preserve"> ล้านบาท ซึ่งเกิดจากการจำหน่ายหุ้นสามัญของบริษัท ดับเบิ้ล เซเว่น จำกัด ให้แก่บริษัทย่อยดังกล่าว </w:t>
      </w:r>
      <w:r w:rsidRPr="00D462F8">
        <w:rPr>
          <w:rFonts w:ascii="Angsana New" w:hAnsi="Angsana New"/>
          <w:i/>
          <w:iCs/>
          <w:sz w:val="30"/>
          <w:szCs w:val="30"/>
          <w:cs/>
        </w:rPr>
        <w:t xml:space="preserve">(หมายเหตุข้อ </w:t>
      </w:r>
      <w:r w:rsidR="00B859A4" w:rsidRPr="00D462F8">
        <w:rPr>
          <w:rFonts w:ascii="Angsana New" w:hAnsi="Angsana New"/>
          <w:i/>
          <w:iCs/>
          <w:sz w:val="30"/>
          <w:szCs w:val="30"/>
        </w:rPr>
        <w:t>5</w:t>
      </w:r>
      <w:r w:rsidR="006C2B92" w:rsidRPr="00D462F8">
        <w:rPr>
          <w:rFonts w:ascii="Angsana New" w:hAnsi="Angsana New"/>
          <w:i/>
          <w:iCs/>
          <w:sz w:val="30"/>
          <w:szCs w:val="30"/>
          <w:cs/>
        </w:rPr>
        <w:t>)</w:t>
      </w:r>
      <w:r w:rsidR="006C2B92" w:rsidRPr="00C705B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3747FE6" w14:textId="77777777" w:rsidR="00BB3DF0" w:rsidRPr="00F95DFE" w:rsidRDefault="00BB3DF0" w:rsidP="00BB3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1585D8C" w14:textId="618CDFD7" w:rsidR="0022579D" w:rsidRDefault="0090624D" w:rsidP="00BB3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0624D">
        <w:rPr>
          <w:rFonts w:ascii="Angsana New" w:hAnsi="Angsana New"/>
          <w:sz w:val="30"/>
          <w:szCs w:val="30"/>
          <w:cs/>
        </w:rPr>
        <w:t xml:space="preserve">ในระหว่างงวดเก้าเดือนสิ้นสุดวันที่ </w:t>
      </w:r>
      <w:r w:rsidR="00B859A4">
        <w:rPr>
          <w:rFonts w:ascii="Angsana New" w:hAnsi="Angsana New"/>
          <w:sz w:val="30"/>
          <w:szCs w:val="30"/>
        </w:rPr>
        <w:t>30</w:t>
      </w:r>
      <w:r w:rsidRPr="0090624D">
        <w:rPr>
          <w:rFonts w:ascii="Angsana New" w:hAnsi="Angsana New"/>
          <w:sz w:val="30"/>
          <w:szCs w:val="30"/>
          <w:cs/>
        </w:rPr>
        <w:t xml:space="preserve"> กันยายน </w:t>
      </w:r>
      <w:r w:rsidR="00B859A4">
        <w:rPr>
          <w:rFonts w:ascii="Angsana New" w:hAnsi="Angsana New"/>
          <w:sz w:val="30"/>
          <w:szCs w:val="30"/>
        </w:rPr>
        <w:t>2567</w:t>
      </w:r>
      <w:r w:rsidRPr="0090624D">
        <w:rPr>
          <w:rFonts w:ascii="Angsana New" w:hAnsi="Angsana New"/>
          <w:sz w:val="30"/>
          <w:szCs w:val="30"/>
          <w:cs/>
        </w:rPr>
        <w:t xml:space="preserve"> บริษัทบันทึกผลขาดทุนด้านเครดิตที่คาดว่าจะเกิดขึ้นของเงินให้กู้ยืมระยะสั้นและลูกหนี้อื่น กับ</w:t>
      </w:r>
      <w:r w:rsidR="00DF1C09" w:rsidRPr="00DF1C09">
        <w:rPr>
          <w:rFonts w:ascii="Angsana New" w:hAnsi="Angsana New"/>
          <w:sz w:val="30"/>
          <w:szCs w:val="30"/>
          <w:cs/>
        </w:rPr>
        <w:t>บริษัท ทีเอสอาร์ ลิฟวิ่ง โซลูชั่น</w:t>
      </w:r>
      <w:r w:rsidR="00DF1C09">
        <w:rPr>
          <w:rFonts w:ascii="Angsana New" w:hAnsi="Angsana New" w:hint="cs"/>
          <w:sz w:val="30"/>
          <w:szCs w:val="30"/>
          <w:cs/>
        </w:rPr>
        <w:t xml:space="preserve"> </w:t>
      </w:r>
      <w:r w:rsidR="00DF1C09" w:rsidRPr="00DF1C09">
        <w:rPr>
          <w:rFonts w:ascii="Angsana New" w:hAnsi="Angsana New"/>
          <w:sz w:val="30"/>
          <w:szCs w:val="30"/>
          <w:cs/>
        </w:rPr>
        <w:t>จำกัด (มหาชน) (เดิมชื่อ บริษัท สบาย คอนเน็กซ์ เทค</w:t>
      </w:r>
      <w:r w:rsidR="00DF1C09">
        <w:rPr>
          <w:rFonts w:ascii="Angsana New" w:hAnsi="Angsana New" w:hint="cs"/>
          <w:sz w:val="30"/>
          <w:szCs w:val="30"/>
          <w:cs/>
        </w:rPr>
        <w:t xml:space="preserve"> </w:t>
      </w:r>
      <w:r w:rsidR="00DF1C09" w:rsidRPr="00DF1C09">
        <w:rPr>
          <w:rFonts w:ascii="Angsana New" w:hAnsi="Angsana New"/>
          <w:sz w:val="30"/>
          <w:szCs w:val="30"/>
          <w:cs/>
        </w:rPr>
        <w:t>จำกัด (มหาชน))</w:t>
      </w:r>
      <w:r w:rsidRPr="0090624D">
        <w:rPr>
          <w:rFonts w:ascii="Angsana New" w:hAnsi="Angsana New"/>
          <w:sz w:val="30"/>
          <w:szCs w:val="30"/>
          <w:cs/>
        </w:rPr>
        <w:t xml:space="preserve"> รวมจำนวน</w:t>
      </w:r>
      <w:r w:rsidR="00DF1C09">
        <w:rPr>
          <w:rFonts w:ascii="Angsana New" w:hAnsi="Angsana New" w:hint="cs"/>
          <w:sz w:val="30"/>
          <w:szCs w:val="30"/>
          <w:cs/>
        </w:rPr>
        <w:t xml:space="preserve"> </w:t>
      </w:r>
      <w:r w:rsidR="00261AEA">
        <w:rPr>
          <w:rFonts w:ascii="Angsana New" w:hAnsi="Angsana New"/>
          <w:sz w:val="30"/>
          <w:szCs w:val="30"/>
        </w:rPr>
        <w:t>872.9</w:t>
      </w:r>
      <w:r w:rsidRPr="0090624D">
        <w:rPr>
          <w:rFonts w:ascii="Angsana New" w:hAnsi="Angsana New"/>
          <w:sz w:val="30"/>
          <w:szCs w:val="30"/>
          <w:cs/>
        </w:rPr>
        <w:t xml:space="preserve"> ล้านบาท </w:t>
      </w:r>
      <w:r w:rsidR="005436C5">
        <w:rPr>
          <w:rFonts w:ascii="Angsana New" w:hAnsi="Angsana New" w:hint="cs"/>
          <w:sz w:val="30"/>
          <w:szCs w:val="30"/>
          <w:cs/>
        </w:rPr>
        <w:t xml:space="preserve">และ </w:t>
      </w:r>
      <w:r w:rsidR="00261AEA">
        <w:rPr>
          <w:rFonts w:ascii="Angsana New" w:hAnsi="Angsana New"/>
          <w:sz w:val="30"/>
          <w:szCs w:val="30"/>
        </w:rPr>
        <w:t>59.0</w:t>
      </w:r>
      <w:r w:rsidR="005436C5">
        <w:rPr>
          <w:rFonts w:ascii="Angsana New" w:hAnsi="Angsana New"/>
          <w:sz w:val="30"/>
          <w:szCs w:val="30"/>
        </w:rPr>
        <w:t xml:space="preserve"> </w:t>
      </w:r>
      <w:r w:rsidR="005436C5">
        <w:rPr>
          <w:rFonts w:ascii="Angsana New" w:hAnsi="Angsana New" w:hint="cs"/>
          <w:sz w:val="30"/>
          <w:szCs w:val="30"/>
          <w:cs/>
        </w:rPr>
        <w:t xml:space="preserve">ล้านบาท ตามลำดับ </w:t>
      </w:r>
      <w:r w:rsidR="00E01FCC">
        <w:rPr>
          <w:rFonts w:ascii="Angsana New" w:hAnsi="Angsana New" w:hint="cs"/>
          <w:sz w:val="30"/>
          <w:szCs w:val="30"/>
          <w:cs/>
        </w:rPr>
        <w:t xml:space="preserve">กลุ่มบริษัทบันทึกผลขาดทุนด้านเครดิตที่คาดว่าจะเกิดขึ้นของลูกหนี้อื่น รวมจำนวน </w:t>
      </w:r>
      <w:r w:rsidR="00261AEA">
        <w:rPr>
          <w:rFonts w:ascii="Angsana New" w:hAnsi="Angsana New"/>
          <w:sz w:val="30"/>
          <w:szCs w:val="30"/>
        </w:rPr>
        <w:t>14.6</w:t>
      </w:r>
      <w:r w:rsidR="00E01FCC" w:rsidRPr="0090624D">
        <w:rPr>
          <w:rFonts w:ascii="Angsana New" w:hAnsi="Angsana New"/>
          <w:sz w:val="30"/>
          <w:szCs w:val="30"/>
          <w:cs/>
        </w:rPr>
        <w:t xml:space="preserve"> </w:t>
      </w:r>
      <w:r w:rsidR="00E01FCC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90624D">
        <w:rPr>
          <w:rFonts w:ascii="Angsana New" w:hAnsi="Angsana New"/>
          <w:sz w:val="30"/>
          <w:szCs w:val="30"/>
          <w:cs/>
        </w:rPr>
        <w:t xml:space="preserve">เนื่องจากความไม่แน่นอนที่มีสาระสำคัญเกี่ยวกับการดำเนินงานต่อเนื่อง การขาดสภาพคล่องทางการเงินและปัญหาด้านเงินทุนหมุนเวียน และได้มีการแสดงรายการดังกล่าวเป็นรายการกับบุคคลหรือกิจการอื่นที่เกี่ยวข้องกันในข้อมูลทางการเงินระหว่างกาลสำหรับงวดเก้าเดือนสิ้นสุดวันที่ </w:t>
      </w:r>
      <w:r w:rsidR="00B859A4">
        <w:rPr>
          <w:rFonts w:ascii="Angsana New" w:hAnsi="Angsana New"/>
          <w:sz w:val="30"/>
          <w:szCs w:val="30"/>
        </w:rPr>
        <w:t>30</w:t>
      </w:r>
      <w:r w:rsidRPr="0090624D">
        <w:rPr>
          <w:rFonts w:ascii="Angsana New" w:hAnsi="Angsana New"/>
          <w:sz w:val="30"/>
          <w:szCs w:val="30"/>
          <w:cs/>
        </w:rPr>
        <w:t xml:space="preserve"> กันยายน </w:t>
      </w:r>
      <w:r w:rsidR="00B859A4">
        <w:rPr>
          <w:rFonts w:ascii="Angsana New" w:hAnsi="Angsana New"/>
          <w:sz w:val="30"/>
          <w:szCs w:val="30"/>
        </w:rPr>
        <w:t>2567</w:t>
      </w:r>
      <w:r w:rsidRPr="0090624D">
        <w:rPr>
          <w:rFonts w:ascii="Angsana New" w:hAnsi="Angsana New"/>
          <w:sz w:val="30"/>
          <w:szCs w:val="30"/>
          <w:cs/>
        </w:rPr>
        <w:t xml:space="preserve"> </w:t>
      </w:r>
    </w:p>
    <w:p w14:paraId="345CBF48" w14:textId="77777777" w:rsidR="005D7041" w:rsidRDefault="005D7041" w:rsidP="005D70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09C5364" w14:textId="77777777" w:rsidR="005436C5" w:rsidRDefault="005436C5" w:rsidP="005D70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134AB8F" w14:textId="77777777" w:rsidR="005D7041" w:rsidRPr="005D7041" w:rsidRDefault="005D7041" w:rsidP="005D70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5D556C4" w14:textId="77777777" w:rsidR="00AA4F50" w:rsidRPr="006C2B92" w:rsidRDefault="00AA4F50"/>
    <w:tbl>
      <w:tblPr>
        <w:tblW w:w="93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2"/>
        <w:gridCol w:w="1079"/>
        <w:gridCol w:w="275"/>
        <w:gridCol w:w="1100"/>
        <w:gridCol w:w="283"/>
        <w:gridCol w:w="1135"/>
        <w:gridCol w:w="268"/>
        <w:gridCol w:w="1075"/>
      </w:tblGrid>
      <w:tr w:rsidR="009D188B" w:rsidRPr="002A0451" w14:paraId="69E528DC" w14:textId="77777777" w:rsidTr="00641798">
        <w:trPr>
          <w:tblHeader/>
        </w:trPr>
        <w:tc>
          <w:tcPr>
            <w:tcW w:w="2216" w:type="pct"/>
          </w:tcPr>
          <w:p w14:paraId="23BDE029" w14:textId="074E4044" w:rsidR="009D188B" w:rsidRPr="009D188B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D188B">
              <w:rPr>
                <w:rFonts w:asciiTheme="majorHAnsi" w:hAnsiTheme="majorHAns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</w:t>
            </w:r>
          </w:p>
        </w:tc>
        <w:tc>
          <w:tcPr>
            <w:tcW w:w="1310" w:type="pct"/>
            <w:gridSpan w:val="3"/>
            <w:shd w:val="clear" w:color="auto" w:fill="auto"/>
          </w:tcPr>
          <w:p w14:paraId="78E1D7B2" w14:textId="2B944C11" w:rsidR="009D188B" w:rsidRPr="002A0451" w:rsidRDefault="009D188B" w:rsidP="00880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  <w:vAlign w:val="bottom"/>
          </w:tcPr>
          <w:p w14:paraId="0B1CBEE1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323" w:type="pct"/>
            <w:gridSpan w:val="3"/>
            <w:shd w:val="clear" w:color="auto" w:fill="auto"/>
          </w:tcPr>
          <w:p w14:paraId="105D647F" w14:textId="617341D0" w:rsidR="009D188B" w:rsidRPr="002A0451" w:rsidRDefault="009D188B" w:rsidP="00880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5679" w:rsidRPr="002A0451" w14:paraId="6AC73711" w14:textId="77777777" w:rsidTr="005C3516">
        <w:trPr>
          <w:tblHeader/>
        </w:trPr>
        <w:tc>
          <w:tcPr>
            <w:tcW w:w="2216" w:type="pct"/>
          </w:tcPr>
          <w:p w14:paraId="5E854339" w14:textId="60041EC8" w:rsidR="00FB5679" w:rsidRDefault="00FB5679" w:rsidP="00FB5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0451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2A0451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76" w:type="pct"/>
            <w:shd w:val="clear" w:color="auto" w:fill="auto"/>
          </w:tcPr>
          <w:p w14:paraId="3970DA58" w14:textId="248C3098" w:rsidR="00FB5679" w:rsidRPr="00880311" w:rsidRDefault="00FB5679" w:rsidP="00FB5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880311">
              <w:rPr>
                <w:rFonts w:asciiTheme="majorHAnsi" w:hAnsiTheme="majorHAnsi" w:cstheme="majorHAnsi"/>
                <w:sz w:val="30"/>
                <w:szCs w:val="30"/>
              </w:rPr>
              <w:t>3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0</w:t>
            </w:r>
            <w:r w:rsidRPr="00880311"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  <w:vAlign w:val="bottom"/>
          </w:tcPr>
          <w:p w14:paraId="39752661" w14:textId="77777777" w:rsidR="00FB5679" w:rsidRPr="00880311" w:rsidRDefault="00FB5679" w:rsidP="00FB5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7" w:type="pct"/>
          </w:tcPr>
          <w:p w14:paraId="5E4E2ADB" w14:textId="31FBC133" w:rsidR="00FB5679" w:rsidRPr="00880311" w:rsidRDefault="00FB5679" w:rsidP="00FB5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880311">
              <w:rPr>
                <w:rFonts w:asciiTheme="majorHAnsi" w:hAnsiTheme="majorHAnsi" w:cstheme="majorHAnsi"/>
                <w:sz w:val="30"/>
                <w:szCs w:val="30"/>
              </w:rPr>
              <w:t xml:space="preserve">31 </w:t>
            </w:r>
            <w:r w:rsidRPr="00880311">
              <w:rPr>
                <w:rFonts w:asciiTheme="majorHAnsi" w:hAnsiTheme="majorHAnsi" w:cstheme="majorHAns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1" w:type="pct"/>
            <w:vAlign w:val="bottom"/>
          </w:tcPr>
          <w:p w14:paraId="77CF08AB" w14:textId="77777777" w:rsidR="00FB5679" w:rsidRPr="00880311" w:rsidRDefault="00FB5679" w:rsidP="00FB5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5C8C84A7" w14:textId="30975C15" w:rsidR="00FB5679" w:rsidRPr="00880311" w:rsidRDefault="00FB5679" w:rsidP="00FB5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880311">
              <w:rPr>
                <w:rFonts w:asciiTheme="majorHAnsi" w:hAnsiTheme="majorHAnsi" w:cstheme="majorHAnsi"/>
                <w:sz w:val="30"/>
                <w:szCs w:val="30"/>
              </w:rPr>
              <w:t>3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0</w:t>
            </w:r>
            <w:r w:rsidRPr="00880311"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  <w:vAlign w:val="bottom"/>
          </w:tcPr>
          <w:p w14:paraId="15C9D050" w14:textId="77777777" w:rsidR="00FB5679" w:rsidRPr="00880311" w:rsidRDefault="00FB5679" w:rsidP="00FB5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4" w:type="pct"/>
          </w:tcPr>
          <w:p w14:paraId="7A495823" w14:textId="55CE6BEE" w:rsidR="00FB5679" w:rsidRPr="00880311" w:rsidRDefault="00FB5679" w:rsidP="00FB5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880311">
              <w:rPr>
                <w:rFonts w:asciiTheme="majorHAnsi" w:hAnsiTheme="majorHAnsi" w:cstheme="majorHAnsi"/>
                <w:sz w:val="30"/>
                <w:szCs w:val="30"/>
              </w:rPr>
              <w:t xml:space="preserve">31 </w:t>
            </w:r>
            <w:r w:rsidRPr="00880311">
              <w:rPr>
                <w:rFonts w:asciiTheme="majorHAnsi" w:hAnsiTheme="majorHAnsi" w:cstheme="majorHAnsi"/>
                <w:sz w:val="30"/>
                <w:szCs w:val="30"/>
                <w:cs/>
              </w:rPr>
              <w:t>ธันวาคม</w:t>
            </w:r>
          </w:p>
        </w:tc>
      </w:tr>
      <w:tr w:rsidR="009D188B" w:rsidRPr="002A0451" w14:paraId="1520E8F7" w14:textId="77777777" w:rsidTr="00641798">
        <w:trPr>
          <w:tblHeader/>
        </w:trPr>
        <w:tc>
          <w:tcPr>
            <w:tcW w:w="2216" w:type="pct"/>
          </w:tcPr>
          <w:p w14:paraId="55B96A8E" w14:textId="77777777" w:rsidR="009D188B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" w:type="pct"/>
            <w:shd w:val="clear" w:color="auto" w:fill="auto"/>
          </w:tcPr>
          <w:p w14:paraId="45399DF5" w14:textId="507A4FDB" w:rsidR="009D188B" w:rsidRPr="00880311" w:rsidRDefault="009D188B" w:rsidP="00880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880311">
              <w:rPr>
                <w:rFonts w:asciiTheme="majorHAnsi" w:hAnsiTheme="majorHAnsi" w:cstheme="majorHAnsi"/>
                <w:sz w:val="30"/>
                <w:szCs w:val="30"/>
              </w:rPr>
              <w:t>2567</w:t>
            </w:r>
          </w:p>
        </w:tc>
        <w:tc>
          <w:tcPr>
            <w:tcW w:w="147" w:type="pct"/>
            <w:vAlign w:val="bottom"/>
          </w:tcPr>
          <w:p w14:paraId="4E6D87B6" w14:textId="77777777" w:rsidR="009D188B" w:rsidRPr="0088031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7" w:type="pct"/>
          </w:tcPr>
          <w:p w14:paraId="5AFC2470" w14:textId="0979F554" w:rsidR="009D188B" w:rsidRPr="00880311" w:rsidRDefault="009D188B" w:rsidP="00880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880311">
              <w:rPr>
                <w:rFonts w:asciiTheme="majorHAnsi" w:hAnsiTheme="majorHAnsi" w:cstheme="majorHAnsi"/>
                <w:sz w:val="30"/>
                <w:szCs w:val="30"/>
              </w:rPr>
              <w:t>2566</w:t>
            </w:r>
          </w:p>
        </w:tc>
        <w:tc>
          <w:tcPr>
            <w:tcW w:w="151" w:type="pct"/>
            <w:vAlign w:val="bottom"/>
          </w:tcPr>
          <w:p w14:paraId="160EB5EE" w14:textId="77777777" w:rsidR="009D188B" w:rsidRPr="0088031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4D662BC0" w14:textId="3BC776EA" w:rsidR="009D188B" w:rsidRPr="00880311" w:rsidRDefault="009D188B" w:rsidP="00880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880311">
              <w:rPr>
                <w:rFonts w:asciiTheme="majorHAnsi" w:hAnsiTheme="majorHAnsi" w:cstheme="majorHAnsi"/>
                <w:sz w:val="30"/>
                <w:szCs w:val="30"/>
              </w:rPr>
              <w:t>2567</w:t>
            </w:r>
          </w:p>
        </w:tc>
        <w:tc>
          <w:tcPr>
            <w:tcW w:w="143" w:type="pct"/>
            <w:vAlign w:val="bottom"/>
          </w:tcPr>
          <w:p w14:paraId="63A938BE" w14:textId="77777777" w:rsidR="009D188B" w:rsidRPr="0088031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4" w:type="pct"/>
          </w:tcPr>
          <w:p w14:paraId="6DF2C29D" w14:textId="73506A1F" w:rsidR="009D188B" w:rsidRPr="00880311" w:rsidRDefault="009D188B" w:rsidP="00880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880311">
              <w:rPr>
                <w:rFonts w:asciiTheme="majorHAnsi" w:hAnsiTheme="majorHAnsi" w:cstheme="majorHAnsi"/>
                <w:sz w:val="30"/>
                <w:szCs w:val="30"/>
              </w:rPr>
              <w:t>2566</w:t>
            </w:r>
          </w:p>
        </w:tc>
      </w:tr>
      <w:tr w:rsidR="009D188B" w:rsidRPr="002A0451" w14:paraId="0ADB3DAB" w14:textId="77777777" w:rsidTr="00641798">
        <w:trPr>
          <w:tblHeader/>
        </w:trPr>
        <w:tc>
          <w:tcPr>
            <w:tcW w:w="2216" w:type="pct"/>
          </w:tcPr>
          <w:p w14:paraId="6CE261F5" w14:textId="77777777" w:rsidR="009D188B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4" w:type="pct"/>
            <w:gridSpan w:val="7"/>
            <w:shd w:val="clear" w:color="auto" w:fill="auto"/>
          </w:tcPr>
          <w:p w14:paraId="66EF7152" w14:textId="3E54C7E5" w:rsidR="009D188B" w:rsidRPr="00641798" w:rsidRDefault="00641798" w:rsidP="00641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D188B" w:rsidRPr="002A0451" w14:paraId="57CD9A83" w14:textId="77777777" w:rsidTr="009D188B">
        <w:tc>
          <w:tcPr>
            <w:tcW w:w="2216" w:type="pct"/>
          </w:tcPr>
          <w:p w14:paraId="146155E3" w14:textId="77777777" w:rsidR="009D188B" w:rsidRPr="002A0451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2A045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576" w:type="pct"/>
            <w:shd w:val="clear" w:color="auto" w:fill="auto"/>
          </w:tcPr>
          <w:p w14:paraId="75289A5C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31B6C4C4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14:paraId="4BA76B18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  <w:vAlign w:val="bottom"/>
          </w:tcPr>
          <w:p w14:paraId="70C45407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36D8885B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  <w:vAlign w:val="bottom"/>
          </w:tcPr>
          <w:p w14:paraId="2BF3CF9F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4370C1F5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8" w:right="7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9D188B" w:rsidRPr="002A0451" w14:paraId="7B88647C" w14:textId="77777777" w:rsidTr="009D188B">
        <w:trPr>
          <w:trHeight w:val="272"/>
        </w:trPr>
        <w:tc>
          <w:tcPr>
            <w:tcW w:w="2216" w:type="pct"/>
          </w:tcPr>
          <w:p w14:paraId="05AD6A83" w14:textId="77777777" w:rsidR="009D188B" w:rsidRPr="00A068FC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068FC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6" w:type="pct"/>
            <w:shd w:val="clear" w:color="auto" w:fill="auto"/>
          </w:tcPr>
          <w:p w14:paraId="68DBCBAD" w14:textId="6E78D759" w:rsidR="009D188B" w:rsidRPr="00872791" w:rsidRDefault="00510141" w:rsidP="00872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3218C81" w14:textId="77777777" w:rsidR="009D188B" w:rsidRPr="00A068FC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7" w:type="pct"/>
          </w:tcPr>
          <w:p w14:paraId="491816D7" w14:textId="7789B89B" w:rsidR="009D188B" w:rsidRPr="00A068FC" w:rsidRDefault="009D188B" w:rsidP="00413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 w:rsidRPr="00A068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3C31181D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4276DA7D" w14:textId="28884CDD" w:rsidR="009D188B" w:rsidRPr="002A0451" w:rsidRDefault="00510141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75</w:t>
            </w:r>
          </w:p>
        </w:tc>
        <w:tc>
          <w:tcPr>
            <w:tcW w:w="143" w:type="pct"/>
          </w:tcPr>
          <w:p w14:paraId="64A8D1F6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4" w:type="pct"/>
          </w:tcPr>
          <w:p w14:paraId="3B8BC16E" w14:textId="744BAE1D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Bidi" w:hAnsiTheme="majorBidi" w:cstheme="majorBidi"/>
                <w:sz w:val="30"/>
                <w:szCs w:val="30"/>
              </w:rPr>
              <w:t>12,666</w:t>
            </w:r>
          </w:p>
        </w:tc>
      </w:tr>
      <w:tr w:rsidR="009B58E5" w:rsidRPr="002A0451" w14:paraId="4FC83701" w14:textId="77777777" w:rsidTr="009D188B">
        <w:tc>
          <w:tcPr>
            <w:tcW w:w="2216" w:type="pct"/>
          </w:tcPr>
          <w:p w14:paraId="3A83ECD9" w14:textId="77777777" w:rsidR="009B58E5" w:rsidRPr="00A068FC" w:rsidRDefault="009B58E5" w:rsidP="009B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068FC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6" w:type="pct"/>
            <w:shd w:val="clear" w:color="auto" w:fill="auto"/>
          </w:tcPr>
          <w:p w14:paraId="722207C9" w14:textId="34B438E6" w:rsidR="009B58E5" w:rsidRPr="00A068FC" w:rsidRDefault="00510141" w:rsidP="009B5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55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64</w:t>
            </w:r>
          </w:p>
        </w:tc>
        <w:tc>
          <w:tcPr>
            <w:tcW w:w="147" w:type="pct"/>
          </w:tcPr>
          <w:p w14:paraId="1E91AAC0" w14:textId="77777777" w:rsidR="009B58E5" w:rsidRPr="00A068FC" w:rsidRDefault="009B58E5" w:rsidP="009B5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7" w:type="pct"/>
          </w:tcPr>
          <w:p w14:paraId="55503D9F" w14:textId="674FBB1D" w:rsidR="009B58E5" w:rsidRPr="00A068FC" w:rsidRDefault="009B58E5" w:rsidP="009B5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A068FC">
              <w:rPr>
                <w:rFonts w:asciiTheme="majorBidi" w:hAnsiTheme="majorBidi" w:cstheme="majorBidi"/>
                <w:sz w:val="30"/>
                <w:szCs w:val="30"/>
              </w:rPr>
              <w:t>823</w:t>
            </w:r>
          </w:p>
        </w:tc>
        <w:tc>
          <w:tcPr>
            <w:tcW w:w="151" w:type="pct"/>
          </w:tcPr>
          <w:p w14:paraId="0258ED9C" w14:textId="77777777" w:rsidR="009B58E5" w:rsidRPr="002A0451" w:rsidRDefault="009B58E5" w:rsidP="009B5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28A01BEA" w14:textId="1ACFCC07" w:rsidR="009B58E5" w:rsidRPr="00C10FC2" w:rsidRDefault="00510141" w:rsidP="00872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15BBA3A" w14:textId="77777777" w:rsidR="009B58E5" w:rsidRPr="002A0451" w:rsidRDefault="009B58E5" w:rsidP="009B5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4" w:type="pct"/>
          </w:tcPr>
          <w:p w14:paraId="570401DC" w14:textId="605A1954" w:rsidR="009B58E5" w:rsidRPr="002A0451" w:rsidRDefault="009B58E5" w:rsidP="00872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72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B58E5" w:rsidRPr="002A0451" w14:paraId="66B3CE2F" w14:textId="77777777" w:rsidTr="009D188B">
        <w:tc>
          <w:tcPr>
            <w:tcW w:w="2216" w:type="pct"/>
          </w:tcPr>
          <w:p w14:paraId="4EF2F249" w14:textId="48C9A34F" w:rsidR="009B58E5" w:rsidRPr="00A068FC" w:rsidRDefault="009B58E5" w:rsidP="009B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068FC">
              <w:rPr>
                <w:rFonts w:asciiTheme="majorHAnsi" w:hAnsiTheme="majorHAnsi"/>
                <w:sz w:val="30"/>
                <w:szCs w:val="30"/>
                <w:cs/>
              </w:rPr>
              <w:t>บุคคลหรือ</w:t>
            </w:r>
            <w:r w:rsidRPr="00A068FC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5945BAF3" w14:textId="00F7AEB8" w:rsidR="009B58E5" w:rsidRPr="00A068FC" w:rsidRDefault="00510141" w:rsidP="00510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321F3B6" w14:textId="77777777" w:rsidR="009B58E5" w:rsidRPr="00A068FC" w:rsidRDefault="009B58E5" w:rsidP="009B5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288F7B7D" w14:textId="6B98F636" w:rsidR="009B58E5" w:rsidRPr="00A068FC" w:rsidRDefault="009B58E5" w:rsidP="009B5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A068FC">
              <w:rPr>
                <w:rFonts w:asciiTheme="majorBidi" w:hAnsiTheme="majorBidi" w:cstheme="majorBidi"/>
                <w:sz w:val="30"/>
                <w:szCs w:val="30"/>
              </w:rPr>
              <w:t>2,394</w:t>
            </w:r>
          </w:p>
        </w:tc>
        <w:tc>
          <w:tcPr>
            <w:tcW w:w="151" w:type="pct"/>
          </w:tcPr>
          <w:p w14:paraId="2381333E" w14:textId="77777777" w:rsidR="009B58E5" w:rsidRPr="002A0451" w:rsidRDefault="009B58E5" w:rsidP="009B5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2E979A48" w14:textId="4768CEBC" w:rsidR="009B58E5" w:rsidRPr="00C10FC2" w:rsidRDefault="00510141" w:rsidP="00872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9067DF2" w14:textId="77777777" w:rsidR="009B58E5" w:rsidRPr="002A0451" w:rsidRDefault="009B58E5" w:rsidP="009B5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591A72D2" w14:textId="0F528165" w:rsidR="009B58E5" w:rsidRPr="002A0451" w:rsidRDefault="009B58E5" w:rsidP="00872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72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D188B" w:rsidRPr="002A0451" w14:paraId="23B261A4" w14:textId="77777777" w:rsidTr="009D188B">
        <w:tc>
          <w:tcPr>
            <w:tcW w:w="2216" w:type="pct"/>
          </w:tcPr>
          <w:p w14:paraId="1AF9D07F" w14:textId="77777777" w:rsidR="009D188B" w:rsidRPr="00A068FC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A068FC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C04F6E" w14:textId="14DF625A" w:rsidR="009D188B" w:rsidRPr="00A068FC" w:rsidRDefault="00510141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55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64</w:t>
            </w:r>
          </w:p>
        </w:tc>
        <w:tc>
          <w:tcPr>
            <w:tcW w:w="147" w:type="pct"/>
          </w:tcPr>
          <w:p w14:paraId="78B4311C" w14:textId="77777777" w:rsidR="009D188B" w:rsidRPr="00A068FC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33CCECA5" w14:textId="36F90A09" w:rsidR="009D188B" w:rsidRPr="00A068FC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068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3,217</w:t>
            </w:r>
          </w:p>
        </w:tc>
        <w:tc>
          <w:tcPr>
            <w:tcW w:w="151" w:type="pct"/>
          </w:tcPr>
          <w:p w14:paraId="579F37F4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326675" w14:textId="43524D35" w:rsidR="009D188B" w:rsidRPr="00C10FC2" w:rsidRDefault="00510141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75</w:t>
            </w:r>
          </w:p>
        </w:tc>
        <w:tc>
          <w:tcPr>
            <w:tcW w:w="143" w:type="pct"/>
          </w:tcPr>
          <w:p w14:paraId="32914FAD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0BAA6A08" w14:textId="6ECA322F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2A04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12,666</w:t>
            </w:r>
          </w:p>
        </w:tc>
      </w:tr>
      <w:tr w:rsidR="009D188B" w:rsidRPr="00E019FD" w14:paraId="4259558E" w14:textId="77777777" w:rsidTr="00B85C5A">
        <w:trPr>
          <w:trHeight w:hRule="exact" w:val="410"/>
        </w:trPr>
        <w:tc>
          <w:tcPr>
            <w:tcW w:w="2216" w:type="pct"/>
          </w:tcPr>
          <w:p w14:paraId="31329A7B" w14:textId="77777777" w:rsidR="009D188B" w:rsidRPr="00B85C5A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/>
                <w:sz w:val="30"/>
                <w:szCs w:val="30"/>
                <w:cs/>
              </w:rPr>
            </w:pPr>
          </w:p>
        </w:tc>
        <w:tc>
          <w:tcPr>
            <w:tcW w:w="576" w:type="pct"/>
            <w:shd w:val="clear" w:color="auto" w:fill="auto"/>
          </w:tcPr>
          <w:p w14:paraId="7D5D32E0" w14:textId="77777777" w:rsidR="009D188B" w:rsidRPr="00B85C5A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7B75C58A" w14:textId="77777777" w:rsidR="009D188B" w:rsidRPr="00B85C5A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587" w:type="pct"/>
          </w:tcPr>
          <w:p w14:paraId="70283D3C" w14:textId="77777777" w:rsidR="009D188B" w:rsidRPr="00B85C5A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151" w:type="pct"/>
            <w:vAlign w:val="bottom"/>
          </w:tcPr>
          <w:p w14:paraId="52C21B9C" w14:textId="77777777" w:rsidR="009D188B" w:rsidRPr="00B85C5A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7BAA1067" w14:textId="77777777" w:rsidR="009D188B" w:rsidRPr="00B85C5A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46442C5D" w14:textId="77777777" w:rsidR="009D188B" w:rsidRPr="00B85C5A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574" w:type="pct"/>
          </w:tcPr>
          <w:p w14:paraId="4066C9D2" w14:textId="77777777" w:rsidR="009D188B" w:rsidRPr="00B85C5A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/>
                <w:sz w:val="30"/>
                <w:szCs w:val="30"/>
              </w:rPr>
            </w:pPr>
          </w:p>
        </w:tc>
      </w:tr>
      <w:tr w:rsidR="009D188B" w:rsidRPr="002A0451" w14:paraId="0861C84B" w14:textId="77777777" w:rsidTr="009D188B">
        <w:tc>
          <w:tcPr>
            <w:tcW w:w="2216" w:type="pct"/>
          </w:tcPr>
          <w:p w14:paraId="2AAD4BEB" w14:textId="086F1A50" w:rsidR="009D188B" w:rsidRPr="00A068FC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068FC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Pr="00A068FC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76" w:type="pct"/>
            <w:shd w:val="clear" w:color="auto" w:fill="auto"/>
          </w:tcPr>
          <w:p w14:paraId="5546305D" w14:textId="77777777" w:rsidR="009D188B" w:rsidRPr="00A068FC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00BA5042" w14:textId="77777777" w:rsidR="009D188B" w:rsidRPr="00A068FC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-27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14:paraId="06A599BF" w14:textId="77777777" w:rsidR="009D188B" w:rsidRPr="00A068FC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  <w:vAlign w:val="bottom"/>
          </w:tcPr>
          <w:p w14:paraId="1A07D67C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39BC0475" w14:textId="77777777" w:rsidR="009D188B" w:rsidRPr="00C10FC2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7D03D9EB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17CC017D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7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9D188B" w:rsidRPr="002A0451" w14:paraId="5C592B10" w14:textId="77777777" w:rsidTr="009D188B">
        <w:tc>
          <w:tcPr>
            <w:tcW w:w="2216" w:type="pct"/>
          </w:tcPr>
          <w:p w14:paraId="2A4D9B59" w14:textId="77777777" w:rsidR="009D188B" w:rsidRPr="00A068FC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068FC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6" w:type="pct"/>
            <w:shd w:val="clear" w:color="auto" w:fill="auto"/>
          </w:tcPr>
          <w:p w14:paraId="7E4D5E59" w14:textId="70C62FC1" w:rsidR="009D188B" w:rsidRPr="00872791" w:rsidRDefault="004469ED" w:rsidP="00872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929854C" w14:textId="77777777" w:rsidR="009D188B" w:rsidRPr="00A068FC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-27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7" w:type="pct"/>
          </w:tcPr>
          <w:p w14:paraId="48EBB64F" w14:textId="3041CC1A" w:rsidR="009D188B" w:rsidRPr="00A068FC" w:rsidRDefault="009D188B" w:rsidP="00413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 w:rsidRPr="00A068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15BDDEBA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301639DF" w14:textId="5E90ADCC" w:rsidR="009D188B" w:rsidRPr="002A0451" w:rsidRDefault="004469ED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330,361</w:t>
            </w:r>
          </w:p>
        </w:tc>
        <w:tc>
          <w:tcPr>
            <w:tcW w:w="143" w:type="pct"/>
          </w:tcPr>
          <w:p w14:paraId="5FB6F19B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4" w:type="pct"/>
          </w:tcPr>
          <w:p w14:paraId="085FC019" w14:textId="0387072E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Bidi" w:hAnsiTheme="majorBidi" w:cstheme="majorBidi"/>
                <w:sz w:val="30"/>
                <w:szCs w:val="30"/>
              </w:rPr>
              <w:t>34,133</w:t>
            </w:r>
          </w:p>
        </w:tc>
      </w:tr>
      <w:tr w:rsidR="009D188B" w:rsidRPr="002A0451" w14:paraId="0337BF3D" w14:textId="77777777" w:rsidTr="009D188B">
        <w:tc>
          <w:tcPr>
            <w:tcW w:w="2216" w:type="pct"/>
          </w:tcPr>
          <w:p w14:paraId="02A92B22" w14:textId="219486E6" w:rsidR="009D188B" w:rsidRPr="00A068FC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068FC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6" w:type="pct"/>
            <w:shd w:val="clear" w:color="auto" w:fill="auto"/>
          </w:tcPr>
          <w:p w14:paraId="2EE87A44" w14:textId="6087BE77" w:rsidR="009D188B" w:rsidRPr="00A068FC" w:rsidRDefault="004469ED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55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175</w:t>
            </w:r>
          </w:p>
        </w:tc>
        <w:tc>
          <w:tcPr>
            <w:tcW w:w="147" w:type="pct"/>
          </w:tcPr>
          <w:p w14:paraId="27A73E0D" w14:textId="77777777" w:rsidR="009D188B" w:rsidRPr="00A068FC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-27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7" w:type="pct"/>
          </w:tcPr>
          <w:p w14:paraId="56043DCE" w14:textId="37DBB00B" w:rsidR="009D188B" w:rsidRPr="00A068FC" w:rsidRDefault="009D188B" w:rsidP="00413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A068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7BC3F3CE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276D1C39" w14:textId="038B273F" w:rsidR="009D188B" w:rsidRDefault="004469ED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175</w:t>
            </w:r>
          </w:p>
        </w:tc>
        <w:tc>
          <w:tcPr>
            <w:tcW w:w="143" w:type="pct"/>
          </w:tcPr>
          <w:p w14:paraId="1FE09040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4" w:type="pct"/>
          </w:tcPr>
          <w:p w14:paraId="050A9D0D" w14:textId="1B72D49F" w:rsidR="009D188B" w:rsidRPr="002A0451" w:rsidRDefault="009D188B" w:rsidP="00872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2A04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D188B" w:rsidRPr="002A0451" w14:paraId="283A0CF6" w14:textId="77777777" w:rsidTr="009D188B">
        <w:tc>
          <w:tcPr>
            <w:tcW w:w="2216" w:type="pct"/>
          </w:tcPr>
          <w:p w14:paraId="63D5F68D" w14:textId="77777777" w:rsidR="009D188B" w:rsidRPr="00A068FC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068FC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6" w:type="pct"/>
            <w:shd w:val="clear" w:color="auto" w:fill="auto"/>
          </w:tcPr>
          <w:p w14:paraId="22607516" w14:textId="1A8603B0" w:rsidR="009D188B" w:rsidRPr="00A068FC" w:rsidRDefault="00CB1F79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55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422</w:t>
            </w:r>
          </w:p>
        </w:tc>
        <w:tc>
          <w:tcPr>
            <w:tcW w:w="147" w:type="pct"/>
          </w:tcPr>
          <w:p w14:paraId="69789C1D" w14:textId="77777777" w:rsidR="009D188B" w:rsidRPr="00A068FC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-27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7" w:type="pct"/>
          </w:tcPr>
          <w:p w14:paraId="5309FD8B" w14:textId="52A6EC49" w:rsidR="009D188B" w:rsidRPr="00A068FC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A068FC">
              <w:rPr>
                <w:rFonts w:asciiTheme="majorBidi" w:hAnsiTheme="majorBidi" w:cstheme="majorBidi"/>
                <w:sz w:val="30"/>
                <w:szCs w:val="30"/>
              </w:rPr>
              <w:t>504</w:t>
            </w:r>
          </w:p>
        </w:tc>
        <w:tc>
          <w:tcPr>
            <w:tcW w:w="151" w:type="pct"/>
          </w:tcPr>
          <w:p w14:paraId="4150A4BF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4DCD18C4" w14:textId="02ACE9F2" w:rsidR="009D188B" w:rsidRPr="002A0451" w:rsidRDefault="004469ED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</w:t>
            </w:r>
            <w:r w:rsidR="00CB1F79">
              <w:rPr>
                <w:rFonts w:asciiTheme="majorHAnsi" w:hAnsiTheme="majorHAnsi" w:cstheme="majorHAnsi"/>
                <w:sz w:val="30"/>
                <w:szCs w:val="30"/>
              </w:rPr>
              <w:t>77</w:t>
            </w:r>
          </w:p>
        </w:tc>
        <w:tc>
          <w:tcPr>
            <w:tcW w:w="143" w:type="pct"/>
          </w:tcPr>
          <w:p w14:paraId="503BE7D3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4" w:type="pct"/>
          </w:tcPr>
          <w:p w14:paraId="25397494" w14:textId="32EBE7BB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</w:tr>
      <w:tr w:rsidR="009D188B" w:rsidRPr="002A0451" w14:paraId="636C7FFA" w14:textId="77777777" w:rsidTr="009D188B">
        <w:tc>
          <w:tcPr>
            <w:tcW w:w="2216" w:type="pct"/>
          </w:tcPr>
          <w:p w14:paraId="560FFFE0" w14:textId="57AC28BF" w:rsidR="009D188B" w:rsidRPr="00A068FC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068FC">
              <w:rPr>
                <w:rFonts w:asciiTheme="majorHAnsi" w:hAnsiTheme="majorHAnsi"/>
                <w:sz w:val="30"/>
                <w:szCs w:val="30"/>
                <w:cs/>
              </w:rPr>
              <w:t>บุคคลหรือ</w:t>
            </w:r>
            <w:r w:rsidRPr="00A068FC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3ED80B4B" w14:textId="7DB74820" w:rsidR="009D188B" w:rsidRPr="00A068FC" w:rsidRDefault="004469ED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55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69,829</w:t>
            </w:r>
          </w:p>
        </w:tc>
        <w:tc>
          <w:tcPr>
            <w:tcW w:w="147" w:type="pct"/>
          </w:tcPr>
          <w:p w14:paraId="01360AB3" w14:textId="77777777" w:rsidR="009D188B" w:rsidRPr="00A068FC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789"/>
              </w:tabs>
              <w:spacing w:after="0" w:line="240" w:lineRule="auto"/>
              <w:ind w:left="-108" w:right="-155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11452F53" w14:textId="16A2560B" w:rsidR="009D188B" w:rsidRPr="00A068FC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A068FC">
              <w:rPr>
                <w:rFonts w:asciiTheme="majorBidi" w:hAnsiTheme="majorBidi" w:cstheme="majorBidi"/>
                <w:sz w:val="30"/>
                <w:szCs w:val="30"/>
              </w:rPr>
              <w:t>45,957</w:t>
            </w:r>
          </w:p>
        </w:tc>
        <w:tc>
          <w:tcPr>
            <w:tcW w:w="151" w:type="pct"/>
          </w:tcPr>
          <w:p w14:paraId="263542C5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644F46B5" w14:textId="03BC118F" w:rsidR="009D188B" w:rsidRPr="002A0451" w:rsidRDefault="004469ED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34,491</w:t>
            </w:r>
          </w:p>
        </w:tc>
        <w:tc>
          <w:tcPr>
            <w:tcW w:w="143" w:type="pct"/>
          </w:tcPr>
          <w:p w14:paraId="50588CB8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701B53D8" w14:textId="583CDD1D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Bidi" w:hAnsiTheme="majorBidi" w:cstheme="majorBidi"/>
                <w:sz w:val="30"/>
                <w:szCs w:val="30"/>
              </w:rPr>
              <w:t>9,578</w:t>
            </w:r>
          </w:p>
        </w:tc>
      </w:tr>
      <w:tr w:rsidR="009D188B" w:rsidRPr="002A0451" w14:paraId="67F9EB53" w14:textId="77777777" w:rsidTr="009D188B">
        <w:tc>
          <w:tcPr>
            <w:tcW w:w="2216" w:type="pct"/>
          </w:tcPr>
          <w:p w14:paraId="5476730F" w14:textId="77777777" w:rsidR="009D188B" w:rsidRPr="00A068FC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A068FC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28ED19" w14:textId="70BB905E" w:rsidR="009D188B" w:rsidRPr="00A068FC" w:rsidRDefault="004469ED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65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70,</w:t>
            </w:r>
            <w:r w:rsidR="00CB1F79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426</w:t>
            </w:r>
          </w:p>
        </w:tc>
        <w:tc>
          <w:tcPr>
            <w:tcW w:w="147" w:type="pct"/>
          </w:tcPr>
          <w:p w14:paraId="401CD271" w14:textId="77777777" w:rsidR="009D188B" w:rsidRPr="00A068FC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-27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2CC20448" w14:textId="07558275" w:rsidR="009D188B" w:rsidRPr="00A068FC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068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46,461</w:t>
            </w:r>
          </w:p>
        </w:tc>
        <w:tc>
          <w:tcPr>
            <w:tcW w:w="151" w:type="pct"/>
          </w:tcPr>
          <w:p w14:paraId="2A2AFFB8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A10D36" w14:textId="1F1C69F7" w:rsidR="009D188B" w:rsidRPr="00C10FC2" w:rsidRDefault="004469ED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365,</w:t>
            </w:r>
            <w:r w:rsidR="00CB1F79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404</w:t>
            </w:r>
          </w:p>
        </w:tc>
        <w:tc>
          <w:tcPr>
            <w:tcW w:w="143" w:type="pct"/>
          </w:tcPr>
          <w:p w14:paraId="1384A284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625B69E2" w14:textId="519A208A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2A04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43,865</w:t>
            </w:r>
          </w:p>
        </w:tc>
      </w:tr>
      <w:tr w:rsidR="009D188B" w:rsidRPr="002A0451" w14:paraId="0A5A49A9" w14:textId="77777777" w:rsidTr="00B85C5A">
        <w:trPr>
          <w:trHeight w:hRule="exact" w:val="401"/>
        </w:trPr>
        <w:tc>
          <w:tcPr>
            <w:tcW w:w="2216" w:type="pct"/>
          </w:tcPr>
          <w:p w14:paraId="6010D4B4" w14:textId="77777777" w:rsidR="009D188B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  <w:p w14:paraId="6B7C575B" w14:textId="77777777" w:rsidR="009D188B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  <w:p w14:paraId="79C5C264" w14:textId="00BCF129" w:rsidR="009D188B" w:rsidRPr="00A068FC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  <w:shd w:val="clear" w:color="auto" w:fill="auto"/>
          </w:tcPr>
          <w:p w14:paraId="32BF5E1B" w14:textId="77777777" w:rsidR="009D188B" w:rsidRPr="00A068FC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65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289FB4F" w14:textId="77777777" w:rsidR="009D188B" w:rsidRPr="00A068FC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-27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</w:tcPr>
          <w:p w14:paraId="327B0D2C" w14:textId="77777777" w:rsidR="009D188B" w:rsidRPr="00A068FC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1" w:type="pct"/>
          </w:tcPr>
          <w:p w14:paraId="35B5140C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  <w:shd w:val="clear" w:color="auto" w:fill="auto"/>
          </w:tcPr>
          <w:p w14:paraId="7ECED9A3" w14:textId="77777777" w:rsidR="009D188B" w:rsidRPr="00C10FC2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08034C7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3175AC28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08" w:right="72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9D188B" w:rsidRPr="002A0451" w14:paraId="64DFB714" w14:textId="77777777" w:rsidTr="009D188B">
        <w:tc>
          <w:tcPr>
            <w:tcW w:w="2216" w:type="pct"/>
          </w:tcPr>
          <w:p w14:paraId="44C884AD" w14:textId="77777777" w:rsidR="009D188B" w:rsidRPr="00A068FC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A068FC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576" w:type="pct"/>
            <w:shd w:val="clear" w:color="auto" w:fill="auto"/>
          </w:tcPr>
          <w:p w14:paraId="5B96C819" w14:textId="77777777" w:rsidR="009D188B" w:rsidRPr="00A068FC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65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2874C76" w14:textId="77777777" w:rsidR="009D188B" w:rsidRPr="00A068FC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-27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14:paraId="5B8D1B7D" w14:textId="77777777" w:rsidR="009D188B" w:rsidRPr="00A068FC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1" w:type="pct"/>
          </w:tcPr>
          <w:p w14:paraId="4F647555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5BF61F6F" w14:textId="77777777" w:rsidR="009D188B" w:rsidRPr="00C10FC2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C20D233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622C9F14" w14:textId="4B2D2C34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08" w:right="72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9D188B" w:rsidRPr="002A0451" w14:paraId="6895C108" w14:textId="77777777" w:rsidTr="009D188B">
        <w:tc>
          <w:tcPr>
            <w:tcW w:w="2216" w:type="pct"/>
          </w:tcPr>
          <w:p w14:paraId="757F5AEC" w14:textId="77777777" w:rsidR="009D188B" w:rsidRPr="00A068FC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068FC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6" w:type="pct"/>
            <w:shd w:val="clear" w:color="auto" w:fill="auto"/>
          </w:tcPr>
          <w:p w14:paraId="31CFF5B7" w14:textId="6F684759" w:rsidR="009D188B" w:rsidRPr="00FE09C5" w:rsidRDefault="004469ED" w:rsidP="00351C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2122934" w14:textId="77777777" w:rsidR="009D188B" w:rsidRPr="00A068FC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-27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7" w:type="pct"/>
          </w:tcPr>
          <w:p w14:paraId="5DC35A73" w14:textId="20C13FBD" w:rsidR="009D188B" w:rsidRPr="00A068FC" w:rsidRDefault="009D188B" w:rsidP="00413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 w:rsidRPr="00A068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2A71CE36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6B00BEB0" w14:textId="54CDEAE6" w:rsidR="009D188B" w:rsidRPr="002A0451" w:rsidRDefault="004469ED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434,312</w:t>
            </w:r>
          </w:p>
        </w:tc>
        <w:tc>
          <w:tcPr>
            <w:tcW w:w="143" w:type="pct"/>
          </w:tcPr>
          <w:p w14:paraId="16A0544F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4" w:type="pct"/>
          </w:tcPr>
          <w:p w14:paraId="1FCF239B" w14:textId="2B2D1738" w:rsidR="009D188B" w:rsidRPr="00872791" w:rsidRDefault="009D188B" w:rsidP="00872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2A0451">
              <w:rPr>
                <w:rFonts w:asciiTheme="majorBidi" w:hAnsiTheme="majorBidi" w:cstheme="majorBidi"/>
                <w:sz w:val="30"/>
                <w:szCs w:val="30"/>
              </w:rPr>
              <w:t>363,837</w:t>
            </w:r>
          </w:p>
        </w:tc>
      </w:tr>
      <w:tr w:rsidR="009B58E5" w:rsidRPr="002A0451" w14:paraId="5EE7CA5B" w14:textId="77777777" w:rsidTr="009D188B">
        <w:tc>
          <w:tcPr>
            <w:tcW w:w="2216" w:type="pct"/>
          </w:tcPr>
          <w:p w14:paraId="1D03C11C" w14:textId="0C0DD093" w:rsidR="009B58E5" w:rsidRPr="00A068FC" w:rsidRDefault="009B58E5" w:rsidP="009B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A068FC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6" w:type="pct"/>
            <w:shd w:val="clear" w:color="auto" w:fill="auto"/>
          </w:tcPr>
          <w:p w14:paraId="34140FFC" w14:textId="26A73176" w:rsidR="009B58E5" w:rsidRPr="00A068FC" w:rsidRDefault="004469ED" w:rsidP="009B5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65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7,000</w:t>
            </w:r>
          </w:p>
        </w:tc>
        <w:tc>
          <w:tcPr>
            <w:tcW w:w="147" w:type="pct"/>
          </w:tcPr>
          <w:p w14:paraId="00B614F6" w14:textId="77777777" w:rsidR="009B58E5" w:rsidRPr="00A068FC" w:rsidRDefault="009B58E5" w:rsidP="009B5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-27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7" w:type="pct"/>
          </w:tcPr>
          <w:p w14:paraId="644ECFBF" w14:textId="202D66E9" w:rsidR="009B58E5" w:rsidRPr="00872791" w:rsidRDefault="009B58E5" w:rsidP="009B5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left="-108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A068FC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151" w:type="pct"/>
          </w:tcPr>
          <w:p w14:paraId="3E84BCF0" w14:textId="77777777" w:rsidR="009B58E5" w:rsidRPr="002A0451" w:rsidRDefault="009B58E5" w:rsidP="009B5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05510D5F" w14:textId="1176B965" w:rsidR="009B58E5" w:rsidRPr="002A0451" w:rsidRDefault="004469ED" w:rsidP="009B5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7,000</w:t>
            </w:r>
          </w:p>
        </w:tc>
        <w:tc>
          <w:tcPr>
            <w:tcW w:w="143" w:type="pct"/>
          </w:tcPr>
          <w:p w14:paraId="117AA23F" w14:textId="77777777" w:rsidR="009B58E5" w:rsidRPr="002A0451" w:rsidRDefault="009B58E5" w:rsidP="009B5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4" w:type="pct"/>
          </w:tcPr>
          <w:p w14:paraId="28AF0F39" w14:textId="71D2CFC1" w:rsidR="009B58E5" w:rsidRPr="00872791" w:rsidRDefault="009B58E5" w:rsidP="00872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2A0451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</w:tr>
      <w:tr w:rsidR="009B58E5" w:rsidRPr="002A0451" w14:paraId="541A590D" w14:textId="77777777" w:rsidTr="009D188B">
        <w:tc>
          <w:tcPr>
            <w:tcW w:w="2216" w:type="pct"/>
          </w:tcPr>
          <w:p w14:paraId="541B33EF" w14:textId="02B7C85E" w:rsidR="009B58E5" w:rsidRPr="00A068FC" w:rsidRDefault="009B58E5" w:rsidP="009B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068FC">
              <w:rPr>
                <w:rFonts w:asciiTheme="majorHAnsi" w:hAnsiTheme="majorHAnsi"/>
                <w:sz w:val="30"/>
                <w:szCs w:val="30"/>
                <w:cs/>
              </w:rPr>
              <w:t>บุคคลหรือ</w:t>
            </w:r>
            <w:r w:rsidRPr="00A068FC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32A44479" w14:textId="216A4C79" w:rsidR="009B58E5" w:rsidRPr="00A068FC" w:rsidRDefault="004469ED" w:rsidP="009B5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65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676,</w:t>
            </w:r>
            <w:r w:rsidR="00CB1F79">
              <w:rPr>
                <w:rFonts w:asciiTheme="majorHAnsi" w:hAnsiTheme="majorHAnsi" w:cstheme="majorHAnsi"/>
                <w:sz w:val="30"/>
                <w:szCs w:val="30"/>
              </w:rPr>
              <w:t>81</w:t>
            </w:r>
            <w:r w:rsidR="00DF1C09">
              <w:rPr>
                <w:rFonts w:asciiTheme="majorHAnsi" w:hAnsiTheme="majorHAnsi" w:cstheme="majorHAnsi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62E397F8" w14:textId="77777777" w:rsidR="009B58E5" w:rsidRPr="00A068FC" w:rsidRDefault="009B58E5" w:rsidP="009B5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-27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5049DFE8" w14:textId="2360076F" w:rsidR="009B58E5" w:rsidRPr="00872791" w:rsidRDefault="009B58E5" w:rsidP="009B5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left="-108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A068FC">
              <w:rPr>
                <w:rFonts w:asciiTheme="majorBidi" w:hAnsiTheme="majorBidi" w:cstheme="majorBidi"/>
                <w:sz w:val="30"/>
                <w:szCs w:val="30"/>
              </w:rPr>
              <w:t>405,849</w:t>
            </w:r>
          </w:p>
        </w:tc>
        <w:tc>
          <w:tcPr>
            <w:tcW w:w="151" w:type="pct"/>
          </w:tcPr>
          <w:p w14:paraId="3D1FA6D1" w14:textId="77777777" w:rsidR="009B58E5" w:rsidRPr="002A0451" w:rsidRDefault="009B58E5" w:rsidP="009B5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024F6A1C" w14:textId="261EC345" w:rsidR="009B58E5" w:rsidRPr="002A0451" w:rsidRDefault="004469ED" w:rsidP="009B5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644,002</w:t>
            </w:r>
          </w:p>
        </w:tc>
        <w:tc>
          <w:tcPr>
            <w:tcW w:w="143" w:type="pct"/>
          </w:tcPr>
          <w:p w14:paraId="3BA660E8" w14:textId="77777777" w:rsidR="009B58E5" w:rsidRPr="002A0451" w:rsidRDefault="009B58E5" w:rsidP="009B5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78E0689D" w14:textId="29B5FDB4" w:rsidR="009B58E5" w:rsidRPr="00872791" w:rsidRDefault="009B58E5" w:rsidP="00872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2A0451">
              <w:rPr>
                <w:rFonts w:asciiTheme="majorBidi" w:hAnsiTheme="majorBidi" w:cstheme="majorBidi"/>
                <w:sz w:val="30"/>
                <w:szCs w:val="30"/>
              </w:rPr>
              <w:t>402,002</w:t>
            </w:r>
          </w:p>
        </w:tc>
      </w:tr>
      <w:tr w:rsidR="009D188B" w:rsidRPr="002A0451" w14:paraId="2F227F1E" w14:textId="77777777" w:rsidTr="009D188B">
        <w:tc>
          <w:tcPr>
            <w:tcW w:w="2216" w:type="pct"/>
          </w:tcPr>
          <w:p w14:paraId="11D7380B" w14:textId="77777777" w:rsidR="009D188B" w:rsidRPr="00A068FC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A068FC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8DBC31" w14:textId="78B3651D" w:rsidR="009D188B" w:rsidRPr="00A068FC" w:rsidRDefault="004469ED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65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683,</w:t>
            </w:r>
            <w:r w:rsidR="00CB1F79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81</w:t>
            </w:r>
            <w:r w:rsidR="00DF1C09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40794E23" w14:textId="77777777" w:rsidR="009D188B" w:rsidRPr="00A068FC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-27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08B7603F" w14:textId="2B5B5833" w:rsidR="009D188B" w:rsidRPr="00A068FC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left="-108" w:right="-3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068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410,849</w:t>
            </w:r>
          </w:p>
        </w:tc>
        <w:tc>
          <w:tcPr>
            <w:tcW w:w="151" w:type="pct"/>
          </w:tcPr>
          <w:p w14:paraId="7DF407F5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E22F41" w14:textId="0B5975C1" w:rsidR="009D188B" w:rsidRPr="00C67E22" w:rsidRDefault="004469ED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1,085,314</w:t>
            </w:r>
          </w:p>
        </w:tc>
        <w:tc>
          <w:tcPr>
            <w:tcW w:w="143" w:type="pct"/>
          </w:tcPr>
          <w:p w14:paraId="213B7DCC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0255C2E5" w14:textId="33DA2878" w:rsidR="009D188B" w:rsidRPr="00872791" w:rsidRDefault="009D188B" w:rsidP="00872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4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770,839</w:t>
            </w:r>
          </w:p>
        </w:tc>
      </w:tr>
    </w:tbl>
    <w:p w14:paraId="072D0732" w14:textId="77777777" w:rsidR="00B85C5A" w:rsidRDefault="00B85C5A" w:rsidP="00B85C5A">
      <w:pPr>
        <w:pStyle w:val="BodyText2"/>
        <w:rPr>
          <w:rFonts w:asciiTheme="minorHAnsi" w:hAnsiTheme="minorHAnsi" w:cstheme="minorHAnsi"/>
          <w:b/>
          <w:bCs/>
          <w:i/>
          <w:iCs/>
          <w:lang w:val="en-US"/>
        </w:rPr>
      </w:pPr>
    </w:p>
    <w:p w14:paraId="6F558AA3" w14:textId="77777777" w:rsidR="00562D47" w:rsidRDefault="00562D47" w:rsidP="00B85C5A">
      <w:pPr>
        <w:pStyle w:val="BodyText2"/>
        <w:rPr>
          <w:rFonts w:asciiTheme="minorHAnsi" w:hAnsiTheme="minorHAnsi" w:cstheme="minorHAnsi"/>
          <w:b/>
          <w:bCs/>
          <w:i/>
          <w:iCs/>
          <w:lang w:val="en-US"/>
        </w:rPr>
      </w:pPr>
    </w:p>
    <w:p w14:paraId="0973B5B6" w14:textId="77777777" w:rsidR="00562D47" w:rsidRDefault="00562D47" w:rsidP="00B85C5A">
      <w:pPr>
        <w:pStyle w:val="BodyText2"/>
        <w:rPr>
          <w:rFonts w:asciiTheme="minorHAnsi" w:hAnsiTheme="minorHAnsi" w:cstheme="minorHAnsi"/>
          <w:b/>
          <w:bCs/>
          <w:i/>
          <w:iCs/>
          <w:lang w:val="en-US"/>
        </w:rPr>
      </w:pPr>
    </w:p>
    <w:p w14:paraId="4DCDEBB9" w14:textId="77777777" w:rsidR="00562D47" w:rsidRDefault="00562D47" w:rsidP="00B85C5A">
      <w:pPr>
        <w:pStyle w:val="BodyText2"/>
        <w:rPr>
          <w:rFonts w:asciiTheme="minorHAnsi" w:hAnsiTheme="minorHAnsi" w:cstheme="minorHAnsi"/>
          <w:b/>
          <w:bCs/>
          <w:i/>
          <w:iCs/>
          <w:lang w:val="en-US"/>
        </w:rPr>
      </w:pPr>
    </w:p>
    <w:p w14:paraId="715D216F" w14:textId="77777777" w:rsidR="00562D47" w:rsidRDefault="00562D47" w:rsidP="00B85C5A">
      <w:pPr>
        <w:pStyle w:val="BodyText2"/>
        <w:rPr>
          <w:rFonts w:asciiTheme="minorHAnsi" w:hAnsiTheme="minorHAnsi" w:cstheme="minorHAnsi"/>
          <w:b/>
          <w:bCs/>
          <w:i/>
          <w:iCs/>
          <w:lang w:val="en-US"/>
        </w:rPr>
      </w:pPr>
    </w:p>
    <w:p w14:paraId="3A9E301F" w14:textId="77777777" w:rsidR="00562D47" w:rsidRDefault="00562D47" w:rsidP="00B85C5A">
      <w:pPr>
        <w:pStyle w:val="BodyText2"/>
        <w:rPr>
          <w:rFonts w:asciiTheme="minorHAnsi" w:hAnsiTheme="minorHAnsi" w:cstheme="minorHAnsi"/>
          <w:b/>
          <w:bCs/>
          <w:i/>
          <w:iCs/>
          <w:lang w:val="en-US"/>
        </w:rPr>
      </w:pPr>
    </w:p>
    <w:p w14:paraId="290EE870" w14:textId="77777777" w:rsidR="00562D47" w:rsidRDefault="00562D47" w:rsidP="00B85C5A">
      <w:pPr>
        <w:pStyle w:val="BodyText2"/>
        <w:rPr>
          <w:rFonts w:asciiTheme="minorHAnsi" w:hAnsiTheme="minorHAnsi" w:cstheme="minorHAnsi"/>
          <w:b/>
          <w:bCs/>
          <w:i/>
          <w:iCs/>
          <w:lang w:val="en-US"/>
        </w:rPr>
      </w:pPr>
    </w:p>
    <w:p w14:paraId="2E9449BF" w14:textId="77777777" w:rsidR="00562D47" w:rsidRDefault="00562D47" w:rsidP="00B85C5A">
      <w:pPr>
        <w:pStyle w:val="BodyText2"/>
        <w:rPr>
          <w:rFonts w:asciiTheme="minorHAnsi" w:hAnsiTheme="minorHAnsi" w:cstheme="minorHAnsi"/>
          <w:b/>
          <w:bCs/>
          <w:i/>
          <w:iCs/>
          <w:lang w:val="en-US"/>
        </w:rPr>
      </w:pPr>
    </w:p>
    <w:p w14:paraId="2135CDDC" w14:textId="77777777" w:rsidR="00562D47" w:rsidRDefault="00562D47" w:rsidP="00B85C5A">
      <w:pPr>
        <w:pStyle w:val="BodyText2"/>
        <w:rPr>
          <w:rFonts w:asciiTheme="minorHAnsi" w:hAnsiTheme="minorHAnsi" w:cstheme="minorHAnsi"/>
          <w:b/>
          <w:bCs/>
          <w:i/>
          <w:iCs/>
          <w:lang w:val="en-US"/>
        </w:rPr>
      </w:pPr>
    </w:p>
    <w:p w14:paraId="17B8CD05" w14:textId="4166870E" w:rsidR="003B1BAB" w:rsidRPr="002A0451" w:rsidRDefault="003B1BAB" w:rsidP="00067B9C">
      <w:pPr>
        <w:pStyle w:val="BodyText2"/>
        <w:ind w:left="540"/>
        <w:rPr>
          <w:rFonts w:asciiTheme="minorHAnsi" w:hAnsiTheme="minorHAnsi" w:cstheme="minorHAnsi"/>
          <w:b/>
          <w:bCs/>
          <w:i/>
          <w:iCs/>
          <w:lang w:val="en-US"/>
        </w:rPr>
      </w:pPr>
      <w:r w:rsidRPr="002A0451">
        <w:rPr>
          <w:rFonts w:asciiTheme="minorHAnsi" w:hAnsiTheme="minorHAnsi" w:cstheme="minorHAnsi"/>
          <w:b/>
          <w:bCs/>
          <w:i/>
          <w:iCs/>
          <w:cs/>
          <w:lang w:val="en-US"/>
        </w:rPr>
        <w:lastRenderedPageBreak/>
        <w:t>สัญญาสำคัญที่ทำกับกิจการที่เกี่ยวข้องกัน</w:t>
      </w:r>
    </w:p>
    <w:p w14:paraId="6D46BAF0" w14:textId="24CB33C4" w:rsidR="00BD31B1" w:rsidRPr="002A0451" w:rsidRDefault="00BD31B1" w:rsidP="00BD31B1">
      <w:pPr>
        <w:pStyle w:val="BodyText2"/>
        <w:rPr>
          <w:rFonts w:asciiTheme="minorHAnsi" w:hAnsiTheme="minorHAnsi" w:cstheme="minorHAnsi"/>
          <w:cs/>
          <w:lang w:val="en-US"/>
        </w:rPr>
      </w:pPr>
    </w:p>
    <w:p w14:paraId="0F4385CE" w14:textId="31D380EC" w:rsidR="00BD31B1" w:rsidRPr="002A0451" w:rsidRDefault="00BD31B1" w:rsidP="00BD31B1">
      <w:pPr>
        <w:pStyle w:val="BodyText2"/>
        <w:ind w:left="540"/>
        <w:rPr>
          <w:rFonts w:asciiTheme="minorHAnsi" w:hAnsiTheme="minorHAnsi" w:cstheme="minorHAnsi"/>
          <w:i/>
          <w:iCs/>
          <w:cs/>
          <w:lang w:val="en-US"/>
        </w:rPr>
      </w:pPr>
      <w:r w:rsidRPr="002A0451">
        <w:rPr>
          <w:rFonts w:asciiTheme="minorHAnsi" w:hAnsiTheme="minorHAnsi" w:cstheme="minorHAnsi"/>
          <w:i/>
          <w:iCs/>
          <w:cs/>
          <w:lang w:val="en-US"/>
        </w:rPr>
        <w:t>สัญญาเงินให้กู้ยืม</w:t>
      </w:r>
    </w:p>
    <w:p w14:paraId="2B8768B0" w14:textId="77777777" w:rsidR="00B85C5A" w:rsidRDefault="00B85C5A" w:rsidP="00984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A4E1CF8" w14:textId="04DD24D5" w:rsidR="003205FA" w:rsidRDefault="00CB1F79" w:rsidP="00BD31B1">
      <w:pPr>
        <w:pStyle w:val="BodyText2"/>
        <w:ind w:left="540"/>
        <w:rPr>
          <w:lang w:val="en-US"/>
        </w:rPr>
      </w:pPr>
      <w:r w:rsidRPr="00CB1F79">
        <w:rPr>
          <w:cs/>
          <w:lang w:val="en-US"/>
        </w:rPr>
        <w:t xml:space="preserve">บริษัททำสัญญาเงินให้กู้ยืมระยะสั้นแก่บริษัทย่อยและบุคคลหรือกิจการที่เกี่ยวข้องหลายแห่ง โดยมีอัตราดอกเบี้ยระหว่างร้อยละ </w:t>
      </w:r>
      <w:r w:rsidR="00B859A4">
        <w:rPr>
          <w:lang w:val="en-US"/>
        </w:rPr>
        <w:t>6.3</w:t>
      </w:r>
      <w:r w:rsidRPr="00CB1F79">
        <w:rPr>
          <w:cs/>
          <w:lang w:val="en-US"/>
        </w:rPr>
        <w:t xml:space="preserve"> ต่อปี ถึงร้อยละ </w:t>
      </w:r>
      <w:r w:rsidR="00B859A4">
        <w:rPr>
          <w:lang w:val="en-US"/>
        </w:rPr>
        <w:t>6.9</w:t>
      </w:r>
      <w:r w:rsidRPr="00CB1F79">
        <w:rPr>
          <w:cs/>
          <w:lang w:val="en-US"/>
        </w:rPr>
        <w:t xml:space="preserve"> ต่อปี และถึงกำหนดชำระภายในเดือนเมษายน </w:t>
      </w:r>
      <w:r w:rsidR="00B859A4">
        <w:rPr>
          <w:lang w:val="en-US"/>
        </w:rPr>
        <w:t>2568</w:t>
      </w:r>
    </w:p>
    <w:p w14:paraId="73092F62" w14:textId="77777777" w:rsidR="00CB1F79" w:rsidRDefault="00CB1F79" w:rsidP="00BD31B1">
      <w:pPr>
        <w:pStyle w:val="BodyText2"/>
        <w:ind w:left="540"/>
        <w:rPr>
          <w:rFonts w:asciiTheme="minorHAnsi" w:hAnsiTheme="minorHAnsi" w:cstheme="minorHAnsi"/>
          <w:spacing w:val="-6"/>
          <w:lang w:val="en-US"/>
        </w:rPr>
      </w:pPr>
    </w:p>
    <w:p w14:paraId="6F7362DA" w14:textId="0EFC90DD" w:rsidR="00BD31B1" w:rsidRPr="002C4802" w:rsidRDefault="00BD31B1" w:rsidP="00BD31B1">
      <w:pPr>
        <w:pStyle w:val="BodyText2"/>
        <w:ind w:left="540"/>
        <w:rPr>
          <w:rFonts w:asciiTheme="minorHAnsi" w:hAnsiTheme="minorHAnsi" w:cstheme="minorHAnsi"/>
          <w:i/>
          <w:iCs/>
          <w:spacing w:val="-6"/>
          <w:lang w:val="en-US"/>
        </w:rPr>
      </w:pPr>
      <w:r w:rsidRPr="002C4802">
        <w:rPr>
          <w:rFonts w:asciiTheme="minorHAnsi" w:hAnsiTheme="minorHAnsi" w:cstheme="minorHAnsi"/>
          <w:i/>
          <w:iCs/>
          <w:spacing w:val="-6"/>
          <w:cs/>
          <w:lang w:val="en-US"/>
        </w:rPr>
        <w:t>สัญญาเงินกู้ยืม</w:t>
      </w:r>
    </w:p>
    <w:p w14:paraId="51A9394B" w14:textId="77777777" w:rsidR="00B064B1" w:rsidRDefault="00B064B1" w:rsidP="00984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F795CB5" w14:textId="6BF89AEF" w:rsidR="00CB1F79" w:rsidRPr="00CB1F79" w:rsidRDefault="00CB1F79" w:rsidP="00CB1F79">
      <w:pPr>
        <w:pStyle w:val="BodyText2"/>
        <w:ind w:left="540"/>
        <w:rPr>
          <w:lang w:val="en-US"/>
        </w:rPr>
      </w:pPr>
      <w:r w:rsidRPr="00CB1F79">
        <w:rPr>
          <w:cs/>
          <w:lang w:val="en-US"/>
        </w:rPr>
        <w:t xml:space="preserve">บริษัททำสัญญาเงินกู้ยืมระยะสั้นกับบริษัทย่อย การร่วมค้า และบุคคลหรือกิจการอื่นที่เกี่ยวข้องหลายแห่ง โดยมีอัตราดอกเบี้ยระหว่างร้อยละ </w:t>
      </w:r>
      <w:r w:rsidR="00B859A4">
        <w:rPr>
          <w:lang w:val="en-US"/>
        </w:rPr>
        <w:t>0.0</w:t>
      </w:r>
      <w:r w:rsidRPr="00CB1F79">
        <w:rPr>
          <w:cs/>
          <w:lang w:val="en-US"/>
        </w:rPr>
        <w:t xml:space="preserve"> ต่อปี ถึงร้อยละ </w:t>
      </w:r>
      <w:r w:rsidR="00B859A4">
        <w:rPr>
          <w:lang w:val="en-US"/>
        </w:rPr>
        <w:t>6.9</w:t>
      </w:r>
      <w:r w:rsidRPr="00CB1F79">
        <w:rPr>
          <w:cs/>
          <w:lang w:val="en-US"/>
        </w:rPr>
        <w:t xml:space="preserve"> ต่อปี และถึงกำหนดชำระภายในเดือนมีนาคม </w:t>
      </w:r>
      <w:r w:rsidR="00B859A4">
        <w:rPr>
          <w:lang w:val="en-US"/>
        </w:rPr>
        <w:t>2568</w:t>
      </w:r>
    </w:p>
    <w:p w14:paraId="5DE654F5" w14:textId="77777777" w:rsidR="00CB1F79" w:rsidRDefault="00CB1F79" w:rsidP="00CB1F79">
      <w:pPr>
        <w:pStyle w:val="BodyText2"/>
        <w:ind w:left="540"/>
        <w:rPr>
          <w:lang w:val="en-US"/>
        </w:rPr>
      </w:pPr>
    </w:p>
    <w:p w14:paraId="134919C9" w14:textId="77777777" w:rsidR="006C6C67" w:rsidRDefault="006C6C67" w:rsidP="00CB1F79">
      <w:pPr>
        <w:pStyle w:val="BodyText2"/>
        <w:ind w:left="540"/>
        <w:rPr>
          <w:lang w:val="en-US"/>
        </w:rPr>
      </w:pPr>
    </w:p>
    <w:p w14:paraId="406186CD" w14:textId="77777777" w:rsidR="006C6C67" w:rsidRPr="00CB1F79" w:rsidRDefault="006C6C67" w:rsidP="00CB1F79">
      <w:pPr>
        <w:pStyle w:val="BodyText2"/>
        <w:ind w:left="540"/>
        <w:rPr>
          <w:lang w:val="en-US"/>
        </w:rPr>
      </w:pPr>
    </w:p>
    <w:p w14:paraId="1F908FF4" w14:textId="031285C5" w:rsidR="00BC383C" w:rsidRPr="00CB1F79" w:rsidRDefault="00BC383C" w:rsidP="00CB1F79">
      <w:pPr>
        <w:pStyle w:val="BodyText2"/>
        <w:ind w:left="540"/>
        <w:rPr>
          <w:lang w:val="en-US"/>
        </w:rPr>
        <w:sectPr w:rsidR="00BC383C" w:rsidRPr="00CB1F79" w:rsidSect="00983179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8"/>
          <w:cols w:space="720"/>
          <w:docGrid w:linePitch="245"/>
        </w:sectPr>
      </w:pPr>
    </w:p>
    <w:p w14:paraId="4863FCB3" w14:textId="10BEB641" w:rsidR="007B1387" w:rsidRPr="007270A6" w:rsidRDefault="008C5AE4">
      <w:pPr>
        <w:pStyle w:val="BodyText2"/>
        <w:numPr>
          <w:ilvl w:val="0"/>
          <w:numId w:val="18"/>
        </w:numPr>
        <w:ind w:left="540" w:hanging="540"/>
        <w:rPr>
          <w:b/>
          <w:bCs/>
          <w:lang w:val="en-US"/>
        </w:rPr>
      </w:pPr>
      <w:r w:rsidRPr="007270A6">
        <w:rPr>
          <w:rFonts w:hint="cs"/>
          <w:b/>
          <w:bCs/>
          <w:cs/>
          <w:lang w:val="en-US"/>
        </w:rPr>
        <w:lastRenderedPageBreak/>
        <w:t>เงินลงทุนในตราสารทุน</w:t>
      </w:r>
    </w:p>
    <w:p w14:paraId="0A27B1BE" w14:textId="2F2CBA77" w:rsidR="007B1387" w:rsidRDefault="007B1387" w:rsidP="00FF3FDE">
      <w:pPr>
        <w:pStyle w:val="BodyText2"/>
        <w:rPr>
          <w:b/>
          <w:bCs/>
        </w:rPr>
      </w:pPr>
    </w:p>
    <w:tbl>
      <w:tblPr>
        <w:tblW w:w="4969" w:type="pct"/>
        <w:tblLook w:val="01E0" w:firstRow="1" w:lastRow="1" w:firstColumn="1" w:lastColumn="1" w:noHBand="0" w:noVBand="0"/>
      </w:tblPr>
      <w:tblGrid>
        <w:gridCol w:w="3601"/>
        <w:gridCol w:w="1274"/>
        <w:gridCol w:w="225"/>
        <w:gridCol w:w="1225"/>
        <w:gridCol w:w="225"/>
        <w:gridCol w:w="1251"/>
        <w:gridCol w:w="222"/>
        <w:gridCol w:w="1398"/>
        <w:gridCol w:w="257"/>
        <w:gridCol w:w="1496"/>
        <w:gridCol w:w="222"/>
        <w:gridCol w:w="1346"/>
        <w:gridCol w:w="222"/>
        <w:gridCol w:w="1476"/>
      </w:tblGrid>
      <w:tr w:rsidR="00793992" w:rsidRPr="00BC383C" w14:paraId="43A8EAC4" w14:textId="155CF56D" w:rsidTr="00793992">
        <w:trPr>
          <w:trHeight w:val="442"/>
        </w:trPr>
        <w:tc>
          <w:tcPr>
            <w:tcW w:w="1247" w:type="pct"/>
            <w:vAlign w:val="bottom"/>
          </w:tcPr>
          <w:p w14:paraId="67DB6C7E" w14:textId="77777777" w:rsidR="00793992" w:rsidRPr="00BC383C" w:rsidRDefault="007939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53" w:type="pct"/>
            <w:gridSpan w:val="13"/>
            <w:vAlign w:val="bottom"/>
          </w:tcPr>
          <w:p w14:paraId="6B6CA43B" w14:textId="77777777" w:rsidR="00793992" w:rsidRPr="00BC383C" w:rsidRDefault="0079399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383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93992" w:rsidRPr="00BC383C" w14:paraId="67EE7C48" w14:textId="77F17400" w:rsidTr="00793992">
        <w:trPr>
          <w:trHeight w:val="737"/>
        </w:trPr>
        <w:tc>
          <w:tcPr>
            <w:tcW w:w="1247" w:type="pct"/>
            <w:vAlign w:val="bottom"/>
          </w:tcPr>
          <w:p w14:paraId="257F863A" w14:textId="48440511" w:rsidR="00793992" w:rsidRPr="00BC383C" w:rsidRDefault="00793992" w:rsidP="00B21C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</w:p>
        </w:tc>
        <w:tc>
          <w:tcPr>
            <w:tcW w:w="441" w:type="pct"/>
            <w:vAlign w:val="bottom"/>
            <w:hideMark/>
          </w:tcPr>
          <w:p w14:paraId="284D1A31" w14:textId="77777777" w:rsidR="00793992" w:rsidRPr="00BC383C" w:rsidRDefault="00793992" w:rsidP="00B21C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383C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30F28957" w14:textId="0228D58A" w:rsidR="00793992" w:rsidRPr="00BC383C" w:rsidRDefault="00793992" w:rsidP="00B21C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383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C383C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78" w:type="pct"/>
            <w:vAlign w:val="bottom"/>
          </w:tcPr>
          <w:p w14:paraId="638BA9A4" w14:textId="77777777" w:rsidR="00793992" w:rsidRPr="00BC383C" w:rsidRDefault="00793992" w:rsidP="00B21C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4" w:type="pct"/>
            <w:vAlign w:val="bottom"/>
            <w:hideMark/>
          </w:tcPr>
          <w:p w14:paraId="7FF7ED03" w14:textId="77777777" w:rsidR="00793992" w:rsidRPr="00BC383C" w:rsidRDefault="00793992" w:rsidP="00B21C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383C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78" w:type="pct"/>
            <w:vAlign w:val="bottom"/>
          </w:tcPr>
          <w:p w14:paraId="654C96A1" w14:textId="77777777" w:rsidR="00793992" w:rsidRPr="00BC383C" w:rsidRDefault="00793992" w:rsidP="00B21C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3" w:type="pct"/>
            <w:vAlign w:val="bottom"/>
            <w:hideMark/>
          </w:tcPr>
          <w:p w14:paraId="463B9925" w14:textId="3439642B" w:rsidR="00793992" w:rsidRPr="00BC383C" w:rsidRDefault="00793992" w:rsidP="00B21C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383C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77" w:type="pct"/>
            <w:vAlign w:val="bottom"/>
          </w:tcPr>
          <w:p w14:paraId="776F078A" w14:textId="77777777" w:rsidR="00793992" w:rsidRPr="00BC383C" w:rsidRDefault="00793992" w:rsidP="00B21C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4" w:type="pct"/>
            <w:vAlign w:val="bottom"/>
            <w:hideMark/>
          </w:tcPr>
          <w:p w14:paraId="4606837C" w14:textId="77777777" w:rsidR="00793992" w:rsidRPr="00BC383C" w:rsidRDefault="00793992" w:rsidP="00B21C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383C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</w:t>
            </w:r>
          </w:p>
          <w:p w14:paraId="6D256E20" w14:textId="70EC42AD" w:rsidR="00793992" w:rsidRPr="00BC383C" w:rsidRDefault="00793992" w:rsidP="00B21C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383C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89" w:type="pct"/>
            <w:vAlign w:val="bottom"/>
          </w:tcPr>
          <w:p w14:paraId="2BCC0DF8" w14:textId="77777777" w:rsidR="00793992" w:rsidRPr="00BC383C" w:rsidRDefault="00793992" w:rsidP="00B21C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8" w:type="pct"/>
            <w:vAlign w:val="bottom"/>
          </w:tcPr>
          <w:p w14:paraId="7CE8A3B0" w14:textId="286012FC" w:rsidR="00793992" w:rsidRPr="00BC383C" w:rsidRDefault="00793992" w:rsidP="00B21C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77" w:type="pct"/>
            <w:vAlign w:val="bottom"/>
          </w:tcPr>
          <w:p w14:paraId="4FFEB2D7" w14:textId="1A064097" w:rsidR="00793992" w:rsidRPr="00BC383C" w:rsidRDefault="00793992" w:rsidP="00B21C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6" w:type="pct"/>
            <w:vAlign w:val="bottom"/>
          </w:tcPr>
          <w:p w14:paraId="4976A6EC" w14:textId="673139BB" w:rsidR="00793992" w:rsidRPr="00BC383C" w:rsidRDefault="00793992" w:rsidP="00B21C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383C">
              <w:rPr>
                <w:rFonts w:asciiTheme="majorBidi" w:hAnsiTheme="majorBidi"/>
                <w:sz w:val="28"/>
                <w:szCs w:val="28"/>
                <w:cs/>
              </w:rPr>
              <w:t>โอนเปลี่ยนแปลงสถานะ</w:t>
            </w:r>
            <w:r w:rsidRPr="00BC383C">
              <w:rPr>
                <w:rFonts w:asciiTheme="majorBidi" w:hAnsiTheme="majorBidi" w:hint="cs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77" w:type="pct"/>
            <w:vAlign w:val="bottom"/>
          </w:tcPr>
          <w:p w14:paraId="20B2B518" w14:textId="77777777" w:rsidR="00793992" w:rsidRPr="00BC383C" w:rsidRDefault="00793992" w:rsidP="00B21C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2" w:type="pct"/>
            <w:vAlign w:val="bottom"/>
          </w:tcPr>
          <w:p w14:paraId="4B85EC5B" w14:textId="77777777" w:rsidR="00793992" w:rsidRPr="00BC383C" w:rsidRDefault="00793992" w:rsidP="00B21C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383C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1093102F" w14:textId="4B9DE723" w:rsidR="00793992" w:rsidRPr="00BC383C" w:rsidRDefault="00793992" w:rsidP="00B21C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383C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84446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793992" w:rsidRPr="00BC383C" w14:paraId="4AA729B2" w14:textId="5598CC92" w:rsidTr="00793992">
        <w:trPr>
          <w:trHeight w:val="352"/>
        </w:trPr>
        <w:tc>
          <w:tcPr>
            <w:tcW w:w="1247" w:type="pct"/>
            <w:vAlign w:val="bottom"/>
          </w:tcPr>
          <w:p w14:paraId="4322BA1C" w14:textId="77777777" w:rsidR="00793992" w:rsidRPr="00BC383C" w:rsidRDefault="00793992" w:rsidP="00B21C3C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753" w:type="pct"/>
            <w:gridSpan w:val="13"/>
            <w:vAlign w:val="bottom"/>
          </w:tcPr>
          <w:p w14:paraId="19F1E8B9" w14:textId="77777777" w:rsidR="00793992" w:rsidRPr="00B85C5A" w:rsidRDefault="00793992" w:rsidP="00B21C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85C5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85C5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B85C5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793992" w:rsidRPr="00BC383C" w14:paraId="488233B4" w14:textId="58214EB5" w:rsidTr="00793992">
        <w:trPr>
          <w:trHeight w:hRule="exact" w:val="383"/>
        </w:trPr>
        <w:tc>
          <w:tcPr>
            <w:tcW w:w="1247" w:type="pct"/>
            <w:vAlign w:val="bottom"/>
          </w:tcPr>
          <w:p w14:paraId="09F7709A" w14:textId="48F9DAEF" w:rsidR="00793992" w:rsidRPr="00BC383C" w:rsidRDefault="00793992" w:rsidP="00B21C3C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  <w:r w:rsidRPr="00BC383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441" w:type="pct"/>
            <w:vAlign w:val="bottom"/>
          </w:tcPr>
          <w:p w14:paraId="74A77CBD" w14:textId="77777777" w:rsidR="00793992" w:rsidRPr="00BC383C" w:rsidRDefault="00793992" w:rsidP="00B21C3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pct"/>
            <w:vAlign w:val="bottom"/>
          </w:tcPr>
          <w:p w14:paraId="586952B9" w14:textId="77777777" w:rsidR="00793992" w:rsidRPr="00BC383C" w:rsidRDefault="00793992" w:rsidP="00B21C3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4" w:type="pct"/>
            <w:vAlign w:val="bottom"/>
          </w:tcPr>
          <w:p w14:paraId="5B976AFB" w14:textId="77777777" w:rsidR="00793992" w:rsidRPr="00BC383C" w:rsidRDefault="00793992" w:rsidP="00B21C3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pct"/>
            <w:vAlign w:val="bottom"/>
          </w:tcPr>
          <w:p w14:paraId="5AF00EFA" w14:textId="77777777" w:rsidR="00793992" w:rsidRPr="00BC383C" w:rsidRDefault="00793992" w:rsidP="00B21C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33" w:type="pct"/>
            <w:vAlign w:val="bottom"/>
          </w:tcPr>
          <w:p w14:paraId="467B66F5" w14:textId="77777777" w:rsidR="00793992" w:rsidRPr="00BC383C" w:rsidRDefault="00793992" w:rsidP="00B21C3C">
            <w:pPr>
              <w:pStyle w:val="acctfourfigures"/>
              <w:tabs>
                <w:tab w:val="clear" w:pos="765"/>
                <w:tab w:val="left" w:pos="450"/>
                <w:tab w:val="decimal" w:pos="630"/>
              </w:tabs>
              <w:spacing w:line="240" w:lineRule="atLeast"/>
              <w:ind w:left="-90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pct"/>
            <w:vAlign w:val="bottom"/>
          </w:tcPr>
          <w:p w14:paraId="0729B28E" w14:textId="77777777" w:rsidR="00793992" w:rsidRPr="00BC383C" w:rsidRDefault="00793992" w:rsidP="00B21C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84" w:type="pct"/>
            <w:vAlign w:val="bottom"/>
          </w:tcPr>
          <w:p w14:paraId="65B39420" w14:textId="77777777" w:rsidR="00793992" w:rsidRPr="00BC383C" w:rsidRDefault="00793992" w:rsidP="00B21C3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" w:type="pct"/>
            <w:vAlign w:val="bottom"/>
          </w:tcPr>
          <w:p w14:paraId="6A6AFD63" w14:textId="77777777" w:rsidR="00793992" w:rsidRPr="00BC383C" w:rsidRDefault="00793992" w:rsidP="00B21C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18" w:type="pct"/>
            <w:vAlign w:val="bottom"/>
          </w:tcPr>
          <w:p w14:paraId="137D8A98" w14:textId="77777777" w:rsidR="00793992" w:rsidRPr="00BC383C" w:rsidRDefault="00793992" w:rsidP="00B21C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7" w:type="pct"/>
            <w:vAlign w:val="bottom"/>
          </w:tcPr>
          <w:p w14:paraId="354685B7" w14:textId="0A3E4F86" w:rsidR="00793992" w:rsidRPr="00BC383C" w:rsidRDefault="00793992" w:rsidP="00B21C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66" w:type="pct"/>
            <w:vAlign w:val="bottom"/>
          </w:tcPr>
          <w:p w14:paraId="3F695F84" w14:textId="3293C35F" w:rsidR="00793992" w:rsidRPr="00BC383C" w:rsidRDefault="00793992" w:rsidP="00B21C3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pct"/>
            <w:vAlign w:val="bottom"/>
          </w:tcPr>
          <w:p w14:paraId="637489EF" w14:textId="77777777" w:rsidR="00793992" w:rsidRPr="00BC383C" w:rsidRDefault="00793992" w:rsidP="00B21C3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2" w:type="pct"/>
            <w:vAlign w:val="bottom"/>
          </w:tcPr>
          <w:p w14:paraId="5E2A9F6A" w14:textId="77777777" w:rsidR="00793992" w:rsidRPr="00BC383C" w:rsidRDefault="00793992" w:rsidP="00B21C3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3992" w:rsidRPr="00BC383C" w14:paraId="77217C48" w14:textId="65100CB9" w:rsidTr="00B85C5A">
        <w:trPr>
          <w:trHeight w:hRule="exact" w:val="383"/>
        </w:trPr>
        <w:tc>
          <w:tcPr>
            <w:tcW w:w="1765" w:type="pct"/>
            <w:gridSpan w:val="3"/>
            <w:vAlign w:val="bottom"/>
          </w:tcPr>
          <w:p w14:paraId="24165171" w14:textId="0D942965" w:rsidR="00793992" w:rsidRPr="00BC383C" w:rsidRDefault="00793992" w:rsidP="00B21C3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  <w:r w:rsidRPr="00BC383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  <w:r w:rsidRPr="00BC383C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ห</w:t>
            </w:r>
            <w:r w:rsidRPr="00BC383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มุนเวียน</w:t>
            </w:r>
          </w:p>
        </w:tc>
        <w:tc>
          <w:tcPr>
            <w:tcW w:w="424" w:type="pct"/>
            <w:vAlign w:val="bottom"/>
          </w:tcPr>
          <w:p w14:paraId="073F31FF" w14:textId="77777777" w:rsidR="00793992" w:rsidRPr="00BC383C" w:rsidRDefault="00793992" w:rsidP="00B21C3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pct"/>
            <w:vAlign w:val="bottom"/>
          </w:tcPr>
          <w:p w14:paraId="1E6DC43A" w14:textId="77777777" w:rsidR="00793992" w:rsidRPr="00BC383C" w:rsidRDefault="00793992" w:rsidP="00B21C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33" w:type="pct"/>
            <w:vAlign w:val="bottom"/>
          </w:tcPr>
          <w:p w14:paraId="740DAE92" w14:textId="77777777" w:rsidR="00793992" w:rsidRPr="00BC383C" w:rsidRDefault="00793992" w:rsidP="00B21C3C">
            <w:pPr>
              <w:pStyle w:val="acctfourfigures"/>
              <w:tabs>
                <w:tab w:val="clear" w:pos="765"/>
                <w:tab w:val="left" w:pos="450"/>
                <w:tab w:val="decimal" w:pos="630"/>
              </w:tabs>
              <w:spacing w:line="240" w:lineRule="atLeast"/>
              <w:ind w:left="-90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pct"/>
            <w:vAlign w:val="bottom"/>
          </w:tcPr>
          <w:p w14:paraId="4BEF1E82" w14:textId="77777777" w:rsidR="00793992" w:rsidRPr="00BC383C" w:rsidRDefault="00793992" w:rsidP="00B21C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84" w:type="pct"/>
            <w:vAlign w:val="bottom"/>
          </w:tcPr>
          <w:p w14:paraId="2F724AA7" w14:textId="77777777" w:rsidR="00793992" w:rsidRPr="00BC383C" w:rsidRDefault="00793992" w:rsidP="00B21C3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" w:type="pct"/>
            <w:vAlign w:val="bottom"/>
          </w:tcPr>
          <w:p w14:paraId="76604410" w14:textId="77777777" w:rsidR="00793992" w:rsidRPr="00BC383C" w:rsidRDefault="00793992" w:rsidP="00B21C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18" w:type="pct"/>
            <w:vAlign w:val="bottom"/>
          </w:tcPr>
          <w:p w14:paraId="14C0405F" w14:textId="77777777" w:rsidR="00793992" w:rsidRPr="00BC383C" w:rsidRDefault="00793992" w:rsidP="00B21C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7" w:type="pct"/>
            <w:vAlign w:val="bottom"/>
          </w:tcPr>
          <w:p w14:paraId="4EA6B1F3" w14:textId="49386D27" w:rsidR="00793992" w:rsidRPr="00BC383C" w:rsidRDefault="00793992" w:rsidP="00B21C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66" w:type="pct"/>
            <w:vAlign w:val="bottom"/>
          </w:tcPr>
          <w:p w14:paraId="7B42DC2B" w14:textId="77777777" w:rsidR="00793992" w:rsidRPr="00BC383C" w:rsidRDefault="00793992" w:rsidP="00B21C3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pct"/>
            <w:vAlign w:val="bottom"/>
          </w:tcPr>
          <w:p w14:paraId="0DBA0728" w14:textId="77777777" w:rsidR="00793992" w:rsidRPr="00BC383C" w:rsidRDefault="00793992" w:rsidP="00B21C3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2" w:type="pct"/>
            <w:vAlign w:val="bottom"/>
          </w:tcPr>
          <w:p w14:paraId="4057CA7D" w14:textId="77777777" w:rsidR="00793992" w:rsidRPr="00BC383C" w:rsidRDefault="00793992" w:rsidP="00B21C3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3992" w:rsidRPr="00BC383C" w14:paraId="6C7BEDD8" w14:textId="25A60A70" w:rsidTr="00B85C5A">
        <w:trPr>
          <w:trHeight w:hRule="exact" w:val="758"/>
        </w:trPr>
        <w:tc>
          <w:tcPr>
            <w:tcW w:w="1247" w:type="pct"/>
            <w:vAlign w:val="bottom"/>
          </w:tcPr>
          <w:p w14:paraId="0540B638" w14:textId="77777777" w:rsidR="00793992" w:rsidRDefault="00793992" w:rsidP="00B21C3C">
            <w:pPr>
              <w:rPr>
                <w:rFonts w:asciiTheme="majorBidi" w:hAnsiTheme="majorBidi"/>
                <w:sz w:val="28"/>
                <w:szCs w:val="28"/>
              </w:rPr>
            </w:pPr>
            <w:r w:rsidRPr="00BC383C">
              <w:rPr>
                <w:rFonts w:asciiTheme="majorBidi" w:hAnsiTheme="majorBidi" w:hint="cs"/>
                <w:sz w:val="28"/>
                <w:szCs w:val="28"/>
                <w:cs/>
              </w:rPr>
              <w:t>ต</w:t>
            </w:r>
            <w:r w:rsidRPr="00BC383C">
              <w:rPr>
                <w:rFonts w:asciiTheme="majorBidi" w:hAnsiTheme="majorBidi"/>
                <w:sz w:val="28"/>
                <w:szCs w:val="28"/>
                <w:cs/>
              </w:rPr>
              <w:t>ราสารทุนที่วัดมูลค่าด้ว</w:t>
            </w:r>
            <w:r w:rsidRPr="00BC383C">
              <w:rPr>
                <w:rFonts w:asciiTheme="majorBidi" w:hAnsiTheme="majorBidi" w:hint="cs"/>
                <w:sz w:val="28"/>
                <w:szCs w:val="28"/>
                <w:cs/>
              </w:rPr>
              <w:t>ย</w:t>
            </w:r>
          </w:p>
          <w:p w14:paraId="1EBB1D48" w14:textId="74710D20" w:rsidR="00793992" w:rsidRPr="00BC383C" w:rsidRDefault="00793992" w:rsidP="00B21C3C">
            <w:pPr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Pr="00BC383C">
              <w:rPr>
                <w:rFonts w:asciiTheme="majorBidi" w:hAnsiTheme="majorBidi"/>
                <w:sz w:val="28"/>
                <w:szCs w:val="28"/>
                <w:cs/>
              </w:rPr>
              <w:t>มูลค่</w:t>
            </w:r>
            <w:r w:rsidRPr="00BC383C">
              <w:rPr>
                <w:rFonts w:asciiTheme="majorBidi" w:hAnsiTheme="majorBidi" w:hint="cs"/>
                <w:sz w:val="28"/>
                <w:szCs w:val="28"/>
                <w:cs/>
              </w:rPr>
              <w:t>า</w:t>
            </w:r>
            <w:r w:rsidRPr="00BC383C">
              <w:rPr>
                <w:rFonts w:asciiTheme="majorBidi" w:hAnsiTheme="majorBidi"/>
                <w:sz w:val="28"/>
                <w:szCs w:val="28"/>
                <w:cs/>
              </w:rPr>
              <w:t>ยุติธรรมผ่านกำไรหรือขาดทุน</w:t>
            </w:r>
          </w:p>
        </w:tc>
        <w:tc>
          <w:tcPr>
            <w:tcW w:w="441" w:type="pct"/>
            <w:tcBorders>
              <w:bottom w:val="double" w:sz="4" w:space="0" w:color="auto"/>
            </w:tcBorders>
            <w:vAlign w:val="bottom"/>
          </w:tcPr>
          <w:p w14:paraId="0B5F1240" w14:textId="226F6588" w:rsidR="00793992" w:rsidRPr="00BC383C" w:rsidRDefault="00793992" w:rsidP="00B21C3C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BC383C">
              <w:rPr>
                <w:rFonts w:asciiTheme="majorBidi" w:hAnsiTheme="majorBidi" w:cstheme="majorBidi"/>
                <w:sz w:val="28"/>
                <w:szCs w:val="28"/>
              </w:rPr>
              <w:t>19,694</w:t>
            </w:r>
          </w:p>
        </w:tc>
        <w:tc>
          <w:tcPr>
            <w:tcW w:w="78" w:type="pct"/>
            <w:vAlign w:val="bottom"/>
          </w:tcPr>
          <w:p w14:paraId="594BD27A" w14:textId="77777777" w:rsidR="00793992" w:rsidRPr="00BC383C" w:rsidRDefault="00793992" w:rsidP="00B21C3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24" w:type="pct"/>
            <w:tcBorders>
              <w:bottom w:val="double" w:sz="4" w:space="0" w:color="auto"/>
            </w:tcBorders>
            <w:vAlign w:val="bottom"/>
          </w:tcPr>
          <w:p w14:paraId="4CD6791F" w14:textId="27CC5FBD" w:rsidR="00793992" w:rsidRPr="00BC383C" w:rsidRDefault="00310AAC" w:rsidP="00B21C3C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8" w:type="pct"/>
            <w:vAlign w:val="bottom"/>
          </w:tcPr>
          <w:p w14:paraId="5AF17C31" w14:textId="77777777" w:rsidR="00793992" w:rsidRPr="00BC383C" w:rsidRDefault="00793992" w:rsidP="00B21C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3" w:type="pct"/>
            <w:tcBorders>
              <w:bottom w:val="double" w:sz="4" w:space="0" w:color="auto"/>
            </w:tcBorders>
            <w:vAlign w:val="bottom"/>
          </w:tcPr>
          <w:p w14:paraId="7D364D26" w14:textId="39AE6220" w:rsidR="00793992" w:rsidRPr="00BC383C" w:rsidRDefault="00310AAC" w:rsidP="00B21C3C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C3EC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C3EC9">
              <w:rPr>
                <w:rFonts w:asciiTheme="majorBidi" w:hAnsiTheme="majorBidi" w:cstheme="majorBidi"/>
                <w:sz w:val="28"/>
                <w:szCs w:val="28"/>
              </w:rPr>
              <w:t>315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77" w:type="pct"/>
            <w:vAlign w:val="bottom"/>
          </w:tcPr>
          <w:p w14:paraId="273A937B" w14:textId="77777777" w:rsidR="00793992" w:rsidRPr="00BC383C" w:rsidRDefault="00793992" w:rsidP="00B21C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4" w:type="pct"/>
            <w:tcBorders>
              <w:bottom w:val="double" w:sz="4" w:space="0" w:color="auto"/>
            </w:tcBorders>
            <w:vAlign w:val="bottom"/>
          </w:tcPr>
          <w:p w14:paraId="0D38A616" w14:textId="3DC803B0" w:rsidR="00793992" w:rsidRPr="00BC383C" w:rsidRDefault="00BC3EC9" w:rsidP="00B21C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1,243</w:t>
            </w:r>
          </w:p>
        </w:tc>
        <w:tc>
          <w:tcPr>
            <w:tcW w:w="89" w:type="pct"/>
            <w:vAlign w:val="bottom"/>
          </w:tcPr>
          <w:p w14:paraId="354CF077" w14:textId="77777777" w:rsidR="00793992" w:rsidRPr="00BC383C" w:rsidRDefault="00793992" w:rsidP="00B21C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8" w:type="pct"/>
            <w:tcBorders>
              <w:bottom w:val="double" w:sz="4" w:space="0" w:color="auto"/>
            </w:tcBorders>
            <w:vAlign w:val="bottom"/>
          </w:tcPr>
          <w:p w14:paraId="5387E315" w14:textId="6F9CCF9E" w:rsidR="00793992" w:rsidRPr="00F82C5D" w:rsidRDefault="00310AAC" w:rsidP="00351CB8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471" w:right="-271" w:hanging="9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117</w:t>
            </w:r>
          </w:p>
        </w:tc>
        <w:tc>
          <w:tcPr>
            <w:tcW w:w="77" w:type="pct"/>
            <w:vAlign w:val="bottom"/>
          </w:tcPr>
          <w:p w14:paraId="514849A5" w14:textId="0ED9C5DA" w:rsidR="00793992" w:rsidRPr="00BC383C" w:rsidRDefault="00793992" w:rsidP="00B21C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6" w:type="pct"/>
            <w:tcBorders>
              <w:bottom w:val="double" w:sz="4" w:space="0" w:color="auto"/>
            </w:tcBorders>
            <w:vAlign w:val="bottom"/>
          </w:tcPr>
          <w:p w14:paraId="28D1C25B" w14:textId="595B9133" w:rsidR="00793992" w:rsidRPr="00BC383C" w:rsidRDefault="00310AAC" w:rsidP="00B21C3C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="00BC3E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,739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77" w:type="pct"/>
            <w:vAlign w:val="bottom"/>
          </w:tcPr>
          <w:p w14:paraId="0C7E9E6C" w14:textId="77777777" w:rsidR="00793992" w:rsidRPr="00BC383C" w:rsidRDefault="00793992" w:rsidP="00B21C3C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2" w:type="pct"/>
            <w:tcBorders>
              <w:bottom w:val="double" w:sz="4" w:space="0" w:color="auto"/>
            </w:tcBorders>
            <w:vAlign w:val="bottom"/>
          </w:tcPr>
          <w:p w14:paraId="2E338127" w14:textId="00D32993" w:rsidR="00793992" w:rsidRPr="00BC383C" w:rsidRDefault="004469ED" w:rsidP="00351CB8">
            <w:pPr>
              <w:pStyle w:val="acctfourfigures"/>
              <w:tabs>
                <w:tab w:val="clear" w:pos="765"/>
                <w:tab w:val="decimal" w:pos="270"/>
                <w:tab w:val="left" w:pos="964"/>
              </w:tabs>
              <w:spacing w:line="240" w:lineRule="atLeast"/>
              <w:ind w:right="2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93992" w:rsidRPr="00BC383C" w14:paraId="30861210" w14:textId="72DF412C" w:rsidTr="00793992">
        <w:trPr>
          <w:trHeight w:hRule="exact" w:val="399"/>
        </w:trPr>
        <w:tc>
          <w:tcPr>
            <w:tcW w:w="1247" w:type="pct"/>
            <w:vAlign w:val="bottom"/>
          </w:tcPr>
          <w:p w14:paraId="2CBF7AFA" w14:textId="77777777" w:rsidR="00793992" w:rsidRPr="00BC383C" w:rsidRDefault="00793992" w:rsidP="00B21C3C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  <w:p w14:paraId="77999760" w14:textId="77777777" w:rsidR="00793992" w:rsidRPr="00BC383C" w:rsidRDefault="00793992" w:rsidP="00B21C3C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  <w:p w14:paraId="7AD58ADA" w14:textId="77777777" w:rsidR="00793992" w:rsidRPr="00BC383C" w:rsidRDefault="00793992" w:rsidP="00B21C3C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  <w:p w14:paraId="32A49318" w14:textId="5A51451F" w:rsidR="00793992" w:rsidRPr="00BC383C" w:rsidRDefault="00793992" w:rsidP="00B21C3C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441" w:type="pct"/>
            <w:vAlign w:val="bottom"/>
          </w:tcPr>
          <w:p w14:paraId="6EABDB94" w14:textId="77777777" w:rsidR="00793992" w:rsidRPr="00BC383C" w:rsidRDefault="00793992" w:rsidP="00B21C3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78" w:type="pct"/>
            <w:vAlign w:val="bottom"/>
          </w:tcPr>
          <w:p w14:paraId="5213B121" w14:textId="77777777" w:rsidR="00793992" w:rsidRPr="00BC383C" w:rsidRDefault="00793992" w:rsidP="00B21C3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24" w:type="pct"/>
            <w:vAlign w:val="bottom"/>
          </w:tcPr>
          <w:p w14:paraId="587F1C46" w14:textId="77777777" w:rsidR="00793992" w:rsidRPr="00BC383C" w:rsidRDefault="00793992" w:rsidP="00B21C3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78" w:type="pct"/>
            <w:vAlign w:val="bottom"/>
          </w:tcPr>
          <w:p w14:paraId="1F6C88BE" w14:textId="77777777" w:rsidR="00793992" w:rsidRPr="00BC383C" w:rsidRDefault="00793992" w:rsidP="00B21C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433" w:type="pct"/>
            <w:vAlign w:val="bottom"/>
          </w:tcPr>
          <w:p w14:paraId="21C6964D" w14:textId="77777777" w:rsidR="00793992" w:rsidRPr="00BC383C" w:rsidRDefault="00793992" w:rsidP="00B21C3C">
            <w:pPr>
              <w:pStyle w:val="acctfourfigures"/>
              <w:tabs>
                <w:tab w:val="clear" w:pos="765"/>
                <w:tab w:val="left" w:pos="450"/>
                <w:tab w:val="decimal" w:pos="630"/>
              </w:tabs>
              <w:spacing w:line="240" w:lineRule="atLeast"/>
              <w:ind w:left="-90" w:right="-2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77" w:type="pct"/>
            <w:vAlign w:val="bottom"/>
          </w:tcPr>
          <w:p w14:paraId="5A80C111" w14:textId="77777777" w:rsidR="00793992" w:rsidRPr="00BC383C" w:rsidRDefault="00793992" w:rsidP="00B21C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484" w:type="pct"/>
            <w:tcBorders>
              <w:top w:val="double" w:sz="4" w:space="0" w:color="auto"/>
            </w:tcBorders>
            <w:vAlign w:val="bottom"/>
          </w:tcPr>
          <w:p w14:paraId="187B92C1" w14:textId="77777777" w:rsidR="00793992" w:rsidRPr="00BC383C" w:rsidRDefault="00793992" w:rsidP="00B21C3C">
            <w:pPr>
              <w:pStyle w:val="acctfourfigures"/>
              <w:tabs>
                <w:tab w:val="clear" w:pos="765"/>
                <w:tab w:val="decimal" w:pos="270"/>
                <w:tab w:val="decimal" w:pos="1007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" w:type="pct"/>
            <w:vAlign w:val="bottom"/>
          </w:tcPr>
          <w:p w14:paraId="25A70279" w14:textId="77777777" w:rsidR="00793992" w:rsidRPr="00BC383C" w:rsidRDefault="00793992" w:rsidP="00B21C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518" w:type="pct"/>
            <w:tcBorders>
              <w:top w:val="double" w:sz="4" w:space="0" w:color="auto"/>
            </w:tcBorders>
            <w:vAlign w:val="bottom"/>
          </w:tcPr>
          <w:p w14:paraId="15AFD822" w14:textId="77777777" w:rsidR="00793992" w:rsidRPr="00BC383C" w:rsidRDefault="00793992" w:rsidP="00B21C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77" w:type="pct"/>
            <w:vAlign w:val="bottom"/>
          </w:tcPr>
          <w:p w14:paraId="57B9A6F7" w14:textId="1BC2A7E6" w:rsidR="00793992" w:rsidRPr="00BC383C" w:rsidRDefault="00793992" w:rsidP="00B21C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466" w:type="pct"/>
            <w:vAlign w:val="bottom"/>
          </w:tcPr>
          <w:p w14:paraId="67A3495F" w14:textId="77777777" w:rsidR="00793992" w:rsidRPr="00BC383C" w:rsidRDefault="00793992" w:rsidP="00B21C3C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471" w:right="-20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pct"/>
            <w:vAlign w:val="bottom"/>
          </w:tcPr>
          <w:p w14:paraId="6AE3388B" w14:textId="77777777" w:rsidR="00793992" w:rsidRPr="00BC383C" w:rsidRDefault="00793992" w:rsidP="00B21C3C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471" w:right="-20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2" w:type="pct"/>
            <w:vAlign w:val="bottom"/>
          </w:tcPr>
          <w:p w14:paraId="3EB85907" w14:textId="77777777" w:rsidR="00793992" w:rsidRPr="00BC383C" w:rsidRDefault="00793992" w:rsidP="00B21C3C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471" w:right="-20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3992" w:rsidRPr="00BC383C" w14:paraId="7A16BA2A" w14:textId="5CC44749" w:rsidTr="00793992">
        <w:trPr>
          <w:trHeight w:hRule="exact" w:val="383"/>
        </w:trPr>
        <w:tc>
          <w:tcPr>
            <w:tcW w:w="1765" w:type="pct"/>
            <w:gridSpan w:val="3"/>
            <w:vAlign w:val="bottom"/>
          </w:tcPr>
          <w:p w14:paraId="408C92F6" w14:textId="4611C5E9" w:rsidR="00793992" w:rsidRPr="00BC383C" w:rsidRDefault="00793992" w:rsidP="00B21C3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  <w:r w:rsidRPr="00BC383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  <w:r w:rsidRPr="00BC383C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ไม่ห</w:t>
            </w:r>
            <w:r w:rsidRPr="00BC383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มุนเวียน</w:t>
            </w:r>
          </w:p>
        </w:tc>
        <w:tc>
          <w:tcPr>
            <w:tcW w:w="424" w:type="pct"/>
            <w:vAlign w:val="bottom"/>
          </w:tcPr>
          <w:p w14:paraId="6BEEBA89" w14:textId="77777777" w:rsidR="00793992" w:rsidRPr="00BC383C" w:rsidRDefault="00793992" w:rsidP="00B21C3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78" w:type="pct"/>
            <w:vAlign w:val="bottom"/>
          </w:tcPr>
          <w:p w14:paraId="40770B70" w14:textId="77777777" w:rsidR="00793992" w:rsidRPr="00BC383C" w:rsidRDefault="00793992" w:rsidP="00B21C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433" w:type="pct"/>
            <w:vAlign w:val="bottom"/>
          </w:tcPr>
          <w:p w14:paraId="31FE904B" w14:textId="77777777" w:rsidR="00793992" w:rsidRPr="00BC383C" w:rsidRDefault="00793992" w:rsidP="00B21C3C">
            <w:pPr>
              <w:pStyle w:val="acctfourfigures"/>
              <w:tabs>
                <w:tab w:val="clear" w:pos="765"/>
                <w:tab w:val="left" w:pos="450"/>
                <w:tab w:val="decimal" w:pos="630"/>
              </w:tabs>
              <w:spacing w:line="240" w:lineRule="atLeast"/>
              <w:ind w:left="-90" w:right="-2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77" w:type="pct"/>
            <w:vAlign w:val="bottom"/>
          </w:tcPr>
          <w:p w14:paraId="0DF26777" w14:textId="77777777" w:rsidR="00793992" w:rsidRPr="00BC383C" w:rsidRDefault="00793992" w:rsidP="00B21C3C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007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484" w:type="pct"/>
            <w:vAlign w:val="bottom"/>
          </w:tcPr>
          <w:p w14:paraId="2777E805" w14:textId="77777777" w:rsidR="00793992" w:rsidRPr="00BC383C" w:rsidRDefault="00793992" w:rsidP="00B21C3C">
            <w:pPr>
              <w:pStyle w:val="acctfourfigures"/>
              <w:tabs>
                <w:tab w:val="clear" w:pos="765"/>
                <w:tab w:val="decimal" w:pos="270"/>
                <w:tab w:val="decimal" w:pos="1007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" w:type="pct"/>
            <w:vAlign w:val="bottom"/>
          </w:tcPr>
          <w:p w14:paraId="392ECEA6" w14:textId="77777777" w:rsidR="00793992" w:rsidRPr="00BC383C" w:rsidRDefault="00793992" w:rsidP="00B21C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518" w:type="pct"/>
            <w:vAlign w:val="bottom"/>
          </w:tcPr>
          <w:p w14:paraId="5296D18F" w14:textId="77777777" w:rsidR="00793992" w:rsidRPr="00BC383C" w:rsidRDefault="00793992" w:rsidP="00B21C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77" w:type="pct"/>
            <w:vAlign w:val="bottom"/>
          </w:tcPr>
          <w:p w14:paraId="3E0CCC9A" w14:textId="46C36F6F" w:rsidR="00793992" w:rsidRPr="00BC383C" w:rsidRDefault="00793992" w:rsidP="00B21C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466" w:type="pct"/>
            <w:vAlign w:val="bottom"/>
          </w:tcPr>
          <w:p w14:paraId="665C8801" w14:textId="77777777" w:rsidR="00793992" w:rsidRPr="00BC383C" w:rsidRDefault="00793992" w:rsidP="00B21C3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77" w:type="pct"/>
            <w:vAlign w:val="bottom"/>
          </w:tcPr>
          <w:p w14:paraId="70862253" w14:textId="77777777" w:rsidR="00793992" w:rsidRPr="00BC383C" w:rsidRDefault="00793992" w:rsidP="00B21C3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512" w:type="pct"/>
            <w:vAlign w:val="bottom"/>
          </w:tcPr>
          <w:p w14:paraId="3F90C6D5" w14:textId="77777777" w:rsidR="00793992" w:rsidRPr="00BC383C" w:rsidRDefault="00793992" w:rsidP="00B21C3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793992" w:rsidRPr="00BC383C" w14:paraId="3B4CDD12" w14:textId="36918A6F" w:rsidTr="00173EBE">
        <w:trPr>
          <w:trHeight w:hRule="exact" w:val="920"/>
        </w:trPr>
        <w:tc>
          <w:tcPr>
            <w:tcW w:w="1247" w:type="pct"/>
            <w:shd w:val="clear" w:color="auto" w:fill="auto"/>
            <w:vAlign w:val="bottom"/>
          </w:tcPr>
          <w:p w14:paraId="0C250081" w14:textId="77777777" w:rsidR="00793992" w:rsidRDefault="00793992" w:rsidP="00B21C3C">
            <w:pPr>
              <w:rPr>
                <w:rFonts w:asciiTheme="majorBidi" w:hAnsiTheme="majorBidi"/>
                <w:sz w:val="28"/>
                <w:szCs w:val="28"/>
              </w:rPr>
            </w:pPr>
            <w:r w:rsidRPr="00BC383C">
              <w:rPr>
                <w:rFonts w:asciiTheme="majorBidi" w:hAnsiTheme="majorBidi"/>
                <w:sz w:val="28"/>
                <w:szCs w:val="28"/>
                <w:cs/>
              </w:rPr>
              <w:t>ตราสารทุนที่วัดมูลค่าด้วย</w:t>
            </w:r>
          </w:p>
          <w:p w14:paraId="54F0CCD3" w14:textId="748AF918" w:rsidR="00793992" w:rsidRPr="00793992" w:rsidRDefault="00793992" w:rsidP="00793992">
            <w:pPr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Pr="00BC383C">
              <w:rPr>
                <w:rFonts w:asciiTheme="majorBidi" w:hAnsiTheme="majorBidi"/>
                <w:sz w:val="28"/>
                <w:szCs w:val="28"/>
                <w:cs/>
              </w:rPr>
              <w:t>มูลค่</w:t>
            </w:r>
            <w:r w:rsidRPr="00BC383C">
              <w:rPr>
                <w:rFonts w:asciiTheme="majorBidi" w:hAnsiTheme="majorBidi" w:hint="cs"/>
                <w:sz w:val="28"/>
                <w:szCs w:val="28"/>
                <w:cs/>
              </w:rPr>
              <w:t>า</w:t>
            </w:r>
            <w:r w:rsidRPr="00BC383C">
              <w:rPr>
                <w:rFonts w:asciiTheme="majorBidi" w:hAnsiTheme="majorBidi"/>
                <w:sz w:val="28"/>
                <w:szCs w:val="28"/>
                <w:cs/>
              </w:rPr>
              <w:t>ยุติธรรมผ่านกำไรหรือขาดทุน</w:t>
            </w:r>
          </w:p>
        </w:tc>
        <w:tc>
          <w:tcPr>
            <w:tcW w:w="441" w:type="pct"/>
            <w:vAlign w:val="bottom"/>
          </w:tcPr>
          <w:p w14:paraId="34EEA653" w14:textId="592BE947" w:rsidR="00793992" w:rsidRPr="00BC383C" w:rsidRDefault="00793992" w:rsidP="00B21C3C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383C">
              <w:rPr>
                <w:rFonts w:asciiTheme="majorBidi" w:hAnsiTheme="majorBidi" w:cstheme="majorBidi"/>
                <w:sz w:val="28"/>
                <w:szCs w:val="28"/>
              </w:rPr>
              <w:t>237,304</w:t>
            </w:r>
          </w:p>
        </w:tc>
        <w:tc>
          <w:tcPr>
            <w:tcW w:w="78" w:type="pct"/>
            <w:vAlign w:val="bottom"/>
          </w:tcPr>
          <w:p w14:paraId="426F98AA" w14:textId="77777777" w:rsidR="00793992" w:rsidRPr="00BC383C" w:rsidRDefault="00793992" w:rsidP="00B21C3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4" w:type="pct"/>
            <w:vAlign w:val="bottom"/>
          </w:tcPr>
          <w:p w14:paraId="4E409BC8" w14:textId="70DB1558" w:rsidR="00793992" w:rsidRPr="00BC383C" w:rsidRDefault="00310AAC" w:rsidP="00B21C3C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8" w:type="pct"/>
            <w:vAlign w:val="bottom"/>
          </w:tcPr>
          <w:p w14:paraId="1FA52252" w14:textId="77777777" w:rsidR="00793992" w:rsidRPr="00BC383C" w:rsidRDefault="00793992" w:rsidP="00B21C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3" w:type="pct"/>
            <w:vAlign w:val="bottom"/>
          </w:tcPr>
          <w:p w14:paraId="1D227563" w14:textId="21A4EBEA" w:rsidR="00793992" w:rsidRPr="00BC383C" w:rsidRDefault="00310AAC" w:rsidP="00B21C3C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159,709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77" w:type="pct"/>
            <w:vAlign w:val="bottom"/>
          </w:tcPr>
          <w:p w14:paraId="4DFE2963" w14:textId="77777777" w:rsidR="00793992" w:rsidRPr="00BC383C" w:rsidRDefault="00793992" w:rsidP="00B21C3C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484" w:type="pct"/>
            <w:vAlign w:val="bottom"/>
          </w:tcPr>
          <w:p w14:paraId="2A868D50" w14:textId="582AEE74" w:rsidR="00793992" w:rsidRPr="00BC383C" w:rsidRDefault="00310AAC" w:rsidP="00B21C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19,428</w:t>
            </w:r>
          </w:p>
        </w:tc>
        <w:tc>
          <w:tcPr>
            <w:tcW w:w="89" w:type="pct"/>
            <w:vAlign w:val="bottom"/>
          </w:tcPr>
          <w:p w14:paraId="20E6F1E9" w14:textId="77777777" w:rsidR="00793992" w:rsidRPr="00BC383C" w:rsidRDefault="00793992" w:rsidP="00B21C3C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8" w:type="pct"/>
            <w:vAlign w:val="bottom"/>
          </w:tcPr>
          <w:p w14:paraId="792B21AA" w14:textId="25A11903" w:rsidR="00793992" w:rsidRPr="00BC383C" w:rsidRDefault="00310AAC" w:rsidP="00351CB8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ind w:right="1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77" w:type="pct"/>
            <w:vAlign w:val="bottom"/>
          </w:tcPr>
          <w:p w14:paraId="06E80172" w14:textId="66201DFB" w:rsidR="00793992" w:rsidRPr="00BC383C" w:rsidRDefault="00793992" w:rsidP="00B21C3C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6" w:type="pct"/>
            <w:vAlign w:val="bottom"/>
          </w:tcPr>
          <w:p w14:paraId="7AD123EA" w14:textId="2C16777D" w:rsidR="00793992" w:rsidRPr="00310AAC" w:rsidRDefault="00310AAC" w:rsidP="00B21C3C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1,099,064</w:t>
            </w:r>
          </w:p>
        </w:tc>
        <w:tc>
          <w:tcPr>
            <w:tcW w:w="77" w:type="pct"/>
            <w:vAlign w:val="bottom"/>
          </w:tcPr>
          <w:p w14:paraId="75469AB3" w14:textId="77777777" w:rsidR="00793992" w:rsidRPr="00BC383C" w:rsidRDefault="00793992" w:rsidP="00B21C3C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2" w:type="pct"/>
            <w:vAlign w:val="bottom"/>
          </w:tcPr>
          <w:p w14:paraId="2547D351" w14:textId="2C557346" w:rsidR="00793992" w:rsidRPr="00BC383C" w:rsidRDefault="00310AAC" w:rsidP="00B21C3C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1,195,970</w:t>
            </w:r>
          </w:p>
        </w:tc>
      </w:tr>
      <w:tr w:rsidR="00793992" w:rsidRPr="00BC383C" w14:paraId="530ABDE8" w14:textId="14DD1401" w:rsidTr="00173EBE">
        <w:trPr>
          <w:trHeight w:hRule="exact" w:val="902"/>
        </w:trPr>
        <w:tc>
          <w:tcPr>
            <w:tcW w:w="1247" w:type="pct"/>
            <w:shd w:val="clear" w:color="auto" w:fill="auto"/>
            <w:vAlign w:val="bottom"/>
          </w:tcPr>
          <w:p w14:paraId="61D8AE29" w14:textId="77777777" w:rsidR="00793992" w:rsidRDefault="00793992" w:rsidP="00B21C3C">
            <w:pPr>
              <w:rPr>
                <w:rFonts w:asciiTheme="majorBidi" w:hAnsiTheme="majorBidi"/>
                <w:sz w:val="28"/>
                <w:szCs w:val="28"/>
              </w:rPr>
            </w:pPr>
            <w:r w:rsidRPr="00BC383C">
              <w:rPr>
                <w:rFonts w:asciiTheme="majorBidi" w:hAnsiTheme="majorBidi"/>
                <w:sz w:val="28"/>
                <w:szCs w:val="28"/>
                <w:cs/>
              </w:rPr>
              <w:t>ตราสารทุนที่วัดมูลค่าด้วย</w:t>
            </w:r>
          </w:p>
          <w:p w14:paraId="340A329C" w14:textId="4E4CC2B9" w:rsidR="00793992" w:rsidRPr="00BC383C" w:rsidRDefault="00793992" w:rsidP="00B21C3C">
            <w:pPr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Pr="00BC383C">
              <w:rPr>
                <w:rFonts w:asciiTheme="majorBidi" w:hAnsiTheme="majorBidi"/>
                <w:sz w:val="28"/>
                <w:szCs w:val="28"/>
                <w:cs/>
              </w:rPr>
              <w:t>มูลค่</w:t>
            </w:r>
            <w:r w:rsidRPr="00BC383C">
              <w:rPr>
                <w:rFonts w:asciiTheme="majorBidi" w:hAnsiTheme="majorBidi" w:hint="cs"/>
                <w:sz w:val="28"/>
                <w:szCs w:val="28"/>
                <w:cs/>
              </w:rPr>
              <w:t>า</w:t>
            </w:r>
            <w:r w:rsidRPr="00BC383C">
              <w:rPr>
                <w:rFonts w:asciiTheme="majorBidi" w:hAnsiTheme="majorBidi"/>
                <w:sz w:val="28"/>
                <w:szCs w:val="28"/>
                <w:cs/>
              </w:rPr>
              <w:t>ยุติธรรมผ่านกำไร</w:t>
            </w:r>
            <w:r w:rsidRPr="00BC383C">
              <w:rPr>
                <w:rFonts w:asciiTheme="majorBidi" w:hAnsiTheme="majorBidi" w:hint="cs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vAlign w:val="bottom"/>
          </w:tcPr>
          <w:p w14:paraId="06444DBD" w14:textId="4D2280B2" w:rsidR="00793992" w:rsidRPr="00BC383C" w:rsidRDefault="00793992" w:rsidP="00B21C3C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383C">
              <w:rPr>
                <w:rFonts w:asciiTheme="majorBidi" w:hAnsiTheme="majorBidi" w:cstheme="majorBidi"/>
                <w:sz w:val="28"/>
                <w:szCs w:val="28"/>
              </w:rPr>
              <w:t>320,709</w:t>
            </w:r>
          </w:p>
        </w:tc>
        <w:tc>
          <w:tcPr>
            <w:tcW w:w="78" w:type="pct"/>
            <w:vAlign w:val="bottom"/>
          </w:tcPr>
          <w:p w14:paraId="0566EE95" w14:textId="77777777" w:rsidR="00793992" w:rsidRPr="00BC383C" w:rsidRDefault="00793992" w:rsidP="00B21C3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B6FF7" w14:textId="1FCED36C" w:rsidR="00793992" w:rsidRPr="00BC383C" w:rsidRDefault="00310AAC" w:rsidP="00B21C3C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75634C84" w14:textId="77777777" w:rsidR="00793992" w:rsidRPr="00BC383C" w:rsidRDefault="00793992" w:rsidP="00B21C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7B5278" w14:textId="24C11EDE" w:rsidR="00793992" w:rsidRPr="00BC383C" w:rsidRDefault="00310AAC" w:rsidP="00B21C3C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250,629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77" w:type="pct"/>
            <w:shd w:val="clear" w:color="auto" w:fill="auto"/>
            <w:vAlign w:val="bottom"/>
          </w:tcPr>
          <w:p w14:paraId="7F17C2CC" w14:textId="21CB250B" w:rsidR="00793992" w:rsidRPr="00BC383C" w:rsidRDefault="00793992" w:rsidP="00B21C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98FA07" w14:textId="327A0F2D" w:rsidR="00793992" w:rsidRPr="00BC383C" w:rsidRDefault="00310AAC" w:rsidP="00B21C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623</w:t>
            </w:r>
          </w:p>
        </w:tc>
        <w:tc>
          <w:tcPr>
            <w:tcW w:w="89" w:type="pct"/>
            <w:vAlign w:val="bottom"/>
          </w:tcPr>
          <w:p w14:paraId="729FFD7D" w14:textId="01DEAB36" w:rsidR="00793992" w:rsidRPr="00BC383C" w:rsidRDefault="00793992" w:rsidP="00B21C3C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  <w:vAlign w:val="bottom"/>
          </w:tcPr>
          <w:p w14:paraId="7B91E42A" w14:textId="30495EA2" w:rsidR="00793992" w:rsidRPr="00B21C3C" w:rsidRDefault="00310AAC" w:rsidP="00310AAC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77" w:type="pct"/>
            <w:vAlign w:val="bottom"/>
          </w:tcPr>
          <w:p w14:paraId="00BCCA5E" w14:textId="7CC60F50" w:rsidR="00793992" w:rsidRPr="00BC383C" w:rsidRDefault="00793992" w:rsidP="00B21C3C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vAlign w:val="bottom"/>
          </w:tcPr>
          <w:p w14:paraId="723AA1A4" w14:textId="021FBA29" w:rsidR="00793992" w:rsidRPr="00BC383C" w:rsidRDefault="00310AAC" w:rsidP="00B21C3C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70,703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77" w:type="pct"/>
            <w:vAlign w:val="bottom"/>
          </w:tcPr>
          <w:p w14:paraId="7C9E5324" w14:textId="77777777" w:rsidR="00793992" w:rsidRPr="00BC383C" w:rsidRDefault="00793992" w:rsidP="00B21C3C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2" w:type="pct"/>
            <w:tcBorders>
              <w:bottom w:val="single" w:sz="4" w:space="0" w:color="auto"/>
            </w:tcBorders>
            <w:vAlign w:val="bottom"/>
          </w:tcPr>
          <w:p w14:paraId="617FFAE6" w14:textId="182A2BE5" w:rsidR="00793992" w:rsidRPr="00BC383C" w:rsidRDefault="00310AAC" w:rsidP="00351CB8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93992" w:rsidRPr="00BC383C" w14:paraId="3E5B090F" w14:textId="5D5DC7A7" w:rsidTr="00173EBE">
        <w:trPr>
          <w:trHeight w:val="338"/>
        </w:trPr>
        <w:tc>
          <w:tcPr>
            <w:tcW w:w="1247" w:type="pct"/>
            <w:vAlign w:val="bottom"/>
          </w:tcPr>
          <w:p w14:paraId="551646BD" w14:textId="08C1A349" w:rsidR="00793992" w:rsidRPr="00BC383C" w:rsidRDefault="00793992" w:rsidP="00B21C3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383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A4B506" w14:textId="090E4A46" w:rsidR="00793992" w:rsidRPr="00BC383C" w:rsidRDefault="00793992" w:rsidP="00B21C3C">
            <w:pPr>
              <w:pStyle w:val="acctfourfigures"/>
              <w:spacing w:line="240" w:lineRule="atLeast"/>
              <w:ind w:left="-110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C38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55</w:t>
            </w:r>
            <w:r w:rsidRPr="00BC38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8,0</w:t>
            </w:r>
            <w:r w:rsidRPr="00BC38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78" w:type="pct"/>
            <w:vAlign w:val="bottom"/>
          </w:tcPr>
          <w:p w14:paraId="13C18465" w14:textId="77777777" w:rsidR="00793992" w:rsidRPr="00BC383C" w:rsidRDefault="00793992" w:rsidP="00B21C3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00C8AC" w14:textId="5C9192DA" w:rsidR="00793992" w:rsidRPr="00BC383C" w:rsidRDefault="00310AAC" w:rsidP="00B21C3C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78" w:type="pct"/>
            <w:vAlign w:val="bottom"/>
          </w:tcPr>
          <w:p w14:paraId="731F27E0" w14:textId="77777777" w:rsidR="00793992" w:rsidRPr="00BC383C" w:rsidRDefault="00793992" w:rsidP="00B21C3C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49C1D4" w14:textId="0961613B" w:rsidR="00793992" w:rsidRPr="00BC383C" w:rsidRDefault="00310AAC" w:rsidP="00B21C3C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410,338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77" w:type="pct"/>
            <w:vAlign w:val="bottom"/>
          </w:tcPr>
          <w:p w14:paraId="619D9963" w14:textId="77777777" w:rsidR="00793992" w:rsidRPr="00BC383C" w:rsidRDefault="00793992" w:rsidP="00B21C3C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124DB8" w14:textId="590C03FA" w:rsidR="00793992" w:rsidRPr="00BC383C" w:rsidRDefault="00310AAC" w:rsidP="00B21C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20,051</w:t>
            </w:r>
          </w:p>
        </w:tc>
        <w:tc>
          <w:tcPr>
            <w:tcW w:w="89" w:type="pct"/>
            <w:vAlign w:val="bottom"/>
          </w:tcPr>
          <w:p w14:paraId="483216A4" w14:textId="77777777" w:rsidR="00793992" w:rsidRPr="00BC383C" w:rsidRDefault="00793992" w:rsidP="00B21C3C">
            <w:pPr>
              <w:tabs>
                <w:tab w:val="clear" w:pos="227"/>
                <w:tab w:val="clear" w:pos="454"/>
                <w:tab w:val="clear" w:pos="680"/>
                <w:tab w:val="decimal" w:pos="250"/>
                <w:tab w:val="left" w:pos="812"/>
              </w:tabs>
              <w:ind w:right="-15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34A393" w14:textId="0BED5853" w:rsidR="00793992" w:rsidRPr="008656B6" w:rsidRDefault="008656B6" w:rsidP="00D462F8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462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Pr="00D462F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117</w:t>
            </w:r>
            <w:r w:rsidRPr="00D462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77" w:type="pct"/>
            <w:vAlign w:val="bottom"/>
          </w:tcPr>
          <w:p w14:paraId="373C751E" w14:textId="775D9546" w:rsidR="00793992" w:rsidRPr="00B21C3C" w:rsidRDefault="00793992" w:rsidP="00B21C3C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ind w:left="-110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4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7E3AE" w14:textId="45BD090C" w:rsidR="00793992" w:rsidRPr="00BC383C" w:rsidRDefault="00310AAC" w:rsidP="00B21C3C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1,028,361</w:t>
            </w:r>
          </w:p>
        </w:tc>
        <w:tc>
          <w:tcPr>
            <w:tcW w:w="77" w:type="pct"/>
            <w:vAlign w:val="bottom"/>
          </w:tcPr>
          <w:p w14:paraId="51273CD6" w14:textId="77777777" w:rsidR="00793992" w:rsidRPr="00BC383C" w:rsidRDefault="00793992" w:rsidP="00B21C3C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AC99D6" w14:textId="5174269E" w:rsidR="00793992" w:rsidRPr="00BC383C" w:rsidRDefault="00310AAC" w:rsidP="00B21C3C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0A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1,195,970</w:t>
            </w:r>
          </w:p>
        </w:tc>
      </w:tr>
    </w:tbl>
    <w:p w14:paraId="2BCADC20" w14:textId="77777777" w:rsidR="00D77EBC" w:rsidRDefault="00D77EBC"/>
    <w:p w14:paraId="7638129D" w14:textId="77777777" w:rsidR="000B00F8" w:rsidRDefault="000B00F8"/>
    <w:p w14:paraId="6D93CB82" w14:textId="77777777" w:rsidR="00793992" w:rsidRDefault="00793992"/>
    <w:p w14:paraId="621B4AE2" w14:textId="77777777" w:rsidR="00793992" w:rsidRDefault="00793992"/>
    <w:tbl>
      <w:tblPr>
        <w:tblW w:w="4885" w:type="pct"/>
        <w:tblLook w:val="01E0" w:firstRow="1" w:lastRow="1" w:firstColumn="1" w:lastColumn="1" w:noHBand="0" w:noVBand="0"/>
      </w:tblPr>
      <w:tblGrid>
        <w:gridCol w:w="3742"/>
        <w:gridCol w:w="1312"/>
        <w:gridCol w:w="230"/>
        <w:gridCol w:w="1136"/>
        <w:gridCol w:w="224"/>
        <w:gridCol w:w="1022"/>
        <w:gridCol w:w="227"/>
        <w:gridCol w:w="1320"/>
        <w:gridCol w:w="253"/>
        <w:gridCol w:w="1457"/>
        <w:gridCol w:w="224"/>
        <w:gridCol w:w="1351"/>
        <w:gridCol w:w="224"/>
        <w:gridCol w:w="1474"/>
      </w:tblGrid>
      <w:tr w:rsidR="003A7ABD" w:rsidRPr="00BC383C" w14:paraId="1E4B07A7" w14:textId="77777777" w:rsidTr="00793992">
        <w:trPr>
          <w:trHeight w:val="442"/>
        </w:trPr>
        <w:tc>
          <w:tcPr>
            <w:tcW w:w="1318" w:type="pct"/>
            <w:vAlign w:val="bottom"/>
          </w:tcPr>
          <w:p w14:paraId="64ACE241" w14:textId="77777777" w:rsidR="003A7ABD" w:rsidRPr="00BC383C" w:rsidRDefault="003A7ABD" w:rsidP="008255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82" w:type="pct"/>
            <w:gridSpan w:val="13"/>
            <w:vAlign w:val="bottom"/>
          </w:tcPr>
          <w:p w14:paraId="07413EE9" w14:textId="77777777" w:rsidR="003A7ABD" w:rsidRPr="00BC383C" w:rsidRDefault="003A7ABD" w:rsidP="008255B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717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A7ABD" w:rsidRPr="00BC383C" w14:paraId="52B194A8" w14:textId="77777777" w:rsidTr="00793992">
        <w:trPr>
          <w:trHeight w:val="737"/>
        </w:trPr>
        <w:tc>
          <w:tcPr>
            <w:tcW w:w="1318" w:type="pct"/>
            <w:vAlign w:val="bottom"/>
          </w:tcPr>
          <w:p w14:paraId="3F7158A0" w14:textId="77777777" w:rsidR="003A7ABD" w:rsidRPr="00BC383C" w:rsidRDefault="003A7ABD" w:rsidP="003A7A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</w:p>
        </w:tc>
        <w:tc>
          <w:tcPr>
            <w:tcW w:w="462" w:type="pct"/>
            <w:vAlign w:val="bottom"/>
            <w:hideMark/>
          </w:tcPr>
          <w:p w14:paraId="7A61CC7C" w14:textId="77777777" w:rsidR="003A7ABD" w:rsidRPr="00BC383C" w:rsidRDefault="003A7ABD" w:rsidP="003A7A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383C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14EEB380" w14:textId="77777777" w:rsidR="003A7ABD" w:rsidRPr="00BC383C" w:rsidRDefault="003A7ABD" w:rsidP="003A7A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383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C383C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81" w:type="pct"/>
            <w:vAlign w:val="bottom"/>
          </w:tcPr>
          <w:p w14:paraId="2468F21E" w14:textId="77777777" w:rsidR="003A7ABD" w:rsidRPr="00BC383C" w:rsidRDefault="003A7ABD" w:rsidP="003A7A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0" w:type="pct"/>
            <w:vAlign w:val="bottom"/>
            <w:hideMark/>
          </w:tcPr>
          <w:p w14:paraId="691D40B6" w14:textId="77777777" w:rsidR="003A7ABD" w:rsidRPr="00BC383C" w:rsidRDefault="003A7ABD" w:rsidP="003A7A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383C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79" w:type="pct"/>
            <w:vAlign w:val="bottom"/>
          </w:tcPr>
          <w:p w14:paraId="224881D3" w14:textId="77777777" w:rsidR="003A7ABD" w:rsidRPr="00BC383C" w:rsidRDefault="003A7ABD" w:rsidP="003A7A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pct"/>
            <w:vAlign w:val="bottom"/>
            <w:hideMark/>
          </w:tcPr>
          <w:p w14:paraId="52A95138" w14:textId="77777777" w:rsidR="003A7ABD" w:rsidRPr="00BC383C" w:rsidRDefault="003A7ABD" w:rsidP="003A7A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383C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80" w:type="pct"/>
            <w:vAlign w:val="bottom"/>
          </w:tcPr>
          <w:p w14:paraId="449DBBD1" w14:textId="77777777" w:rsidR="003A7ABD" w:rsidRPr="00BC383C" w:rsidRDefault="003A7ABD" w:rsidP="003A7A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5" w:type="pct"/>
            <w:vAlign w:val="bottom"/>
            <w:hideMark/>
          </w:tcPr>
          <w:p w14:paraId="723B1F08" w14:textId="77777777" w:rsidR="003A7ABD" w:rsidRPr="00BC383C" w:rsidRDefault="003A7ABD" w:rsidP="003A7A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383C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</w:t>
            </w:r>
          </w:p>
          <w:p w14:paraId="61227B80" w14:textId="77777777" w:rsidR="003A7ABD" w:rsidRPr="00BC383C" w:rsidRDefault="003A7ABD" w:rsidP="003A7A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383C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89" w:type="pct"/>
            <w:vAlign w:val="bottom"/>
          </w:tcPr>
          <w:p w14:paraId="02E8D89C" w14:textId="77777777" w:rsidR="003A7ABD" w:rsidRPr="00BC383C" w:rsidRDefault="003A7ABD" w:rsidP="003A7A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" w:type="pct"/>
            <w:vAlign w:val="bottom"/>
          </w:tcPr>
          <w:p w14:paraId="39CA9CDB" w14:textId="262251A5" w:rsidR="003A7ABD" w:rsidRPr="00BC383C" w:rsidRDefault="003A7ABD" w:rsidP="003A7A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383C">
              <w:rPr>
                <w:rFonts w:asciiTheme="majorBidi" w:hAnsi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79" w:type="pct"/>
            <w:vAlign w:val="bottom"/>
          </w:tcPr>
          <w:p w14:paraId="2CF062A4" w14:textId="77777777" w:rsidR="003A7ABD" w:rsidRPr="00BC383C" w:rsidRDefault="003A7ABD" w:rsidP="003A7A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" w:type="pct"/>
            <w:vAlign w:val="bottom"/>
          </w:tcPr>
          <w:p w14:paraId="1D04F955" w14:textId="2D761577" w:rsidR="003A7ABD" w:rsidRPr="00BC383C" w:rsidRDefault="009877E4" w:rsidP="003A7A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383C">
              <w:rPr>
                <w:rFonts w:asciiTheme="majorBidi" w:hAnsiTheme="majorBidi"/>
                <w:sz w:val="28"/>
                <w:szCs w:val="28"/>
                <w:cs/>
              </w:rPr>
              <w:t>โอนเปลี่ยนแปลงสถานะ</w:t>
            </w:r>
            <w:r w:rsidRPr="00BC383C">
              <w:rPr>
                <w:rFonts w:asciiTheme="majorBidi" w:hAnsiTheme="majorBidi" w:hint="cs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79" w:type="pct"/>
            <w:vAlign w:val="bottom"/>
          </w:tcPr>
          <w:p w14:paraId="62DDFDDB" w14:textId="77777777" w:rsidR="003A7ABD" w:rsidRPr="00BC383C" w:rsidRDefault="003A7ABD" w:rsidP="003A7A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8" w:type="pct"/>
            <w:vAlign w:val="bottom"/>
          </w:tcPr>
          <w:p w14:paraId="6FFDF0E3" w14:textId="77777777" w:rsidR="003A7ABD" w:rsidRPr="00BC383C" w:rsidRDefault="003A7ABD" w:rsidP="003A7A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383C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79609B70" w14:textId="0CECA0F9" w:rsidR="003A7ABD" w:rsidRPr="00B21C3C" w:rsidRDefault="003A7ABD" w:rsidP="003A7A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C383C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84446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3A7ABD" w:rsidRPr="00BC383C" w14:paraId="4DCBAB28" w14:textId="77777777" w:rsidTr="00793992">
        <w:trPr>
          <w:trHeight w:val="352"/>
        </w:trPr>
        <w:tc>
          <w:tcPr>
            <w:tcW w:w="1318" w:type="pct"/>
            <w:vAlign w:val="bottom"/>
          </w:tcPr>
          <w:p w14:paraId="01A0D0B8" w14:textId="77777777" w:rsidR="003A7ABD" w:rsidRPr="00BC383C" w:rsidRDefault="003A7ABD" w:rsidP="003A7ABD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82" w:type="pct"/>
            <w:gridSpan w:val="13"/>
            <w:vAlign w:val="bottom"/>
          </w:tcPr>
          <w:p w14:paraId="73CD83FA" w14:textId="77777777" w:rsidR="003A7ABD" w:rsidRPr="00173EBE" w:rsidRDefault="003A7ABD" w:rsidP="003A7A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73EB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73EB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173EB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3A7ABD" w:rsidRPr="00BC383C" w14:paraId="59BDCC7F" w14:textId="77777777" w:rsidTr="00793992">
        <w:trPr>
          <w:trHeight w:hRule="exact" w:val="383"/>
        </w:trPr>
        <w:tc>
          <w:tcPr>
            <w:tcW w:w="1318" w:type="pct"/>
            <w:vAlign w:val="bottom"/>
          </w:tcPr>
          <w:p w14:paraId="197205E9" w14:textId="77777777" w:rsidR="003A7ABD" w:rsidRPr="00BC383C" w:rsidRDefault="003A7ABD" w:rsidP="003A7ABD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  <w:r w:rsidRPr="00BC383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462" w:type="pct"/>
            <w:vAlign w:val="bottom"/>
          </w:tcPr>
          <w:p w14:paraId="46597018" w14:textId="77777777" w:rsidR="003A7ABD" w:rsidRPr="00BC383C" w:rsidRDefault="003A7ABD" w:rsidP="003A7AB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pct"/>
            <w:vAlign w:val="bottom"/>
          </w:tcPr>
          <w:p w14:paraId="702E2840" w14:textId="77777777" w:rsidR="003A7ABD" w:rsidRPr="00BC383C" w:rsidRDefault="003A7ABD" w:rsidP="003A7AB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0" w:type="pct"/>
            <w:vAlign w:val="bottom"/>
          </w:tcPr>
          <w:p w14:paraId="35CB0FCB" w14:textId="77777777" w:rsidR="003A7ABD" w:rsidRPr="00BC383C" w:rsidRDefault="003A7ABD" w:rsidP="003A7AB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4A29B1FE" w14:textId="77777777" w:rsidR="003A7ABD" w:rsidRPr="00BC383C" w:rsidRDefault="003A7ABD" w:rsidP="003A7A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360" w:type="pct"/>
            <w:vAlign w:val="bottom"/>
          </w:tcPr>
          <w:p w14:paraId="3C9E2F8C" w14:textId="77777777" w:rsidR="003A7ABD" w:rsidRPr="00BC383C" w:rsidRDefault="003A7ABD" w:rsidP="003A7ABD">
            <w:pPr>
              <w:pStyle w:val="acctfourfigures"/>
              <w:tabs>
                <w:tab w:val="clear" w:pos="765"/>
                <w:tab w:val="left" w:pos="450"/>
                <w:tab w:val="decimal" w:pos="630"/>
              </w:tabs>
              <w:spacing w:line="240" w:lineRule="atLeast"/>
              <w:ind w:left="-90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  <w:vAlign w:val="bottom"/>
          </w:tcPr>
          <w:p w14:paraId="1B92D245" w14:textId="77777777" w:rsidR="003A7ABD" w:rsidRPr="00BC383C" w:rsidRDefault="003A7ABD" w:rsidP="003A7A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65" w:type="pct"/>
            <w:vAlign w:val="bottom"/>
          </w:tcPr>
          <w:p w14:paraId="6A9974AF" w14:textId="77777777" w:rsidR="003A7ABD" w:rsidRPr="00BC383C" w:rsidRDefault="003A7ABD" w:rsidP="003A7AB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" w:type="pct"/>
            <w:vAlign w:val="bottom"/>
          </w:tcPr>
          <w:p w14:paraId="1C1E52B1" w14:textId="77777777" w:rsidR="003A7ABD" w:rsidRPr="00BC383C" w:rsidRDefault="003A7ABD" w:rsidP="003A7A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13" w:type="pct"/>
            <w:vAlign w:val="bottom"/>
          </w:tcPr>
          <w:p w14:paraId="5257001B" w14:textId="77777777" w:rsidR="003A7ABD" w:rsidRPr="00BC383C" w:rsidRDefault="003A7ABD" w:rsidP="003A7A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6EABE14D" w14:textId="77777777" w:rsidR="003A7ABD" w:rsidRPr="00BC383C" w:rsidRDefault="003A7ABD" w:rsidP="003A7A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76" w:type="pct"/>
            <w:vAlign w:val="bottom"/>
          </w:tcPr>
          <w:p w14:paraId="52EF2A7A" w14:textId="77777777" w:rsidR="003A7ABD" w:rsidRPr="00BC383C" w:rsidRDefault="003A7ABD" w:rsidP="003A7AB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3C3D6C8D" w14:textId="77777777" w:rsidR="003A7ABD" w:rsidRPr="00BC383C" w:rsidRDefault="003A7ABD" w:rsidP="003A7AB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8" w:type="pct"/>
            <w:vAlign w:val="bottom"/>
          </w:tcPr>
          <w:p w14:paraId="1B7A3C16" w14:textId="77777777" w:rsidR="003A7ABD" w:rsidRPr="00BC383C" w:rsidRDefault="003A7ABD" w:rsidP="003A7AB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7ABD" w:rsidRPr="00BC383C" w14:paraId="6E7A6987" w14:textId="77777777" w:rsidTr="00793992">
        <w:trPr>
          <w:trHeight w:hRule="exact" w:val="383"/>
        </w:trPr>
        <w:tc>
          <w:tcPr>
            <w:tcW w:w="1859" w:type="pct"/>
            <w:gridSpan w:val="3"/>
            <w:vAlign w:val="bottom"/>
          </w:tcPr>
          <w:p w14:paraId="5D7BE050" w14:textId="77777777" w:rsidR="003A7ABD" w:rsidRPr="00BC383C" w:rsidRDefault="003A7ABD" w:rsidP="003A7AB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  <w:r w:rsidRPr="00BC383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  <w:r w:rsidRPr="00BC383C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ไม่ห</w:t>
            </w:r>
            <w:r w:rsidRPr="00BC383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มุนเวียน</w:t>
            </w:r>
          </w:p>
        </w:tc>
        <w:tc>
          <w:tcPr>
            <w:tcW w:w="400" w:type="pct"/>
            <w:vAlign w:val="bottom"/>
          </w:tcPr>
          <w:p w14:paraId="74594057" w14:textId="77777777" w:rsidR="003A7ABD" w:rsidRPr="00BC383C" w:rsidRDefault="003A7ABD" w:rsidP="003A7AB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79" w:type="pct"/>
            <w:vAlign w:val="bottom"/>
          </w:tcPr>
          <w:p w14:paraId="1F063D4C" w14:textId="77777777" w:rsidR="003A7ABD" w:rsidRPr="00BC383C" w:rsidRDefault="003A7ABD" w:rsidP="003A7A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360" w:type="pct"/>
            <w:vAlign w:val="bottom"/>
          </w:tcPr>
          <w:p w14:paraId="4D6A5178" w14:textId="77777777" w:rsidR="003A7ABD" w:rsidRPr="00BC383C" w:rsidRDefault="003A7ABD" w:rsidP="003A7ABD">
            <w:pPr>
              <w:pStyle w:val="acctfourfigures"/>
              <w:tabs>
                <w:tab w:val="clear" w:pos="765"/>
                <w:tab w:val="left" w:pos="450"/>
                <w:tab w:val="decimal" w:pos="630"/>
              </w:tabs>
              <w:spacing w:line="240" w:lineRule="atLeast"/>
              <w:ind w:left="-90" w:right="-2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0" w:type="pct"/>
            <w:vAlign w:val="bottom"/>
          </w:tcPr>
          <w:p w14:paraId="02C43FAA" w14:textId="77777777" w:rsidR="003A7ABD" w:rsidRPr="00BC383C" w:rsidRDefault="003A7ABD" w:rsidP="003A7A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465" w:type="pct"/>
            <w:vAlign w:val="bottom"/>
          </w:tcPr>
          <w:p w14:paraId="3DCB12C8" w14:textId="77777777" w:rsidR="003A7ABD" w:rsidRPr="00BC383C" w:rsidRDefault="003A7ABD" w:rsidP="003A7ABD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" w:type="pct"/>
            <w:vAlign w:val="bottom"/>
          </w:tcPr>
          <w:p w14:paraId="329C5B13" w14:textId="77777777" w:rsidR="003A7ABD" w:rsidRPr="00BC383C" w:rsidRDefault="003A7ABD" w:rsidP="003A7A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513" w:type="pct"/>
            <w:vAlign w:val="bottom"/>
          </w:tcPr>
          <w:p w14:paraId="335EBF45" w14:textId="77777777" w:rsidR="003A7ABD" w:rsidRPr="00BC383C" w:rsidRDefault="003A7ABD" w:rsidP="003A7A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79" w:type="pct"/>
            <w:vAlign w:val="bottom"/>
          </w:tcPr>
          <w:p w14:paraId="54DC8BF6" w14:textId="77777777" w:rsidR="003A7ABD" w:rsidRPr="00BC383C" w:rsidRDefault="003A7ABD" w:rsidP="003A7A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476" w:type="pct"/>
            <w:vAlign w:val="bottom"/>
          </w:tcPr>
          <w:p w14:paraId="2BF24AAA" w14:textId="77777777" w:rsidR="003A7ABD" w:rsidRPr="00BC383C" w:rsidRDefault="003A7ABD" w:rsidP="003A7AB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79" w:type="pct"/>
            <w:vAlign w:val="bottom"/>
          </w:tcPr>
          <w:p w14:paraId="09271DA0" w14:textId="77777777" w:rsidR="003A7ABD" w:rsidRPr="00BC383C" w:rsidRDefault="003A7ABD" w:rsidP="003A7AB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518" w:type="pct"/>
            <w:vAlign w:val="bottom"/>
          </w:tcPr>
          <w:p w14:paraId="3CA829A4" w14:textId="77777777" w:rsidR="003A7ABD" w:rsidRPr="00BC383C" w:rsidRDefault="003A7ABD" w:rsidP="003A7AB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3A7ABD" w:rsidRPr="00BC383C" w14:paraId="17FB5F4B" w14:textId="77777777" w:rsidTr="00173EBE">
        <w:trPr>
          <w:trHeight w:hRule="exact" w:val="884"/>
        </w:trPr>
        <w:tc>
          <w:tcPr>
            <w:tcW w:w="1318" w:type="pct"/>
            <w:shd w:val="clear" w:color="auto" w:fill="auto"/>
            <w:vAlign w:val="bottom"/>
          </w:tcPr>
          <w:p w14:paraId="787CC5F4" w14:textId="77777777" w:rsidR="00351CB8" w:rsidRDefault="003A7ABD" w:rsidP="003A7ABD">
            <w:pPr>
              <w:rPr>
                <w:rFonts w:asciiTheme="majorBidi" w:hAnsiTheme="majorBidi"/>
                <w:sz w:val="28"/>
                <w:szCs w:val="28"/>
              </w:rPr>
            </w:pPr>
            <w:r w:rsidRPr="00BC383C">
              <w:rPr>
                <w:rFonts w:asciiTheme="majorBidi" w:hAnsiTheme="majorBidi"/>
                <w:sz w:val="28"/>
                <w:szCs w:val="28"/>
                <w:cs/>
              </w:rPr>
              <w:t>ตราสารทุนที่วัด</w:t>
            </w:r>
            <w:r w:rsidR="00351CB8" w:rsidRPr="00BC383C">
              <w:rPr>
                <w:rFonts w:asciiTheme="majorBidi" w:hAnsiTheme="majorBidi"/>
                <w:sz w:val="28"/>
                <w:szCs w:val="28"/>
                <w:cs/>
              </w:rPr>
              <w:t>มูลค่าด้วย</w:t>
            </w:r>
          </w:p>
          <w:p w14:paraId="568B261F" w14:textId="65C30DAF" w:rsidR="003A7ABD" w:rsidRPr="00793992" w:rsidRDefault="003A7ABD" w:rsidP="003A7ABD">
            <w:pPr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Pr="00BC383C">
              <w:rPr>
                <w:rFonts w:asciiTheme="majorBidi" w:hAnsiTheme="majorBidi"/>
                <w:sz w:val="28"/>
                <w:szCs w:val="28"/>
                <w:cs/>
              </w:rPr>
              <w:t>มูลค่</w:t>
            </w:r>
            <w:r w:rsidRPr="00BC383C">
              <w:rPr>
                <w:rFonts w:asciiTheme="majorBidi" w:hAnsiTheme="majorBidi" w:hint="cs"/>
                <w:sz w:val="28"/>
                <w:szCs w:val="28"/>
                <w:cs/>
              </w:rPr>
              <w:t>า</w:t>
            </w:r>
            <w:r w:rsidRPr="00BC383C">
              <w:rPr>
                <w:rFonts w:asciiTheme="majorBidi" w:hAnsiTheme="majorBidi"/>
                <w:sz w:val="28"/>
                <w:szCs w:val="28"/>
                <w:cs/>
              </w:rPr>
              <w:t>ยุติธรรมผ่านกำไรหรือขาดทุน</w:t>
            </w:r>
          </w:p>
        </w:tc>
        <w:tc>
          <w:tcPr>
            <w:tcW w:w="462" w:type="pct"/>
            <w:vAlign w:val="bottom"/>
          </w:tcPr>
          <w:p w14:paraId="334260A8" w14:textId="19611F1A" w:rsidR="003A7ABD" w:rsidRPr="00BC383C" w:rsidRDefault="003A7ABD" w:rsidP="003A7ABD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166,254</w:t>
            </w:r>
          </w:p>
        </w:tc>
        <w:tc>
          <w:tcPr>
            <w:tcW w:w="81" w:type="pct"/>
            <w:vAlign w:val="bottom"/>
          </w:tcPr>
          <w:p w14:paraId="1482EE5E" w14:textId="77777777" w:rsidR="003A7ABD" w:rsidRPr="00BC383C" w:rsidRDefault="003A7ABD" w:rsidP="003A7AB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0" w:type="pct"/>
            <w:vAlign w:val="bottom"/>
          </w:tcPr>
          <w:p w14:paraId="7DFF3DBF" w14:textId="00DAF612" w:rsidR="003A7ABD" w:rsidRPr="00BC383C" w:rsidRDefault="00310AAC" w:rsidP="00351CB8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43F0D208" w14:textId="77777777" w:rsidR="003A7ABD" w:rsidRPr="00BC383C" w:rsidRDefault="003A7ABD" w:rsidP="003A7A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pct"/>
            <w:vAlign w:val="bottom"/>
          </w:tcPr>
          <w:p w14:paraId="08B64A50" w14:textId="7AF06523" w:rsidR="003A7ABD" w:rsidRPr="00BC383C" w:rsidRDefault="00310AAC" w:rsidP="003A7ABD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159,709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80" w:type="pct"/>
            <w:vAlign w:val="bottom"/>
          </w:tcPr>
          <w:p w14:paraId="544D8487" w14:textId="77777777" w:rsidR="003A7ABD" w:rsidRPr="00BC383C" w:rsidRDefault="003A7ABD" w:rsidP="003A7ABD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465" w:type="pct"/>
            <w:vAlign w:val="bottom"/>
          </w:tcPr>
          <w:p w14:paraId="3CE201FD" w14:textId="77AB757B" w:rsidR="003A7ABD" w:rsidRPr="00BC383C" w:rsidRDefault="00310AAC" w:rsidP="003A7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28,332</w:t>
            </w:r>
          </w:p>
        </w:tc>
        <w:tc>
          <w:tcPr>
            <w:tcW w:w="89" w:type="pct"/>
            <w:vAlign w:val="bottom"/>
          </w:tcPr>
          <w:p w14:paraId="457323AC" w14:textId="77777777" w:rsidR="003A7ABD" w:rsidRPr="00BC383C" w:rsidRDefault="003A7ABD" w:rsidP="003A7ABD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" w:type="pct"/>
            <w:vAlign w:val="bottom"/>
          </w:tcPr>
          <w:p w14:paraId="6D2C5260" w14:textId="07C6E0D4" w:rsidR="003A7ABD" w:rsidRPr="00BC383C" w:rsidRDefault="00310AAC" w:rsidP="009877E4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2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" w:type="pct"/>
            <w:vAlign w:val="bottom"/>
          </w:tcPr>
          <w:p w14:paraId="5861255C" w14:textId="77777777" w:rsidR="003A7ABD" w:rsidRPr="00BC383C" w:rsidRDefault="003A7ABD" w:rsidP="003A7ABD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" w:type="pct"/>
            <w:vAlign w:val="bottom"/>
          </w:tcPr>
          <w:p w14:paraId="21E31743" w14:textId="7AEBCCFF" w:rsidR="003A7ABD" w:rsidRPr="00BC383C" w:rsidRDefault="00310AAC" w:rsidP="00987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388,227</w:t>
            </w:r>
          </w:p>
        </w:tc>
        <w:tc>
          <w:tcPr>
            <w:tcW w:w="79" w:type="pct"/>
            <w:vAlign w:val="bottom"/>
          </w:tcPr>
          <w:p w14:paraId="20001AD7" w14:textId="77777777" w:rsidR="003A7ABD" w:rsidRPr="00BC383C" w:rsidRDefault="003A7ABD" w:rsidP="003A7ABD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8" w:type="pct"/>
            <w:vAlign w:val="bottom"/>
          </w:tcPr>
          <w:p w14:paraId="3F12781B" w14:textId="46B1A323" w:rsidR="003A7ABD" w:rsidRPr="00BC383C" w:rsidRDefault="00310AAC" w:rsidP="00987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423,104</w:t>
            </w:r>
          </w:p>
        </w:tc>
      </w:tr>
      <w:tr w:rsidR="003A7ABD" w:rsidRPr="00BC383C" w14:paraId="2C8BBE24" w14:textId="77777777" w:rsidTr="00173EBE">
        <w:trPr>
          <w:trHeight w:hRule="exact" w:val="902"/>
        </w:trPr>
        <w:tc>
          <w:tcPr>
            <w:tcW w:w="1318" w:type="pct"/>
            <w:shd w:val="clear" w:color="auto" w:fill="auto"/>
            <w:vAlign w:val="bottom"/>
          </w:tcPr>
          <w:p w14:paraId="48BD9D91" w14:textId="77777777" w:rsidR="003A7ABD" w:rsidRDefault="003A7ABD" w:rsidP="003A7ABD">
            <w:pPr>
              <w:rPr>
                <w:rFonts w:asciiTheme="majorBidi" w:hAnsiTheme="majorBidi"/>
                <w:sz w:val="28"/>
                <w:szCs w:val="28"/>
              </w:rPr>
            </w:pPr>
            <w:r w:rsidRPr="00BC383C">
              <w:rPr>
                <w:rFonts w:asciiTheme="majorBidi" w:hAnsiTheme="majorBidi"/>
                <w:sz w:val="28"/>
                <w:szCs w:val="28"/>
                <w:cs/>
              </w:rPr>
              <w:t>ตราสารทุนที่วัดมูลค่าด้วย</w:t>
            </w:r>
          </w:p>
          <w:p w14:paraId="247FF469" w14:textId="4D9CC275" w:rsidR="003A7ABD" w:rsidRPr="00BC383C" w:rsidRDefault="003A7ABD" w:rsidP="003A7ABD">
            <w:pPr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Pr="00BC383C">
              <w:rPr>
                <w:rFonts w:asciiTheme="majorBidi" w:hAnsiTheme="majorBidi"/>
                <w:sz w:val="28"/>
                <w:szCs w:val="28"/>
                <w:cs/>
              </w:rPr>
              <w:t>มูลค่</w:t>
            </w:r>
            <w:r w:rsidRPr="00BC383C">
              <w:rPr>
                <w:rFonts w:asciiTheme="majorBidi" w:hAnsiTheme="majorBidi" w:hint="cs"/>
                <w:sz w:val="28"/>
                <w:szCs w:val="28"/>
                <w:cs/>
              </w:rPr>
              <w:t>า</w:t>
            </w:r>
            <w:r w:rsidRPr="00BC383C">
              <w:rPr>
                <w:rFonts w:asciiTheme="majorBidi" w:hAnsiTheme="majorBidi"/>
                <w:sz w:val="28"/>
                <w:szCs w:val="28"/>
                <w:cs/>
              </w:rPr>
              <w:t>ยุติธรรมผ่านกำไร</w:t>
            </w:r>
            <w:r w:rsidRPr="00BC383C">
              <w:rPr>
                <w:rFonts w:asciiTheme="majorBidi" w:hAnsiTheme="majorBidi" w:hint="cs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bottom"/>
          </w:tcPr>
          <w:p w14:paraId="5BD01B90" w14:textId="02C2FBD6" w:rsidR="003A7ABD" w:rsidRPr="00BC383C" w:rsidRDefault="003A7ABD" w:rsidP="003A7ABD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239,443</w:t>
            </w:r>
          </w:p>
        </w:tc>
        <w:tc>
          <w:tcPr>
            <w:tcW w:w="81" w:type="pct"/>
            <w:vAlign w:val="bottom"/>
          </w:tcPr>
          <w:p w14:paraId="59BE3EB9" w14:textId="77777777" w:rsidR="003A7ABD" w:rsidRPr="00BC383C" w:rsidRDefault="003A7ABD" w:rsidP="003A7AB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9301F" w14:textId="7855F3C2" w:rsidR="003A7ABD" w:rsidRPr="00BC383C" w:rsidRDefault="004469ED" w:rsidP="00351CB8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2E380B33" w14:textId="77777777" w:rsidR="003A7ABD" w:rsidRPr="00BC383C" w:rsidRDefault="003A7ABD" w:rsidP="003A7A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279C5" w14:textId="3F3E0855" w:rsidR="003A7ABD" w:rsidRPr="00BC383C" w:rsidRDefault="004469ED" w:rsidP="003A7ABD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249,226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5AD65707" w14:textId="77777777" w:rsidR="003A7ABD" w:rsidRPr="00BC383C" w:rsidRDefault="003A7ABD" w:rsidP="003A7A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D586ED" w14:textId="7699A716" w:rsidR="003A7ABD" w:rsidRPr="00BC383C" w:rsidRDefault="004469ED" w:rsidP="003A7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9,783</w:t>
            </w:r>
          </w:p>
        </w:tc>
        <w:tc>
          <w:tcPr>
            <w:tcW w:w="89" w:type="pct"/>
            <w:vAlign w:val="bottom"/>
          </w:tcPr>
          <w:p w14:paraId="79A614B3" w14:textId="77777777" w:rsidR="003A7ABD" w:rsidRPr="00BC383C" w:rsidRDefault="003A7ABD" w:rsidP="003A7ABD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  <w:vAlign w:val="bottom"/>
          </w:tcPr>
          <w:p w14:paraId="737518BA" w14:textId="243B18D3" w:rsidR="003A7ABD" w:rsidRPr="00BC383C" w:rsidRDefault="004469ED" w:rsidP="003A7ABD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2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" w:type="pct"/>
            <w:vAlign w:val="bottom"/>
          </w:tcPr>
          <w:p w14:paraId="6E428197" w14:textId="77777777" w:rsidR="003A7ABD" w:rsidRPr="00BC383C" w:rsidRDefault="003A7ABD" w:rsidP="003A7ABD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vAlign w:val="bottom"/>
          </w:tcPr>
          <w:p w14:paraId="08727EF6" w14:textId="03148C77" w:rsidR="003A7ABD" w:rsidRPr="00BC383C" w:rsidRDefault="004469ED" w:rsidP="00351CB8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3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" w:type="pct"/>
            <w:vAlign w:val="bottom"/>
          </w:tcPr>
          <w:p w14:paraId="2B7D55A5" w14:textId="77777777" w:rsidR="003A7ABD" w:rsidRPr="00BC383C" w:rsidRDefault="003A7ABD" w:rsidP="003A7ABD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  <w:vAlign w:val="bottom"/>
          </w:tcPr>
          <w:p w14:paraId="024B7037" w14:textId="465D7664" w:rsidR="003A7ABD" w:rsidRPr="00BC383C" w:rsidRDefault="004469ED" w:rsidP="00351CB8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4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A7ABD" w:rsidRPr="00BC383C" w14:paraId="24A29F5E" w14:textId="77777777" w:rsidTr="00173EBE">
        <w:trPr>
          <w:trHeight w:val="338"/>
        </w:trPr>
        <w:tc>
          <w:tcPr>
            <w:tcW w:w="1318" w:type="pct"/>
            <w:vAlign w:val="bottom"/>
          </w:tcPr>
          <w:p w14:paraId="080A44C5" w14:textId="77777777" w:rsidR="003A7ABD" w:rsidRPr="00BC383C" w:rsidRDefault="003A7ABD" w:rsidP="003A7AB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383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FCFD4E" w14:textId="7BA93347" w:rsidR="003A7ABD" w:rsidRPr="00BC383C" w:rsidRDefault="003A7ABD" w:rsidP="003A7ABD">
            <w:pPr>
              <w:pStyle w:val="acctfourfigures"/>
              <w:spacing w:line="240" w:lineRule="atLeast"/>
              <w:ind w:left="-110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405,697</w:t>
            </w:r>
          </w:p>
        </w:tc>
        <w:tc>
          <w:tcPr>
            <w:tcW w:w="81" w:type="pct"/>
            <w:vAlign w:val="bottom"/>
          </w:tcPr>
          <w:p w14:paraId="608E549A" w14:textId="77777777" w:rsidR="003A7ABD" w:rsidRPr="00BC383C" w:rsidRDefault="003A7ABD" w:rsidP="003A7AB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508BC9" w14:textId="6B1EAF42" w:rsidR="003A7ABD" w:rsidRPr="00BC383C" w:rsidRDefault="00310AAC" w:rsidP="00351CB8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600F70D0" w14:textId="77777777" w:rsidR="003A7ABD" w:rsidRPr="00BC383C" w:rsidRDefault="003A7ABD" w:rsidP="003A7ABD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67D0C0" w14:textId="43FD7426" w:rsidR="003A7ABD" w:rsidRPr="00310AAC" w:rsidRDefault="00310AAC" w:rsidP="003A7ABD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0AA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Pr="00310AA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408</w:t>
            </w:r>
            <w:r w:rsidRPr="00310A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10AA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935</w:t>
            </w:r>
            <w:r w:rsidRPr="00310AA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80" w:type="pct"/>
            <w:vAlign w:val="bottom"/>
          </w:tcPr>
          <w:p w14:paraId="68C032E2" w14:textId="77777777" w:rsidR="003A7ABD" w:rsidRPr="00BC383C" w:rsidRDefault="003A7ABD" w:rsidP="003A7ABD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4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6CFFD7" w14:textId="7DDCAB7E" w:rsidR="003A7ABD" w:rsidRPr="00BC383C" w:rsidRDefault="00310AAC" w:rsidP="003A7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38,115</w:t>
            </w:r>
          </w:p>
        </w:tc>
        <w:tc>
          <w:tcPr>
            <w:tcW w:w="89" w:type="pct"/>
            <w:vAlign w:val="bottom"/>
          </w:tcPr>
          <w:p w14:paraId="609F989F" w14:textId="77777777" w:rsidR="003A7ABD" w:rsidRPr="00BC383C" w:rsidRDefault="003A7ABD" w:rsidP="003A7ABD">
            <w:pPr>
              <w:tabs>
                <w:tab w:val="clear" w:pos="227"/>
                <w:tab w:val="clear" w:pos="454"/>
                <w:tab w:val="clear" w:pos="680"/>
                <w:tab w:val="decimal" w:pos="250"/>
                <w:tab w:val="left" w:pos="812"/>
              </w:tabs>
              <w:ind w:right="-15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AEEA78" w14:textId="0A341E36" w:rsidR="003A7ABD" w:rsidRPr="009877E4" w:rsidRDefault="00310AAC" w:rsidP="009877E4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2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" w:type="pct"/>
            <w:vAlign w:val="bottom"/>
          </w:tcPr>
          <w:p w14:paraId="0265EE37" w14:textId="77777777" w:rsidR="003A7ABD" w:rsidRPr="00BC383C" w:rsidRDefault="003A7ABD" w:rsidP="003A7A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7067AF" w14:textId="2D3E3882" w:rsidR="003A7ABD" w:rsidRPr="009877E4" w:rsidRDefault="00310AAC" w:rsidP="00987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388,227</w:t>
            </w:r>
          </w:p>
        </w:tc>
        <w:tc>
          <w:tcPr>
            <w:tcW w:w="79" w:type="pct"/>
            <w:vAlign w:val="bottom"/>
          </w:tcPr>
          <w:p w14:paraId="424664CA" w14:textId="77777777" w:rsidR="003A7ABD" w:rsidRPr="00BC383C" w:rsidRDefault="003A7ABD" w:rsidP="003A7ABD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957D6A" w14:textId="4E42F162" w:rsidR="003A7ABD" w:rsidRPr="00BC383C" w:rsidRDefault="004469ED" w:rsidP="00987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423,104</w:t>
            </w:r>
          </w:p>
        </w:tc>
      </w:tr>
    </w:tbl>
    <w:p w14:paraId="47E8351A" w14:textId="77777777" w:rsidR="00F70B4F" w:rsidRDefault="00F70B4F" w:rsidP="00F70B4F">
      <w:pPr>
        <w:pStyle w:val="BodyText2"/>
        <w:rPr>
          <w:lang w:val="en-US"/>
        </w:rPr>
      </w:pPr>
    </w:p>
    <w:p w14:paraId="637BEA21" w14:textId="6E0FBE0E" w:rsidR="00F70B4F" w:rsidRPr="00CB1F79" w:rsidRDefault="00F70B4F" w:rsidP="00F70B4F">
      <w:pPr>
        <w:pStyle w:val="BodyText2"/>
        <w:rPr>
          <w:lang w:val="en-US"/>
        </w:rPr>
      </w:pPr>
      <w:r>
        <w:rPr>
          <w:rFonts w:hint="cs"/>
          <w:cs/>
          <w:lang w:val="en-US"/>
        </w:rPr>
        <w:t xml:space="preserve">ณ วันที่ </w:t>
      </w:r>
      <w:r>
        <w:rPr>
          <w:lang w:val="en-US"/>
        </w:rPr>
        <w:t xml:space="preserve">30 </w:t>
      </w:r>
      <w:r>
        <w:rPr>
          <w:rFonts w:hint="cs"/>
          <w:cs/>
          <w:lang w:val="en-US"/>
        </w:rPr>
        <w:t xml:space="preserve">กันยายน </w:t>
      </w:r>
      <w:r>
        <w:rPr>
          <w:lang w:val="en-US"/>
        </w:rPr>
        <w:t xml:space="preserve">2567 </w:t>
      </w:r>
      <w:r>
        <w:rPr>
          <w:rFonts w:hint="cs"/>
          <w:cs/>
          <w:lang w:val="en-US"/>
        </w:rPr>
        <w:t>ตราสารทุนที่วัดมูลค่า</w:t>
      </w:r>
      <w:r w:rsidR="00314032">
        <w:rPr>
          <w:rFonts w:hint="cs"/>
          <w:cs/>
          <w:lang w:val="en-US"/>
        </w:rPr>
        <w:t>ด้วยมูลค่า</w:t>
      </w:r>
      <w:r>
        <w:rPr>
          <w:rFonts w:hint="cs"/>
          <w:cs/>
          <w:lang w:val="en-US"/>
        </w:rPr>
        <w:t>ยุติธรรมผ่านกำไรหรือขาดทุน</w:t>
      </w:r>
      <w:r w:rsidR="00C90965">
        <w:rPr>
          <w:rFonts w:hint="cs"/>
          <w:cs/>
          <w:lang w:val="en-US"/>
        </w:rPr>
        <w:t>ของกลุ่มบริษัทและ</w:t>
      </w:r>
      <w:r w:rsidR="0080338E">
        <w:rPr>
          <w:rFonts w:hint="cs"/>
          <w:cs/>
          <w:lang w:val="en-US"/>
        </w:rPr>
        <w:t>บริษัท</w:t>
      </w:r>
      <w:r>
        <w:rPr>
          <w:rFonts w:hint="cs"/>
          <w:cs/>
          <w:lang w:val="en-US"/>
        </w:rPr>
        <w:t xml:space="preserve">จำนวน </w:t>
      </w:r>
      <w:r>
        <w:rPr>
          <w:lang w:val="en-US"/>
        </w:rPr>
        <w:t xml:space="preserve">242.9 </w:t>
      </w:r>
      <w:r w:rsidR="00D32E39">
        <w:rPr>
          <w:rFonts w:hint="cs"/>
          <w:cs/>
          <w:lang w:val="en-US"/>
        </w:rPr>
        <w:t xml:space="preserve">และ </w:t>
      </w:r>
      <w:r w:rsidR="00D32E39">
        <w:rPr>
          <w:lang w:val="en-US"/>
        </w:rPr>
        <w:t xml:space="preserve">4.3 </w:t>
      </w:r>
      <w:r w:rsidR="00D32E39">
        <w:rPr>
          <w:rFonts w:hint="cs"/>
          <w:cs/>
          <w:lang w:val="en-US"/>
        </w:rPr>
        <w:t xml:space="preserve">ล้านบาท </w:t>
      </w:r>
      <w:r w:rsidR="00DF1C09">
        <w:rPr>
          <w:rFonts w:hint="cs"/>
          <w:cs/>
          <w:lang w:val="en-US"/>
        </w:rPr>
        <w:t>ถูกใช้</w:t>
      </w:r>
      <w:r>
        <w:rPr>
          <w:rFonts w:hint="cs"/>
          <w:cs/>
          <w:lang w:val="en-US"/>
        </w:rPr>
        <w:t>เป็นสินทรัพย์</w:t>
      </w:r>
      <w:r w:rsidR="00DF1C09">
        <w:rPr>
          <w:rFonts w:hint="cs"/>
          <w:cs/>
          <w:lang w:val="en-US"/>
        </w:rPr>
        <w:t>เพื่อเป็น</w:t>
      </w:r>
      <w:r>
        <w:rPr>
          <w:rFonts w:hint="cs"/>
          <w:cs/>
          <w:lang w:val="en-US"/>
        </w:rPr>
        <w:t xml:space="preserve">หลักประกันหุ้นกู้ครั้งที่ </w:t>
      </w:r>
      <w:r>
        <w:rPr>
          <w:lang w:val="en-US"/>
        </w:rPr>
        <w:t>2/2566</w:t>
      </w:r>
      <w:r w:rsidR="00314032">
        <w:rPr>
          <w:rFonts w:hint="cs"/>
          <w:cs/>
          <w:lang w:val="en-US"/>
        </w:rPr>
        <w:t xml:space="preserve"> ซึ่งจะครบกำหนดชำระในเดือน มีนาคม </w:t>
      </w:r>
      <w:r w:rsidR="00314032">
        <w:rPr>
          <w:lang w:val="en-US"/>
        </w:rPr>
        <w:t>2569</w:t>
      </w:r>
      <w:r w:rsidR="00D32E39">
        <w:rPr>
          <w:rFonts w:hint="cs"/>
          <w:cs/>
          <w:lang w:val="en-US"/>
        </w:rPr>
        <w:t xml:space="preserve"> และเงินกู้ยืมระยะสั้นจากสถาบันการเงิน</w:t>
      </w:r>
      <w:r w:rsidR="0023337E">
        <w:rPr>
          <w:rFonts w:hint="cs"/>
          <w:cs/>
          <w:lang w:val="en-US"/>
        </w:rPr>
        <w:t xml:space="preserve"> ตามลำดับ</w:t>
      </w:r>
    </w:p>
    <w:p w14:paraId="11D86E83" w14:textId="2A1CF889" w:rsidR="00590924" w:rsidRDefault="00590924"/>
    <w:p w14:paraId="33C80A48" w14:textId="77777777" w:rsidR="00D77EBC" w:rsidRDefault="00D77EBC"/>
    <w:p w14:paraId="07EF36E5" w14:textId="77777777" w:rsidR="00BC383C" w:rsidRDefault="00BC383C" w:rsidP="00641798">
      <w:pPr>
        <w:pStyle w:val="BodyText2"/>
        <w:rPr>
          <w:b/>
          <w:bCs/>
          <w:cs/>
        </w:rPr>
        <w:sectPr w:rsidR="00BC383C" w:rsidSect="00F86832">
          <w:pgSz w:w="16834" w:h="11909" w:orient="landscape" w:code="9"/>
          <w:pgMar w:top="691" w:right="1152" w:bottom="576" w:left="1152" w:header="720" w:footer="720" w:gutter="0"/>
          <w:pgNumType w:start="27"/>
          <w:cols w:space="720"/>
          <w:docGrid w:linePitch="245"/>
        </w:sectPr>
      </w:pPr>
    </w:p>
    <w:p w14:paraId="749BA139" w14:textId="540A8772" w:rsidR="007E0176" w:rsidRPr="004469ED" w:rsidRDefault="00CC5191">
      <w:pPr>
        <w:pStyle w:val="BodyText2"/>
        <w:numPr>
          <w:ilvl w:val="0"/>
          <w:numId w:val="18"/>
        </w:numPr>
        <w:ind w:left="540" w:hanging="540"/>
        <w:rPr>
          <w:b/>
          <w:bCs/>
        </w:rPr>
      </w:pPr>
      <w:r w:rsidRPr="004469ED">
        <w:rPr>
          <w:rFonts w:hint="cs"/>
          <w:b/>
          <w:bCs/>
          <w:cs/>
        </w:rPr>
        <w:lastRenderedPageBreak/>
        <w:t>เงินลงทุนในบริษัทย่อย</w:t>
      </w:r>
    </w:p>
    <w:p w14:paraId="59DF3796" w14:textId="090493CA" w:rsidR="00641E33" w:rsidRPr="00462DB2" w:rsidRDefault="009D0C8D" w:rsidP="00641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FF0000"/>
          <w:sz w:val="28"/>
          <w:szCs w:val="28"/>
        </w:rPr>
      </w:pPr>
      <w:r w:rsidRPr="00462DB2">
        <w:rPr>
          <w:rFonts w:ascii="Angsana New" w:hAnsi="Angsana New" w:hint="cs"/>
          <w:color w:val="FF0000"/>
          <w:sz w:val="28"/>
          <w:szCs w:val="28"/>
          <w:cs/>
        </w:rPr>
        <w:t xml:space="preserve">                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170"/>
        <w:gridCol w:w="360"/>
        <w:gridCol w:w="2340"/>
      </w:tblGrid>
      <w:tr w:rsidR="004469ED" w:rsidRPr="00FC334A" w14:paraId="5606E56A" w14:textId="77777777" w:rsidTr="00537262">
        <w:trPr>
          <w:tblHeader/>
        </w:trPr>
        <w:tc>
          <w:tcPr>
            <w:tcW w:w="5310" w:type="dxa"/>
            <w:vAlign w:val="bottom"/>
          </w:tcPr>
          <w:p w14:paraId="636449B6" w14:textId="77777777" w:rsidR="004469ED" w:rsidRPr="00FC334A" w:rsidRDefault="00446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C334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196CAB41" w14:textId="57824E53" w:rsidR="004469ED" w:rsidRPr="00FC334A" w:rsidRDefault="00446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C33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FC334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FC334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FC334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ดือนสิ้นสุดวันที่ </w:t>
            </w:r>
            <w:r w:rsidRPr="00FC334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FC334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2567</w:t>
            </w:r>
          </w:p>
        </w:tc>
        <w:tc>
          <w:tcPr>
            <w:tcW w:w="1170" w:type="dxa"/>
          </w:tcPr>
          <w:p w14:paraId="2CDBF940" w14:textId="77777777" w:rsidR="004469ED" w:rsidRPr="00FC334A" w:rsidRDefault="00446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D0B10E" w14:textId="32433AE6" w:rsidR="004469ED" w:rsidRPr="00FC334A" w:rsidRDefault="00446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3D252D7E" w14:textId="726F1FDE" w:rsidR="004469ED" w:rsidRPr="00FC334A" w:rsidRDefault="00446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40" w:type="dxa"/>
            <w:vAlign w:val="bottom"/>
          </w:tcPr>
          <w:p w14:paraId="42DA9159" w14:textId="1F7E2283" w:rsidR="004469ED" w:rsidRPr="004469ED" w:rsidRDefault="004469ED" w:rsidP="0053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C334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69ED" w:rsidRPr="00FC334A" w14:paraId="54AAC8F0" w14:textId="77777777" w:rsidTr="004469ED">
        <w:trPr>
          <w:tblHeader/>
        </w:trPr>
        <w:tc>
          <w:tcPr>
            <w:tcW w:w="5310" w:type="dxa"/>
            <w:vAlign w:val="bottom"/>
          </w:tcPr>
          <w:p w14:paraId="483A7CDF" w14:textId="77777777" w:rsidR="004469ED" w:rsidRPr="00FC334A" w:rsidRDefault="00446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6D54072" w14:textId="77777777" w:rsidR="004469ED" w:rsidRPr="00FC334A" w:rsidRDefault="00446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3E160931" w14:textId="77777777" w:rsidR="004469ED" w:rsidRPr="00FC334A" w:rsidRDefault="00446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40" w:type="dxa"/>
            <w:vAlign w:val="center"/>
          </w:tcPr>
          <w:p w14:paraId="28E78374" w14:textId="0521159A" w:rsidR="004469ED" w:rsidRPr="00FC334A" w:rsidRDefault="00446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C334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69ED" w:rsidRPr="00FC334A" w14:paraId="3DBE06C8" w14:textId="77777777" w:rsidTr="004469ED">
        <w:trPr>
          <w:trHeight w:val="290"/>
        </w:trPr>
        <w:tc>
          <w:tcPr>
            <w:tcW w:w="5310" w:type="dxa"/>
            <w:vAlign w:val="bottom"/>
          </w:tcPr>
          <w:p w14:paraId="00F8F289" w14:textId="3D246092" w:rsidR="004469ED" w:rsidRPr="00FC334A" w:rsidRDefault="00446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C334A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FC334A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FC334A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FC334A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170" w:type="dxa"/>
          </w:tcPr>
          <w:p w14:paraId="032FBADD" w14:textId="77777777" w:rsidR="004469ED" w:rsidRPr="00FC334A" w:rsidRDefault="004469E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9205AEB" w14:textId="77777777" w:rsidR="004469ED" w:rsidRPr="00FC334A" w:rsidRDefault="004469E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14:paraId="22F21FE3" w14:textId="36C9E23A" w:rsidR="004469ED" w:rsidRPr="00FC334A" w:rsidRDefault="004469ED" w:rsidP="004469ED">
            <w:pPr>
              <w:pStyle w:val="acctfourfigures"/>
              <w:tabs>
                <w:tab w:val="clear" w:pos="765"/>
                <w:tab w:val="left" w:pos="1965"/>
              </w:tabs>
              <w:spacing w:line="240" w:lineRule="auto"/>
              <w:ind w:right="15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33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6,835,849</w:t>
            </w:r>
          </w:p>
        </w:tc>
      </w:tr>
      <w:tr w:rsidR="004469ED" w:rsidRPr="00FC334A" w14:paraId="39893CF8" w14:textId="77777777" w:rsidTr="004469ED">
        <w:tc>
          <w:tcPr>
            <w:tcW w:w="5310" w:type="dxa"/>
            <w:vAlign w:val="bottom"/>
          </w:tcPr>
          <w:p w14:paraId="31083D94" w14:textId="3A43F0F1" w:rsidR="004469ED" w:rsidRPr="00FC334A" w:rsidRDefault="004469ED" w:rsidP="00D5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FC334A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บริษัทย่อยที่จัดตั้งขึ้นใหม่</w:t>
            </w:r>
          </w:p>
        </w:tc>
        <w:tc>
          <w:tcPr>
            <w:tcW w:w="1170" w:type="dxa"/>
          </w:tcPr>
          <w:p w14:paraId="40BEE39C" w14:textId="77777777" w:rsidR="004469ED" w:rsidRPr="00FC334A" w:rsidRDefault="004469ED" w:rsidP="00D5104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62EBE05" w14:textId="26D58BE8" w:rsidR="004469ED" w:rsidRPr="00FC334A" w:rsidRDefault="004469ED" w:rsidP="00D51047">
            <w:pPr>
              <w:pStyle w:val="acctfourfigures"/>
              <w:tabs>
                <w:tab w:val="clear" w:pos="765"/>
              </w:tabs>
              <w:spacing w:line="240" w:lineRule="auto"/>
              <w:ind w:left="-340" w:right="35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40" w:type="dxa"/>
          </w:tcPr>
          <w:p w14:paraId="0937B78C" w14:textId="1E2BC6B2" w:rsidR="004469ED" w:rsidRPr="004469ED" w:rsidRDefault="004469ED" w:rsidP="004469ED">
            <w:pPr>
              <w:pStyle w:val="acctfourfigures"/>
              <w:tabs>
                <w:tab w:val="clear" w:pos="765"/>
              </w:tabs>
              <w:spacing w:line="240" w:lineRule="auto"/>
              <w:ind w:right="15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69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1,582,449</w:t>
            </w:r>
          </w:p>
        </w:tc>
      </w:tr>
      <w:tr w:rsidR="004469ED" w:rsidRPr="00FC334A" w14:paraId="28FD1551" w14:textId="77777777" w:rsidTr="004469ED">
        <w:tc>
          <w:tcPr>
            <w:tcW w:w="5310" w:type="dxa"/>
            <w:vAlign w:val="bottom"/>
          </w:tcPr>
          <w:p w14:paraId="60F4B807" w14:textId="2930D027" w:rsidR="004469ED" w:rsidRPr="00FC334A" w:rsidRDefault="00E819AE" w:rsidP="00D5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โอน</w:t>
            </w:r>
            <w:r w:rsidRPr="00FC334A">
              <w:rPr>
                <w:rFonts w:asciiTheme="majorBidi" w:hAnsiTheme="majorBidi" w:hint="cs"/>
                <w:sz w:val="30"/>
                <w:szCs w:val="30"/>
                <w:cs/>
              </w:rPr>
              <w:t>เปลี่ยนแปลงสถานะเงินลงทุน</w:t>
            </w:r>
            <w:r w:rsidRPr="00FC334A">
              <w:rPr>
                <w:rFonts w:asciiTheme="majorBidi" w:hAnsiTheme="majorBidi"/>
                <w:sz w:val="30"/>
                <w:szCs w:val="30"/>
              </w:rPr>
              <w:t xml:space="preserve"> -</w:t>
            </w:r>
            <w:r w:rsidRPr="00FC334A">
              <w:rPr>
                <w:rFonts w:asciiTheme="majorBidi" w:hAnsiTheme="majorBidi" w:hint="cs"/>
                <w:sz w:val="30"/>
                <w:szCs w:val="30"/>
                <w:cs/>
              </w:rPr>
              <w:t xml:space="preserve"> สุทธิจากค่าเผื่อการด้อยค่า</w:t>
            </w:r>
          </w:p>
        </w:tc>
        <w:tc>
          <w:tcPr>
            <w:tcW w:w="1170" w:type="dxa"/>
          </w:tcPr>
          <w:p w14:paraId="18224F68" w14:textId="1600EE91" w:rsidR="004469ED" w:rsidRPr="00FC334A" w:rsidRDefault="004469ED" w:rsidP="00D51047">
            <w:pPr>
              <w:pStyle w:val="acctfourfigures"/>
              <w:tabs>
                <w:tab w:val="clear" w:pos="765"/>
                <w:tab w:val="left" w:pos="517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774D1295" w14:textId="696500F2" w:rsidR="004469ED" w:rsidRPr="00FC334A" w:rsidRDefault="004469ED" w:rsidP="00D51047">
            <w:pPr>
              <w:pStyle w:val="acctfourfigures"/>
              <w:tabs>
                <w:tab w:val="clear" w:pos="765"/>
              </w:tabs>
              <w:spacing w:line="240" w:lineRule="auto"/>
              <w:ind w:left="-700" w:right="35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40" w:type="dxa"/>
          </w:tcPr>
          <w:p w14:paraId="34B89A1D" w14:textId="24D79A79" w:rsidR="004469ED" w:rsidRPr="004469ED" w:rsidRDefault="004469ED" w:rsidP="004469ED">
            <w:pPr>
              <w:pStyle w:val="acctfourfigures"/>
              <w:tabs>
                <w:tab w:val="clear" w:pos="765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33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</w:t>
            </w:r>
            <w:r w:rsidR="008B28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850</w:t>
            </w:r>
            <w:r w:rsidRPr="00FC33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,44</w:t>
            </w:r>
            <w:r w:rsidR="008B28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FC33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4469ED" w:rsidRPr="00FC334A" w14:paraId="110979CA" w14:textId="77777777" w:rsidTr="004469ED">
        <w:tc>
          <w:tcPr>
            <w:tcW w:w="5310" w:type="dxa"/>
            <w:vAlign w:val="bottom"/>
          </w:tcPr>
          <w:p w14:paraId="62F272B7" w14:textId="03D768F0" w:rsidR="004469ED" w:rsidRPr="00FC334A" w:rsidRDefault="004469ED" w:rsidP="00D5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ขายเงินลงทุนในบริษัทย่อย </w:t>
            </w:r>
            <w:r>
              <w:rPr>
                <w:rFonts w:asciiTheme="majorBidi" w:hAnsi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สุทธิจากค่าเผื่อการด้อยค่า</w:t>
            </w:r>
          </w:p>
        </w:tc>
        <w:tc>
          <w:tcPr>
            <w:tcW w:w="1170" w:type="dxa"/>
          </w:tcPr>
          <w:p w14:paraId="0A27C6E0" w14:textId="77777777" w:rsidR="004469ED" w:rsidRPr="00FC334A" w:rsidRDefault="004469ED" w:rsidP="00D51047">
            <w:pPr>
              <w:pStyle w:val="acctfourfigures"/>
              <w:tabs>
                <w:tab w:val="clear" w:pos="765"/>
                <w:tab w:val="left" w:pos="517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33054489" w14:textId="77777777" w:rsidR="004469ED" w:rsidRPr="00FC334A" w:rsidRDefault="004469ED" w:rsidP="00D51047">
            <w:pPr>
              <w:pStyle w:val="acctfourfigures"/>
              <w:tabs>
                <w:tab w:val="clear" w:pos="765"/>
              </w:tabs>
              <w:spacing w:line="240" w:lineRule="auto"/>
              <w:ind w:left="-700" w:right="35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40" w:type="dxa"/>
          </w:tcPr>
          <w:p w14:paraId="17040A3D" w14:textId="66E9AA66" w:rsidR="004469ED" w:rsidRPr="00FC334A" w:rsidRDefault="004469ED" w:rsidP="004469ED">
            <w:pPr>
              <w:pStyle w:val="acctfourfigures"/>
              <w:tabs>
                <w:tab w:val="clear" w:pos="765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33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FC33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549</w:t>
            </w:r>
            <w:r w:rsidRPr="00FC33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4469ED" w:rsidRPr="00FC334A" w14:paraId="24283748" w14:textId="77777777" w:rsidTr="004469ED">
        <w:tc>
          <w:tcPr>
            <w:tcW w:w="5310" w:type="dxa"/>
            <w:vAlign w:val="bottom"/>
          </w:tcPr>
          <w:p w14:paraId="1D35094A" w14:textId="738F6FA7" w:rsidR="004469ED" w:rsidRPr="00FC334A" w:rsidRDefault="004469ED" w:rsidP="00D5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FC334A">
              <w:rPr>
                <w:rFonts w:asciiTheme="majorBidi" w:hAnsiTheme="majorBidi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170" w:type="dxa"/>
          </w:tcPr>
          <w:p w14:paraId="16B223F7" w14:textId="58375D8C" w:rsidR="004469ED" w:rsidRPr="00FC334A" w:rsidRDefault="004469ED" w:rsidP="00D5104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B1A8A87" w14:textId="77777777" w:rsidR="004469ED" w:rsidRPr="00FC334A" w:rsidRDefault="004469ED" w:rsidP="00D51047">
            <w:pPr>
              <w:pStyle w:val="acctfourfigures"/>
              <w:tabs>
                <w:tab w:val="clear" w:pos="765"/>
              </w:tabs>
              <w:spacing w:line="240" w:lineRule="auto"/>
              <w:ind w:left="-700" w:right="35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67759028" w14:textId="044EFE96" w:rsidR="004469ED" w:rsidRPr="004469ED" w:rsidRDefault="004469ED" w:rsidP="004469ED">
            <w:pPr>
              <w:pStyle w:val="acctfourfigures"/>
              <w:tabs>
                <w:tab w:val="clear" w:pos="765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33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</w:t>
            </w:r>
            <w:r w:rsidR="00310A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500</w:t>
            </w:r>
            <w:r w:rsidRPr="00FC33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F1C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</w:t>
            </w:r>
            <w:r w:rsidR="00672E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FC33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4469ED" w:rsidRPr="00B96E6D" w14:paraId="78EB4692" w14:textId="77777777" w:rsidTr="004469ED">
        <w:tc>
          <w:tcPr>
            <w:tcW w:w="5310" w:type="dxa"/>
            <w:vAlign w:val="bottom"/>
          </w:tcPr>
          <w:p w14:paraId="73A5A1E9" w14:textId="5961E164" w:rsidR="004469ED" w:rsidRPr="00FC334A" w:rsidRDefault="004469ED" w:rsidP="00D5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33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C33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Pr="00FC33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2567</w:t>
            </w:r>
          </w:p>
        </w:tc>
        <w:tc>
          <w:tcPr>
            <w:tcW w:w="1170" w:type="dxa"/>
          </w:tcPr>
          <w:p w14:paraId="4BB58787" w14:textId="77777777" w:rsidR="004469ED" w:rsidRPr="00FC334A" w:rsidRDefault="004469ED" w:rsidP="00D5104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E1D2428" w14:textId="62E2308F" w:rsidR="004469ED" w:rsidRPr="00FC334A" w:rsidRDefault="004469ED" w:rsidP="00D51047">
            <w:pPr>
              <w:pStyle w:val="acctfourfigures"/>
              <w:tabs>
                <w:tab w:val="clear" w:pos="765"/>
              </w:tabs>
              <w:spacing w:line="240" w:lineRule="auto"/>
              <w:ind w:left="-430" w:right="36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880317" w14:textId="6612F8AD" w:rsidR="004469ED" w:rsidRPr="003D078E" w:rsidRDefault="004469ED" w:rsidP="004469ED">
            <w:pPr>
              <w:pStyle w:val="acctfourfigures"/>
              <w:tabs>
                <w:tab w:val="left" w:pos="720"/>
                <w:tab w:val="left" w:pos="1941"/>
              </w:tabs>
              <w:spacing w:line="240" w:lineRule="atLeast"/>
              <w:ind w:right="148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3,</w:t>
            </w:r>
            <w:r w:rsidR="00310AAC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0</w:t>
            </w:r>
            <w:r w:rsidR="007F1C12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35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,</w:t>
            </w:r>
            <w:r w:rsidR="007F1C12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40</w:t>
            </w:r>
            <w:r w:rsidR="00672EC8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3</w:t>
            </w:r>
          </w:p>
        </w:tc>
      </w:tr>
    </w:tbl>
    <w:p w14:paraId="4571374C" w14:textId="77777777" w:rsidR="00AA2CAF" w:rsidRDefault="00AA2CAF" w:rsidP="002C4802">
      <w:pPr>
        <w:pStyle w:val="BodyText2"/>
        <w:rPr>
          <w:rFonts w:asciiTheme="minorHAnsi" w:hAnsiTheme="minorHAnsi" w:cstheme="minorHAnsi"/>
          <w:i/>
          <w:iCs/>
          <w:lang w:val="en-US"/>
        </w:rPr>
      </w:pPr>
    </w:p>
    <w:p w14:paraId="3134C4A6" w14:textId="77777777" w:rsidR="00883638" w:rsidRDefault="00883638" w:rsidP="002C4802">
      <w:pPr>
        <w:pStyle w:val="BodyText2"/>
        <w:rPr>
          <w:rFonts w:asciiTheme="minorHAnsi" w:hAnsiTheme="minorHAnsi" w:cstheme="minorHAnsi"/>
          <w:i/>
          <w:iCs/>
          <w:lang w:val="en-US"/>
        </w:rPr>
      </w:pPr>
    </w:p>
    <w:p w14:paraId="68ACC424" w14:textId="4B8FE6EB" w:rsidR="00FC334A" w:rsidRDefault="00FC334A" w:rsidP="002C4802">
      <w:pPr>
        <w:pStyle w:val="BodyText2"/>
        <w:rPr>
          <w:rFonts w:asciiTheme="minorHAnsi" w:hAnsiTheme="minorHAnsi" w:cstheme="minorHAnsi"/>
          <w:i/>
          <w:iCs/>
          <w:cs/>
          <w:lang w:val="en-US"/>
        </w:rPr>
        <w:sectPr w:rsidR="00FC334A" w:rsidSect="00F86832">
          <w:pgSz w:w="11909" w:h="16834" w:code="9"/>
          <w:pgMar w:top="691" w:right="1152" w:bottom="576" w:left="1152" w:header="720" w:footer="720" w:gutter="0"/>
          <w:pgNumType w:start="29"/>
          <w:cols w:space="720"/>
          <w:docGrid w:linePitch="245"/>
        </w:sectPr>
      </w:pPr>
    </w:p>
    <w:tbl>
      <w:tblPr>
        <w:tblW w:w="4954" w:type="pct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9" w:type="dxa"/>
          <w:right w:w="79" w:type="dxa"/>
        </w:tblCellMar>
        <w:tblLook w:val="0040" w:firstRow="0" w:lastRow="1" w:firstColumn="0" w:lastColumn="0" w:noHBand="0" w:noVBand="0"/>
      </w:tblPr>
      <w:tblGrid>
        <w:gridCol w:w="2250"/>
        <w:gridCol w:w="1889"/>
        <w:gridCol w:w="901"/>
        <w:gridCol w:w="179"/>
        <w:gridCol w:w="901"/>
        <w:gridCol w:w="181"/>
        <w:gridCol w:w="1169"/>
        <w:gridCol w:w="181"/>
        <w:gridCol w:w="1169"/>
        <w:gridCol w:w="181"/>
        <w:gridCol w:w="1169"/>
        <w:gridCol w:w="181"/>
        <w:gridCol w:w="1169"/>
        <w:gridCol w:w="181"/>
        <w:gridCol w:w="1267"/>
        <w:gridCol w:w="184"/>
        <w:gridCol w:w="1244"/>
      </w:tblGrid>
      <w:tr w:rsidR="004469ED" w:rsidRPr="00872791" w14:paraId="648451BC" w14:textId="77777777" w:rsidTr="003A60E7">
        <w:trPr>
          <w:cantSplit/>
          <w:trHeight w:val="58"/>
          <w:tblHeader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17C35" w14:textId="059092F6" w:rsidR="001C154A" w:rsidRPr="00584299" w:rsidRDefault="001C154A" w:rsidP="00512E0A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  <w:bookmarkStart w:id="1" w:name="_Hlk174143723"/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</w:tcPr>
          <w:p w14:paraId="57C4A99D" w14:textId="66859915" w:rsidR="001C154A" w:rsidRPr="00584299" w:rsidRDefault="001C154A" w:rsidP="00512E0A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6"/>
                <w:szCs w:val="26"/>
                <w:lang w:val="en-US"/>
              </w:rPr>
            </w:pPr>
          </w:p>
        </w:tc>
        <w:tc>
          <w:tcPr>
            <w:tcW w:w="3562" w:type="pct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FD6F511" w14:textId="78AC904A" w:rsidR="001C154A" w:rsidRPr="006206B9" w:rsidRDefault="001C154A" w:rsidP="00512E0A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  <w:lang w:val="en-US"/>
              </w:rPr>
            </w:pPr>
            <w:r w:rsidRPr="006206B9">
              <w:rPr>
                <w:rFonts w:asciiTheme="minorHAnsi" w:hAnsiTheme="minorHAnsi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0109E" w:rsidRPr="00872791" w14:paraId="66AF9E2A" w14:textId="77777777" w:rsidTr="003A60E7">
        <w:trPr>
          <w:cantSplit/>
          <w:trHeight w:val="189"/>
          <w:tblHeader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07ADB" w14:textId="77777777" w:rsidR="00D0109E" w:rsidRPr="00584299" w:rsidRDefault="00D0109E" w:rsidP="00D0109E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</w:tcPr>
          <w:p w14:paraId="2CE16518" w14:textId="0D152D11" w:rsidR="00D0109E" w:rsidRPr="00584299" w:rsidRDefault="00D0109E" w:rsidP="00D010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C0A47" w14:textId="63714FF4" w:rsidR="00D0109E" w:rsidRPr="00584299" w:rsidDel="00685444" w:rsidRDefault="00D0109E" w:rsidP="00D010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A832BC5" w14:textId="77777777" w:rsidR="00D0109E" w:rsidRPr="00584299" w:rsidRDefault="00D0109E" w:rsidP="00D0109E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Theme="minorHAnsi" w:hAnsiTheme="minorHAnsi" w:cstheme="minorHAns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8875B" w14:textId="7D3488CE" w:rsidR="00D0109E" w:rsidRPr="00584299" w:rsidRDefault="00D0109E" w:rsidP="00D0109E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6"/>
                <w:szCs w:val="26"/>
                <w:cs/>
                <w:lang w:val="en-US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F828082" w14:textId="77777777" w:rsidR="00D0109E" w:rsidRDefault="00D0109E" w:rsidP="00D0109E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6"/>
                <w:szCs w:val="26"/>
                <w:cs/>
                <w:lang w:val="en-US"/>
              </w:rPr>
            </w:pPr>
          </w:p>
        </w:tc>
        <w:tc>
          <w:tcPr>
            <w:tcW w:w="1847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FB7251" w14:textId="77777777" w:rsidR="00D0109E" w:rsidRPr="00584299" w:rsidRDefault="00D0109E" w:rsidP="00D0109E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6"/>
                <w:szCs w:val="26"/>
                <w:cs/>
                <w:lang w:val="en-US"/>
              </w:rPr>
            </w:pPr>
            <w:r>
              <w:rPr>
                <w:rFonts w:asciiTheme="minorHAnsi" w:hAnsiTheme="minorHAnsi" w:cstheme="minorHAnsi" w:hint="cs"/>
                <w:sz w:val="26"/>
                <w:szCs w:val="26"/>
                <w:cs/>
                <w:lang w:val="en-US"/>
              </w:rPr>
              <w:t>รายการเคลื่อนไหวที่มีสาระสำคัญระหว่างงวด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285D744E" w14:textId="77777777" w:rsidR="00D0109E" w:rsidRPr="00584299" w:rsidRDefault="00D0109E" w:rsidP="00D0109E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6"/>
                <w:szCs w:val="26"/>
                <w:cs/>
                <w:lang w:val="en-US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0D3F1" w14:textId="24FA4CA3" w:rsidR="00D0109E" w:rsidRPr="00584299" w:rsidRDefault="00D0109E" w:rsidP="00D0109E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6"/>
                <w:szCs w:val="26"/>
                <w:cs/>
                <w:lang w:val="en-US"/>
              </w:rPr>
            </w:pPr>
          </w:p>
        </w:tc>
      </w:tr>
      <w:tr w:rsidR="0070098D" w:rsidRPr="00872791" w14:paraId="57CD4DBC" w14:textId="77777777" w:rsidTr="003A60E7">
        <w:trPr>
          <w:cantSplit/>
          <w:trHeight w:val="189"/>
          <w:tblHeader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D13EF" w14:textId="77777777" w:rsidR="0070098D" w:rsidRPr="00584299" w:rsidRDefault="0070098D" w:rsidP="0070098D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</w:tcPr>
          <w:p w14:paraId="22E2AAB1" w14:textId="0F778CD6" w:rsidR="0070098D" w:rsidRPr="00584299" w:rsidRDefault="0070098D" w:rsidP="0070098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 w:val="26"/>
                <w:szCs w:val="26"/>
                <w:lang w:val="en-US" w:bidi="th-TH"/>
              </w:rPr>
            </w:pPr>
          </w:p>
        </w:tc>
        <w:tc>
          <w:tcPr>
            <w:tcW w:w="6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B0D4F" w14:textId="663FC24A" w:rsidR="0070098D" w:rsidRPr="00584299" w:rsidRDefault="0070098D" w:rsidP="0070098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 w:val="26"/>
                <w:szCs w:val="26"/>
                <w:cs/>
                <w:lang w:val="en-US" w:bidi="th-TH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  <w:lang w:val="en-US" w:bidi="th-TH"/>
              </w:rPr>
              <w:t>สัดส่วนความเป็นเจ้าของ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EFA74B3" w14:textId="77777777" w:rsidR="0070098D" w:rsidRPr="00584299" w:rsidRDefault="0070098D" w:rsidP="0070098D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Theme="minorHAnsi" w:hAnsiTheme="minorHAnsi" w:cstheme="minorHAns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BF189" w14:textId="370D6ED8" w:rsidR="0070098D" w:rsidRPr="00D0109E" w:rsidRDefault="0070098D" w:rsidP="0070098D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/>
                <w:sz w:val="26"/>
                <w:szCs w:val="26"/>
                <w:cs/>
                <w:lang w:val="en-US"/>
              </w:rPr>
            </w:pPr>
            <w:r w:rsidRPr="00D0109E">
              <w:rPr>
                <w:rFonts w:asciiTheme="minorHAnsi" w:hAnsiTheme="minorHAnsi"/>
                <w:sz w:val="26"/>
                <w:szCs w:val="26"/>
                <w:cs/>
                <w:lang w:val="en-US"/>
              </w:rPr>
              <w:t>ราคาทุน -สุทธิ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74DEDEF" w14:textId="77777777" w:rsidR="0070098D" w:rsidRDefault="0070098D" w:rsidP="0070098D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6"/>
                <w:szCs w:val="26"/>
                <w:cs/>
                <w:lang w:val="en-US"/>
              </w:rPr>
            </w:pPr>
          </w:p>
        </w:tc>
        <w:tc>
          <w:tcPr>
            <w:tcW w:w="1847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ADC982" w14:textId="77777777" w:rsidR="0070098D" w:rsidRDefault="0070098D" w:rsidP="0070098D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6"/>
                <w:szCs w:val="26"/>
                <w:cs/>
                <w:lang w:val="en-US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2D185858" w14:textId="77777777" w:rsidR="0070098D" w:rsidRPr="00584299" w:rsidRDefault="0070098D" w:rsidP="0070098D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6"/>
                <w:szCs w:val="26"/>
                <w:cs/>
                <w:lang w:val="en-US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1F2D3" w14:textId="2E699EB5" w:rsidR="0070098D" w:rsidRPr="00584299" w:rsidRDefault="0070098D" w:rsidP="0070098D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6"/>
                <w:szCs w:val="26"/>
                <w:cs/>
                <w:lang w:val="en-US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  <w:lang w:val="en-US"/>
              </w:rPr>
              <w:t>ราคาทุน</w:t>
            </w:r>
            <w:r w:rsidRPr="00584299">
              <w:rPr>
                <w:rFonts w:asciiTheme="minorHAnsi" w:hAnsiTheme="minorHAnsi" w:cstheme="minorHAnsi"/>
                <w:sz w:val="26"/>
                <w:szCs w:val="26"/>
                <w:lang w:val="en-US"/>
              </w:rPr>
              <w:t xml:space="preserve"> - </w:t>
            </w:r>
            <w:r w:rsidRPr="00584299">
              <w:rPr>
                <w:rFonts w:asciiTheme="minorHAnsi" w:hAnsiTheme="minorHAnsi" w:cstheme="minorHAnsi"/>
                <w:sz w:val="26"/>
                <w:szCs w:val="26"/>
                <w:cs/>
                <w:lang w:val="en-US"/>
              </w:rPr>
              <w:t>สุทธิ</w:t>
            </w:r>
          </w:p>
        </w:tc>
      </w:tr>
      <w:tr w:rsidR="0070098D" w:rsidRPr="00872791" w14:paraId="57FBE2D1" w14:textId="77777777" w:rsidTr="003A60E7">
        <w:trPr>
          <w:cantSplit/>
          <w:trHeight w:val="216"/>
          <w:tblHeader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4A011" w14:textId="77777777" w:rsidR="0070098D" w:rsidRPr="00584299" w:rsidRDefault="0070098D" w:rsidP="0070098D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</w:tcPr>
          <w:p w14:paraId="3A2D8D5C" w14:textId="77777777" w:rsidR="0070098D" w:rsidRPr="00584299" w:rsidRDefault="0070098D" w:rsidP="0070098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 w:val="26"/>
                <w:szCs w:val="26"/>
                <w:lang w:val="en-US" w:bidi="th-TH"/>
              </w:rPr>
            </w:pPr>
          </w:p>
        </w:tc>
        <w:tc>
          <w:tcPr>
            <w:tcW w:w="6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4CC75" w14:textId="76848389" w:rsidR="0070098D" w:rsidRPr="00584299" w:rsidRDefault="0070098D" w:rsidP="0070098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inorHAnsi" w:hAnsiTheme="minorHAnsi" w:cstheme="minorHAnsi" w:hint="cs"/>
                <w:sz w:val="26"/>
                <w:szCs w:val="26"/>
                <w:cs/>
                <w:lang w:val="en-US" w:bidi="th-TH"/>
              </w:rPr>
              <w:t>ณ วันที่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774434C" w14:textId="77777777" w:rsidR="0070098D" w:rsidRPr="00584299" w:rsidRDefault="0070098D" w:rsidP="0070098D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Theme="minorHAnsi" w:hAnsiTheme="minorHAnsi" w:cstheme="minorHAns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6AD8C" w14:textId="63FF599F" w:rsidR="0070098D" w:rsidRPr="00584299" w:rsidRDefault="0070098D" w:rsidP="00700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CD197" w14:textId="77777777" w:rsidR="0070098D" w:rsidRPr="00584299" w:rsidRDefault="0070098D" w:rsidP="00700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</w:tcPr>
          <w:p w14:paraId="63113D31" w14:textId="77777777" w:rsidR="0070098D" w:rsidRPr="00584299" w:rsidRDefault="0070098D" w:rsidP="00700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BDCC8EF" w14:textId="77777777" w:rsidR="0070098D" w:rsidRPr="00584299" w:rsidRDefault="0070098D" w:rsidP="00700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15FE6" w14:textId="16D7B238" w:rsidR="0070098D" w:rsidRPr="00584299" w:rsidRDefault="0070098D" w:rsidP="00700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8F6CA" w14:textId="77777777" w:rsidR="0070098D" w:rsidRPr="00584299" w:rsidRDefault="0070098D" w:rsidP="0070098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 w:val="26"/>
                <w:szCs w:val="26"/>
                <w:lang w:val="en-US" w:bidi="th-TH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05D27" w14:textId="77777777" w:rsidR="0070098D" w:rsidRPr="00584299" w:rsidRDefault="0070098D" w:rsidP="0070098D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6"/>
                <w:szCs w:val="26"/>
                <w:lang w:val="en-US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27CBB" w14:textId="77777777" w:rsidR="0070098D" w:rsidRPr="00584299" w:rsidRDefault="0070098D" w:rsidP="0070098D">
            <w:pPr>
              <w:pStyle w:val="a0"/>
              <w:tabs>
                <w:tab w:val="clear" w:pos="360"/>
                <w:tab w:val="clear" w:pos="720"/>
                <w:tab w:val="clear" w:pos="1080"/>
              </w:tabs>
              <w:rPr>
                <w:rFonts w:asciiTheme="minorHAnsi" w:hAnsiTheme="minorHAnsi" w:cstheme="minorHAnsi"/>
                <w:sz w:val="26"/>
                <w:szCs w:val="26"/>
                <w:cs/>
                <w:lang w:val="en-US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7EA6D" w14:textId="77777777" w:rsidR="0070098D" w:rsidRPr="00584299" w:rsidRDefault="0070098D" w:rsidP="0070098D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6"/>
                <w:szCs w:val="26"/>
                <w:cs/>
                <w:lang w:val="en-US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06591EEF" w14:textId="77777777" w:rsidR="0070098D" w:rsidRPr="00584299" w:rsidRDefault="0070098D" w:rsidP="0070098D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6"/>
                <w:szCs w:val="26"/>
                <w:lang w:val="en-US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2404674E" w14:textId="1B4BFBAA" w:rsidR="0070098D" w:rsidRPr="00584299" w:rsidRDefault="0070098D" w:rsidP="0070098D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6"/>
                <w:szCs w:val="26"/>
                <w:lang w:val="en-US"/>
              </w:rPr>
            </w:pPr>
            <w:r>
              <w:rPr>
                <w:rFonts w:asciiTheme="minorHAnsi" w:hAnsiTheme="minorHAnsi" w:cstheme="minorHAnsi" w:hint="cs"/>
                <w:sz w:val="26"/>
                <w:szCs w:val="26"/>
                <w:cs/>
                <w:lang w:val="en-US"/>
              </w:rPr>
              <w:t>ณ วันที่</w:t>
            </w:r>
          </w:p>
        </w:tc>
      </w:tr>
      <w:tr w:rsidR="0070098D" w:rsidRPr="00872791" w14:paraId="456680ED" w14:textId="77777777" w:rsidTr="00AA0843">
        <w:trPr>
          <w:cantSplit/>
          <w:trHeight w:val="720"/>
          <w:tblHeader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39462" w14:textId="77777777" w:rsidR="0070098D" w:rsidRPr="00584299" w:rsidRDefault="0070098D" w:rsidP="0070098D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07FB7" w14:textId="643990DE" w:rsidR="0070098D" w:rsidRPr="00584299" w:rsidRDefault="00AA0843" w:rsidP="00AA084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 w:val="26"/>
                <w:szCs w:val="26"/>
                <w:cs/>
                <w:lang w:bidi="th-TH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  <w:lang w:val="en-US" w:bidi="th-TH"/>
              </w:rPr>
              <w:t>ลักษณะธุรกิ</w:t>
            </w:r>
            <w:r>
              <w:rPr>
                <w:rFonts w:asciiTheme="minorHAnsi" w:hAnsiTheme="minorHAnsi" w:cstheme="minorHAnsi" w:hint="cs"/>
                <w:sz w:val="26"/>
                <w:szCs w:val="26"/>
                <w:cs/>
                <w:lang w:val="en-US" w:bidi="th-TH"/>
              </w:rPr>
              <w:t>จ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08318" w14:textId="6EFC1630" w:rsidR="0070098D" w:rsidRPr="00584299" w:rsidRDefault="0070098D" w:rsidP="00700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 xml:space="preserve">1 </w:t>
            </w: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มกราคม</w:t>
            </w:r>
          </w:p>
          <w:p w14:paraId="6912140C" w14:textId="77777777" w:rsidR="0070098D" w:rsidRPr="00584299" w:rsidRDefault="0070098D" w:rsidP="00700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2567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7F283" w14:textId="77777777" w:rsidR="0070098D" w:rsidRPr="00584299" w:rsidRDefault="0070098D" w:rsidP="007009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 w:val="26"/>
                <w:szCs w:val="26"/>
                <w:lang w:bidi="th-TH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B046E" w14:textId="784BCFBD" w:rsidR="0070098D" w:rsidRPr="00584299" w:rsidRDefault="0070098D" w:rsidP="00700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-201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 xml:space="preserve">30 </w:t>
            </w:r>
            <w:r>
              <w:rPr>
                <w:rFonts w:asciiTheme="minorHAnsi" w:hAnsiTheme="minorHAnsi" w:cstheme="minorHAnsi" w:hint="cs"/>
                <w:sz w:val="26"/>
                <w:szCs w:val="26"/>
                <w:cs/>
              </w:rPr>
              <w:t>กันยายน</w:t>
            </w:r>
          </w:p>
          <w:p w14:paraId="613F89D8" w14:textId="7ED33166" w:rsidR="0070098D" w:rsidRPr="00584299" w:rsidRDefault="0070098D" w:rsidP="00700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-201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2567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7FFDB" w14:textId="77777777" w:rsidR="0070098D" w:rsidRPr="00584299" w:rsidRDefault="0070098D" w:rsidP="00700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</w:p>
          <w:p w14:paraId="2B3F4CFA" w14:textId="77777777" w:rsidR="0070098D" w:rsidRPr="00584299" w:rsidRDefault="0070098D" w:rsidP="0070098D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A40FC" w14:textId="77777777" w:rsidR="0070098D" w:rsidRPr="00584299" w:rsidRDefault="0070098D" w:rsidP="00700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 xml:space="preserve">1 </w:t>
            </w: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มกราคม</w:t>
            </w:r>
          </w:p>
          <w:p w14:paraId="3678D32F" w14:textId="215BE122" w:rsidR="0070098D" w:rsidRPr="00584299" w:rsidRDefault="0070098D" w:rsidP="00700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2567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A8D09" w14:textId="77777777" w:rsidR="0070098D" w:rsidRPr="00584299" w:rsidRDefault="0070098D" w:rsidP="007009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 w:val="26"/>
                <w:szCs w:val="26"/>
                <w:lang w:val="en-US" w:bidi="th-TH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DB8EE" w14:textId="16AE394F" w:rsidR="0070098D" w:rsidRPr="00584299" w:rsidRDefault="0070098D" w:rsidP="00700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ซื้อ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3101072" w14:textId="77777777" w:rsidR="0070098D" w:rsidRPr="00584299" w:rsidRDefault="0070098D" w:rsidP="00700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9F564" w14:textId="77777777" w:rsidR="0070098D" w:rsidRDefault="0070098D" w:rsidP="00700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 w:hint="cs"/>
                <w:sz w:val="26"/>
                <w:szCs w:val="26"/>
                <w:cs/>
              </w:rPr>
              <w:t>ขาดทุนจาก</w:t>
            </w:r>
          </w:p>
          <w:p w14:paraId="4B117FBD" w14:textId="5C67F716" w:rsidR="0070098D" w:rsidRPr="00584299" w:rsidRDefault="0070098D" w:rsidP="00700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E5DF5" w14:textId="77777777" w:rsidR="0070098D" w:rsidRPr="00584299" w:rsidRDefault="0070098D" w:rsidP="0070098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77A37" w14:textId="25556A0B" w:rsidR="0070098D" w:rsidRPr="00584299" w:rsidRDefault="0070098D" w:rsidP="00700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>
              <w:rPr>
                <w:rFonts w:asciiTheme="minorHAnsi" w:hAnsiTheme="minorHAnsi" w:cstheme="minorHAnsi" w:hint="cs"/>
                <w:sz w:val="26"/>
                <w:szCs w:val="26"/>
                <w:cs/>
              </w:rPr>
              <w:t>ขาย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84D59" w14:textId="77777777" w:rsidR="0070098D" w:rsidRPr="00584299" w:rsidRDefault="0070098D" w:rsidP="007009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 w:val="26"/>
                <w:szCs w:val="26"/>
                <w:lang w:bidi="th-TH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6D587" w14:textId="25D66A10" w:rsidR="0070098D" w:rsidRDefault="0070098D" w:rsidP="00700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โอนเปลี่ยนแปลง</w:t>
            </w:r>
          </w:p>
          <w:p w14:paraId="662C201A" w14:textId="4E728EA3" w:rsidR="0070098D" w:rsidRPr="005468D9" w:rsidRDefault="0070098D" w:rsidP="00700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สถานะเงินลงทุน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45D87E4E" w14:textId="77777777" w:rsidR="0070098D" w:rsidRPr="00584299" w:rsidRDefault="0070098D" w:rsidP="0070098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E8AED" w14:textId="3368579E" w:rsidR="0070098D" w:rsidRPr="00584299" w:rsidRDefault="0070098D" w:rsidP="00700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-201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3</w:t>
            </w: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 xml:space="preserve">0 </w:t>
            </w:r>
            <w:r>
              <w:rPr>
                <w:rFonts w:asciiTheme="minorHAnsi" w:hAnsiTheme="minorHAnsi" w:cstheme="minorHAnsi" w:hint="cs"/>
                <w:sz w:val="26"/>
                <w:szCs w:val="26"/>
                <w:cs/>
              </w:rPr>
              <w:t>กันยายน</w:t>
            </w:r>
          </w:p>
          <w:p w14:paraId="1D724FA7" w14:textId="61146449" w:rsidR="0070098D" w:rsidRPr="00584299" w:rsidRDefault="0070098D" w:rsidP="00700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2567</w:t>
            </w:r>
          </w:p>
        </w:tc>
      </w:tr>
      <w:tr w:rsidR="0070098D" w:rsidRPr="00872791" w14:paraId="4920E9A3" w14:textId="77777777" w:rsidTr="003A60E7">
        <w:trPr>
          <w:cantSplit/>
          <w:trHeight w:val="288"/>
          <w:tblHeader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CD3FA" w14:textId="77777777" w:rsidR="0070098D" w:rsidRPr="00584299" w:rsidRDefault="0070098D" w:rsidP="0070098D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</w:tcPr>
          <w:p w14:paraId="520CC30F" w14:textId="77777777" w:rsidR="0070098D" w:rsidRPr="00584299" w:rsidRDefault="0070098D" w:rsidP="007009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 w:val="26"/>
                <w:szCs w:val="26"/>
                <w:cs/>
                <w:lang w:bidi="th-TH"/>
              </w:rPr>
            </w:pPr>
          </w:p>
        </w:tc>
        <w:tc>
          <w:tcPr>
            <w:tcW w:w="6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3FADA" w14:textId="77777777" w:rsidR="0070098D" w:rsidRPr="00584299" w:rsidRDefault="0070098D" w:rsidP="00700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i/>
                <w:iCs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(</w:t>
            </w:r>
            <w:r w:rsidRPr="00584299">
              <w:rPr>
                <w:rFonts w:asciiTheme="minorHAnsi" w:hAnsiTheme="minorHAnsi" w:cstheme="minorHAnsi"/>
                <w:i/>
                <w:iCs/>
                <w:sz w:val="26"/>
                <w:szCs w:val="26"/>
                <w:cs/>
              </w:rPr>
              <w:t>ร้อยละ)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3DB6653" w14:textId="77777777" w:rsidR="0070098D" w:rsidRPr="00584299" w:rsidRDefault="0070098D" w:rsidP="00700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281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2F12B90" w14:textId="3A53B7D6" w:rsidR="0070098D" w:rsidRPr="00584299" w:rsidRDefault="0070098D" w:rsidP="00700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i/>
                <w:iCs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(</w:t>
            </w:r>
            <w:r w:rsidRPr="00584299">
              <w:rPr>
                <w:rFonts w:asciiTheme="minorHAnsi" w:hAnsiTheme="minorHAnsi" w:cstheme="minorHAns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70098D" w:rsidRPr="00872791" w14:paraId="4C46110D" w14:textId="77777777" w:rsidTr="003A60E7">
        <w:trPr>
          <w:cantSplit/>
          <w:trHeight w:val="367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FE025" w14:textId="77777777" w:rsidR="0070098D" w:rsidRPr="00584299" w:rsidRDefault="0070098D" w:rsidP="0070098D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i/>
                <w:iCs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</w:tcPr>
          <w:p w14:paraId="0C369B53" w14:textId="77777777" w:rsidR="0070098D" w:rsidRPr="00584299" w:rsidRDefault="0070098D" w:rsidP="0070098D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17541" w14:textId="77777777" w:rsidR="0070098D" w:rsidRPr="00584299" w:rsidRDefault="0070098D" w:rsidP="007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BF7A2" w14:textId="77777777" w:rsidR="0070098D" w:rsidRPr="00584299" w:rsidRDefault="0070098D" w:rsidP="007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7E476" w14:textId="77777777" w:rsidR="0070098D" w:rsidRPr="00584299" w:rsidRDefault="0070098D" w:rsidP="007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F9437D8" w14:textId="77777777" w:rsidR="0070098D" w:rsidRPr="00584299" w:rsidRDefault="0070098D" w:rsidP="007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F1D0D" w14:textId="77777777" w:rsidR="0070098D" w:rsidRPr="00584299" w:rsidRDefault="0070098D" w:rsidP="0070098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A75C7" w14:textId="77777777" w:rsidR="0070098D" w:rsidRPr="00584299" w:rsidRDefault="0070098D" w:rsidP="0070098D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</w:tcPr>
          <w:p w14:paraId="5707E90C" w14:textId="00C39A6A" w:rsidR="0070098D" w:rsidRPr="00584299" w:rsidRDefault="0070098D" w:rsidP="0070098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F4ABBCC" w14:textId="77777777" w:rsidR="0070098D" w:rsidRPr="00584299" w:rsidRDefault="0070098D" w:rsidP="0070098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54F60" w14:textId="470CC0BC" w:rsidR="0070098D" w:rsidRPr="00584299" w:rsidRDefault="0070098D" w:rsidP="0070098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2E7EC" w14:textId="77777777" w:rsidR="0070098D" w:rsidRPr="00584299" w:rsidRDefault="0070098D" w:rsidP="0070098D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81E9A" w14:textId="77777777" w:rsidR="0070098D" w:rsidRPr="00584299" w:rsidRDefault="0070098D" w:rsidP="007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AD9EE" w14:textId="77777777" w:rsidR="0070098D" w:rsidRPr="00584299" w:rsidRDefault="0070098D" w:rsidP="007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74D17" w14:textId="77777777" w:rsidR="0070098D" w:rsidRPr="00584299" w:rsidRDefault="0070098D" w:rsidP="007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5BF525B9" w14:textId="77777777" w:rsidR="0070098D" w:rsidRPr="00584299" w:rsidRDefault="0070098D" w:rsidP="0070098D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66B51727" w14:textId="77777777" w:rsidR="0070098D" w:rsidRPr="00584299" w:rsidRDefault="0070098D" w:rsidP="0070098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70098D" w:rsidRPr="00872791" w14:paraId="7BD4BA31" w14:textId="77777777" w:rsidTr="003A60E7">
        <w:trPr>
          <w:cantSplit/>
          <w:trHeight w:val="367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9106A" w14:textId="77777777" w:rsidR="0070098D" w:rsidRPr="00584299" w:rsidRDefault="0070098D" w:rsidP="0070098D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บริษัท สบาย มันนี่ จำกัด</w:t>
            </w: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</w:tcPr>
          <w:p w14:paraId="71C7938A" w14:textId="77777777" w:rsidR="0070098D" w:rsidRPr="00584299" w:rsidRDefault="0070098D" w:rsidP="0070098D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บริการทางการเงิน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3F798" w14:textId="740404D9" w:rsidR="0070098D" w:rsidRPr="00584299" w:rsidRDefault="0070098D" w:rsidP="007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 w:hint="cs"/>
                <w:sz w:val="26"/>
                <w:szCs w:val="26"/>
                <w:cs/>
              </w:rPr>
              <w:t xml:space="preserve">   </w:t>
            </w: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99.99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E2968" w14:textId="77777777" w:rsidR="0070098D" w:rsidRPr="00584299" w:rsidRDefault="0070098D" w:rsidP="007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7548D" w14:textId="01091E5C" w:rsidR="0070098D" w:rsidRPr="00584299" w:rsidRDefault="0070098D" w:rsidP="007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99.99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6334990" w14:textId="77777777" w:rsidR="0070098D" w:rsidRPr="00584299" w:rsidRDefault="0070098D" w:rsidP="007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9F6D2" w14:textId="77777777" w:rsidR="0070098D" w:rsidRPr="00584299" w:rsidRDefault="0070098D" w:rsidP="007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333,500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ECA80" w14:textId="77777777" w:rsidR="0070098D" w:rsidRPr="00584299" w:rsidRDefault="0070098D" w:rsidP="0070098D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</w:tcPr>
          <w:p w14:paraId="226D70DC" w14:textId="0D0669B1" w:rsidR="0070098D" w:rsidRPr="00584299" w:rsidRDefault="0070098D" w:rsidP="007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CF9E071" w14:textId="77777777" w:rsidR="0070098D" w:rsidRPr="00584299" w:rsidRDefault="0070098D" w:rsidP="007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B8623" w14:textId="1183A0E8" w:rsidR="0070098D" w:rsidRPr="00584299" w:rsidRDefault="0070098D" w:rsidP="007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108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(</w:t>
            </w:r>
            <w:r>
              <w:rPr>
                <w:rFonts w:asciiTheme="minorHAnsi" w:hAnsiTheme="minorHAnsi" w:cstheme="minorHAnsi" w:hint="cs"/>
                <w:sz w:val="26"/>
                <w:szCs w:val="26"/>
                <w:cs/>
              </w:rPr>
              <w:t>39</w:t>
            </w:r>
            <w:r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>
              <w:rPr>
                <w:rFonts w:asciiTheme="minorHAnsi" w:hAnsiTheme="minorHAnsi" w:cstheme="minorHAnsi" w:hint="cs"/>
                <w:sz w:val="26"/>
                <w:szCs w:val="26"/>
                <w:cs/>
              </w:rPr>
              <w:t>751</w:t>
            </w:r>
            <w:r>
              <w:rPr>
                <w:rFonts w:asciiTheme="minorHAnsi" w:hAnsiTheme="minorHAnsi" w:cstheme="minorHAnsi"/>
                <w:sz w:val="26"/>
                <w:szCs w:val="26"/>
              </w:rPr>
              <w:t>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5CD73" w14:textId="77777777" w:rsidR="0070098D" w:rsidRPr="00584299" w:rsidRDefault="0070098D" w:rsidP="0070098D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77B5C" w14:textId="77520D0C" w:rsidR="0070098D" w:rsidRPr="00584299" w:rsidRDefault="0070098D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4564F" w14:textId="77777777" w:rsidR="0070098D" w:rsidRPr="00584299" w:rsidRDefault="0070098D" w:rsidP="007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FDF06" w14:textId="758888CF" w:rsidR="0070098D" w:rsidRPr="00584299" w:rsidRDefault="0070098D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2E5BF094" w14:textId="77777777" w:rsidR="0070098D" w:rsidRPr="00584299" w:rsidRDefault="0070098D" w:rsidP="0070098D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182919F0" w14:textId="126005C0" w:rsidR="0070098D" w:rsidRPr="00584299" w:rsidRDefault="0070098D" w:rsidP="007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left="-225" w:right="88" w:firstLine="225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 w:hint="cs"/>
                <w:sz w:val="26"/>
                <w:szCs w:val="26"/>
                <w:cs/>
              </w:rPr>
              <w:t>293</w:t>
            </w: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>
              <w:rPr>
                <w:rFonts w:asciiTheme="minorHAnsi" w:hAnsiTheme="minorHAnsi" w:cstheme="minorHAnsi" w:hint="cs"/>
                <w:sz w:val="26"/>
                <w:szCs w:val="26"/>
                <w:cs/>
              </w:rPr>
              <w:t>749</w:t>
            </w:r>
          </w:p>
        </w:tc>
      </w:tr>
      <w:tr w:rsidR="0070098D" w:rsidRPr="00872791" w14:paraId="486F6252" w14:textId="77777777" w:rsidTr="003A60E7">
        <w:trPr>
          <w:cantSplit/>
          <w:trHeight w:val="367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2DAA1" w14:textId="77777777" w:rsidR="0070098D" w:rsidRDefault="0070098D" w:rsidP="0070098D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 xml:space="preserve">บริษัท สบาย มาร์เก็ต พลัส </w:t>
            </w:r>
          </w:p>
          <w:p w14:paraId="2AF7D7DF" w14:textId="667E55E5" w:rsidR="0070098D" w:rsidRPr="00584299" w:rsidRDefault="0070098D" w:rsidP="0070098D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 xml:space="preserve">   </w:t>
            </w: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จำกัด</w:t>
            </w: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</w:tcPr>
          <w:p w14:paraId="01215969" w14:textId="77777777" w:rsidR="0070098D" w:rsidRPr="00584299" w:rsidRDefault="0070098D" w:rsidP="0070098D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FCAFC" w14:textId="010E72E0" w:rsidR="0070098D" w:rsidRPr="00584299" w:rsidRDefault="0070098D" w:rsidP="007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99.99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B2E72" w14:textId="77777777" w:rsidR="0070098D" w:rsidRPr="00584299" w:rsidRDefault="0070098D" w:rsidP="007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1850A" w14:textId="6692A77C" w:rsidR="0070098D" w:rsidRPr="00584299" w:rsidRDefault="0070098D" w:rsidP="007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99.99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A1977E6" w14:textId="77777777" w:rsidR="0070098D" w:rsidRPr="00584299" w:rsidRDefault="0070098D" w:rsidP="007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96CEC" w14:textId="0C2AC3E4" w:rsidR="0070098D" w:rsidRPr="00584299" w:rsidRDefault="0070098D" w:rsidP="007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20,000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486AF" w14:textId="77777777" w:rsidR="0070098D" w:rsidRPr="00584299" w:rsidRDefault="0070098D" w:rsidP="0070098D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</w:tcPr>
          <w:p w14:paraId="2A4F9493" w14:textId="0D8338AA" w:rsidR="0070098D" w:rsidRPr="00584299" w:rsidRDefault="0070098D" w:rsidP="007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D4418D0" w14:textId="77777777" w:rsidR="0070098D" w:rsidRPr="00584299" w:rsidRDefault="0070098D" w:rsidP="007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F9F18" w14:textId="564E0AD8" w:rsidR="0070098D" w:rsidRPr="00584299" w:rsidRDefault="0070098D" w:rsidP="00AF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811"/>
              </w:tabs>
              <w:ind w:right="287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74C6A" w14:textId="77777777" w:rsidR="0070098D" w:rsidRPr="00584299" w:rsidRDefault="0070098D" w:rsidP="0070098D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B392E" w14:textId="1925C7BF" w:rsidR="0070098D" w:rsidRPr="00584299" w:rsidRDefault="0070098D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D55CF" w14:textId="77777777" w:rsidR="0070098D" w:rsidRPr="00584299" w:rsidRDefault="0070098D" w:rsidP="007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18D3D" w14:textId="2BB528A7" w:rsidR="0070098D" w:rsidRPr="00584299" w:rsidRDefault="0070098D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2E2428FD" w14:textId="77777777" w:rsidR="0070098D" w:rsidRPr="00584299" w:rsidRDefault="0070098D" w:rsidP="0070098D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3C4544DB" w14:textId="7F2C11CB" w:rsidR="0070098D" w:rsidRPr="00584299" w:rsidRDefault="0070098D" w:rsidP="007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20,000</w:t>
            </w:r>
          </w:p>
        </w:tc>
      </w:tr>
      <w:tr w:rsidR="0070098D" w:rsidRPr="00872791" w14:paraId="635BD96C" w14:textId="77777777" w:rsidTr="00AA0843">
        <w:trPr>
          <w:cantSplit/>
          <w:trHeight w:val="367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0FE2E" w14:textId="77777777" w:rsidR="0070098D" w:rsidRDefault="0070098D" w:rsidP="0070098D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 xml:space="preserve">บริษัท สบาย แคปปิตอล </w:t>
            </w:r>
          </w:p>
          <w:p w14:paraId="741BB8AE" w14:textId="43A72162" w:rsidR="0070098D" w:rsidRPr="00584299" w:rsidRDefault="0070098D" w:rsidP="0070098D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 xml:space="preserve">   </w:t>
            </w: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พลัส จำกัด</w:t>
            </w: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</w:tcPr>
          <w:p w14:paraId="6688E3B2" w14:textId="77777777" w:rsidR="0070098D" w:rsidRPr="00584299" w:rsidRDefault="0070098D" w:rsidP="0070098D">
            <w:pPr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บริการให้สินเชื่อ</w:t>
            </w:r>
          </w:p>
          <w:p w14:paraId="2C940080" w14:textId="77777777" w:rsidR="0070098D" w:rsidRPr="00584299" w:rsidRDefault="0070098D" w:rsidP="0070098D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เพื่อการค้าและการลงทุน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40A5D" w14:textId="34A42135" w:rsidR="0070098D" w:rsidRPr="00584299" w:rsidRDefault="0070098D" w:rsidP="007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99.99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E5FC8" w14:textId="77777777" w:rsidR="0070098D" w:rsidRPr="00584299" w:rsidRDefault="0070098D" w:rsidP="007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D7F3B" w14:textId="29E404BB" w:rsidR="0070098D" w:rsidRPr="00584299" w:rsidRDefault="0070098D" w:rsidP="007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99.99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1E6D2C7" w14:textId="77777777" w:rsidR="0070098D" w:rsidRPr="00584299" w:rsidRDefault="0070098D" w:rsidP="007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0D5B0" w14:textId="65490618" w:rsidR="0070098D" w:rsidRPr="00584299" w:rsidRDefault="0070098D" w:rsidP="007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200,000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2A005" w14:textId="77777777" w:rsidR="0070098D" w:rsidRPr="00584299" w:rsidRDefault="0070098D" w:rsidP="0070098D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</w:tcPr>
          <w:p w14:paraId="07F877EF" w14:textId="15751306" w:rsidR="0070098D" w:rsidRDefault="0070098D" w:rsidP="007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E374571" w14:textId="77777777" w:rsidR="0070098D" w:rsidRDefault="0070098D" w:rsidP="007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1CCE9" w14:textId="0833093B" w:rsidR="0070098D" w:rsidRPr="00584299" w:rsidRDefault="0070098D" w:rsidP="00AA0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108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(</w:t>
            </w:r>
            <w:r>
              <w:rPr>
                <w:rFonts w:asciiTheme="minorHAnsi" w:hAnsiTheme="minorHAnsi" w:cstheme="minorHAnsi" w:hint="cs"/>
                <w:sz w:val="26"/>
                <w:szCs w:val="26"/>
                <w:cs/>
              </w:rPr>
              <w:t>3</w:t>
            </w:r>
            <w:r>
              <w:rPr>
                <w:rFonts w:asciiTheme="minorHAnsi" w:hAnsiTheme="minorHAnsi" w:cstheme="minorHAnsi"/>
                <w:sz w:val="26"/>
                <w:szCs w:val="26"/>
              </w:rPr>
              <w:t>3,886)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EF277" w14:textId="77777777" w:rsidR="0070098D" w:rsidRPr="00584299" w:rsidRDefault="0070098D" w:rsidP="0070098D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8A7AF" w14:textId="3A357353" w:rsidR="0070098D" w:rsidRPr="00584299" w:rsidRDefault="0070098D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59FFD" w14:textId="77777777" w:rsidR="0070098D" w:rsidRPr="00584299" w:rsidRDefault="0070098D" w:rsidP="007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7AEAF" w14:textId="0B26D1FF" w:rsidR="0070098D" w:rsidRPr="00584299" w:rsidRDefault="0070098D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6265607D" w14:textId="77777777" w:rsidR="0070098D" w:rsidRPr="00584299" w:rsidRDefault="0070098D" w:rsidP="0070098D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66339158" w14:textId="6A0D0782" w:rsidR="0070098D" w:rsidRPr="00584299" w:rsidRDefault="0070098D" w:rsidP="007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166</w:t>
            </w: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>
              <w:rPr>
                <w:rFonts w:asciiTheme="minorHAnsi" w:hAnsiTheme="minorHAnsi" w:cstheme="minorHAnsi"/>
                <w:sz w:val="26"/>
                <w:szCs w:val="26"/>
              </w:rPr>
              <w:t>114</w:t>
            </w:r>
          </w:p>
        </w:tc>
      </w:tr>
      <w:tr w:rsidR="0070098D" w:rsidRPr="00E01941" w14:paraId="751A4D03" w14:textId="77777777" w:rsidTr="003A60E7">
        <w:trPr>
          <w:cantSplit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B9564" w14:textId="77777777" w:rsidR="0070098D" w:rsidRDefault="0070098D" w:rsidP="0070098D">
            <w:pPr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บริษัท พลัส เทค อินโนเวชั่น</w:t>
            </w:r>
          </w:p>
          <w:p w14:paraId="55B0F91F" w14:textId="6CF6CA6B" w:rsidR="0070098D" w:rsidRPr="00584299" w:rsidRDefault="0070098D" w:rsidP="0070098D">
            <w:pPr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 xml:space="preserve">   </w:t>
            </w: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จำกัด</w:t>
            </w:r>
            <w:r w:rsidRPr="005468D9">
              <w:rPr>
                <w:rFonts w:asciiTheme="minorHAnsi" w:hAnsiTheme="minorHAnsi"/>
                <w:sz w:val="26"/>
                <w:szCs w:val="26"/>
                <w:cs/>
              </w:rPr>
              <w:t xml:space="preserve"> </w:t>
            </w: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(มหาชน)</w:t>
            </w: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</w:tcPr>
          <w:p w14:paraId="015201E4" w14:textId="77777777" w:rsidR="0070098D" w:rsidRPr="00584299" w:rsidRDefault="0070098D" w:rsidP="0070098D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ผลิตบัตรพลาสติก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F4352" w14:textId="637BEF13" w:rsidR="0070098D" w:rsidRPr="00584299" w:rsidRDefault="0070098D" w:rsidP="007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73.05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66832C" w14:textId="77777777" w:rsidR="0070098D" w:rsidRPr="00584299" w:rsidRDefault="0070098D" w:rsidP="007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300E2" w14:textId="3E0DA7A6" w:rsidR="0070098D" w:rsidRPr="00584299" w:rsidRDefault="0070098D" w:rsidP="007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73.05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305A608" w14:textId="77777777" w:rsidR="0070098D" w:rsidRPr="00584299" w:rsidRDefault="0070098D" w:rsidP="007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F6922" w14:textId="360F81E3" w:rsidR="0070098D" w:rsidRPr="00584299" w:rsidRDefault="0070098D" w:rsidP="007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2,289,97</w:t>
            </w:r>
            <w:r>
              <w:rPr>
                <w:rFonts w:asciiTheme="minorHAnsi" w:hAnsiTheme="minorHAnsi" w:cstheme="minorHAnsi"/>
                <w:sz w:val="26"/>
                <w:szCs w:val="26"/>
              </w:rPr>
              <w:t>8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10A4D" w14:textId="77777777" w:rsidR="0070098D" w:rsidRPr="00584299" w:rsidRDefault="0070098D" w:rsidP="0070098D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</w:tcPr>
          <w:p w14:paraId="29B3E4FC" w14:textId="6BE17A9E" w:rsidR="0070098D" w:rsidRDefault="0070098D" w:rsidP="007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B55CA16" w14:textId="77777777" w:rsidR="0070098D" w:rsidRDefault="0070098D" w:rsidP="007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51AB7" w14:textId="791EF059" w:rsidR="0070098D" w:rsidRPr="00584299" w:rsidRDefault="0070098D" w:rsidP="007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108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(1,638,824)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ECA28" w14:textId="77777777" w:rsidR="0070098D" w:rsidRPr="00584299" w:rsidRDefault="0070098D" w:rsidP="0070098D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E14AF" w14:textId="298723EC" w:rsidR="0070098D" w:rsidRPr="00584299" w:rsidRDefault="0070098D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C413C" w14:textId="77777777" w:rsidR="0070098D" w:rsidRPr="00584299" w:rsidRDefault="0070098D" w:rsidP="007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F7576" w14:textId="436FE1C2" w:rsidR="0070098D" w:rsidRPr="00584299" w:rsidRDefault="0070098D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75FA0176" w14:textId="77777777" w:rsidR="0070098D" w:rsidRPr="00584299" w:rsidRDefault="0070098D" w:rsidP="0070098D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131704A8" w14:textId="23EA0047" w:rsidR="0070098D" w:rsidRPr="00584299" w:rsidRDefault="0070098D" w:rsidP="007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left="-225" w:right="88" w:firstLine="225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651,154</w:t>
            </w:r>
          </w:p>
        </w:tc>
      </w:tr>
      <w:tr w:rsidR="0070098D" w:rsidRPr="00E01941" w14:paraId="24C3BCA8" w14:textId="77777777" w:rsidTr="003A60E7">
        <w:trPr>
          <w:cantSplit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D55B8" w14:textId="77777777" w:rsidR="0070098D" w:rsidRDefault="0070098D" w:rsidP="0070098D">
            <w:pPr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บริษัท ซิตี้ซอฟท์ อินโฟเทค</w:t>
            </w:r>
          </w:p>
          <w:p w14:paraId="0D095DD6" w14:textId="2F1ED57A" w:rsidR="0070098D" w:rsidRPr="00584299" w:rsidRDefault="0070098D" w:rsidP="0070098D">
            <w:pPr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 xml:space="preserve">   </w:t>
            </w: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จำกัด</w:t>
            </w: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</w:tcPr>
          <w:p w14:paraId="2712DD9B" w14:textId="2FD1825B" w:rsidR="0070098D" w:rsidRPr="00584299" w:rsidRDefault="0070098D" w:rsidP="0070098D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บริการให</w:t>
            </w:r>
            <w:r>
              <w:rPr>
                <w:rFonts w:asciiTheme="minorHAnsi" w:hAnsiTheme="minorHAnsi" w:cstheme="minorHAnsi" w:hint="cs"/>
                <w:sz w:val="26"/>
                <w:szCs w:val="26"/>
                <w:cs/>
              </w:rPr>
              <w:t>้</w:t>
            </w: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คำปรึกษา</w:t>
            </w:r>
            <w:r>
              <w:rPr>
                <w:rFonts w:asciiTheme="minorHAnsi" w:hAnsiTheme="minorHAnsi" w:cstheme="minorHAnsi" w:hint="cs"/>
                <w:sz w:val="26"/>
                <w:szCs w:val="26"/>
                <w:cs/>
              </w:rPr>
              <w:t xml:space="preserve"> </w:t>
            </w: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และจัดหาซอฟต์แวร์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C4DB7" w14:textId="1E07D1DA" w:rsidR="0070098D" w:rsidRPr="00584299" w:rsidRDefault="0070098D" w:rsidP="007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60.00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E271E" w14:textId="77777777" w:rsidR="0070098D" w:rsidRPr="00584299" w:rsidRDefault="0070098D" w:rsidP="007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F883B" w14:textId="77F8A784" w:rsidR="0070098D" w:rsidRPr="00584299" w:rsidRDefault="0070098D" w:rsidP="007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60.00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6DA3392" w14:textId="77777777" w:rsidR="0070098D" w:rsidRPr="00584299" w:rsidRDefault="0070098D" w:rsidP="007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956DB" w14:textId="3DE62B1D" w:rsidR="0070098D" w:rsidRPr="00584299" w:rsidRDefault="0070098D" w:rsidP="007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58,500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60234" w14:textId="77777777" w:rsidR="0070098D" w:rsidRPr="00584299" w:rsidRDefault="0070098D" w:rsidP="0070098D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</w:tcPr>
          <w:p w14:paraId="2511C62C" w14:textId="1A596775" w:rsidR="0070098D" w:rsidRDefault="0070098D" w:rsidP="007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B52E208" w14:textId="77777777" w:rsidR="0070098D" w:rsidRDefault="0070098D" w:rsidP="007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F34EC" w14:textId="5C10D19A" w:rsidR="0070098D" w:rsidRPr="00584299" w:rsidRDefault="0070098D" w:rsidP="007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108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(48,000)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E05C5" w14:textId="77777777" w:rsidR="0070098D" w:rsidRPr="00584299" w:rsidRDefault="0070098D" w:rsidP="0070098D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02DB6" w14:textId="204C7461" w:rsidR="0070098D" w:rsidRPr="00584299" w:rsidRDefault="0070098D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65C1C" w14:textId="77777777" w:rsidR="0070098D" w:rsidRPr="00584299" w:rsidRDefault="0070098D" w:rsidP="007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87277" w14:textId="3145900C" w:rsidR="0070098D" w:rsidRPr="00584299" w:rsidRDefault="0070098D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635C2654" w14:textId="77777777" w:rsidR="0070098D" w:rsidRPr="00584299" w:rsidRDefault="0070098D" w:rsidP="0070098D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61376252" w14:textId="1401F658" w:rsidR="0070098D" w:rsidRPr="00584299" w:rsidRDefault="0070098D" w:rsidP="007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left="-225" w:right="88" w:firstLine="225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10,500</w:t>
            </w:r>
          </w:p>
        </w:tc>
      </w:tr>
      <w:tr w:rsidR="003A60E7" w:rsidRPr="00E01941" w14:paraId="1E04CC32" w14:textId="77777777" w:rsidTr="003A60E7">
        <w:trPr>
          <w:cantSplit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22C6D" w14:textId="77777777" w:rsidR="003A60E7" w:rsidRDefault="003A60E7" w:rsidP="003A60E7">
            <w:pPr>
              <w:ind w:left="10" w:right="-80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บริษัท ไอซอฟเทล</w:t>
            </w:r>
          </w:p>
          <w:p w14:paraId="77629290" w14:textId="2DB79E86" w:rsidR="003A60E7" w:rsidRPr="00584299" w:rsidRDefault="003A60E7" w:rsidP="003A60E7">
            <w:pPr>
              <w:ind w:left="10" w:right="-80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>
              <w:rPr>
                <w:rFonts w:asciiTheme="minorHAnsi" w:hAnsiTheme="minorHAnsi" w:cstheme="minorHAnsi" w:hint="cs"/>
                <w:sz w:val="26"/>
                <w:szCs w:val="26"/>
                <w:cs/>
              </w:rPr>
              <w:t xml:space="preserve">   </w:t>
            </w: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(ประเทศไทย)</w:t>
            </w:r>
            <w:r>
              <w:rPr>
                <w:rFonts w:asciiTheme="minorHAnsi" w:hAnsiTheme="minorHAnsi" w:cstheme="minorHAnsi"/>
                <w:sz w:val="26"/>
                <w:szCs w:val="26"/>
              </w:rPr>
              <w:t xml:space="preserve"> </w:t>
            </w: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จำกัด</w:t>
            </w: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</w:tcPr>
          <w:p w14:paraId="1B9D90E2" w14:textId="5846461A" w:rsidR="003A60E7" w:rsidRPr="00584299" w:rsidRDefault="003A60E7" w:rsidP="003A60E7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ให้บริการและพัฒนาระบบโอนสายอัตโนมัติ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BE2C8" w14:textId="56DB0145" w:rsidR="003A60E7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51.00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7BA5E" w14:textId="77777777" w:rsidR="003A60E7" w:rsidRPr="00584299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58C54" w14:textId="04A36C80" w:rsidR="003A60E7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51.00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22546BC" w14:textId="77777777" w:rsidR="003A60E7" w:rsidRPr="00584299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77A6D" w14:textId="0FEB34FD" w:rsidR="003A60E7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244,800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0A986" w14:textId="77777777" w:rsidR="003A60E7" w:rsidRPr="00584299" w:rsidRDefault="003A60E7" w:rsidP="003A60E7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</w:tcPr>
          <w:p w14:paraId="50345252" w14:textId="7038AC01" w:rsidR="003A60E7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246E910" w14:textId="77777777" w:rsidR="003A60E7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7B30C" w14:textId="0EE272FD" w:rsidR="003A60E7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811"/>
              </w:tabs>
              <w:ind w:right="277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CC1F5" w14:textId="77777777" w:rsidR="003A60E7" w:rsidRPr="00584299" w:rsidRDefault="003A60E7" w:rsidP="003A60E7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9A274" w14:textId="04807C23" w:rsidR="003A60E7" w:rsidRDefault="003A60E7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A1CCD" w14:textId="77777777" w:rsidR="003A60E7" w:rsidRPr="00584299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FA416" w14:textId="1476D6EA" w:rsidR="003A60E7" w:rsidRDefault="003A60E7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6A56C1FF" w14:textId="77777777" w:rsidR="003A60E7" w:rsidRPr="00584299" w:rsidRDefault="003A60E7" w:rsidP="003A60E7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1D5D43F5" w14:textId="09ACC2EC" w:rsidR="003A60E7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  <w:tab w:val="decimal" w:pos="626"/>
              </w:tabs>
              <w:ind w:right="97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244,800</w:t>
            </w:r>
          </w:p>
        </w:tc>
      </w:tr>
      <w:tr w:rsidR="003A60E7" w:rsidRPr="00E01941" w14:paraId="6165E09B" w14:textId="77777777" w:rsidTr="003A60E7">
        <w:trPr>
          <w:cantSplit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15187" w14:textId="43BE8418" w:rsidR="003A60E7" w:rsidRPr="00584299" w:rsidRDefault="003A60E7" w:rsidP="003A60E7">
            <w:pPr>
              <w:ind w:left="10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บริษัท สบาย ดิจิตอล จำกัด</w:t>
            </w: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</w:tcPr>
          <w:p w14:paraId="7BA159A4" w14:textId="7EDE5492" w:rsidR="003A60E7" w:rsidRPr="00584299" w:rsidRDefault="003A60E7" w:rsidP="003A60E7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8F238" w14:textId="325F6CA9" w:rsidR="003A60E7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90.00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1421C" w14:textId="77777777" w:rsidR="003A60E7" w:rsidRPr="00584299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1F813" w14:textId="11D8608C" w:rsidR="003A60E7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90.00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E96CAD0" w14:textId="77777777" w:rsidR="003A60E7" w:rsidRPr="00584299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F8C91" w14:textId="34FC8379" w:rsidR="003A60E7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2,250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06C04" w14:textId="77777777" w:rsidR="003A60E7" w:rsidRPr="00584299" w:rsidRDefault="003A60E7" w:rsidP="003A60E7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</w:tcPr>
          <w:p w14:paraId="536CD162" w14:textId="564C7DAA" w:rsidR="003A60E7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0A98714" w14:textId="77777777" w:rsidR="003A60E7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FC203" w14:textId="69F36775" w:rsidR="003A60E7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108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 w:hint="cs"/>
                <w:sz w:val="26"/>
                <w:szCs w:val="26"/>
                <w:cs/>
              </w:rPr>
              <w:t>(</w:t>
            </w: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2,250</w:t>
            </w:r>
            <w:r>
              <w:rPr>
                <w:rFonts w:asciiTheme="minorHAnsi" w:hAnsiTheme="minorHAnsi" w:cstheme="minorHAnsi" w:hint="cs"/>
                <w:sz w:val="26"/>
                <w:szCs w:val="26"/>
                <w:cs/>
              </w:rPr>
              <w:t>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2CC53" w14:textId="77777777" w:rsidR="003A60E7" w:rsidRPr="00584299" w:rsidRDefault="003A60E7" w:rsidP="003A60E7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560D2" w14:textId="00298F8D" w:rsidR="003A60E7" w:rsidRDefault="003A60E7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03BDE" w14:textId="77777777" w:rsidR="003A60E7" w:rsidRPr="00584299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59CD9" w14:textId="446F2068" w:rsidR="003A60E7" w:rsidRDefault="003A60E7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4D4F0B92" w14:textId="77777777" w:rsidR="003A60E7" w:rsidRPr="00584299" w:rsidRDefault="003A60E7" w:rsidP="003A60E7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6C7BB89A" w14:textId="763AFD2F" w:rsidR="003A60E7" w:rsidRDefault="003A60E7" w:rsidP="00AF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28"/>
              </w:tabs>
              <w:ind w:right="36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</w:tr>
      <w:tr w:rsidR="003A60E7" w:rsidRPr="00E01941" w14:paraId="4D199306" w14:textId="77777777" w:rsidTr="003A60E7">
        <w:trPr>
          <w:cantSplit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65620" w14:textId="77777777" w:rsidR="003A60E7" w:rsidRDefault="003A60E7" w:rsidP="003A60E7">
            <w:pPr>
              <w:ind w:left="10" w:right="-80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บริษัท สบาย แอคเซลเลอ</w:t>
            </w:r>
          </w:p>
          <w:p w14:paraId="6C9314E7" w14:textId="1C27CC96" w:rsidR="003A60E7" w:rsidRPr="00584299" w:rsidRDefault="003A60E7" w:rsidP="003A60E7">
            <w:pPr>
              <w:ind w:left="10" w:right="-80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>
              <w:rPr>
                <w:rFonts w:asciiTheme="minorHAnsi" w:hAnsiTheme="minorHAnsi" w:cstheme="minorHAnsi" w:hint="cs"/>
                <w:sz w:val="26"/>
                <w:szCs w:val="26"/>
                <w:cs/>
              </w:rPr>
              <w:t xml:space="preserve">   </w:t>
            </w: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เ</w:t>
            </w:r>
            <w:r>
              <w:rPr>
                <w:rFonts w:asciiTheme="minorHAnsi" w:hAnsiTheme="minorHAnsi" w:cstheme="minorHAnsi" w:hint="cs"/>
                <w:sz w:val="26"/>
                <w:szCs w:val="26"/>
                <w:cs/>
              </w:rPr>
              <w:t>ร</w:t>
            </w: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เตอร์</w:t>
            </w:r>
            <w:r>
              <w:rPr>
                <w:rFonts w:asciiTheme="minorHAnsi" w:hAnsiTheme="minorHAnsi" w:cstheme="minorHAnsi"/>
                <w:sz w:val="26"/>
                <w:szCs w:val="26"/>
              </w:rPr>
              <w:t xml:space="preserve"> </w:t>
            </w: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จำกัด</w:t>
            </w: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</w:tcPr>
          <w:p w14:paraId="6195E245" w14:textId="2FEB1678" w:rsidR="003A60E7" w:rsidRPr="00584299" w:rsidRDefault="003A60E7" w:rsidP="003A60E7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650C0" w14:textId="2181DDD8" w:rsidR="003A60E7" w:rsidRPr="00584299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99.99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4ADDE" w14:textId="77777777" w:rsidR="003A60E7" w:rsidRPr="00584299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EE881" w14:textId="3F3B304F" w:rsidR="003A60E7" w:rsidRPr="00584299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99.99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59A61F2" w14:textId="77777777" w:rsidR="003A60E7" w:rsidRPr="00584299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C6CE2" w14:textId="432276D3" w:rsidR="003A60E7" w:rsidRPr="00584299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10,000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A107C" w14:textId="77777777" w:rsidR="003A60E7" w:rsidRPr="00584299" w:rsidRDefault="003A60E7" w:rsidP="003A60E7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</w:tcPr>
          <w:p w14:paraId="33B764F3" w14:textId="45E4EA34" w:rsidR="003A60E7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DA89A71" w14:textId="77777777" w:rsidR="003A60E7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9A48F" w14:textId="357747E4" w:rsidR="003A60E7" w:rsidRPr="00584299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108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 w:hint="cs"/>
                <w:sz w:val="26"/>
                <w:szCs w:val="26"/>
                <w:cs/>
              </w:rPr>
              <w:t>(</w:t>
            </w: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10,000</w:t>
            </w:r>
            <w:r>
              <w:rPr>
                <w:rFonts w:asciiTheme="minorHAnsi" w:hAnsiTheme="minorHAnsi" w:cstheme="minorHAnsi" w:hint="cs"/>
                <w:sz w:val="26"/>
                <w:szCs w:val="26"/>
                <w:cs/>
              </w:rPr>
              <w:t>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AF50B" w14:textId="77777777" w:rsidR="003A60E7" w:rsidRPr="00584299" w:rsidRDefault="003A60E7" w:rsidP="003A60E7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75A79" w14:textId="79FBC845" w:rsidR="003A60E7" w:rsidRDefault="003A60E7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6A5A1" w14:textId="77777777" w:rsidR="003A60E7" w:rsidRPr="00584299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CEAE0" w14:textId="66B84532" w:rsidR="003A60E7" w:rsidRPr="00584299" w:rsidRDefault="003A60E7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63FB87F6" w14:textId="77777777" w:rsidR="003A60E7" w:rsidRPr="00584299" w:rsidRDefault="003A60E7" w:rsidP="003A60E7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439BDA7C" w14:textId="25704265" w:rsidR="003A60E7" w:rsidRDefault="003A60E7" w:rsidP="00AF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28"/>
              </w:tabs>
              <w:ind w:right="36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</w:tr>
      <w:tr w:rsidR="003A60E7" w:rsidRPr="00E01941" w14:paraId="47290B55" w14:textId="77777777" w:rsidTr="003A60E7">
        <w:trPr>
          <w:cantSplit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D6AE0" w14:textId="5EAFF122" w:rsidR="003A60E7" w:rsidRPr="00584299" w:rsidRDefault="003A60E7" w:rsidP="003A60E7">
            <w:pPr>
              <w:ind w:left="10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บริษัท สบาย พอซ จำกัด</w:t>
            </w: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</w:tcPr>
          <w:p w14:paraId="5609D7EF" w14:textId="1EC29A64" w:rsidR="003A60E7" w:rsidRPr="00584299" w:rsidRDefault="003A60E7" w:rsidP="003A60E7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 xml:space="preserve">ให้บริการระบบ </w:t>
            </w: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POS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DCD61" w14:textId="4CD8BDA8" w:rsidR="003A60E7" w:rsidRPr="00584299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99.99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CEF1B" w14:textId="77777777" w:rsidR="003A60E7" w:rsidRPr="00584299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DDC17" w14:textId="7AFC3FA5" w:rsidR="003A60E7" w:rsidRPr="00584299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99.99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CD12CCE" w14:textId="77777777" w:rsidR="003A60E7" w:rsidRPr="00584299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0BB7F" w14:textId="3A229068" w:rsidR="003A60E7" w:rsidRPr="00584299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28,550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5B6E7" w14:textId="77777777" w:rsidR="003A60E7" w:rsidRPr="00584299" w:rsidRDefault="003A60E7" w:rsidP="003A60E7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</w:tcPr>
          <w:p w14:paraId="1E168580" w14:textId="45E1CE62" w:rsidR="003A60E7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10C4136" w14:textId="77777777" w:rsidR="003A60E7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E99EC" w14:textId="75836BB8" w:rsidR="003A60E7" w:rsidRPr="00584299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108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 w:hint="cs"/>
                <w:sz w:val="26"/>
                <w:szCs w:val="26"/>
                <w:cs/>
              </w:rPr>
              <w:t>(</w:t>
            </w:r>
            <w:r>
              <w:rPr>
                <w:rFonts w:asciiTheme="minorHAnsi" w:hAnsiTheme="minorHAnsi" w:cstheme="minorHAnsi"/>
                <w:sz w:val="26"/>
                <w:szCs w:val="26"/>
              </w:rPr>
              <w:t>1</w:t>
            </w: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>
              <w:rPr>
                <w:rFonts w:asciiTheme="minorHAnsi" w:hAnsiTheme="minorHAnsi" w:cstheme="minorHAnsi"/>
                <w:sz w:val="26"/>
                <w:szCs w:val="26"/>
              </w:rPr>
              <w:t>337</w:t>
            </w:r>
            <w:r>
              <w:rPr>
                <w:rFonts w:asciiTheme="minorHAnsi" w:hAnsiTheme="minorHAnsi" w:cstheme="minorHAnsi" w:hint="cs"/>
                <w:sz w:val="26"/>
                <w:szCs w:val="26"/>
                <w:cs/>
              </w:rPr>
              <w:t>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3BC63" w14:textId="77777777" w:rsidR="003A60E7" w:rsidRPr="00584299" w:rsidRDefault="003A60E7" w:rsidP="003A60E7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F1101" w14:textId="49865AD1" w:rsidR="003A60E7" w:rsidRDefault="003A60E7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C5AE8" w14:textId="77777777" w:rsidR="003A60E7" w:rsidRPr="00584299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866C1" w14:textId="2B13E06C" w:rsidR="003A60E7" w:rsidRPr="00584299" w:rsidRDefault="003A60E7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1CBA9FF4" w14:textId="77777777" w:rsidR="003A60E7" w:rsidRPr="00584299" w:rsidRDefault="003A60E7" w:rsidP="003A60E7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3E972311" w14:textId="5F9FB598" w:rsidR="003A60E7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  <w:tab w:val="decimal" w:pos="626"/>
              </w:tabs>
              <w:ind w:right="97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27,213</w:t>
            </w:r>
          </w:p>
        </w:tc>
      </w:tr>
      <w:tr w:rsidR="003A60E7" w:rsidRPr="00872791" w14:paraId="7A83DD98" w14:textId="77777777" w:rsidTr="003A60E7">
        <w:trPr>
          <w:cantSplit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7D2D7" w14:textId="77777777" w:rsidR="00AA0843" w:rsidRDefault="003A60E7" w:rsidP="003A60E7">
            <w:pPr>
              <w:ind w:left="10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lastRenderedPageBreak/>
              <w:t xml:space="preserve">บริษัท สบาย ฟูลฟิลเมนท์ </w:t>
            </w:r>
            <w:r w:rsidR="00AA0843">
              <w:rPr>
                <w:rFonts w:asciiTheme="minorHAnsi" w:hAnsiTheme="minorHAnsi" w:cstheme="minorHAnsi"/>
                <w:sz w:val="26"/>
                <w:szCs w:val="26"/>
              </w:rPr>
              <w:t xml:space="preserve"> </w:t>
            </w:r>
          </w:p>
          <w:p w14:paraId="1EC0299E" w14:textId="3B06F257" w:rsidR="003A60E7" w:rsidRPr="00584299" w:rsidRDefault="00AA0843" w:rsidP="003A60E7">
            <w:pPr>
              <w:ind w:left="10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 xml:space="preserve">   </w:t>
            </w:r>
            <w:r w:rsidR="003A60E7"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จำกัด</w:t>
            </w: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</w:tcPr>
          <w:p w14:paraId="4D09438D" w14:textId="77777777" w:rsidR="003A60E7" w:rsidRPr="00584299" w:rsidRDefault="003A60E7" w:rsidP="003A60E7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ให้เช่าและการดำเนินการเกี่ยวกับอสังหาริมทรัพย์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1580E" w14:textId="30950F03" w:rsidR="003A60E7" w:rsidRPr="00584299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99.99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BF723" w14:textId="77777777" w:rsidR="003A60E7" w:rsidRPr="00584299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4E2D7" w14:textId="4BA24C60" w:rsidR="003A60E7" w:rsidRPr="00584299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99.99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E8F25E1" w14:textId="77777777" w:rsidR="003A60E7" w:rsidRPr="00584299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CDF0F" w14:textId="5988D413" w:rsidR="003A60E7" w:rsidRPr="00584299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250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636BD" w14:textId="77777777" w:rsidR="003A60E7" w:rsidRPr="00584299" w:rsidRDefault="003A60E7" w:rsidP="003A60E7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</w:tcPr>
          <w:p w14:paraId="7675A959" w14:textId="6AB8675B" w:rsidR="003A60E7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1BB34AE" w14:textId="77777777" w:rsidR="003A60E7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EC6E7" w14:textId="19E694E9" w:rsidR="003A60E7" w:rsidRPr="00584299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108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 w:hint="cs"/>
                <w:sz w:val="26"/>
                <w:szCs w:val="26"/>
                <w:cs/>
              </w:rPr>
              <w:t>(</w:t>
            </w:r>
            <w:r>
              <w:rPr>
                <w:rFonts w:asciiTheme="minorHAnsi" w:hAnsiTheme="minorHAnsi" w:cstheme="minorHAnsi"/>
                <w:sz w:val="26"/>
                <w:szCs w:val="26"/>
              </w:rPr>
              <w:t>250</w:t>
            </w:r>
            <w:r>
              <w:rPr>
                <w:rFonts w:asciiTheme="minorHAnsi" w:hAnsiTheme="minorHAnsi" w:cstheme="minorHAnsi" w:hint="cs"/>
                <w:sz w:val="26"/>
                <w:szCs w:val="26"/>
                <w:cs/>
              </w:rPr>
              <w:t>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16861" w14:textId="77777777" w:rsidR="003A60E7" w:rsidRPr="00584299" w:rsidRDefault="003A60E7" w:rsidP="003A60E7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E309F" w14:textId="17673252" w:rsidR="003A60E7" w:rsidRPr="00584299" w:rsidRDefault="003A60E7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C265E" w14:textId="77777777" w:rsidR="003A60E7" w:rsidRPr="00584299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8BF7D" w14:textId="586148F3" w:rsidR="003A60E7" w:rsidRPr="00584299" w:rsidRDefault="003A60E7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52E6E1FF" w14:textId="77777777" w:rsidR="003A60E7" w:rsidRPr="00584299" w:rsidRDefault="003A60E7" w:rsidP="003A60E7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7E78C754" w14:textId="24CC992E" w:rsidR="003A60E7" w:rsidRPr="00584299" w:rsidRDefault="003A60E7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</w:tr>
      <w:tr w:rsidR="003A60E7" w:rsidRPr="00872791" w14:paraId="1830A62D" w14:textId="77777777" w:rsidTr="003A60E7">
        <w:trPr>
          <w:cantSplit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05EA8" w14:textId="77777777" w:rsidR="003A60E7" w:rsidRDefault="003A60E7" w:rsidP="003A60E7">
            <w:pPr>
              <w:ind w:left="10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บริษัท สบาย เอาท์ซอร์สซิ่ง</w:t>
            </w:r>
          </w:p>
          <w:p w14:paraId="2FD908A1" w14:textId="0C488703" w:rsidR="003A60E7" w:rsidRPr="00584299" w:rsidRDefault="003A60E7" w:rsidP="003A60E7">
            <w:pPr>
              <w:ind w:left="10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 xml:space="preserve">   </w:t>
            </w: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จำกัด</w:t>
            </w: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</w:tcPr>
          <w:p w14:paraId="342CDE6F" w14:textId="51EB5B40" w:rsidR="003A60E7" w:rsidRPr="00584299" w:rsidRDefault="003A60E7" w:rsidP="003A60E7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ผู้จัดหาทรัพยากรมนุษย์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E08EA" w14:textId="2E737F52" w:rsidR="003A60E7" w:rsidRPr="00584299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99.99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8C284" w14:textId="77777777" w:rsidR="003A60E7" w:rsidRPr="00584299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AFCB3" w14:textId="16359483" w:rsidR="003A60E7" w:rsidRPr="00584299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99.99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3DD2217" w14:textId="77777777" w:rsidR="003A60E7" w:rsidRPr="00584299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195A3" w14:textId="77777777" w:rsidR="003A60E7" w:rsidRPr="00584299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11,000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65A6B" w14:textId="77777777" w:rsidR="003A60E7" w:rsidRPr="00584299" w:rsidRDefault="003A60E7" w:rsidP="003A60E7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</w:tcPr>
          <w:p w14:paraId="4FEB9324" w14:textId="75737E12" w:rsidR="003A60E7" w:rsidRPr="00584299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AF4C616" w14:textId="77777777" w:rsidR="003A60E7" w:rsidRPr="00584299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78A4B" w14:textId="0BA41F7A" w:rsidR="003A60E7" w:rsidRPr="00584299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108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 w:hint="cs"/>
                <w:sz w:val="26"/>
                <w:szCs w:val="26"/>
                <w:cs/>
              </w:rPr>
              <w:t>(</w:t>
            </w:r>
            <w:r>
              <w:rPr>
                <w:rFonts w:asciiTheme="minorHAnsi" w:hAnsiTheme="minorHAnsi" w:cstheme="minorHAnsi"/>
                <w:sz w:val="26"/>
                <w:szCs w:val="26"/>
              </w:rPr>
              <w:t>9</w:t>
            </w: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>
              <w:rPr>
                <w:rFonts w:asciiTheme="minorHAnsi" w:hAnsiTheme="minorHAnsi" w:cstheme="minorHAnsi"/>
                <w:sz w:val="26"/>
                <w:szCs w:val="26"/>
              </w:rPr>
              <w:t>000</w:t>
            </w:r>
            <w:r>
              <w:rPr>
                <w:rFonts w:asciiTheme="minorHAnsi" w:hAnsiTheme="minorHAnsi" w:cstheme="minorHAnsi" w:hint="cs"/>
                <w:sz w:val="26"/>
                <w:szCs w:val="26"/>
                <w:cs/>
              </w:rPr>
              <w:t>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14DC5" w14:textId="77777777" w:rsidR="003A60E7" w:rsidRPr="00584299" w:rsidRDefault="003A60E7" w:rsidP="003A60E7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12EF9" w14:textId="08557A1C" w:rsidR="003A60E7" w:rsidRPr="00584299" w:rsidRDefault="003A60E7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3C6F8" w14:textId="77777777" w:rsidR="003A60E7" w:rsidRPr="00584299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500FF" w14:textId="5E4C95F7" w:rsidR="003A60E7" w:rsidRPr="00584299" w:rsidRDefault="003A60E7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7D03F580" w14:textId="77777777" w:rsidR="003A60E7" w:rsidRPr="00584299" w:rsidRDefault="003A60E7" w:rsidP="003A60E7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1BEE188D" w14:textId="74CDFFEA" w:rsidR="003A60E7" w:rsidRPr="00584299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left="-225" w:right="88" w:firstLine="225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2</w:t>
            </w: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,000</w:t>
            </w:r>
          </w:p>
        </w:tc>
      </w:tr>
      <w:tr w:rsidR="003A60E7" w:rsidRPr="00872791" w14:paraId="1E330C6C" w14:textId="77777777" w:rsidTr="003A60E7">
        <w:trPr>
          <w:cantSplit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C9F51" w14:textId="77777777" w:rsidR="003A60E7" w:rsidRDefault="003A60E7" w:rsidP="003A60E7">
            <w:pPr>
              <w:ind w:left="10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บริษัท สบาย อินฟราสตรัค</w:t>
            </w:r>
            <w:r>
              <w:rPr>
                <w:rFonts w:asciiTheme="minorHAnsi" w:hAnsiTheme="minorHAnsi" w:cstheme="minorHAnsi" w:hint="cs"/>
                <w:sz w:val="26"/>
                <w:szCs w:val="26"/>
                <w:cs/>
              </w:rPr>
              <w:t xml:space="preserve"> </w:t>
            </w:r>
          </w:p>
          <w:p w14:paraId="1D63D4BB" w14:textId="20E59307" w:rsidR="003A60E7" w:rsidRPr="00584299" w:rsidRDefault="003A60E7" w:rsidP="003A60E7">
            <w:pPr>
              <w:ind w:left="10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>
              <w:rPr>
                <w:rFonts w:asciiTheme="minorHAnsi" w:hAnsiTheme="minorHAnsi" w:cstheme="minorHAnsi" w:hint="cs"/>
                <w:sz w:val="26"/>
                <w:szCs w:val="26"/>
                <w:cs/>
              </w:rPr>
              <w:t xml:space="preserve">   </w:t>
            </w: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เจอร์</w:t>
            </w:r>
            <w:r w:rsidR="00F95DFE">
              <w:rPr>
                <w:rFonts w:asciiTheme="minorHAnsi" w:hAnsiTheme="minorHAnsi" w:cstheme="minorHAnsi"/>
                <w:sz w:val="26"/>
                <w:szCs w:val="26"/>
              </w:rPr>
              <w:t xml:space="preserve"> </w:t>
            </w: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จำกัด</w:t>
            </w: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</w:tcPr>
          <w:p w14:paraId="19E4CF3F" w14:textId="77777777" w:rsidR="003A60E7" w:rsidRPr="00584299" w:rsidRDefault="003A60E7" w:rsidP="003A60E7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F5809" w14:textId="0567BAA8" w:rsidR="003A60E7" w:rsidRPr="00584299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99.99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13B4A" w14:textId="77777777" w:rsidR="003A60E7" w:rsidRPr="00584299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C86FC" w14:textId="57556471" w:rsidR="003A60E7" w:rsidRPr="00584299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99.99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F734A30" w14:textId="77777777" w:rsidR="003A60E7" w:rsidRPr="00584299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1E8B4" w14:textId="17A2274A" w:rsidR="003A60E7" w:rsidRPr="00584299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10,000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9365A" w14:textId="77777777" w:rsidR="003A60E7" w:rsidRPr="00584299" w:rsidRDefault="003A60E7" w:rsidP="003A60E7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</w:tcPr>
          <w:p w14:paraId="7CBEAE58" w14:textId="0798369B" w:rsidR="003A60E7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0E8586A" w14:textId="77777777" w:rsidR="003A60E7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7095D" w14:textId="253FA4DB" w:rsidR="003A60E7" w:rsidRPr="00584299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right="18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 w:hint="cs"/>
                <w:sz w:val="26"/>
                <w:szCs w:val="26"/>
                <w:cs/>
              </w:rPr>
              <w:t>(</w:t>
            </w:r>
            <w:r>
              <w:rPr>
                <w:rFonts w:asciiTheme="minorHAnsi" w:hAnsiTheme="minorHAnsi" w:cstheme="minorHAnsi"/>
                <w:sz w:val="26"/>
                <w:szCs w:val="26"/>
              </w:rPr>
              <w:t>10</w:t>
            </w: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>
              <w:rPr>
                <w:rFonts w:asciiTheme="minorHAnsi" w:hAnsiTheme="minorHAnsi" w:cstheme="minorHAnsi"/>
                <w:sz w:val="26"/>
                <w:szCs w:val="26"/>
              </w:rPr>
              <w:t>000</w:t>
            </w:r>
            <w:r>
              <w:rPr>
                <w:rFonts w:asciiTheme="minorHAnsi" w:hAnsiTheme="minorHAnsi" w:cstheme="minorHAnsi" w:hint="cs"/>
                <w:sz w:val="26"/>
                <w:szCs w:val="26"/>
                <w:cs/>
              </w:rPr>
              <w:t>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F1990" w14:textId="77777777" w:rsidR="003A60E7" w:rsidRPr="00584299" w:rsidRDefault="003A60E7" w:rsidP="003A60E7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48EEA" w14:textId="2A439C6F" w:rsidR="003A60E7" w:rsidRPr="00584299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B8C89" w14:textId="77777777" w:rsidR="003A60E7" w:rsidRPr="00584299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B4254" w14:textId="7A95C387" w:rsidR="003A60E7" w:rsidRPr="00584299" w:rsidRDefault="003A60E7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08CC7333" w14:textId="77777777" w:rsidR="003A60E7" w:rsidRPr="00584299" w:rsidRDefault="003A60E7" w:rsidP="003A60E7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266C2779" w14:textId="2798E9D1" w:rsidR="003A60E7" w:rsidRPr="00584299" w:rsidRDefault="003A60E7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</w:tr>
      <w:tr w:rsidR="003A60E7" w:rsidRPr="00872791" w14:paraId="114B301F" w14:textId="77777777" w:rsidTr="003A60E7">
        <w:trPr>
          <w:cantSplit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5318C" w14:textId="1C390AEC" w:rsidR="003A60E7" w:rsidRPr="00584299" w:rsidRDefault="003A60E7" w:rsidP="003A60E7">
            <w:pPr>
              <w:ind w:left="10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บริษัท สบาย วอช จำกัด</w:t>
            </w: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</w:tcPr>
          <w:p w14:paraId="00DA8288" w14:textId="5364B42F" w:rsidR="003A60E7" w:rsidRPr="00584299" w:rsidRDefault="003A60E7" w:rsidP="003A60E7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pacing w:val="-4"/>
                <w:position w:val="-2"/>
                <w:sz w:val="26"/>
                <w:szCs w:val="26"/>
                <w:cs/>
              </w:rPr>
              <w:t>ให้บริการเครื่องซักผ้าอัตโนมัติ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E577F" w14:textId="051180DB" w:rsidR="003A60E7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99.99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F96E7" w14:textId="77777777" w:rsidR="003A60E7" w:rsidRPr="00584299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CF335" w14:textId="21904795" w:rsidR="003A60E7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99.99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E1B298B" w14:textId="77777777" w:rsidR="003A60E7" w:rsidRPr="00584299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5ABE9" w14:textId="05602A88" w:rsidR="003A60E7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1,000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0F180" w14:textId="77777777" w:rsidR="003A60E7" w:rsidRPr="00584299" w:rsidRDefault="003A60E7" w:rsidP="003A60E7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</w:tcPr>
          <w:p w14:paraId="64ED6588" w14:textId="46B7788B" w:rsidR="003A60E7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25D0ECB" w14:textId="77777777" w:rsidR="003A60E7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D2E67" w14:textId="55442A37" w:rsidR="003A60E7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right="18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 w:hint="cs"/>
                <w:sz w:val="26"/>
                <w:szCs w:val="26"/>
                <w:cs/>
              </w:rPr>
              <w:t>(</w:t>
            </w:r>
            <w:r>
              <w:rPr>
                <w:rFonts w:asciiTheme="minorHAnsi" w:hAnsiTheme="minorHAnsi" w:cstheme="minorHAnsi"/>
                <w:sz w:val="26"/>
                <w:szCs w:val="26"/>
              </w:rPr>
              <w:t>1</w:t>
            </w: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>
              <w:rPr>
                <w:rFonts w:asciiTheme="minorHAnsi" w:hAnsiTheme="minorHAnsi" w:cstheme="minorHAnsi"/>
                <w:sz w:val="26"/>
                <w:szCs w:val="26"/>
              </w:rPr>
              <w:t>000</w:t>
            </w:r>
            <w:r>
              <w:rPr>
                <w:rFonts w:asciiTheme="minorHAnsi" w:hAnsiTheme="minorHAnsi" w:cstheme="minorHAnsi" w:hint="cs"/>
                <w:sz w:val="26"/>
                <w:szCs w:val="26"/>
                <w:cs/>
              </w:rPr>
              <w:t>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A0926" w14:textId="77777777" w:rsidR="003A60E7" w:rsidRPr="00584299" w:rsidRDefault="003A60E7" w:rsidP="003A60E7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DDE94" w14:textId="526165B4" w:rsidR="003A60E7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0C38E" w14:textId="77777777" w:rsidR="003A60E7" w:rsidRPr="00584299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B1F16" w14:textId="4F34EC2D" w:rsidR="003A60E7" w:rsidRDefault="003A60E7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35947C9D" w14:textId="77777777" w:rsidR="003A60E7" w:rsidRPr="00584299" w:rsidRDefault="003A60E7" w:rsidP="003A60E7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1C7D62FC" w14:textId="59896DF0" w:rsidR="003A60E7" w:rsidRDefault="003A60E7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</w:tr>
      <w:tr w:rsidR="003A60E7" w:rsidRPr="00872791" w14:paraId="0FC7C013" w14:textId="77777777" w:rsidTr="003A60E7">
        <w:trPr>
          <w:cantSplit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F4AC7" w14:textId="00556C0D" w:rsidR="003A60E7" w:rsidRPr="00584299" w:rsidRDefault="003A60E7" w:rsidP="003A60E7">
            <w:pPr>
              <w:ind w:left="10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บริษัท สบาย มาสเตอร์ จำกัด</w:t>
            </w: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</w:tcPr>
          <w:p w14:paraId="29746213" w14:textId="681EEF9C" w:rsidR="003A60E7" w:rsidRPr="00584299" w:rsidRDefault="003A60E7" w:rsidP="003A60E7">
            <w:pPr>
              <w:jc w:val="center"/>
              <w:rPr>
                <w:rFonts w:asciiTheme="minorHAnsi" w:hAnsiTheme="minorHAnsi" w:cstheme="minorHAnsi"/>
                <w:spacing w:val="-4"/>
                <w:position w:val="-2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จำหน่ายสินค้าอุปโภคบริโภค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34C10" w14:textId="05DB190E" w:rsidR="003A60E7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60.00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A07DC" w14:textId="77777777" w:rsidR="003A60E7" w:rsidRPr="00584299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C5B1C" w14:textId="415CE6BB" w:rsidR="003A60E7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60.00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980395C" w14:textId="77777777" w:rsidR="003A60E7" w:rsidRPr="00584299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53F63" w14:textId="240C7A10" w:rsidR="003A60E7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3,000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D7EF3" w14:textId="77777777" w:rsidR="003A60E7" w:rsidRPr="00584299" w:rsidRDefault="003A60E7" w:rsidP="003A60E7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</w:tcPr>
          <w:p w14:paraId="59FBFCC7" w14:textId="0DB38165" w:rsidR="003A60E7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D4997" w14:textId="77777777" w:rsidR="003A60E7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D03E5" w14:textId="2E7062D8" w:rsidR="003A60E7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right="18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(</w:t>
            </w:r>
            <w:r>
              <w:rPr>
                <w:rFonts w:asciiTheme="minorHAnsi" w:hAnsiTheme="minorHAnsi" w:cstheme="minorHAnsi"/>
                <w:sz w:val="26"/>
                <w:szCs w:val="26"/>
              </w:rPr>
              <w:t>3</w:t>
            </w: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,000)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B1A17" w14:textId="77777777" w:rsidR="003A60E7" w:rsidRPr="00584299" w:rsidRDefault="003A60E7" w:rsidP="003A60E7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4E383" w14:textId="568BF334" w:rsidR="003A60E7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8D581" w14:textId="77777777" w:rsidR="003A60E7" w:rsidRPr="00584299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3A98D" w14:textId="796E8FDC" w:rsidR="003A60E7" w:rsidRDefault="003A60E7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C7173" w14:textId="77777777" w:rsidR="003A60E7" w:rsidRPr="00584299" w:rsidRDefault="003A60E7" w:rsidP="003A60E7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6738F97B" w14:textId="2191D9F8" w:rsidR="003A60E7" w:rsidRDefault="003A60E7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</w:tr>
      <w:tr w:rsidR="003A60E7" w:rsidRPr="00872791" w14:paraId="7CD2E2C8" w14:textId="77777777" w:rsidTr="003A60E7">
        <w:trPr>
          <w:cantSplit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A5CCF" w14:textId="77777777" w:rsidR="003A60E7" w:rsidRDefault="003A60E7" w:rsidP="003A60E7">
            <w:pPr>
              <w:ind w:left="10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 xml:space="preserve">บริษัท สบาย เอ็นเตอร์ไพรซ์ </w:t>
            </w:r>
          </w:p>
          <w:p w14:paraId="501B126A" w14:textId="5C974618" w:rsidR="003A60E7" w:rsidRPr="00584299" w:rsidRDefault="003A60E7" w:rsidP="003A60E7">
            <w:pPr>
              <w:ind w:left="10" w:right="-80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 xml:space="preserve">   </w:t>
            </w: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โฮลดิ</w:t>
            </w:r>
            <w:r>
              <w:rPr>
                <w:rFonts w:asciiTheme="minorHAnsi" w:hAnsiTheme="minorHAnsi" w:cstheme="minorHAnsi" w:hint="cs"/>
                <w:sz w:val="26"/>
                <w:szCs w:val="26"/>
                <w:cs/>
              </w:rPr>
              <w:t>้ง</w:t>
            </w:r>
            <w:r>
              <w:rPr>
                <w:rFonts w:asciiTheme="minorHAnsi" w:hAnsiTheme="minorHAnsi" w:cstheme="minorHAnsi"/>
                <w:sz w:val="26"/>
                <w:szCs w:val="26"/>
              </w:rPr>
              <w:t xml:space="preserve"> </w:t>
            </w: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จำกัด</w:t>
            </w: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</w:tcPr>
          <w:p w14:paraId="399E5389" w14:textId="3268E44E" w:rsidR="003A60E7" w:rsidRPr="00584299" w:rsidRDefault="003A60E7" w:rsidP="003A60E7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77F3F" w14:textId="37681EAF" w:rsidR="003A60E7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99.99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94A82" w14:textId="77777777" w:rsidR="003A60E7" w:rsidRPr="00584299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C4707" w14:textId="071A1CC5" w:rsidR="003A60E7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99.99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70D9D4D" w14:textId="77777777" w:rsidR="003A60E7" w:rsidRPr="00584299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870EF" w14:textId="7A29FE22" w:rsidR="003A60E7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176,200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1521E" w14:textId="77777777" w:rsidR="003A60E7" w:rsidRPr="00584299" w:rsidRDefault="003A60E7" w:rsidP="003A60E7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</w:tcPr>
          <w:p w14:paraId="73E84C2C" w14:textId="380757A9" w:rsidR="003A60E7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1BF16D1" w14:textId="77777777" w:rsidR="003A60E7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B19E2" w14:textId="7513724B" w:rsidR="003A60E7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CB14C" w14:textId="77777777" w:rsidR="003A60E7" w:rsidRPr="00584299" w:rsidRDefault="003A60E7" w:rsidP="003A60E7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A5AF1" w14:textId="5FA28CF5" w:rsidR="003A60E7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FC172" w14:textId="77777777" w:rsidR="003A60E7" w:rsidRPr="00584299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CE97D" w14:textId="645C42B3" w:rsidR="003A60E7" w:rsidRDefault="003A60E7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0F76274C" w14:textId="77777777" w:rsidR="003A60E7" w:rsidRPr="00584299" w:rsidRDefault="003A60E7" w:rsidP="003A60E7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42CE3BA4" w14:textId="0423DA7F" w:rsidR="003A60E7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  <w:tab w:val="decimal" w:pos="524"/>
              </w:tabs>
              <w:ind w:right="97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176,200</w:t>
            </w:r>
          </w:p>
        </w:tc>
      </w:tr>
      <w:tr w:rsidR="003A60E7" w:rsidRPr="00872791" w14:paraId="6194825F" w14:textId="77777777" w:rsidTr="003A60E7">
        <w:trPr>
          <w:cantSplit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E7750" w14:textId="77777777" w:rsidR="00AA0843" w:rsidRDefault="003A60E7" w:rsidP="003A60E7">
            <w:pPr>
              <w:ind w:left="10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 xml:space="preserve">บริษัท สบาย สปีด โฮลดิ้ง </w:t>
            </w:r>
          </w:p>
          <w:p w14:paraId="6021BEB2" w14:textId="592931D8" w:rsidR="003A60E7" w:rsidRPr="00584299" w:rsidRDefault="00AA0843" w:rsidP="003A60E7">
            <w:pPr>
              <w:ind w:left="10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 xml:space="preserve">   </w:t>
            </w:r>
            <w:r w:rsidR="003A60E7"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จำกัด</w:t>
            </w: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</w:tcPr>
          <w:p w14:paraId="099D8CA8" w14:textId="53760C90" w:rsidR="003A60E7" w:rsidRPr="00584299" w:rsidRDefault="003A60E7" w:rsidP="003A60E7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9C246" w14:textId="72CCC222" w:rsidR="003A60E7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99.99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EEEF0" w14:textId="77777777" w:rsidR="003A60E7" w:rsidRPr="00584299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16299" w14:textId="344079AE" w:rsidR="003A60E7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99.99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360799F" w14:textId="77777777" w:rsidR="003A60E7" w:rsidRPr="00584299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6B449" w14:textId="2888CE45" w:rsidR="003A60E7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333,000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F2118" w14:textId="77777777" w:rsidR="003A60E7" w:rsidRPr="00584299" w:rsidRDefault="003A60E7" w:rsidP="003A60E7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</w:tcPr>
          <w:p w14:paraId="250587FD" w14:textId="235E008A" w:rsidR="003A60E7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03EA876" w14:textId="77777777" w:rsidR="003A60E7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18F81" w14:textId="68476EF2" w:rsidR="003A60E7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B437F" w14:textId="77777777" w:rsidR="003A60E7" w:rsidRPr="00584299" w:rsidRDefault="003A60E7" w:rsidP="003A60E7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92DBD" w14:textId="17781854" w:rsidR="003A60E7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C73E3" w14:textId="77777777" w:rsidR="003A60E7" w:rsidRPr="00584299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6CF90" w14:textId="7549FCE5" w:rsidR="003A60E7" w:rsidRDefault="003A60E7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5545AA24" w14:textId="77777777" w:rsidR="003A60E7" w:rsidRPr="00584299" w:rsidRDefault="003A60E7" w:rsidP="003A60E7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6C9D1751" w14:textId="3277C7BE" w:rsidR="003A60E7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88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333,000</w:t>
            </w:r>
          </w:p>
        </w:tc>
      </w:tr>
      <w:tr w:rsidR="003A60E7" w:rsidRPr="00872791" w14:paraId="703E6E0E" w14:textId="77777777" w:rsidTr="00224C9A">
        <w:trPr>
          <w:cantSplit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09C97" w14:textId="383682E4" w:rsidR="003A60E7" w:rsidRPr="00584299" w:rsidRDefault="003A60E7" w:rsidP="003A60E7">
            <w:pPr>
              <w:ind w:left="10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บริษัท เลิฟ ลีสซิ่ง จำกัด</w:t>
            </w: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</w:tcPr>
          <w:p w14:paraId="78040BDE" w14:textId="1E482784" w:rsidR="003A60E7" w:rsidRPr="00584299" w:rsidRDefault="003A60E7" w:rsidP="003A60E7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จำหน่ายเครื่องใช้ไฟฟ้า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83AA2" w14:textId="5120BFC1" w:rsidR="003A60E7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99.99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E43C6" w14:textId="77777777" w:rsidR="003A60E7" w:rsidRPr="00584299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AE47D" w14:textId="70692FEB" w:rsidR="003A60E7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99.99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19C55EA" w14:textId="77777777" w:rsidR="003A60E7" w:rsidRPr="00584299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8EF4A" w14:textId="0E603E4A" w:rsidR="003A60E7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400,000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0B856" w14:textId="77777777" w:rsidR="003A60E7" w:rsidRPr="00584299" w:rsidRDefault="003A60E7" w:rsidP="003A60E7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C7589" w14:textId="1D42505C" w:rsidR="003A60E7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945EEBF" w14:textId="77777777" w:rsidR="003A60E7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4F764" w14:textId="764F04F8" w:rsidR="003A60E7" w:rsidRDefault="00C23673" w:rsidP="00C23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3A7A5" w14:textId="77777777" w:rsidR="003A60E7" w:rsidRPr="00584299" w:rsidRDefault="003A60E7" w:rsidP="003A60E7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34992" w14:textId="04DD911D" w:rsidR="003A60E7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E2210F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A3DC8" w14:textId="77777777" w:rsidR="003A60E7" w:rsidRPr="00584299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0F008" w14:textId="4314AD66" w:rsidR="003A60E7" w:rsidRDefault="003A60E7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0B853C99" w14:textId="77777777" w:rsidR="003A60E7" w:rsidRPr="00584299" w:rsidRDefault="003A60E7" w:rsidP="003A60E7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27D52" w14:textId="0B4CEDD0" w:rsidR="003A60E7" w:rsidRDefault="003A60E7" w:rsidP="003A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88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400,000</w:t>
            </w:r>
          </w:p>
        </w:tc>
      </w:tr>
      <w:tr w:rsidR="00224C9A" w:rsidRPr="00872791" w14:paraId="18369870" w14:textId="77777777" w:rsidTr="00D45358">
        <w:trPr>
          <w:cantSplit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E62CE" w14:textId="77777777" w:rsidR="00224C9A" w:rsidRDefault="00224C9A" w:rsidP="00224C9A">
            <w:pPr>
              <w:ind w:left="10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lastRenderedPageBreak/>
              <w:t xml:space="preserve">บริษัท สบาย เอสพีวี </w:t>
            </w: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 xml:space="preserve">1 </w:t>
            </w: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จำกัด</w:t>
            </w:r>
          </w:p>
          <w:p w14:paraId="1AF680AB" w14:textId="1FA13C80" w:rsidR="00224C9A" w:rsidRPr="008B3AFE" w:rsidRDefault="00224C9A" w:rsidP="00224C9A">
            <w:pPr>
              <w:ind w:left="10"/>
              <w:rPr>
                <w:rFonts w:asciiTheme="minorHAnsi" w:hAnsiTheme="minorHAnsi" w:cstheme="minorHAnsi"/>
                <w:i/>
                <w:iCs/>
                <w:sz w:val="26"/>
                <w:szCs w:val="26"/>
                <w:cs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 xml:space="preserve">   </w:t>
            </w:r>
            <w:r w:rsidRPr="008B3AFE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(</w:t>
            </w:r>
            <w:r w:rsidRPr="008B3AFE">
              <w:rPr>
                <w:rFonts w:asciiTheme="minorHAnsi" w:hAnsiTheme="minorHAnsi"/>
                <w:i/>
                <w:iCs/>
                <w:sz w:val="26"/>
                <w:szCs w:val="26"/>
                <w:cs/>
              </w:rPr>
              <w:t xml:space="preserve">รายละเอียด </w:t>
            </w:r>
            <w:r w:rsidRPr="008B3AFE">
              <w:rPr>
                <w:rFonts w:asciiTheme="minorHAnsi" w:hAnsiTheme="minorHAnsi"/>
                <w:i/>
                <w:iCs/>
                <w:sz w:val="26"/>
                <w:szCs w:val="26"/>
              </w:rPr>
              <w:t>4</w:t>
            </w:r>
            <w:r w:rsidRPr="008B3AFE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.1)</w:t>
            </w: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</w:tcPr>
          <w:p w14:paraId="7DB2DE75" w14:textId="079AAECE" w:rsidR="00224C9A" w:rsidRPr="00584299" w:rsidRDefault="00224C9A" w:rsidP="00224C9A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>
              <w:rPr>
                <w:rFonts w:asciiTheme="minorHAnsi" w:hAnsiTheme="minorHAnsi" w:cstheme="minorHAnsi" w:hint="cs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D3380" w14:textId="5430C012" w:rsidR="00224C9A" w:rsidRPr="0058429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D9F39" w14:textId="77777777" w:rsidR="00224C9A" w:rsidRPr="0058429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232DC" w14:textId="6D4544F5" w:rsidR="00224C9A" w:rsidRPr="0058429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100.00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9760400" w14:textId="77777777" w:rsidR="00224C9A" w:rsidRPr="0058429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46B5C" w14:textId="157363B7" w:rsidR="00224C9A" w:rsidRPr="0058429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78FE6" w14:textId="77777777" w:rsidR="00224C9A" w:rsidRPr="00584299" w:rsidRDefault="00224C9A" w:rsidP="00224C9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</w:tcPr>
          <w:p w14:paraId="60F83E79" w14:textId="06C52EF0" w:rsidR="00224C9A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1,582,449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E819295" w14:textId="77777777" w:rsidR="00224C9A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123D0" w14:textId="55A65D4A" w:rsidR="00224C9A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right="18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(</w:t>
            </w:r>
            <w:r>
              <w:rPr>
                <w:rFonts w:asciiTheme="minorHAnsi" w:hAnsiTheme="minorHAnsi" w:cstheme="minorHAnsi"/>
                <w:sz w:val="26"/>
                <w:szCs w:val="26"/>
              </w:rPr>
              <w:t>871,776</w:t>
            </w: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7B98E" w14:textId="77777777" w:rsidR="00224C9A" w:rsidRPr="00584299" w:rsidRDefault="00224C9A" w:rsidP="00224C9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65201" w14:textId="6A55D13F" w:rsidR="00224C9A" w:rsidRPr="00E2210F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4CCE6" w14:textId="77777777" w:rsidR="00224C9A" w:rsidRPr="0058429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579E8" w14:textId="79495744" w:rsidR="00224C9A" w:rsidRPr="0058429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211297C5" w14:textId="77777777" w:rsidR="00224C9A" w:rsidRPr="00584299" w:rsidRDefault="00224C9A" w:rsidP="00224C9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615515EA" w14:textId="0DA5D5CD" w:rsidR="00224C9A" w:rsidRPr="0058429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88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710,673</w:t>
            </w:r>
          </w:p>
        </w:tc>
      </w:tr>
      <w:tr w:rsidR="00224C9A" w:rsidRPr="00872791" w14:paraId="00461F74" w14:textId="77777777" w:rsidTr="003F042A">
        <w:trPr>
          <w:cantSplit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D1C1D" w14:textId="77777777" w:rsidR="00224C9A" w:rsidRDefault="00224C9A" w:rsidP="00224C9A">
            <w:pPr>
              <w:ind w:left="10" w:right="-80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บริษัท</w:t>
            </w:r>
            <w:r>
              <w:rPr>
                <w:rFonts w:asciiTheme="minorHAnsi" w:hAnsiTheme="minorHAnsi" w:cstheme="minorHAnsi" w:hint="cs"/>
                <w:sz w:val="26"/>
                <w:szCs w:val="26"/>
                <w:cs/>
              </w:rPr>
              <w:t xml:space="preserve"> ทีเอสอาร์ ลิฟวิ่ง โซลูชั่น</w:t>
            </w:r>
          </w:p>
          <w:p w14:paraId="077C8AA9" w14:textId="77777777" w:rsidR="00224C9A" w:rsidRDefault="00224C9A" w:rsidP="00224C9A">
            <w:pPr>
              <w:ind w:left="10" w:right="-80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 w:hint="cs"/>
                <w:sz w:val="26"/>
                <w:szCs w:val="26"/>
                <w:cs/>
              </w:rPr>
              <w:t xml:space="preserve">   จำกัด (มหาชน) (เดิมชื่อ   </w:t>
            </w:r>
          </w:p>
          <w:p w14:paraId="4FE02E44" w14:textId="77777777" w:rsidR="00224C9A" w:rsidRDefault="00224C9A" w:rsidP="00224C9A">
            <w:pPr>
              <w:ind w:left="10" w:right="-80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 w:hint="cs"/>
                <w:sz w:val="26"/>
                <w:szCs w:val="26"/>
                <w:cs/>
              </w:rPr>
              <w:t xml:space="preserve">   บริษัท สบาย คอนเน็กซ์ เทค</w:t>
            </w:r>
          </w:p>
          <w:p w14:paraId="665BBB5F" w14:textId="77777777" w:rsidR="00224C9A" w:rsidRDefault="00224C9A" w:rsidP="00224C9A">
            <w:pPr>
              <w:ind w:left="10" w:right="-80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 w:hint="cs"/>
                <w:sz w:val="26"/>
                <w:szCs w:val="26"/>
                <w:cs/>
              </w:rPr>
              <w:t xml:space="preserve">   จำกัด (มหาชน))</w:t>
            </w:r>
            <w:r>
              <w:rPr>
                <w:rFonts w:asciiTheme="minorHAnsi" w:hAnsiTheme="minorHAnsi" w:cstheme="minorHAnsi"/>
                <w:sz w:val="26"/>
                <w:szCs w:val="26"/>
              </w:rPr>
              <w:t xml:space="preserve"> </w:t>
            </w:r>
          </w:p>
          <w:p w14:paraId="3A4C77AE" w14:textId="68300F17" w:rsidR="00224C9A" w:rsidRPr="008B3AFE" w:rsidRDefault="00224C9A" w:rsidP="00224C9A">
            <w:pPr>
              <w:ind w:left="10"/>
              <w:rPr>
                <w:rFonts w:asciiTheme="minorHAnsi" w:hAnsiTheme="minorHAnsi" w:cstheme="minorHAnsi"/>
                <w:i/>
                <w:iCs/>
                <w:sz w:val="26"/>
                <w:szCs w:val="26"/>
                <w:cs/>
              </w:rPr>
            </w:pPr>
            <w:r w:rsidRPr="008B3AFE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 xml:space="preserve">   (</w:t>
            </w:r>
            <w:r w:rsidRPr="008B3AFE">
              <w:rPr>
                <w:rFonts w:asciiTheme="minorHAnsi" w:hAnsiTheme="minorHAnsi"/>
                <w:i/>
                <w:iCs/>
                <w:sz w:val="26"/>
                <w:szCs w:val="26"/>
                <w:cs/>
              </w:rPr>
              <w:t xml:space="preserve">รายละเอียด </w:t>
            </w:r>
            <w:r w:rsidRPr="008B3AFE">
              <w:rPr>
                <w:rFonts w:asciiTheme="minorHAnsi" w:hAnsiTheme="minorHAnsi"/>
                <w:i/>
                <w:iCs/>
                <w:sz w:val="26"/>
                <w:szCs w:val="26"/>
              </w:rPr>
              <w:t>4</w:t>
            </w:r>
            <w:r w:rsidRPr="008B3AFE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.2)</w:t>
            </w: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</w:tcPr>
          <w:p w14:paraId="16BFCE8F" w14:textId="77777777" w:rsidR="00224C9A" w:rsidRPr="00584299" w:rsidRDefault="00224C9A" w:rsidP="00224C9A">
            <w:pPr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ผลิตและจัดจำหน่าย</w:t>
            </w:r>
          </w:p>
          <w:p w14:paraId="22983371" w14:textId="5763F853" w:rsidR="00224C9A" w:rsidRPr="00584299" w:rsidRDefault="00224C9A" w:rsidP="00224C9A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เครื่องกรองน้ำ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A38BD" w14:textId="313A60B8" w:rsidR="00224C9A" w:rsidRPr="0058429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24.92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F7775" w14:textId="77777777" w:rsidR="00224C9A" w:rsidRPr="0058429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6CAAC" w14:textId="279D4125" w:rsidR="00224C9A" w:rsidRPr="0058429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64A1C66" w14:textId="77777777" w:rsidR="00224C9A" w:rsidRPr="0058429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04EE5" w14:textId="56D8FB29" w:rsidR="00224C9A" w:rsidRPr="0058429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937,76</w:t>
            </w:r>
            <w:r>
              <w:rPr>
                <w:rFonts w:asciiTheme="minorHAnsi" w:hAnsiTheme="minorHAnsi" w:cstheme="minorHAnsi"/>
                <w:sz w:val="26"/>
                <w:szCs w:val="26"/>
              </w:rPr>
              <w:t>5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F78DC" w14:textId="77777777" w:rsidR="00224C9A" w:rsidRPr="00584299" w:rsidRDefault="00224C9A" w:rsidP="00224C9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</w:tcPr>
          <w:p w14:paraId="3FDC8FAD" w14:textId="5D28421D" w:rsidR="00224C9A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B80AE27" w14:textId="77777777" w:rsidR="00224C9A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5BA86" w14:textId="6C7D33CA" w:rsidR="00224C9A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right="18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(680,000)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194E7" w14:textId="77777777" w:rsidR="00224C9A" w:rsidRPr="00584299" w:rsidRDefault="00224C9A" w:rsidP="00224C9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A1CCF" w14:textId="1A38C3BF" w:rsidR="00224C9A" w:rsidRPr="00E2210F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0288F" w14:textId="77777777" w:rsidR="00224C9A" w:rsidRPr="0058429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0DD6C" w14:textId="0EBA3781" w:rsidR="00224C9A" w:rsidRPr="0058429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right="18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(257,76</w:t>
            </w:r>
            <w:r>
              <w:rPr>
                <w:rFonts w:asciiTheme="minorHAnsi" w:hAnsiTheme="minorHAnsi" w:cstheme="minorHAnsi"/>
                <w:sz w:val="26"/>
                <w:szCs w:val="26"/>
              </w:rPr>
              <w:t>5</w:t>
            </w: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)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103B7285" w14:textId="77777777" w:rsidR="00224C9A" w:rsidRPr="00584299" w:rsidRDefault="00224C9A" w:rsidP="00224C9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53A51C93" w14:textId="18EFFD6C" w:rsidR="00224C9A" w:rsidRPr="0058429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</w:tr>
      <w:tr w:rsidR="00224C9A" w:rsidRPr="00872791" w14:paraId="1389E4C4" w14:textId="77777777" w:rsidTr="00A904C9">
        <w:trPr>
          <w:cantSplit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57CE6" w14:textId="77777777" w:rsidR="00224C9A" w:rsidRDefault="00224C9A" w:rsidP="00224C9A">
            <w:pPr>
              <w:ind w:left="10" w:right="-80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บริษัท อุ๊ปส์ เน็ตเวิรค์ จำกัด</w:t>
            </w:r>
          </w:p>
          <w:p w14:paraId="4B8E7509" w14:textId="0F75595A" w:rsidR="00224C9A" w:rsidRPr="008B3AFE" w:rsidRDefault="00224C9A" w:rsidP="00224C9A">
            <w:pPr>
              <w:ind w:left="10"/>
              <w:rPr>
                <w:rFonts w:asciiTheme="minorHAnsi" w:hAnsiTheme="minorHAnsi" w:cstheme="minorHAnsi"/>
                <w:i/>
                <w:iCs/>
                <w:sz w:val="26"/>
                <w:szCs w:val="26"/>
                <w:cs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 xml:space="preserve">   </w:t>
            </w:r>
            <w:r w:rsidRPr="008B3AFE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(</w:t>
            </w:r>
            <w:r w:rsidRPr="008B3AFE">
              <w:rPr>
                <w:rFonts w:asciiTheme="minorHAnsi" w:hAnsiTheme="minorHAnsi"/>
                <w:i/>
                <w:iCs/>
                <w:sz w:val="26"/>
                <w:szCs w:val="26"/>
                <w:cs/>
              </w:rPr>
              <w:t xml:space="preserve">รายละเอียด </w:t>
            </w:r>
            <w:r w:rsidRPr="008B3AFE">
              <w:rPr>
                <w:rFonts w:asciiTheme="minorHAnsi" w:hAnsiTheme="minorHAnsi"/>
                <w:i/>
                <w:iCs/>
                <w:sz w:val="26"/>
                <w:szCs w:val="26"/>
              </w:rPr>
              <w:t>4</w:t>
            </w:r>
            <w:r w:rsidRPr="008B3AFE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.3)</w:t>
            </w: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</w:tcPr>
          <w:p w14:paraId="332CCA97" w14:textId="23F18459" w:rsidR="00224C9A" w:rsidRPr="00584299" w:rsidRDefault="00224C9A" w:rsidP="00224C9A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การให้คำปรึกษาและการจัดหาเกี่ยวกับซอฟแวร์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4C10B" w14:textId="036F1C15" w:rsidR="00224C9A" w:rsidRPr="0058429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50.00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EBA0F" w14:textId="77777777" w:rsidR="00224C9A" w:rsidRPr="0058429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49CFA" w14:textId="58950B9F" w:rsidR="00224C9A" w:rsidRPr="0058429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468D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A470041" w14:textId="77777777" w:rsidR="00224C9A" w:rsidRPr="0058429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1AADB" w14:textId="68EBC33A" w:rsidR="00224C9A" w:rsidRPr="0058429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70,000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48D52" w14:textId="77777777" w:rsidR="00224C9A" w:rsidRPr="00584299" w:rsidRDefault="00224C9A" w:rsidP="00224C9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</w:tcPr>
          <w:p w14:paraId="588E3CB5" w14:textId="37AD7A90" w:rsidR="00224C9A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BD540" w14:textId="77777777" w:rsidR="00224C9A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0EEDD" w14:textId="1543AEC5" w:rsidR="00224C9A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right="18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(62,</w:t>
            </w:r>
            <w:r>
              <w:rPr>
                <w:rFonts w:asciiTheme="minorHAnsi" w:hAnsiTheme="minorHAnsi" w:cstheme="minorHAnsi"/>
                <w:sz w:val="26"/>
                <w:szCs w:val="26"/>
              </w:rPr>
              <w:t>728</w:t>
            </w: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85C5E" w14:textId="77777777" w:rsidR="00224C9A" w:rsidRPr="00584299" w:rsidRDefault="00224C9A" w:rsidP="00224C9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C51F3" w14:textId="609487D7" w:rsidR="00224C9A" w:rsidRPr="00E2210F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09BE9" w14:textId="77777777" w:rsidR="00224C9A" w:rsidRPr="0058429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A222C" w14:textId="3D2C3FDD" w:rsidR="00224C9A" w:rsidRPr="0058429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right="18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(</w:t>
            </w:r>
            <w:r>
              <w:rPr>
                <w:rFonts w:asciiTheme="minorHAnsi" w:hAnsiTheme="minorHAnsi" w:cstheme="minorHAnsi"/>
                <w:sz w:val="26"/>
                <w:szCs w:val="26"/>
              </w:rPr>
              <w:t>7,272</w:t>
            </w: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)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3D9DB45F" w14:textId="77777777" w:rsidR="00224C9A" w:rsidRPr="00584299" w:rsidRDefault="00224C9A" w:rsidP="00224C9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661D77CD" w14:textId="659AC551" w:rsidR="00224C9A" w:rsidRPr="0058429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</w:tr>
      <w:tr w:rsidR="00224C9A" w:rsidRPr="00872791" w14:paraId="52DEDBA0" w14:textId="77777777" w:rsidTr="00224C9A">
        <w:trPr>
          <w:cantSplit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BBE07" w14:textId="77777777" w:rsidR="00224C9A" w:rsidRDefault="00224C9A" w:rsidP="00224C9A">
            <w:pPr>
              <w:ind w:left="10" w:right="-80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บริษัท เรดเฮ้าส์ ดิจิทัล จำกัด</w:t>
            </w:r>
          </w:p>
          <w:p w14:paraId="162DC01C" w14:textId="0E50A23A" w:rsidR="00224C9A" w:rsidRPr="008B3AFE" w:rsidRDefault="00224C9A" w:rsidP="00224C9A">
            <w:pPr>
              <w:ind w:left="10"/>
              <w:rPr>
                <w:rFonts w:asciiTheme="minorHAnsi" w:hAnsiTheme="minorHAnsi" w:cstheme="minorHAnsi"/>
                <w:i/>
                <w:iCs/>
                <w:sz w:val="26"/>
                <w:szCs w:val="26"/>
                <w:cs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 xml:space="preserve">   </w:t>
            </w:r>
            <w:r w:rsidRPr="008B3AFE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(</w:t>
            </w:r>
            <w:r w:rsidRPr="008B3AFE">
              <w:rPr>
                <w:rFonts w:asciiTheme="minorHAnsi" w:hAnsiTheme="minorHAnsi"/>
                <w:i/>
                <w:iCs/>
                <w:sz w:val="26"/>
                <w:szCs w:val="26"/>
                <w:cs/>
              </w:rPr>
              <w:t xml:space="preserve">รายละเอียด </w:t>
            </w:r>
            <w:r w:rsidRPr="008B3AFE">
              <w:rPr>
                <w:rFonts w:asciiTheme="minorHAnsi" w:hAnsiTheme="minorHAnsi"/>
                <w:i/>
                <w:iCs/>
                <w:sz w:val="26"/>
                <w:szCs w:val="26"/>
              </w:rPr>
              <w:t>4</w:t>
            </w:r>
            <w:r w:rsidRPr="008B3AFE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.4)</w:t>
            </w: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</w:tcPr>
          <w:p w14:paraId="742FB6CE" w14:textId="4CE7EA56" w:rsidR="00224C9A" w:rsidRPr="00584299" w:rsidRDefault="00224C9A" w:rsidP="00224C9A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ให้บริการวางแผน ออกแบบ และจัดทำ</w:t>
            </w:r>
            <w:r>
              <w:rPr>
                <w:rFonts w:asciiTheme="minorHAnsi" w:hAnsiTheme="minorHAnsi" w:cstheme="minorHAnsi" w:hint="cs"/>
                <w:sz w:val="26"/>
                <w:szCs w:val="26"/>
                <w:cs/>
              </w:rPr>
              <w:t xml:space="preserve">            </w:t>
            </w: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สื่อโฆษณา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4E55C" w14:textId="7815B8DC" w:rsidR="00224C9A" w:rsidRPr="0058429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50.00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FE33F" w14:textId="77777777" w:rsidR="00224C9A" w:rsidRPr="0058429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DC626" w14:textId="7461C508" w:rsidR="00224C9A" w:rsidRPr="0058429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468D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AC7669D" w14:textId="77777777" w:rsidR="00224C9A" w:rsidRPr="0058429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86176" w14:textId="65D0C083" w:rsidR="00224C9A" w:rsidRPr="0058429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30,000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FD033" w14:textId="77777777" w:rsidR="00224C9A" w:rsidRPr="00584299" w:rsidRDefault="00224C9A" w:rsidP="00224C9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</w:tcPr>
          <w:p w14:paraId="6C62F065" w14:textId="14763E21" w:rsidR="00224C9A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AAD318D" w14:textId="77777777" w:rsidR="00224C9A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2C690" w14:textId="173A37FB" w:rsidR="00224C9A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right="18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(28,29</w:t>
            </w:r>
            <w:r>
              <w:rPr>
                <w:rFonts w:asciiTheme="minorHAnsi" w:hAnsiTheme="minorHAnsi" w:cstheme="minorHAnsi"/>
                <w:sz w:val="26"/>
                <w:szCs w:val="26"/>
              </w:rPr>
              <w:t>2</w:t>
            </w: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86211" w14:textId="77777777" w:rsidR="00224C9A" w:rsidRPr="00584299" w:rsidRDefault="00224C9A" w:rsidP="00224C9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72BA0" w14:textId="2F82504E" w:rsidR="00224C9A" w:rsidRPr="00E2210F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 w:hint="cs"/>
                <w:sz w:val="26"/>
                <w:szCs w:val="26"/>
                <w:cs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15FEE" w14:textId="77777777" w:rsidR="00224C9A" w:rsidRPr="0058429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A2040" w14:textId="354F9C0D" w:rsidR="00224C9A" w:rsidRPr="0058429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right="18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(1,70</w:t>
            </w:r>
            <w:r>
              <w:rPr>
                <w:rFonts w:asciiTheme="minorHAnsi" w:hAnsiTheme="minorHAnsi" w:cstheme="minorHAnsi"/>
                <w:sz w:val="26"/>
                <w:szCs w:val="26"/>
              </w:rPr>
              <w:t>8</w:t>
            </w: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)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43141B94" w14:textId="77777777" w:rsidR="00224C9A" w:rsidRPr="00584299" w:rsidRDefault="00224C9A" w:rsidP="00224C9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7572DEEB" w14:textId="4A225EC9" w:rsidR="00224C9A" w:rsidRPr="0058429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</w:tr>
      <w:tr w:rsidR="00224C9A" w:rsidRPr="00872791" w14:paraId="3C8B1795" w14:textId="77777777" w:rsidTr="00224C9A">
        <w:trPr>
          <w:cantSplit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6394D" w14:textId="77777777" w:rsidR="00224C9A" w:rsidRDefault="00224C9A" w:rsidP="00224C9A">
            <w:pPr>
              <w:ind w:left="10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บริษัท เอสเควี ยูนิตี้ ซัพ</w:t>
            </w:r>
            <w:r>
              <w:rPr>
                <w:rFonts w:asciiTheme="minorHAnsi" w:hAnsiTheme="minorHAnsi" w:cstheme="minorHAnsi" w:hint="cs"/>
                <w:sz w:val="26"/>
                <w:szCs w:val="26"/>
                <w:cs/>
              </w:rPr>
              <w:t>พ</w:t>
            </w: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ลาย</w:t>
            </w:r>
            <w:r>
              <w:rPr>
                <w:rFonts w:asciiTheme="minorHAnsi" w:hAnsiTheme="minorHAnsi" w:cstheme="minorHAnsi" w:hint="cs"/>
                <w:sz w:val="26"/>
                <w:szCs w:val="26"/>
                <w:cs/>
              </w:rPr>
              <w:t xml:space="preserve"> </w:t>
            </w:r>
          </w:p>
          <w:p w14:paraId="165ECF1A" w14:textId="1A8123C1" w:rsidR="00224C9A" w:rsidRPr="00584299" w:rsidRDefault="00224C9A" w:rsidP="00224C9A">
            <w:pPr>
              <w:ind w:left="10" w:right="-80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>
              <w:rPr>
                <w:rFonts w:asciiTheme="minorHAnsi" w:hAnsiTheme="minorHAnsi" w:cstheme="minorHAnsi" w:hint="cs"/>
                <w:sz w:val="26"/>
                <w:szCs w:val="26"/>
                <w:cs/>
              </w:rPr>
              <w:t xml:space="preserve">   </w:t>
            </w: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จำกัด</w:t>
            </w:r>
            <w:r>
              <w:rPr>
                <w:rFonts w:asciiTheme="minorHAnsi" w:hAnsiTheme="minorHAnsi" w:cstheme="minorHAnsi" w:hint="cs"/>
                <w:sz w:val="26"/>
                <w:szCs w:val="26"/>
                <w:cs/>
              </w:rPr>
              <w:t xml:space="preserve"> </w:t>
            </w:r>
            <w:r w:rsidRPr="008B3AFE">
              <w:rPr>
                <w:rFonts w:asciiTheme="minorHAnsi" w:hAnsiTheme="minorHAnsi"/>
                <w:i/>
                <w:iCs/>
                <w:sz w:val="26"/>
                <w:szCs w:val="26"/>
                <w:cs/>
              </w:rPr>
              <w:t xml:space="preserve">(รายละเอียด </w:t>
            </w:r>
            <w:r w:rsidRPr="008B3AFE">
              <w:rPr>
                <w:rFonts w:asciiTheme="minorHAnsi" w:hAnsiTheme="minorHAnsi"/>
                <w:i/>
                <w:iCs/>
                <w:sz w:val="26"/>
                <w:szCs w:val="26"/>
              </w:rPr>
              <w:t>4.5</w:t>
            </w:r>
            <w:r w:rsidRPr="008B3AFE">
              <w:rPr>
                <w:rFonts w:asciiTheme="minorHAnsi" w:hAnsiTheme="minorHAnsi"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</w:tcPr>
          <w:p w14:paraId="4E3BCDCB" w14:textId="6745625A" w:rsidR="00224C9A" w:rsidRPr="00584299" w:rsidRDefault="00224C9A" w:rsidP="00224C9A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ผู้จัดหาทรัพยากรมนุษย์ และการให้บริการจ้างงานชั่วคราว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2CB2C" w14:textId="6BDAFC39" w:rsidR="00224C9A" w:rsidRPr="0058429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80.00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93C6F" w14:textId="77777777" w:rsidR="00224C9A" w:rsidRPr="0058429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06C48" w14:textId="4B0AF544" w:rsidR="00224C9A" w:rsidRPr="005468D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766C6AB" w14:textId="77777777" w:rsidR="00224C9A" w:rsidRPr="0058429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07705" w14:textId="7E701488" w:rsidR="00224C9A" w:rsidRPr="0058429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26,251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2E00B" w14:textId="77777777" w:rsidR="00224C9A" w:rsidRPr="00584299" w:rsidRDefault="00224C9A" w:rsidP="00224C9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</w:tcPr>
          <w:p w14:paraId="5299EF0B" w14:textId="2CD095A6" w:rsidR="00224C9A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6746C28" w14:textId="77777777" w:rsidR="00224C9A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641B3" w14:textId="5909DF0A" w:rsidR="00224C9A" w:rsidRPr="0058429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right="18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(26,251)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363F1" w14:textId="77777777" w:rsidR="00224C9A" w:rsidRPr="00584299" w:rsidRDefault="00224C9A" w:rsidP="00224C9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DEE64" w14:textId="6ABE6563" w:rsidR="00224C9A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F4400" w14:textId="77777777" w:rsidR="00224C9A" w:rsidRPr="0058429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08D64" w14:textId="2544703E" w:rsidR="00224C9A" w:rsidRPr="0058429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565D038D" w14:textId="77777777" w:rsidR="00224C9A" w:rsidRPr="00584299" w:rsidRDefault="00224C9A" w:rsidP="00224C9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495E2A57" w14:textId="4D92B5DE" w:rsidR="00224C9A" w:rsidRPr="0058429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</w:tr>
      <w:tr w:rsidR="00224C9A" w:rsidRPr="00872791" w14:paraId="278AE713" w14:textId="77777777" w:rsidTr="00224C9A">
        <w:trPr>
          <w:cantSplit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7DA19" w14:textId="77777777" w:rsidR="00224C9A" w:rsidRPr="00584299" w:rsidRDefault="00224C9A" w:rsidP="00224C9A">
            <w:pPr>
              <w:ind w:left="10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lastRenderedPageBreak/>
              <w:t>บริษัท สบาย อลิอันซ์ จำกัด</w:t>
            </w: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 xml:space="preserve"> </w:t>
            </w:r>
          </w:p>
          <w:p w14:paraId="3415BF37" w14:textId="15569965" w:rsidR="00224C9A" w:rsidRPr="008B3AFE" w:rsidRDefault="00224C9A" w:rsidP="00224C9A">
            <w:pPr>
              <w:ind w:left="10" w:right="-80"/>
              <w:rPr>
                <w:rFonts w:asciiTheme="minorHAnsi" w:hAnsiTheme="minorHAnsi" w:cstheme="minorHAnsi"/>
                <w:i/>
                <w:iCs/>
                <w:sz w:val="26"/>
                <w:szCs w:val="26"/>
                <w:cs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 xml:space="preserve">   </w:t>
            </w:r>
            <w:r w:rsidRPr="008B3AFE">
              <w:rPr>
                <w:rFonts w:asciiTheme="minorHAnsi" w:hAnsiTheme="minorHAnsi"/>
                <w:i/>
                <w:iCs/>
                <w:sz w:val="26"/>
                <w:szCs w:val="26"/>
                <w:cs/>
              </w:rPr>
              <w:t xml:space="preserve">(รายละเอียด </w:t>
            </w:r>
            <w:r w:rsidRPr="008B3AFE">
              <w:rPr>
                <w:rFonts w:asciiTheme="minorHAnsi" w:hAnsiTheme="minorHAnsi"/>
                <w:i/>
                <w:iCs/>
                <w:sz w:val="26"/>
                <w:szCs w:val="26"/>
              </w:rPr>
              <w:t>4.5</w:t>
            </w:r>
            <w:r w:rsidRPr="008B3AFE">
              <w:rPr>
                <w:rFonts w:asciiTheme="minorHAnsi" w:hAnsiTheme="minorHAnsi"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</w:tcPr>
          <w:p w14:paraId="415582D6" w14:textId="364786E4" w:rsidR="00224C9A" w:rsidRPr="00584299" w:rsidRDefault="00224C9A" w:rsidP="00224C9A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ผู้จัดหาทรัพยากรณ์มนุษย์ และการให้บริการจ้างงานชั่วคราว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92E20" w14:textId="710EB271" w:rsidR="00224C9A" w:rsidRPr="0058429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80.00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B4810" w14:textId="77777777" w:rsidR="00224C9A" w:rsidRPr="0058429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83766" w14:textId="5BE07C2E" w:rsidR="00224C9A" w:rsidRPr="005468D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40216A1" w14:textId="77777777" w:rsidR="00224C9A" w:rsidRPr="0058429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AD869" w14:textId="4E08D68A" w:rsidR="00224C9A" w:rsidRPr="0058429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36,549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CF748" w14:textId="77777777" w:rsidR="00224C9A" w:rsidRPr="00584299" w:rsidRDefault="00224C9A" w:rsidP="00224C9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</w:tcPr>
          <w:p w14:paraId="01675569" w14:textId="441B4034" w:rsidR="00224C9A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4443EDC" w14:textId="77777777" w:rsidR="00224C9A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C7415" w14:textId="647ADD16" w:rsidR="00224C9A" w:rsidRPr="0058429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right="18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(5,000)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E403E" w14:textId="77777777" w:rsidR="00224C9A" w:rsidRPr="00584299" w:rsidRDefault="00224C9A" w:rsidP="00224C9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352AE" w14:textId="588078CC" w:rsidR="00224C9A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right="18"/>
              <w:jc w:val="right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(</w:t>
            </w:r>
            <w:r>
              <w:rPr>
                <w:rFonts w:asciiTheme="minorHAnsi" w:hAnsiTheme="minorHAnsi" w:cstheme="minorHAnsi" w:hint="cs"/>
                <w:sz w:val="26"/>
                <w:szCs w:val="26"/>
                <w:cs/>
              </w:rPr>
              <w:t>31</w:t>
            </w: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>
              <w:rPr>
                <w:rFonts w:asciiTheme="minorHAnsi" w:hAnsiTheme="minorHAnsi" w:cstheme="minorHAnsi" w:hint="cs"/>
                <w:sz w:val="26"/>
                <w:szCs w:val="26"/>
                <w:cs/>
              </w:rPr>
              <w:t>549</w:t>
            </w: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7B3FA" w14:textId="77777777" w:rsidR="00224C9A" w:rsidRPr="0058429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064B3" w14:textId="53A701D9" w:rsidR="00224C9A" w:rsidRPr="0058429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3313E9A4" w14:textId="77777777" w:rsidR="00224C9A" w:rsidRPr="00584299" w:rsidRDefault="00224C9A" w:rsidP="00224C9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1DF6FE6A" w14:textId="48FED692" w:rsidR="00224C9A" w:rsidRPr="0058429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</w:tr>
      <w:tr w:rsidR="00224C9A" w:rsidRPr="00872791" w14:paraId="64127E7F" w14:textId="77777777" w:rsidTr="00224C9A">
        <w:trPr>
          <w:cantSplit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2839C" w14:textId="6CFB08A8" w:rsidR="00224C9A" w:rsidRDefault="00224C9A" w:rsidP="00224C9A">
            <w:pPr>
              <w:ind w:left="10" w:right="-80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บริษัท เอส.เค.ฮิวเมน รีซอร์</w:t>
            </w:r>
            <w:r w:rsidR="00A37A1D">
              <w:rPr>
                <w:rFonts w:asciiTheme="minorHAnsi" w:hAnsiTheme="minorHAnsi" w:cstheme="minorHAnsi" w:hint="cs"/>
                <w:sz w:val="26"/>
                <w:szCs w:val="26"/>
                <w:cs/>
              </w:rPr>
              <w:t>ส</w:t>
            </w:r>
            <w:r>
              <w:rPr>
                <w:rFonts w:asciiTheme="minorHAnsi" w:hAnsiTheme="minorHAnsi" w:cstheme="minorHAnsi" w:hint="cs"/>
                <w:sz w:val="26"/>
                <w:szCs w:val="26"/>
                <w:cs/>
              </w:rPr>
              <w:t xml:space="preserve"> </w:t>
            </w:r>
          </w:p>
          <w:p w14:paraId="5C6FFF84" w14:textId="77777777" w:rsidR="00224C9A" w:rsidRDefault="00224C9A" w:rsidP="00224C9A">
            <w:pPr>
              <w:ind w:left="10" w:right="-80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 w:hint="cs"/>
                <w:sz w:val="26"/>
                <w:szCs w:val="26"/>
                <w:cs/>
              </w:rPr>
              <w:t xml:space="preserve">   </w:t>
            </w: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เซสเซอร์วิส จำกัด</w:t>
            </w:r>
          </w:p>
          <w:p w14:paraId="52A1C819" w14:textId="4FAA50EE" w:rsidR="00224C9A" w:rsidRPr="008B3AFE" w:rsidRDefault="00224C9A" w:rsidP="00224C9A">
            <w:pPr>
              <w:ind w:left="10" w:right="-80"/>
              <w:rPr>
                <w:rFonts w:asciiTheme="minorHAnsi" w:hAnsiTheme="minorHAnsi" w:cstheme="minorHAnsi"/>
                <w:i/>
                <w:iCs/>
                <w:sz w:val="26"/>
                <w:szCs w:val="26"/>
                <w:cs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 xml:space="preserve">   </w:t>
            </w:r>
            <w:r w:rsidRPr="008B3AFE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(</w:t>
            </w:r>
            <w:r w:rsidRPr="008B3AFE">
              <w:rPr>
                <w:rFonts w:asciiTheme="minorHAnsi" w:hAnsiTheme="minorHAnsi"/>
                <w:i/>
                <w:iCs/>
                <w:sz w:val="26"/>
                <w:szCs w:val="26"/>
                <w:cs/>
              </w:rPr>
              <w:t xml:space="preserve">รายละเอียด </w:t>
            </w:r>
            <w:r w:rsidRPr="008B3AFE">
              <w:rPr>
                <w:rFonts w:asciiTheme="minorHAnsi" w:hAnsiTheme="minorHAnsi"/>
                <w:i/>
                <w:iCs/>
                <w:sz w:val="26"/>
                <w:szCs w:val="26"/>
              </w:rPr>
              <w:t>4</w:t>
            </w:r>
            <w:r w:rsidRPr="008B3AFE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.6)</w:t>
            </w: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</w:tcPr>
          <w:p w14:paraId="2386565A" w14:textId="53EF9C77" w:rsidR="00224C9A" w:rsidRPr="00584299" w:rsidRDefault="00224C9A" w:rsidP="00224C9A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ผู้จัดหาทรัพยากรมนุษย์ และการให้บริการจ้างงานชั่วคราว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B8A6B" w14:textId="2A52718D" w:rsidR="00224C9A" w:rsidRPr="0058429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80.00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A0EE7" w14:textId="77777777" w:rsidR="00224C9A" w:rsidRPr="0058429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A7A47" w14:textId="37DAEC6A" w:rsidR="00224C9A" w:rsidRPr="005468D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041BEC6" w14:textId="77777777" w:rsidR="00224C9A" w:rsidRPr="0058429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0889F" w14:textId="64AC6F34" w:rsidR="00224C9A" w:rsidRPr="0058429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29,557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61BAC" w14:textId="77777777" w:rsidR="00224C9A" w:rsidRPr="00584299" w:rsidRDefault="00224C9A" w:rsidP="00224C9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</w:tcPr>
          <w:p w14:paraId="56205C24" w14:textId="46330FC8" w:rsidR="00224C9A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27BB5EF" w14:textId="77777777" w:rsidR="00224C9A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F5808" w14:textId="2FF14918" w:rsidR="00224C9A" w:rsidRPr="0058429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right="18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(29,557)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10C50" w14:textId="77777777" w:rsidR="00224C9A" w:rsidRPr="00584299" w:rsidRDefault="00224C9A" w:rsidP="00224C9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237FF" w14:textId="568DE49A" w:rsidR="00224C9A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B10CC" w14:textId="77777777" w:rsidR="00224C9A" w:rsidRPr="0058429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02FCF" w14:textId="1C87BB58" w:rsidR="00224C9A" w:rsidRPr="0058429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51C6FFE6" w14:textId="77777777" w:rsidR="00224C9A" w:rsidRPr="00584299" w:rsidRDefault="00224C9A" w:rsidP="00224C9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5A540361" w14:textId="1E2AD8D1" w:rsidR="00224C9A" w:rsidRPr="0058429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</w:tr>
      <w:tr w:rsidR="00224C9A" w:rsidRPr="00872791" w14:paraId="38EE173A" w14:textId="77777777" w:rsidTr="00224C9A">
        <w:trPr>
          <w:cantSplit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C8617" w14:textId="77777777" w:rsidR="00224C9A" w:rsidRDefault="00224C9A" w:rsidP="00224C9A">
            <w:pPr>
              <w:ind w:left="10" w:right="-80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บริษัท บัซซี่บีส์ จำกัด</w:t>
            </w:r>
          </w:p>
          <w:p w14:paraId="07E2D955" w14:textId="7D411B16" w:rsidR="00224C9A" w:rsidRPr="008B3AFE" w:rsidRDefault="00224C9A" w:rsidP="00224C9A">
            <w:pPr>
              <w:ind w:left="10" w:right="-80"/>
              <w:rPr>
                <w:rFonts w:asciiTheme="minorHAnsi" w:hAnsiTheme="minorHAnsi" w:cstheme="minorHAnsi"/>
                <w:i/>
                <w:iCs/>
                <w:sz w:val="26"/>
                <w:szCs w:val="26"/>
                <w:cs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 xml:space="preserve">   </w:t>
            </w:r>
            <w:r w:rsidRPr="008B3AFE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(</w:t>
            </w:r>
            <w:r w:rsidRPr="008B3AFE">
              <w:rPr>
                <w:rFonts w:asciiTheme="minorHAnsi" w:hAnsiTheme="minorHAnsi"/>
                <w:i/>
                <w:iCs/>
                <w:sz w:val="26"/>
                <w:szCs w:val="26"/>
                <w:cs/>
              </w:rPr>
              <w:t xml:space="preserve">รายละเอียด </w:t>
            </w:r>
            <w:r w:rsidRPr="008B3AFE">
              <w:rPr>
                <w:rFonts w:asciiTheme="minorHAnsi" w:hAnsiTheme="minorHAnsi"/>
                <w:i/>
                <w:iCs/>
                <w:sz w:val="26"/>
                <w:szCs w:val="26"/>
              </w:rPr>
              <w:t>4</w:t>
            </w:r>
            <w:r w:rsidRPr="008B3AFE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.7)</w:t>
            </w: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</w:tcPr>
          <w:p w14:paraId="24B83865" w14:textId="45B90936" w:rsidR="00224C9A" w:rsidRPr="00584299" w:rsidRDefault="00224C9A" w:rsidP="00224C9A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ให้บริการพาณิชย์อิเล็คทรอนิคส์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83C1A" w14:textId="66A33DF2" w:rsidR="00224C9A" w:rsidRPr="0058429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27.07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06A13D" w14:textId="77777777" w:rsidR="00224C9A" w:rsidRPr="0058429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47B4D" w14:textId="1F8C6B3F" w:rsidR="00224C9A" w:rsidRPr="005468D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4DB0028" w14:textId="77777777" w:rsidR="00224C9A" w:rsidRPr="0058429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1C771" w14:textId="68FB0CCD" w:rsidR="00224C9A" w:rsidRPr="0058429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1,582,44</w:t>
            </w:r>
            <w:r>
              <w:rPr>
                <w:rFonts w:asciiTheme="minorHAnsi" w:hAnsiTheme="minorHAnsi" w:cstheme="minorHAnsi"/>
                <w:sz w:val="26"/>
                <w:szCs w:val="26"/>
              </w:rPr>
              <w:t>9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CE369" w14:textId="77777777" w:rsidR="00224C9A" w:rsidRPr="00584299" w:rsidRDefault="00224C9A" w:rsidP="00224C9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</w:tcPr>
          <w:p w14:paraId="415D172D" w14:textId="0227082B" w:rsidR="00224C9A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B4EEB19" w14:textId="77777777" w:rsidR="00224C9A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DD814" w14:textId="2E70F81E" w:rsidR="00224C9A" w:rsidRPr="0058429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7415E" w14:textId="77777777" w:rsidR="00224C9A" w:rsidRPr="00584299" w:rsidRDefault="00224C9A" w:rsidP="00224C9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3A5A4" w14:textId="3EEB6DF8" w:rsidR="00224C9A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64D08" w14:textId="77777777" w:rsidR="00224C9A" w:rsidRPr="0058429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61E8C" w14:textId="68E6901E" w:rsidR="00224C9A" w:rsidRPr="0058429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right="18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(1,582,44</w:t>
            </w:r>
            <w:r>
              <w:rPr>
                <w:rFonts w:asciiTheme="minorHAnsi" w:hAnsiTheme="minorHAnsi" w:cstheme="minorHAnsi"/>
                <w:sz w:val="26"/>
                <w:szCs w:val="26"/>
              </w:rPr>
              <w:t>9</w:t>
            </w: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)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374EB767" w14:textId="77777777" w:rsidR="00224C9A" w:rsidRPr="00584299" w:rsidRDefault="00224C9A" w:rsidP="00224C9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61DEBC63" w14:textId="7033C49C" w:rsidR="00224C9A" w:rsidRPr="0058429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</w:tr>
      <w:tr w:rsidR="00224C9A" w:rsidRPr="00872791" w14:paraId="5F12AD04" w14:textId="77777777" w:rsidTr="00224C9A">
        <w:trPr>
          <w:cantSplit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13B82" w14:textId="77777777" w:rsidR="00224C9A" w:rsidRDefault="00224C9A" w:rsidP="00224C9A">
            <w:pPr>
              <w:ind w:left="10" w:right="-80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บริษัท สบาย เอ็กเชนจ์ จำกัด</w:t>
            </w:r>
          </w:p>
          <w:p w14:paraId="02B49745" w14:textId="4AAEF69E" w:rsidR="00224C9A" w:rsidRPr="008B3AFE" w:rsidRDefault="00224C9A" w:rsidP="00224C9A">
            <w:pPr>
              <w:ind w:left="10" w:right="-80"/>
              <w:rPr>
                <w:rFonts w:asciiTheme="minorHAnsi" w:hAnsiTheme="minorHAnsi" w:cstheme="minorHAns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</w:tcPr>
          <w:p w14:paraId="30A02E5B" w14:textId="77777777" w:rsidR="00224C9A" w:rsidRPr="00584299" w:rsidRDefault="00224C9A" w:rsidP="00224C9A">
            <w:pPr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บริการทางการเงิน</w:t>
            </w:r>
          </w:p>
          <w:p w14:paraId="651BF02E" w14:textId="0C1F3646" w:rsidR="00224C9A" w:rsidRPr="00584299" w:rsidRDefault="00224C9A" w:rsidP="00224C9A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และแต้มสิทธิประโยชน์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A04CD" w14:textId="2471CD69" w:rsidR="00224C9A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50.00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7397C" w14:textId="77777777" w:rsidR="00224C9A" w:rsidRPr="0058429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5448E" w14:textId="3CE1EE8A" w:rsidR="00224C9A" w:rsidRPr="0058429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003D4D3" w14:textId="77777777" w:rsidR="00224C9A" w:rsidRPr="0058429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08894E" w14:textId="42890338" w:rsidR="00224C9A" w:rsidRPr="0058429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1,250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84954" w14:textId="77777777" w:rsidR="00224C9A" w:rsidRPr="00584299" w:rsidRDefault="00224C9A" w:rsidP="00224C9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720D1B" w14:textId="1D4D4214" w:rsidR="00224C9A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56DACBB" w14:textId="77777777" w:rsidR="00224C9A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887FAA" w14:textId="37ECBEBA" w:rsidR="00224C9A" w:rsidRPr="0058429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66EA7" w14:textId="77777777" w:rsidR="00224C9A" w:rsidRPr="00584299" w:rsidRDefault="00224C9A" w:rsidP="00224C9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1FEAF6" w14:textId="105DA7A9" w:rsidR="00224C9A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5C798" w14:textId="77777777" w:rsidR="00224C9A" w:rsidRPr="0058429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46DF2B" w14:textId="73F5B9CF" w:rsidR="00224C9A" w:rsidRPr="0058429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right="18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 w:hint="cs"/>
                <w:sz w:val="26"/>
                <w:szCs w:val="26"/>
                <w:cs/>
              </w:rPr>
              <w:t>(</w:t>
            </w: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1,250</w:t>
            </w:r>
            <w:r>
              <w:rPr>
                <w:rFonts w:asciiTheme="minorHAnsi" w:hAnsiTheme="minorHAnsi" w:cstheme="minorHAnsi" w:hint="cs"/>
                <w:sz w:val="26"/>
                <w:szCs w:val="26"/>
                <w:cs/>
              </w:rPr>
              <w:t>)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3BEC635E" w14:textId="77777777" w:rsidR="00224C9A" w:rsidRPr="00584299" w:rsidRDefault="00224C9A" w:rsidP="00224C9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ACD274" w14:textId="34E63BFA" w:rsidR="00224C9A" w:rsidRPr="0058429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</w:tr>
      <w:tr w:rsidR="00224C9A" w:rsidRPr="00872791" w14:paraId="02473BE5" w14:textId="77777777" w:rsidTr="003A60E7">
        <w:trPr>
          <w:cantSplit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FBD15" w14:textId="214BEA2E" w:rsidR="00224C9A" w:rsidRPr="00584299" w:rsidRDefault="00224C9A" w:rsidP="00224C9A">
            <w:pPr>
              <w:ind w:left="10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</w:tcPr>
          <w:p w14:paraId="01E5CCF6" w14:textId="77777777" w:rsidR="00224C9A" w:rsidRPr="00584299" w:rsidRDefault="00224C9A" w:rsidP="00224C9A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4B648" w14:textId="77777777" w:rsidR="00224C9A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1DBD9" w14:textId="77777777" w:rsidR="00224C9A" w:rsidRPr="0058429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BEFB3" w14:textId="77777777" w:rsidR="00224C9A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E074DAA" w14:textId="77777777" w:rsidR="00224C9A" w:rsidRPr="0058429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93B4FF8" w14:textId="7863A13A" w:rsidR="00224C9A" w:rsidRPr="00D043B7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A52F00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6,835,849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7B56F" w14:textId="77777777" w:rsidR="00224C9A" w:rsidRPr="00D043B7" w:rsidRDefault="00224C9A" w:rsidP="00224C9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784316" w14:textId="212D28F4" w:rsidR="00224C9A" w:rsidRPr="00D043B7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1,582,449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AB25BB7" w14:textId="77777777" w:rsidR="00224C9A" w:rsidRPr="00D043B7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754237" w14:textId="6EAE85C7" w:rsidR="00224C9A" w:rsidRPr="00D043B7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ind w:right="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>
              <w:rPr>
                <w:rFonts w:asciiTheme="minorHAnsi" w:hAnsiTheme="minorHAnsi" w:cstheme="minorHAnsi" w:hint="cs"/>
                <w:b/>
                <w:bCs/>
                <w:sz w:val="26"/>
                <w:szCs w:val="26"/>
                <w:cs/>
              </w:rPr>
              <w:t>(</w:t>
            </w:r>
            <w:r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3,500,902</w:t>
            </w:r>
            <w:r>
              <w:rPr>
                <w:rFonts w:asciiTheme="minorHAnsi" w:hAnsiTheme="minorHAnsi" w:cstheme="minorHAnsi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9FD71" w14:textId="77777777" w:rsidR="00224C9A" w:rsidRPr="00D043B7" w:rsidRDefault="00224C9A" w:rsidP="00224C9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FC9A23" w14:textId="005EFACB" w:rsidR="00224C9A" w:rsidRPr="00D043B7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right="18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E2210F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(</w:t>
            </w:r>
            <w:r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31</w:t>
            </w:r>
            <w:r w:rsidRPr="00E2210F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,</w:t>
            </w:r>
            <w:r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549</w:t>
            </w:r>
            <w:r w:rsidRPr="00E2210F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2127F" w14:textId="77777777" w:rsidR="00224C9A" w:rsidRPr="00584299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7C6D8C" w14:textId="49BD9492" w:rsidR="00224C9A" w:rsidRPr="00D043B7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ind w:right="24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E01941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(1,8</w:t>
            </w:r>
            <w:r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50</w:t>
            </w:r>
            <w:r w:rsidRPr="00E01941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,</w:t>
            </w:r>
            <w:r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444</w:t>
            </w:r>
            <w:r w:rsidRPr="00E01941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718384C6" w14:textId="77777777" w:rsidR="00224C9A" w:rsidRPr="00D043B7" w:rsidRDefault="00224C9A" w:rsidP="00224C9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8995DE" w14:textId="5E4D6076" w:rsidR="00224C9A" w:rsidRPr="00D043B7" w:rsidRDefault="00224C9A" w:rsidP="0022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88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D043B7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3,</w:t>
            </w:r>
            <w:r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035,403</w:t>
            </w:r>
          </w:p>
        </w:tc>
      </w:tr>
      <w:bookmarkEnd w:id="1"/>
    </w:tbl>
    <w:p w14:paraId="3F0B930F" w14:textId="77777777" w:rsidR="00C3433E" w:rsidRPr="00F76072" w:rsidRDefault="00C3433E" w:rsidP="00A54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i/>
          <w:iCs/>
          <w:sz w:val="30"/>
          <w:szCs w:val="30"/>
        </w:rPr>
      </w:pPr>
    </w:p>
    <w:p w14:paraId="6EA957FD" w14:textId="0C8FFE5B" w:rsidR="00C3433E" w:rsidRPr="0080338E" w:rsidRDefault="00C3433E" w:rsidP="00F76072">
      <w:pPr>
        <w:ind w:left="450"/>
        <w:jc w:val="thaiDistribute"/>
        <w:outlineLvl w:val="0"/>
        <w:rPr>
          <w:rFonts w:asciiTheme="minorHAnsi" w:hAnsiTheme="minorHAnsi" w:cstheme="minorHAnsi"/>
          <w:i/>
          <w:iCs/>
          <w:cs/>
        </w:rPr>
      </w:pPr>
      <w:r w:rsidRPr="00D462F8">
        <w:rPr>
          <w:rFonts w:asciiTheme="minorHAnsi" w:eastAsia="Calibri" w:hAnsiTheme="minorHAnsi" w:cstheme="minorHAnsi"/>
          <w:sz w:val="30"/>
          <w:szCs w:val="30"/>
          <w:cs/>
          <w:lang w:val="en-GB"/>
        </w:rPr>
        <w:t>เมื่อวันที่</w:t>
      </w:r>
      <w:r w:rsidRPr="00D462F8">
        <w:rPr>
          <w:rFonts w:asciiTheme="minorHAnsi" w:eastAsia="Calibri" w:hAnsiTheme="minorHAnsi" w:cstheme="minorHAnsi"/>
          <w:sz w:val="30"/>
          <w:szCs w:val="30"/>
          <w:lang w:val="en-GB"/>
        </w:rPr>
        <w:t> 5 </w:t>
      </w:r>
      <w:r w:rsidRPr="00D462F8">
        <w:rPr>
          <w:rFonts w:asciiTheme="minorHAnsi" w:eastAsia="Calibri" w:hAnsiTheme="minorHAnsi" w:cstheme="minorHAnsi"/>
          <w:sz w:val="30"/>
          <w:szCs w:val="30"/>
          <w:cs/>
          <w:lang w:val="en-GB"/>
        </w:rPr>
        <w:t>มิถุนายน</w:t>
      </w:r>
      <w:r w:rsidRPr="00D462F8">
        <w:rPr>
          <w:rFonts w:asciiTheme="minorHAnsi" w:eastAsia="Calibri" w:hAnsiTheme="minorHAnsi" w:cstheme="minorHAnsi"/>
          <w:sz w:val="30"/>
          <w:szCs w:val="30"/>
          <w:lang w:val="en-GB"/>
        </w:rPr>
        <w:t> 2567 </w:t>
      </w:r>
      <w:r w:rsidRPr="00D462F8">
        <w:rPr>
          <w:rFonts w:asciiTheme="minorHAnsi" w:eastAsia="Calibri" w:hAnsiTheme="minorHAnsi" w:cstheme="minorHAnsi"/>
          <w:sz w:val="30"/>
          <w:szCs w:val="30"/>
          <w:cs/>
          <w:lang w:val="en-GB"/>
        </w:rPr>
        <w:t>ตลาดหลักทรัพย์แห่งประเทศไทย</w:t>
      </w:r>
      <w:r w:rsidRPr="00D462F8">
        <w:rPr>
          <w:rFonts w:asciiTheme="minorHAnsi" w:eastAsia="Calibri" w:hAnsiTheme="minorHAnsi" w:cstheme="minorHAnsi"/>
          <w:sz w:val="30"/>
          <w:szCs w:val="30"/>
          <w:lang w:val="en-GB"/>
        </w:rPr>
        <w:t> (“SET”) </w:t>
      </w:r>
      <w:r w:rsidRPr="00D462F8">
        <w:rPr>
          <w:rFonts w:asciiTheme="minorHAnsi" w:eastAsia="Calibri" w:hAnsiTheme="minorHAnsi" w:cstheme="minorHAnsi"/>
          <w:sz w:val="30"/>
          <w:szCs w:val="30"/>
          <w:cs/>
          <w:lang w:val="en-GB"/>
        </w:rPr>
        <w:t>ประกาศขึ้นเครื่องหมาย</w:t>
      </w:r>
      <w:r w:rsidRPr="00D462F8">
        <w:rPr>
          <w:rFonts w:asciiTheme="minorHAnsi" w:eastAsia="Calibri" w:hAnsiTheme="minorHAnsi" w:cstheme="minorHAnsi"/>
          <w:sz w:val="30"/>
          <w:szCs w:val="30"/>
          <w:lang w:val="en-GB"/>
        </w:rPr>
        <w:t xml:space="preserve"> “CF” (Caution - Free Float) </w:t>
      </w:r>
      <w:r w:rsidRPr="00D462F8">
        <w:rPr>
          <w:rFonts w:asciiTheme="minorHAnsi" w:eastAsia="Calibri" w:hAnsiTheme="minorHAnsi" w:cstheme="minorHAnsi"/>
          <w:sz w:val="30"/>
          <w:szCs w:val="30"/>
          <w:cs/>
          <w:lang w:val="en-GB"/>
        </w:rPr>
        <w:t xml:space="preserve">ให้หลักทรัพย์ของบริษัทย่อยแห่งหนึ่งที่จดทะเบียนในตลาดหลักทรัพย์ เนื่องจากบริษัทย่อยดังกล่าวมีคุณสมบัติการกระจายการถือหุ้นของผู้ถือหุ้นรายย่อยไม่ครบถ้วนตามเกณฑ์ของตลาดหลักทรัพย์แห่งประเทศ </w:t>
      </w:r>
      <w:r w:rsidRPr="00D462F8">
        <w:rPr>
          <w:rFonts w:asciiTheme="minorHAnsi" w:eastAsia="Calibri" w:hAnsiTheme="minorHAnsi" w:cstheme="minorHAnsi"/>
          <w:sz w:val="30"/>
          <w:szCs w:val="30"/>
          <w:cs/>
          <w:lang w:val="en-GB"/>
        </w:rPr>
        <w:br/>
        <w:t xml:space="preserve">บริษัทย่อยได้เผยแพร่แผนการแก้ไขเหตุดังกล่าวแล้วเมื่อวันที่ </w:t>
      </w:r>
      <w:r w:rsidRPr="00D462F8">
        <w:rPr>
          <w:rFonts w:asciiTheme="minorHAnsi" w:eastAsia="Calibri" w:hAnsiTheme="minorHAnsi" w:cstheme="minorHAnsi"/>
          <w:sz w:val="30"/>
          <w:szCs w:val="30"/>
          <w:lang w:val="en-GB"/>
        </w:rPr>
        <w:t xml:space="preserve">14 </w:t>
      </w:r>
      <w:r w:rsidRPr="00D462F8">
        <w:rPr>
          <w:rFonts w:asciiTheme="minorHAnsi" w:eastAsia="Calibri" w:hAnsiTheme="minorHAnsi" w:cstheme="minorHAnsi"/>
          <w:sz w:val="30"/>
          <w:szCs w:val="30"/>
          <w:cs/>
          <w:lang w:val="en-GB"/>
        </w:rPr>
        <w:t xml:space="preserve">มิถุนายน </w:t>
      </w:r>
      <w:r w:rsidRPr="00D462F8">
        <w:rPr>
          <w:rFonts w:asciiTheme="minorHAnsi" w:eastAsia="Calibri" w:hAnsiTheme="minorHAnsi" w:cstheme="minorHAnsi"/>
          <w:sz w:val="30"/>
          <w:szCs w:val="30"/>
        </w:rPr>
        <w:t>2567</w:t>
      </w:r>
      <w:r w:rsidR="0080338E">
        <w:rPr>
          <w:rFonts w:asciiTheme="minorHAnsi" w:eastAsia="Calibri" w:hAnsiTheme="minorHAnsi" w:cstheme="minorHAnsi" w:hint="cs"/>
          <w:sz w:val="30"/>
          <w:szCs w:val="30"/>
          <w:cs/>
        </w:rPr>
        <w:t xml:space="preserve"> </w:t>
      </w:r>
      <w:r w:rsidR="00C90965">
        <w:rPr>
          <w:rFonts w:asciiTheme="minorHAnsi" w:eastAsia="Calibri" w:hAnsiTheme="minorHAnsi" w:cstheme="minorHAnsi" w:hint="cs"/>
          <w:sz w:val="30"/>
          <w:szCs w:val="30"/>
          <w:cs/>
        </w:rPr>
        <w:t>ซึ่งยังดำเนินการไม่แล้วเสร็จ</w:t>
      </w:r>
      <w:r w:rsidR="0080338E">
        <w:rPr>
          <w:rFonts w:asciiTheme="minorHAnsi" w:eastAsia="Calibri" w:hAnsiTheme="minorHAnsi" w:cstheme="minorHAnsi" w:hint="cs"/>
          <w:sz w:val="30"/>
          <w:szCs w:val="30"/>
          <w:cs/>
        </w:rPr>
        <w:t xml:space="preserve"> ณ วันที่ </w:t>
      </w:r>
      <w:r w:rsidR="0080338E">
        <w:rPr>
          <w:rFonts w:asciiTheme="minorHAnsi" w:eastAsia="Calibri" w:hAnsiTheme="minorHAnsi" w:cstheme="minorHAnsi"/>
          <w:sz w:val="30"/>
          <w:szCs w:val="30"/>
        </w:rPr>
        <w:t xml:space="preserve">30 </w:t>
      </w:r>
      <w:r w:rsidR="0080338E">
        <w:rPr>
          <w:rFonts w:asciiTheme="minorHAnsi" w:eastAsia="Calibri" w:hAnsiTheme="minorHAnsi" w:cstheme="minorHAnsi" w:hint="cs"/>
          <w:sz w:val="30"/>
          <w:szCs w:val="30"/>
          <w:cs/>
        </w:rPr>
        <w:t xml:space="preserve">กันยายน </w:t>
      </w:r>
      <w:r w:rsidR="0080338E">
        <w:rPr>
          <w:rFonts w:asciiTheme="minorHAnsi" w:eastAsia="Calibri" w:hAnsiTheme="minorHAnsi" w:cstheme="minorHAnsi"/>
          <w:sz w:val="30"/>
          <w:szCs w:val="30"/>
        </w:rPr>
        <w:t xml:space="preserve">2567 </w:t>
      </w:r>
    </w:p>
    <w:p w14:paraId="24FBD0BB" w14:textId="4052EF39" w:rsidR="00FC334A" w:rsidRPr="00A54E68" w:rsidRDefault="00FC334A" w:rsidP="00A54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i/>
          <w:iCs/>
          <w:sz w:val="30"/>
          <w:szCs w:val="30"/>
        </w:rPr>
        <w:sectPr w:rsidR="00FC334A" w:rsidRPr="00A54E68" w:rsidSect="00F86832">
          <w:pgSz w:w="16834" w:h="11909" w:orient="landscape" w:code="9"/>
          <w:pgMar w:top="691" w:right="1152" w:bottom="576" w:left="1152" w:header="720" w:footer="720" w:gutter="0"/>
          <w:pgNumType w:start="30"/>
          <w:cols w:space="720"/>
          <w:docGrid w:linePitch="245"/>
        </w:sectPr>
      </w:pPr>
    </w:p>
    <w:tbl>
      <w:tblPr>
        <w:tblW w:w="4569" w:type="pct"/>
        <w:tblInd w:w="910" w:type="dxa"/>
        <w:tblLayout w:type="fixed"/>
        <w:tblCellMar>
          <w:left w:w="79" w:type="dxa"/>
          <w:right w:w="79" w:type="dxa"/>
        </w:tblCellMar>
        <w:tblLook w:val="0040" w:firstRow="0" w:lastRow="1" w:firstColumn="0" w:lastColumn="0" w:noHBand="0" w:noVBand="0"/>
      </w:tblPr>
      <w:tblGrid>
        <w:gridCol w:w="3410"/>
        <w:gridCol w:w="2789"/>
        <w:gridCol w:w="1178"/>
        <w:gridCol w:w="178"/>
        <w:gridCol w:w="1222"/>
      </w:tblGrid>
      <w:tr w:rsidR="00A54E68" w:rsidRPr="00C57A5B" w14:paraId="3BE0197A" w14:textId="77777777" w:rsidTr="009E1BE7">
        <w:trPr>
          <w:cantSplit/>
          <w:trHeight w:hRule="exact" w:val="340"/>
          <w:tblHeader/>
        </w:trPr>
        <w:tc>
          <w:tcPr>
            <w:tcW w:w="1943" w:type="pct"/>
            <w:shd w:val="clear" w:color="auto" w:fill="auto"/>
          </w:tcPr>
          <w:p w14:paraId="527058B5" w14:textId="77777777" w:rsidR="00A54E68" w:rsidRPr="00FF37B2" w:rsidRDefault="00A54E68" w:rsidP="00512E0A">
            <w:pPr>
              <w:ind w:left="10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057" w:type="pct"/>
            <w:gridSpan w:val="4"/>
            <w:shd w:val="clear" w:color="auto" w:fill="auto"/>
          </w:tcPr>
          <w:p w14:paraId="3B07F8C9" w14:textId="77777777" w:rsidR="00A54E68" w:rsidRPr="00FF37B2" w:rsidRDefault="00A54E68" w:rsidP="0051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37B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54E68" w:rsidRPr="00C57A5B" w14:paraId="4CCB55BE" w14:textId="77777777" w:rsidTr="00DD16FD">
        <w:trPr>
          <w:cantSplit/>
          <w:trHeight w:hRule="exact" w:val="340"/>
          <w:tblHeader/>
        </w:trPr>
        <w:tc>
          <w:tcPr>
            <w:tcW w:w="1943" w:type="pct"/>
            <w:shd w:val="clear" w:color="auto" w:fill="auto"/>
          </w:tcPr>
          <w:p w14:paraId="1F3E2AB9" w14:textId="77777777" w:rsidR="00A54E68" w:rsidRPr="00FF37B2" w:rsidRDefault="00A54E68" w:rsidP="00512E0A">
            <w:pPr>
              <w:ind w:left="10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89" w:type="pct"/>
            <w:shd w:val="clear" w:color="auto" w:fill="auto"/>
          </w:tcPr>
          <w:p w14:paraId="2EF9C709" w14:textId="77777777" w:rsidR="00A54E68" w:rsidRPr="00FF37B2" w:rsidRDefault="00A54E68" w:rsidP="00512E0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37B2">
              <w:rPr>
                <w:rFonts w:ascii="Angsana New" w:hAnsi="Angsana New" w:hint="cs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468" w:type="pct"/>
            <w:gridSpan w:val="3"/>
            <w:shd w:val="clear" w:color="auto" w:fill="auto"/>
          </w:tcPr>
          <w:p w14:paraId="3F557737" w14:textId="77777777" w:rsidR="00A54E68" w:rsidRPr="00FF37B2" w:rsidRDefault="00A54E68" w:rsidP="0025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37B2">
              <w:rPr>
                <w:rFonts w:ascii="Angsana New" w:hAnsi="Angsana New" w:hint="cs"/>
                <w:sz w:val="26"/>
                <w:szCs w:val="26"/>
                <w:cs/>
              </w:rPr>
              <w:t>สัดส่วนความเป็นเจ้าของ</w:t>
            </w:r>
          </w:p>
        </w:tc>
      </w:tr>
      <w:tr w:rsidR="00257207" w:rsidRPr="00C57A5B" w14:paraId="30B8C4F0" w14:textId="77777777" w:rsidTr="00DD16FD">
        <w:trPr>
          <w:cantSplit/>
          <w:trHeight w:hRule="exact" w:val="340"/>
          <w:tblHeader/>
        </w:trPr>
        <w:tc>
          <w:tcPr>
            <w:tcW w:w="1943" w:type="pct"/>
            <w:shd w:val="clear" w:color="auto" w:fill="auto"/>
          </w:tcPr>
          <w:p w14:paraId="5F4CA33A" w14:textId="77777777" w:rsidR="00257207" w:rsidRPr="00FF37B2" w:rsidRDefault="00257207" w:rsidP="00512E0A">
            <w:pPr>
              <w:ind w:left="10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89" w:type="pct"/>
            <w:shd w:val="clear" w:color="auto" w:fill="auto"/>
          </w:tcPr>
          <w:p w14:paraId="1A1ED9D0" w14:textId="77777777" w:rsidR="00257207" w:rsidRPr="00FF37B2" w:rsidRDefault="00257207" w:rsidP="00512E0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8" w:type="pct"/>
            <w:gridSpan w:val="3"/>
            <w:shd w:val="clear" w:color="auto" w:fill="auto"/>
          </w:tcPr>
          <w:p w14:paraId="2C96D010" w14:textId="033FF76F" w:rsidR="00257207" w:rsidRPr="00FF37B2" w:rsidRDefault="00257207" w:rsidP="0025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A54E68" w:rsidRPr="00C57A5B" w14:paraId="6C826EAA" w14:textId="77777777" w:rsidTr="00DD16FD">
        <w:trPr>
          <w:cantSplit/>
          <w:trHeight w:hRule="exact" w:val="340"/>
          <w:tblHeader/>
        </w:trPr>
        <w:tc>
          <w:tcPr>
            <w:tcW w:w="1943" w:type="pct"/>
            <w:shd w:val="clear" w:color="auto" w:fill="auto"/>
          </w:tcPr>
          <w:p w14:paraId="2FA52EEB" w14:textId="77777777" w:rsidR="00A54E68" w:rsidRPr="00FF37B2" w:rsidRDefault="00A54E68" w:rsidP="00512E0A">
            <w:pPr>
              <w:ind w:left="10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89" w:type="pct"/>
            <w:shd w:val="clear" w:color="auto" w:fill="auto"/>
          </w:tcPr>
          <w:p w14:paraId="6F05BF7D" w14:textId="77777777" w:rsidR="00A54E68" w:rsidRPr="00FF37B2" w:rsidRDefault="00A54E68" w:rsidP="00512E0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1" w:type="pct"/>
            <w:shd w:val="clear" w:color="auto" w:fill="auto"/>
          </w:tcPr>
          <w:p w14:paraId="4A90219C" w14:textId="1A3EECA3" w:rsidR="00A54E68" w:rsidRPr="00FF37B2" w:rsidRDefault="00A54E68" w:rsidP="0025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20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01" w:type="pct"/>
            <w:shd w:val="clear" w:color="auto" w:fill="auto"/>
          </w:tcPr>
          <w:p w14:paraId="1666399D" w14:textId="77777777" w:rsidR="00A54E68" w:rsidRPr="00FF37B2" w:rsidRDefault="00A54E68" w:rsidP="0025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6" w:type="pct"/>
            <w:shd w:val="clear" w:color="auto" w:fill="auto"/>
          </w:tcPr>
          <w:p w14:paraId="6ABCEAA3" w14:textId="10233AF6" w:rsidR="00A54E68" w:rsidRPr="00FF37B2" w:rsidRDefault="00A54E68" w:rsidP="0025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16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844469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A54E68" w:rsidRPr="00C57A5B" w14:paraId="3DCBA641" w14:textId="77777777" w:rsidTr="00DD16FD">
        <w:trPr>
          <w:cantSplit/>
          <w:trHeight w:hRule="exact" w:val="340"/>
          <w:tblHeader/>
        </w:trPr>
        <w:tc>
          <w:tcPr>
            <w:tcW w:w="1943" w:type="pct"/>
            <w:shd w:val="clear" w:color="auto" w:fill="auto"/>
          </w:tcPr>
          <w:p w14:paraId="7A3BB11A" w14:textId="77777777" w:rsidR="00A54E68" w:rsidRPr="00FF37B2" w:rsidRDefault="00A54E68" w:rsidP="00512E0A">
            <w:pPr>
              <w:ind w:left="10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89" w:type="pct"/>
            <w:shd w:val="clear" w:color="auto" w:fill="auto"/>
          </w:tcPr>
          <w:p w14:paraId="5F0637E4" w14:textId="77777777" w:rsidR="00A54E68" w:rsidRPr="00FF37B2" w:rsidRDefault="00A54E68" w:rsidP="00512E0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1" w:type="pct"/>
            <w:shd w:val="clear" w:color="auto" w:fill="auto"/>
          </w:tcPr>
          <w:p w14:paraId="0C9B1301" w14:textId="2D3C2E2A" w:rsidR="00A54E68" w:rsidRDefault="00A54E68" w:rsidP="0025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ind w:right="-3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1" w:type="pct"/>
            <w:shd w:val="clear" w:color="auto" w:fill="auto"/>
          </w:tcPr>
          <w:p w14:paraId="3434B36E" w14:textId="77777777" w:rsidR="00A54E68" w:rsidRPr="00FF37B2" w:rsidRDefault="00A54E68" w:rsidP="0025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6" w:type="pct"/>
            <w:shd w:val="clear" w:color="auto" w:fill="auto"/>
          </w:tcPr>
          <w:p w14:paraId="64D440ED" w14:textId="13D5A502" w:rsidR="00A54E68" w:rsidRDefault="00A54E68" w:rsidP="0025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ind w:right="16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A54E68" w:rsidRPr="00C57A5B" w14:paraId="1A3CE85E" w14:textId="77777777" w:rsidTr="00DD16FD">
        <w:trPr>
          <w:cantSplit/>
          <w:trHeight w:hRule="exact" w:val="340"/>
          <w:tblHeader/>
        </w:trPr>
        <w:tc>
          <w:tcPr>
            <w:tcW w:w="1943" w:type="pct"/>
            <w:shd w:val="clear" w:color="auto" w:fill="auto"/>
          </w:tcPr>
          <w:p w14:paraId="62DC6ED6" w14:textId="77777777" w:rsidR="00A54E68" w:rsidRPr="00FF37B2" w:rsidRDefault="00A54E68" w:rsidP="00512E0A">
            <w:pPr>
              <w:ind w:left="10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89" w:type="pct"/>
            <w:shd w:val="clear" w:color="auto" w:fill="auto"/>
          </w:tcPr>
          <w:p w14:paraId="3D94E3FB" w14:textId="77777777" w:rsidR="00A54E68" w:rsidRPr="00FF37B2" w:rsidRDefault="00A54E68" w:rsidP="00512E0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8" w:type="pct"/>
            <w:gridSpan w:val="3"/>
            <w:shd w:val="clear" w:color="auto" w:fill="auto"/>
          </w:tcPr>
          <w:p w14:paraId="13FADEAA" w14:textId="77777777" w:rsidR="00A54E68" w:rsidRPr="00FF37B2" w:rsidRDefault="00A54E68" w:rsidP="0051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34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F37B2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(ร้อยละ)</w:t>
            </w:r>
          </w:p>
        </w:tc>
      </w:tr>
      <w:tr w:rsidR="00A54E68" w:rsidRPr="00C57A5B" w14:paraId="4A6EF49B" w14:textId="77777777" w:rsidTr="00DD16FD">
        <w:trPr>
          <w:cantSplit/>
          <w:trHeight w:hRule="exact" w:val="340"/>
        </w:trPr>
        <w:tc>
          <w:tcPr>
            <w:tcW w:w="1943" w:type="pct"/>
            <w:shd w:val="clear" w:color="auto" w:fill="auto"/>
          </w:tcPr>
          <w:p w14:paraId="2DAB1200" w14:textId="77777777" w:rsidR="00A54E68" w:rsidRPr="00FF37B2" w:rsidRDefault="00A54E68" w:rsidP="00512E0A">
            <w:pPr>
              <w:ind w:left="10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FF37B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589" w:type="pct"/>
            <w:shd w:val="clear" w:color="auto" w:fill="auto"/>
          </w:tcPr>
          <w:p w14:paraId="16DE5827" w14:textId="77777777" w:rsidR="00A54E68" w:rsidRPr="00FF37B2" w:rsidRDefault="00A54E68" w:rsidP="00512E0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1" w:type="pct"/>
            <w:shd w:val="clear" w:color="auto" w:fill="auto"/>
          </w:tcPr>
          <w:p w14:paraId="6AE894F3" w14:textId="77777777" w:rsidR="00A54E68" w:rsidRPr="00FF37B2" w:rsidRDefault="00A54E68" w:rsidP="0051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" w:type="pct"/>
            <w:shd w:val="clear" w:color="auto" w:fill="auto"/>
          </w:tcPr>
          <w:p w14:paraId="77A724BC" w14:textId="77777777" w:rsidR="00A54E68" w:rsidRPr="00FF37B2" w:rsidRDefault="00A54E68" w:rsidP="0051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6" w:type="pct"/>
            <w:shd w:val="clear" w:color="auto" w:fill="auto"/>
          </w:tcPr>
          <w:p w14:paraId="6239473E" w14:textId="77777777" w:rsidR="00A54E68" w:rsidRPr="00FF37B2" w:rsidRDefault="00A54E68" w:rsidP="0051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3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1047" w:rsidRPr="00C57A5B" w14:paraId="4E2343F3" w14:textId="77777777" w:rsidTr="00DD16FD">
        <w:trPr>
          <w:cantSplit/>
        </w:trPr>
        <w:tc>
          <w:tcPr>
            <w:tcW w:w="1943" w:type="pct"/>
            <w:shd w:val="clear" w:color="auto" w:fill="auto"/>
          </w:tcPr>
          <w:p w14:paraId="1DAACB68" w14:textId="77777777" w:rsidR="00D51047" w:rsidRPr="00FF37B2" w:rsidRDefault="00D51047" w:rsidP="00D51047">
            <w:pPr>
              <w:spacing w:line="220" w:lineRule="atLeast"/>
              <w:ind w:left="10"/>
              <w:jc w:val="thaiDistribute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  <w:r w:rsidRPr="00FF37B2">
              <w:rPr>
                <w:rFonts w:ascii="Angsana New" w:hAnsi="Angsana New" w:hint="cs"/>
                <w:position w:val="4"/>
                <w:sz w:val="26"/>
                <w:szCs w:val="26"/>
                <w:cs/>
              </w:rPr>
              <w:t>บริษัท เวนดิ้ง พลัส จำกัด</w:t>
            </w:r>
          </w:p>
        </w:tc>
        <w:tc>
          <w:tcPr>
            <w:tcW w:w="1589" w:type="pct"/>
          </w:tcPr>
          <w:p w14:paraId="3C4A1A3E" w14:textId="77777777" w:rsidR="00D51047" w:rsidRPr="00FF37B2" w:rsidRDefault="00D51047" w:rsidP="00D51047">
            <w:pPr>
              <w:spacing w:line="220" w:lineRule="atLeast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  <w:r w:rsidRPr="00FF37B2">
              <w:rPr>
                <w:rFonts w:ascii="Angsana New" w:hAnsi="Angsana New" w:hint="cs"/>
                <w:position w:val="4"/>
                <w:sz w:val="26"/>
                <w:szCs w:val="26"/>
                <w:cs/>
              </w:rPr>
              <w:t>จำหน่ายอาหารและ</w:t>
            </w:r>
          </w:p>
          <w:p w14:paraId="01DD7E9D" w14:textId="77777777" w:rsidR="00D51047" w:rsidRPr="00FF37B2" w:rsidRDefault="00D51047" w:rsidP="00D51047">
            <w:pPr>
              <w:spacing w:line="220" w:lineRule="atLeast"/>
              <w:jc w:val="center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  <w:r w:rsidRPr="00FF37B2">
              <w:rPr>
                <w:rFonts w:ascii="Angsana New" w:hAnsi="Angsana New" w:hint="cs"/>
                <w:position w:val="4"/>
                <w:sz w:val="26"/>
                <w:szCs w:val="26"/>
                <w:cs/>
              </w:rPr>
              <w:t>เครื่องดื่มผ่านเครื่องอัตโนมัติ</w:t>
            </w:r>
          </w:p>
        </w:tc>
        <w:tc>
          <w:tcPr>
            <w:tcW w:w="671" w:type="pct"/>
            <w:shd w:val="clear" w:color="auto" w:fill="auto"/>
          </w:tcPr>
          <w:p w14:paraId="294F0874" w14:textId="5FFEC09B" w:rsidR="00D51047" w:rsidRPr="00FF37B2" w:rsidRDefault="00D51047" w:rsidP="00D5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  <w:r w:rsidRPr="00FF37B2">
              <w:rPr>
                <w:rFonts w:ascii="Angsana New" w:hAnsi="Angsana New"/>
                <w:position w:val="4"/>
                <w:sz w:val="26"/>
                <w:szCs w:val="26"/>
              </w:rPr>
              <w:t>86.12</w:t>
            </w:r>
          </w:p>
        </w:tc>
        <w:tc>
          <w:tcPr>
            <w:tcW w:w="101" w:type="pct"/>
            <w:shd w:val="clear" w:color="auto" w:fill="auto"/>
          </w:tcPr>
          <w:p w14:paraId="5804258E" w14:textId="77777777" w:rsidR="00D51047" w:rsidRPr="00FF37B2" w:rsidRDefault="00D51047" w:rsidP="00D5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20" w:lineRule="atLeast"/>
              <w:ind w:right="-34"/>
              <w:jc w:val="center"/>
              <w:rPr>
                <w:rFonts w:ascii="Angsana New" w:hAnsi="Angsana New"/>
                <w:b/>
                <w:bCs/>
                <w:position w:val="4"/>
                <w:sz w:val="26"/>
                <w:szCs w:val="26"/>
                <w:cs/>
              </w:rPr>
            </w:pPr>
          </w:p>
        </w:tc>
        <w:tc>
          <w:tcPr>
            <w:tcW w:w="696" w:type="pct"/>
            <w:shd w:val="clear" w:color="auto" w:fill="auto"/>
          </w:tcPr>
          <w:p w14:paraId="32219A25" w14:textId="1291C817" w:rsidR="00D51047" w:rsidRPr="00FF37B2" w:rsidRDefault="00D51047" w:rsidP="008A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20" w:lineRule="atLeast"/>
              <w:ind w:right="73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  <w:r>
              <w:rPr>
                <w:rFonts w:ascii="Angsana New" w:hAnsi="Angsana New"/>
                <w:position w:val="4"/>
                <w:sz w:val="26"/>
                <w:szCs w:val="26"/>
              </w:rPr>
              <w:t>86.12</w:t>
            </w:r>
          </w:p>
        </w:tc>
      </w:tr>
      <w:tr w:rsidR="00D51047" w:rsidRPr="00C57A5B" w14:paraId="31B2464C" w14:textId="77777777" w:rsidTr="00DD16FD">
        <w:trPr>
          <w:cantSplit/>
        </w:trPr>
        <w:tc>
          <w:tcPr>
            <w:tcW w:w="1943" w:type="pct"/>
            <w:shd w:val="clear" w:color="auto" w:fill="auto"/>
          </w:tcPr>
          <w:p w14:paraId="39F29832" w14:textId="77777777" w:rsidR="00D51047" w:rsidRPr="00FF37B2" w:rsidRDefault="00D51047" w:rsidP="00D51047">
            <w:pPr>
              <w:spacing w:line="220" w:lineRule="atLeast"/>
              <w:ind w:left="10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  <w:r w:rsidRPr="00FF37B2">
              <w:rPr>
                <w:rFonts w:ascii="Angsana New" w:hAnsi="Angsana New"/>
                <w:position w:val="4"/>
                <w:sz w:val="26"/>
                <w:szCs w:val="26"/>
                <w:cs/>
              </w:rPr>
              <w:t>บริษัท เอ.ที.พี.เฟรนด์ เซอร์วิส</w:t>
            </w:r>
            <w:r>
              <w:rPr>
                <w:rFonts w:ascii="Angsana New" w:hAnsi="Angsana New" w:hint="cs"/>
                <w:position w:val="4"/>
                <w:sz w:val="26"/>
                <w:szCs w:val="26"/>
                <w:cs/>
              </w:rPr>
              <w:t xml:space="preserve"> </w:t>
            </w:r>
            <w:r w:rsidRPr="00FF37B2">
              <w:rPr>
                <w:rFonts w:ascii="Angsana New" w:hAnsi="Angsana New"/>
                <w:position w:val="4"/>
                <w:sz w:val="26"/>
                <w:szCs w:val="26"/>
                <w:cs/>
              </w:rPr>
              <w:t>จำกัด</w:t>
            </w:r>
          </w:p>
        </w:tc>
        <w:tc>
          <w:tcPr>
            <w:tcW w:w="1589" w:type="pct"/>
          </w:tcPr>
          <w:p w14:paraId="2AC5849E" w14:textId="77777777" w:rsidR="00D51047" w:rsidRPr="00FF37B2" w:rsidRDefault="00D51047" w:rsidP="00D51047">
            <w:pPr>
              <w:spacing w:line="220" w:lineRule="atLeast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  <w:r w:rsidRPr="00FF37B2">
              <w:rPr>
                <w:rFonts w:ascii="Angsana New" w:hAnsi="Angsana New"/>
                <w:position w:val="4"/>
                <w:sz w:val="26"/>
                <w:szCs w:val="26"/>
                <w:cs/>
              </w:rPr>
              <w:t>ขายแฟรนไชส์ในการให้บริการงานไปรษณีย์และขนส่งพัสดุ</w:t>
            </w:r>
          </w:p>
        </w:tc>
        <w:tc>
          <w:tcPr>
            <w:tcW w:w="671" w:type="pct"/>
            <w:shd w:val="clear" w:color="auto" w:fill="auto"/>
          </w:tcPr>
          <w:p w14:paraId="767D5BB1" w14:textId="0A89B3FF" w:rsidR="00D51047" w:rsidRPr="00FF37B2" w:rsidRDefault="00D51047" w:rsidP="00D5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  <w:r w:rsidRPr="00FF37B2">
              <w:rPr>
                <w:rFonts w:ascii="Angsana New" w:hAnsi="Angsana New"/>
                <w:position w:val="4"/>
                <w:sz w:val="26"/>
                <w:szCs w:val="26"/>
              </w:rPr>
              <w:t>99.99</w:t>
            </w:r>
          </w:p>
        </w:tc>
        <w:tc>
          <w:tcPr>
            <w:tcW w:w="101" w:type="pct"/>
            <w:shd w:val="clear" w:color="auto" w:fill="auto"/>
          </w:tcPr>
          <w:p w14:paraId="42337B47" w14:textId="77777777" w:rsidR="00D51047" w:rsidRPr="00FF37B2" w:rsidRDefault="00D51047" w:rsidP="00D5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</w:p>
        </w:tc>
        <w:tc>
          <w:tcPr>
            <w:tcW w:w="696" w:type="pct"/>
            <w:shd w:val="clear" w:color="auto" w:fill="auto"/>
          </w:tcPr>
          <w:p w14:paraId="4C0D34E0" w14:textId="43DF87F4" w:rsidR="00D51047" w:rsidRPr="00FF37B2" w:rsidRDefault="00D51047" w:rsidP="008A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20" w:lineRule="atLeast"/>
              <w:ind w:right="73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  <w:r>
              <w:rPr>
                <w:rFonts w:ascii="Angsana New" w:hAnsi="Angsana New"/>
                <w:position w:val="4"/>
                <w:sz w:val="26"/>
                <w:szCs w:val="26"/>
              </w:rPr>
              <w:t>99.99</w:t>
            </w:r>
          </w:p>
        </w:tc>
      </w:tr>
      <w:tr w:rsidR="00D51047" w:rsidRPr="00C57A5B" w14:paraId="7A394437" w14:textId="77777777" w:rsidTr="00DD16FD">
        <w:trPr>
          <w:cantSplit/>
        </w:trPr>
        <w:tc>
          <w:tcPr>
            <w:tcW w:w="1943" w:type="pct"/>
            <w:shd w:val="clear" w:color="auto" w:fill="auto"/>
          </w:tcPr>
          <w:p w14:paraId="1F3FB20B" w14:textId="77777777" w:rsidR="00D51047" w:rsidRPr="00FF37B2" w:rsidRDefault="00D51047" w:rsidP="00D51047">
            <w:pPr>
              <w:spacing w:line="220" w:lineRule="atLeast"/>
              <w:ind w:left="10"/>
              <w:rPr>
                <w:rFonts w:ascii="Angsana New" w:hAnsi="Angsana New"/>
                <w:position w:val="4"/>
                <w:sz w:val="26"/>
                <w:szCs w:val="26"/>
              </w:rPr>
            </w:pPr>
            <w:r w:rsidRPr="00FF37B2">
              <w:rPr>
                <w:rFonts w:ascii="Angsana New" w:hAnsi="Angsana New"/>
                <w:position w:val="4"/>
                <w:sz w:val="26"/>
                <w:szCs w:val="26"/>
                <w:cs/>
              </w:rPr>
              <w:t xml:space="preserve">บริษัท เดอะ เลตเตอร์ โพสต์ </w:t>
            </w:r>
          </w:p>
          <w:p w14:paraId="699E2111" w14:textId="77777777" w:rsidR="00D51047" w:rsidRPr="00FF37B2" w:rsidRDefault="00D51047" w:rsidP="00D51047">
            <w:pPr>
              <w:spacing w:line="220" w:lineRule="atLeast"/>
              <w:ind w:left="10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  <w:r w:rsidRPr="00FF37B2">
              <w:rPr>
                <w:rFonts w:ascii="Angsana New" w:hAnsi="Angsana New"/>
                <w:position w:val="4"/>
                <w:sz w:val="26"/>
                <w:szCs w:val="26"/>
              </w:rPr>
              <w:t xml:space="preserve">   </w:t>
            </w:r>
            <w:r w:rsidRPr="00FF37B2">
              <w:rPr>
                <w:rFonts w:ascii="Angsana New" w:hAnsi="Angsana New"/>
                <w:position w:val="4"/>
                <w:sz w:val="26"/>
                <w:szCs w:val="26"/>
                <w:cs/>
              </w:rPr>
              <w:t>เซอร์วิส จำกัด</w:t>
            </w:r>
          </w:p>
        </w:tc>
        <w:tc>
          <w:tcPr>
            <w:tcW w:w="1589" w:type="pct"/>
          </w:tcPr>
          <w:p w14:paraId="7267778B" w14:textId="77777777" w:rsidR="00D51047" w:rsidRPr="00FF37B2" w:rsidRDefault="00D51047" w:rsidP="00D51047">
            <w:pPr>
              <w:spacing w:line="220" w:lineRule="atLeast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  <w:r w:rsidRPr="00FF37B2">
              <w:rPr>
                <w:rFonts w:ascii="Angsana New" w:hAnsi="Angsana New"/>
                <w:position w:val="4"/>
                <w:sz w:val="26"/>
                <w:szCs w:val="26"/>
                <w:cs/>
              </w:rPr>
              <w:t>ขายแฟรนไชส์ในการให้บริการงานไปรษณีย์และขนส่งพัสดุ</w:t>
            </w:r>
          </w:p>
        </w:tc>
        <w:tc>
          <w:tcPr>
            <w:tcW w:w="671" w:type="pct"/>
            <w:shd w:val="clear" w:color="auto" w:fill="auto"/>
          </w:tcPr>
          <w:p w14:paraId="0661FEB2" w14:textId="10D2619B" w:rsidR="00D51047" w:rsidRPr="00FF37B2" w:rsidRDefault="00D51047" w:rsidP="00D5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  <w:r w:rsidRPr="00FF37B2">
              <w:rPr>
                <w:rFonts w:ascii="Angsana New" w:hAnsi="Angsana New"/>
                <w:position w:val="4"/>
                <w:sz w:val="26"/>
                <w:szCs w:val="26"/>
              </w:rPr>
              <w:t>70.00</w:t>
            </w:r>
          </w:p>
        </w:tc>
        <w:tc>
          <w:tcPr>
            <w:tcW w:w="101" w:type="pct"/>
            <w:shd w:val="clear" w:color="auto" w:fill="auto"/>
          </w:tcPr>
          <w:p w14:paraId="7874950E" w14:textId="77777777" w:rsidR="00D51047" w:rsidRPr="00FF37B2" w:rsidRDefault="00D51047" w:rsidP="00D5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</w:p>
        </w:tc>
        <w:tc>
          <w:tcPr>
            <w:tcW w:w="696" w:type="pct"/>
            <w:shd w:val="clear" w:color="auto" w:fill="auto"/>
          </w:tcPr>
          <w:p w14:paraId="2B87223D" w14:textId="5D98AEBB" w:rsidR="00D51047" w:rsidRPr="00FF37B2" w:rsidRDefault="00D51047" w:rsidP="008A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20" w:lineRule="atLeast"/>
              <w:ind w:right="73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  <w:r>
              <w:rPr>
                <w:rFonts w:ascii="Angsana New" w:hAnsi="Angsana New"/>
                <w:position w:val="4"/>
                <w:sz w:val="26"/>
                <w:szCs w:val="26"/>
              </w:rPr>
              <w:t>70.00</w:t>
            </w:r>
          </w:p>
        </w:tc>
      </w:tr>
      <w:tr w:rsidR="00D51047" w:rsidRPr="00C57A5B" w14:paraId="493922A4" w14:textId="77777777" w:rsidTr="00DD16FD">
        <w:trPr>
          <w:cantSplit/>
        </w:trPr>
        <w:tc>
          <w:tcPr>
            <w:tcW w:w="1943" w:type="pct"/>
            <w:shd w:val="clear" w:color="auto" w:fill="auto"/>
          </w:tcPr>
          <w:p w14:paraId="01FAEBD1" w14:textId="77777777" w:rsidR="00D51047" w:rsidRPr="00FF37B2" w:rsidRDefault="00D51047" w:rsidP="00D51047">
            <w:pPr>
              <w:spacing w:line="220" w:lineRule="atLeast"/>
              <w:ind w:left="10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  <w:r w:rsidRPr="00FF37B2">
              <w:rPr>
                <w:rFonts w:ascii="Angsana New" w:hAnsi="Angsana New"/>
                <w:position w:val="4"/>
                <w:sz w:val="26"/>
                <w:szCs w:val="26"/>
                <w:cs/>
              </w:rPr>
              <w:t>บริษัท เอ็มพ้อยท์เอ็กซ์เพรส จำกัด</w:t>
            </w:r>
          </w:p>
        </w:tc>
        <w:tc>
          <w:tcPr>
            <w:tcW w:w="1589" w:type="pct"/>
          </w:tcPr>
          <w:p w14:paraId="123571E4" w14:textId="77777777" w:rsidR="00D51047" w:rsidRPr="00FF37B2" w:rsidRDefault="00D51047" w:rsidP="00D51047">
            <w:pPr>
              <w:spacing w:line="220" w:lineRule="atLeast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  <w:r w:rsidRPr="00FF37B2">
              <w:rPr>
                <w:rFonts w:ascii="Angsana New" w:hAnsi="Angsana New"/>
                <w:position w:val="4"/>
                <w:sz w:val="26"/>
                <w:szCs w:val="26"/>
                <w:cs/>
              </w:rPr>
              <w:t>ขายแฟรนไชส์ในการให้บริการงานไปรษณีย์และขนส่งพัสดุ</w:t>
            </w:r>
          </w:p>
        </w:tc>
        <w:tc>
          <w:tcPr>
            <w:tcW w:w="671" w:type="pct"/>
            <w:shd w:val="clear" w:color="auto" w:fill="auto"/>
          </w:tcPr>
          <w:p w14:paraId="275EFDD1" w14:textId="31008067" w:rsidR="00D51047" w:rsidRPr="00FF37B2" w:rsidRDefault="00D51047" w:rsidP="00D5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  <w:r w:rsidRPr="00FF37B2">
              <w:rPr>
                <w:rFonts w:ascii="Angsana New" w:hAnsi="Angsana New"/>
                <w:position w:val="4"/>
                <w:sz w:val="26"/>
                <w:szCs w:val="26"/>
              </w:rPr>
              <w:t>60.00</w:t>
            </w:r>
          </w:p>
        </w:tc>
        <w:tc>
          <w:tcPr>
            <w:tcW w:w="101" w:type="pct"/>
            <w:shd w:val="clear" w:color="auto" w:fill="auto"/>
          </w:tcPr>
          <w:p w14:paraId="023BF812" w14:textId="77777777" w:rsidR="00D51047" w:rsidRPr="00FF37B2" w:rsidRDefault="00D51047" w:rsidP="00D5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</w:p>
        </w:tc>
        <w:tc>
          <w:tcPr>
            <w:tcW w:w="696" w:type="pct"/>
            <w:shd w:val="clear" w:color="auto" w:fill="auto"/>
          </w:tcPr>
          <w:p w14:paraId="51A88668" w14:textId="14767BF2" w:rsidR="00D51047" w:rsidRPr="00FF37B2" w:rsidRDefault="00D51047" w:rsidP="00D5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20" w:lineRule="atLeast"/>
              <w:ind w:right="73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  <w:r>
              <w:rPr>
                <w:rFonts w:ascii="Angsana New" w:hAnsi="Angsana New"/>
                <w:position w:val="4"/>
                <w:sz w:val="26"/>
                <w:szCs w:val="26"/>
              </w:rPr>
              <w:t>60.00</w:t>
            </w:r>
          </w:p>
        </w:tc>
      </w:tr>
      <w:tr w:rsidR="00D51047" w:rsidRPr="00C57A5B" w14:paraId="5B23A366" w14:textId="77777777" w:rsidTr="00DD16FD">
        <w:trPr>
          <w:cantSplit/>
        </w:trPr>
        <w:tc>
          <w:tcPr>
            <w:tcW w:w="1943" w:type="pct"/>
            <w:shd w:val="clear" w:color="auto" w:fill="auto"/>
          </w:tcPr>
          <w:p w14:paraId="2FF2DCC6" w14:textId="77777777" w:rsidR="00D51047" w:rsidRPr="00FF37B2" w:rsidRDefault="00D51047" w:rsidP="00D51047">
            <w:pPr>
              <w:spacing w:line="220" w:lineRule="atLeast"/>
              <w:ind w:left="10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  <w:r w:rsidRPr="00FF37B2">
              <w:rPr>
                <w:rFonts w:ascii="Angsana New" w:hAnsi="Angsana New"/>
                <w:position w:val="4"/>
                <w:sz w:val="26"/>
                <w:szCs w:val="26"/>
                <w:cs/>
              </w:rPr>
              <w:t>บริษัท เพย์โพสต์ เซอร์วิส จำกัด</w:t>
            </w:r>
          </w:p>
        </w:tc>
        <w:tc>
          <w:tcPr>
            <w:tcW w:w="1589" w:type="pct"/>
          </w:tcPr>
          <w:p w14:paraId="130C60B0" w14:textId="77777777" w:rsidR="00D51047" w:rsidRPr="00FF37B2" w:rsidRDefault="00D51047" w:rsidP="00D51047">
            <w:pPr>
              <w:spacing w:line="220" w:lineRule="atLeast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  <w:r w:rsidRPr="00FF37B2">
              <w:rPr>
                <w:rFonts w:ascii="Angsana New" w:hAnsi="Angsana New"/>
                <w:position w:val="4"/>
                <w:sz w:val="26"/>
                <w:szCs w:val="26"/>
                <w:cs/>
              </w:rPr>
              <w:t>ขายแฟรนไชส์ในการให้บริการงานไปรษณีย์และขนส่งพัสดุ</w:t>
            </w:r>
          </w:p>
        </w:tc>
        <w:tc>
          <w:tcPr>
            <w:tcW w:w="671" w:type="pct"/>
            <w:shd w:val="clear" w:color="auto" w:fill="auto"/>
          </w:tcPr>
          <w:p w14:paraId="5CE601B9" w14:textId="6F4F0736" w:rsidR="00D51047" w:rsidRPr="00FF37B2" w:rsidRDefault="00D51047" w:rsidP="00D5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  <w:r w:rsidRPr="00FF37B2">
              <w:rPr>
                <w:rFonts w:ascii="Angsana New" w:hAnsi="Angsana New"/>
                <w:position w:val="4"/>
                <w:sz w:val="26"/>
                <w:szCs w:val="26"/>
              </w:rPr>
              <w:t>80.00</w:t>
            </w:r>
          </w:p>
        </w:tc>
        <w:tc>
          <w:tcPr>
            <w:tcW w:w="101" w:type="pct"/>
            <w:shd w:val="clear" w:color="auto" w:fill="auto"/>
          </w:tcPr>
          <w:p w14:paraId="7EDD027A" w14:textId="77777777" w:rsidR="00D51047" w:rsidRPr="00FF37B2" w:rsidRDefault="00D51047" w:rsidP="00D5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</w:p>
        </w:tc>
        <w:tc>
          <w:tcPr>
            <w:tcW w:w="696" w:type="pct"/>
            <w:shd w:val="clear" w:color="auto" w:fill="auto"/>
          </w:tcPr>
          <w:p w14:paraId="7FB4EE37" w14:textId="108A4ED0" w:rsidR="00D51047" w:rsidRPr="00FF37B2" w:rsidRDefault="00D51047" w:rsidP="00D5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20" w:lineRule="atLeast"/>
              <w:ind w:right="73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  <w:r>
              <w:rPr>
                <w:rFonts w:ascii="Angsana New" w:hAnsi="Angsana New"/>
                <w:position w:val="4"/>
                <w:sz w:val="26"/>
                <w:szCs w:val="26"/>
              </w:rPr>
              <w:t>80.00</w:t>
            </w:r>
          </w:p>
        </w:tc>
      </w:tr>
      <w:tr w:rsidR="00D51047" w:rsidRPr="00C57A5B" w14:paraId="5A95FF6C" w14:textId="77777777" w:rsidTr="00DD16FD">
        <w:trPr>
          <w:cantSplit/>
        </w:trPr>
        <w:tc>
          <w:tcPr>
            <w:tcW w:w="1943" w:type="pct"/>
            <w:shd w:val="clear" w:color="auto" w:fill="auto"/>
          </w:tcPr>
          <w:p w14:paraId="01405DCB" w14:textId="77777777" w:rsidR="00D51047" w:rsidRPr="00FF37B2" w:rsidRDefault="00D51047" w:rsidP="00D51047">
            <w:pPr>
              <w:spacing w:line="220" w:lineRule="atLeast"/>
              <w:ind w:left="10" w:right="-80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  <w:r w:rsidRPr="00FF37B2">
              <w:rPr>
                <w:rFonts w:ascii="Angsana New" w:hAnsi="Angsana New"/>
                <w:position w:val="4"/>
                <w:sz w:val="26"/>
                <w:szCs w:val="26"/>
                <w:cs/>
              </w:rPr>
              <w:t>บริษัท สปีดดี้ เอ็กซ์เพรส เซอร์วิส จำกัด</w:t>
            </w:r>
          </w:p>
        </w:tc>
        <w:tc>
          <w:tcPr>
            <w:tcW w:w="1589" w:type="pct"/>
          </w:tcPr>
          <w:p w14:paraId="1D5AF124" w14:textId="77777777" w:rsidR="00D51047" w:rsidRPr="00FF37B2" w:rsidRDefault="00D51047" w:rsidP="00D51047">
            <w:pPr>
              <w:spacing w:line="220" w:lineRule="atLeast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  <w:r w:rsidRPr="00FF37B2">
              <w:rPr>
                <w:rFonts w:ascii="Angsana New" w:hAnsi="Angsana New"/>
                <w:position w:val="4"/>
                <w:sz w:val="26"/>
                <w:szCs w:val="26"/>
                <w:cs/>
              </w:rPr>
              <w:t>ขายแฟรนไชส์ในการให้บริการงานไปรษณีย์และขนส่งพัสดุ</w:t>
            </w:r>
          </w:p>
        </w:tc>
        <w:tc>
          <w:tcPr>
            <w:tcW w:w="671" w:type="pct"/>
            <w:shd w:val="clear" w:color="auto" w:fill="auto"/>
          </w:tcPr>
          <w:p w14:paraId="44E1B4FE" w14:textId="055553A2" w:rsidR="00D51047" w:rsidRPr="00FF37B2" w:rsidRDefault="00D51047" w:rsidP="00D5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  <w:r w:rsidRPr="00FF37B2">
              <w:rPr>
                <w:rFonts w:ascii="Angsana New" w:hAnsi="Angsana New"/>
                <w:position w:val="4"/>
                <w:sz w:val="26"/>
                <w:szCs w:val="26"/>
              </w:rPr>
              <w:t>50.00</w:t>
            </w:r>
          </w:p>
        </w:tc>
        <w:tc>
          <w:tcPr>
            <w:tcW w:w="101" w:type="pct"/>
            <w:shd w:val="clear" w:color="auto" w:fill="auto"/>
          </w:tcPr>
          <w:p w14:paraId="21E93B1F" w14:textId="77777777" w:rsidR="00D51047" w:rsidRPr="00FF37B2" w:rsidRDefault="00D51047" w:rsidP="00D5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</w:p>
        </w:tc>
        <w:tc>
          <w:tcPr>
            <w:tcW w:w="696" w:type="pct"/>
            <w:shd w:val="clear" w:color="auto" w:fill="auto"/>
          </w:tcPr>
          <w:p w14:paraId="0B8DD0F5" w14:textId="4773903C" w:rsidR="00D51047" w:rsidRPr="00FF37B2" w:rsidRDefault="00D51047" w:rsidP="00D5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20" w:lineRule="atLeast"/>
              <w:ind w:right="73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  <w:r>
              <w:rPr>
                <w:rFonts w:ascii="Angsana New" w:hAnsi="Angsana New"/>
                <w:position w:val="4"/>
                <w:sz w:val="26"/>
                <w:szCs w:val="26"/>
              </w:rPr>
              <w:t>50</w:t>
            </w:r>
            <w:r w:rsidRPr="00FF37B2">
              <w:rPr>
                <w:rFonts w:ascii="Angsana New" w:hAnsi="Angsana New"/>
                <w:position w:val="4"/>
                <w:sz w:val="26"/>
                <w:szCs w:val="26"/>
              </w:rPr>
              <w:t>.00</w:t>
            </w:r>
          </w:p>
        </w:tc>
      </w:tr>
      <w:tr w:rsidR="00D51047" w:rsidRPr="00C57A5B" w14:paraId="413CF874" w14:textId="77777777" w:rsidTr="00DD16FD">
        <w:trPr>
          <w:cantSplit/>
          <w:trHeight w:hRule="exact" w:val="340"/>
        </w:trPr>
        <w:tc>
          <w:tcPr>
            <w:tcW w:w="1943" w:type="pct"/>
            <w:shd w:val="clear" w:color="auto" w:fill="auto"/>
          </w:tcPr>
          <w:p w14:paraId="4774C9D2" w14:textId="77777777" w:rsidR="00D51047" w:rsidRPr="00FF37B2" w:rsidRDefault="00D51047" w:rsidP="00D51047">
            <w:pPr>
              <w:spacing w:line="220" w:lineRule="atLeast"/>
              <w:ind w:right="-80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  <w:r w:rsidRPr="00FF37B2">
              <w:rPr>
                <w:rFonts w:ascii="Angsana New" w:hAnsi="Angsana New"/>
                <w:position w:val="4"/>
                <w:sz w:val="26"/>
                <w:szCs w:val="26"/>
                <w:cs/>
              </w:rPr>
              <w:t>บริษัท โอ แคปปิตอล จำกัด</w:t>
            </w:r>
          </w:p>
        </w:tc>
        <w:tc>
          <w:tcPr>
            <w:tcW w:w="1589" w:type="pct"/>
          </w:tcPr>
          <w:p w14:paraId="666F533B" w14:textId="77777777" w:rsidR="00D51047" w:rsidRPr="00FF37B2" w:rsidRDefault="00D51047" w:rsidP="00D51047">
            <w:pPr>
              <w:spacing w:line="220" w:lineRule="atLeast"/>
              <w:jc w:val="center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  <w:r w:rsidRPr="00FF37B2">
              <w:rPr>
                <w:rFonts w:ascii="Angsana New" w:hAnsi="Angsana New" w:hint="cs"/>
                <w:position w:val="4"/>
                <w:sz w:val="26"/>
                <w:szCs w:val="26"/>
                <w:cs/>
              </w:rPr>
              <w:t>ให้บริการสินเชื่อ</w:t>
            </w:r>
          </w:p>
        </w:tc>
        <w:tc>
          <w:tcPr>
            <w:tcW w:w="671" w:type="pct"/>
            <w:shd w:val="clear" w:color="auto" w:fill="auto"/>
          </w:tcPr>
          <w:p w14:paraId="57D8E562" w14:textId="77777777" w:rsidR="00D51047" w:rsidRPr="00FF37B2" w:rsidRDefault="00D51047" w:rsidP="00D5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  <w:r w:rsidRPr="00FF37B2">
              <w:rPr>
                <w:rFonts w:ascii="Angsana New" w:hAnsi="Angsana New"/>
                <w:position w:val="4"/>
                <w:sz w:val="26"/>
                <w:szCs w:val="26"/>
              </w:rPr>
              <w:t>60.00</w:t>
            </w:r>
          </w:p>
        </w:tc>
        <w:tc>
          <w:tcPr>
            <w:tcW w:w="101" w:type="pct"/>
            <w:shd w:val="clear" w:color="auto" w:fill="auto"/>
          </w:tcPr>
          <w:p w14:paraId="36E4D078" w14:textId="77777777" w:rsidR="00D51047" w:rsidRPr="00FF37B2" w:rsidRDefault="00D51047" w:rsidP="00D5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</w:p>
        </w:tc>
        <w:tc>
          <w:tcPr>
            <w:tcW w:w="696" w:type="pct"/>
            <w:shd w:val="clear" w:color="auto" w:fill="auto"/>
          </w:tcPr>
          <w:p w14:paraId="031E6CB4" w14:textId="377131FA" w:rsidR="00D51047" w:rsidRPr="00FF37B2" w:rsidRDefault="00D51047" w:rsidP="00D5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20" w:lineRule="atLeast"/>
              <w:ind w:right="73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  <w:r w:rsidRPr="00FF37B2">
              <w:rPr>
                <w:rFonts w:ascii="Angsana New" w:hAnsi="Angsana New"/>
                <w:position w:val="4"/>
                <w:sz w:val="26"/>
                <w:szCs w:val="26"/>
              </w:rPr>
              <w:t>60.00</w:t>
            </w:r>
          </w:p>
        </w:tc>
      </w:tr>
      <w:tr w:rsidR="00D51047" w:rsidRPr="00C57A5B" w14:paraId="5F0E8C55" w14:textId="77777777" w:rsidTr="00DD16FD">
        <w:trPr>
          <w:cantSplit/>
          <w:trHeight w:hRule="exact" w:val="340"/>
        </w:trPr>
        <w:tc>
          <w:tcPr>
            <w:tcW w:w="1943" w:type="pct"/>
            <w:shd w:val="clear" w:color="auto" w:fill="auto"/>
          </w:tcPr>
          <w:p w14:paraId="5B14436C" w14:textId="77777777" w:rsidR="00D51047" w:rsidRPr="00FF37B2" w:rsidRDefault="00D51047" w:rsidP="00D51047">
            <w:pPr>
              <w:spacing w:line="220" w:lineRule="atLeast"/>
              <w:ind w:left="10" w:right="-80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  <w:r w:rsidRPr="00FF37B2">
              <w:rPr>
                <w:rFonts w:ascii="Angsana New" w:hAnsi="Angsana New"/>
                <w:position w:val="4"/>
                <w:sz w:val="26"/>
                <w:szCs w:val="26"/>
                <w:cs/>
              </w:rPr>
              <w:t>บริษัท โอมันนี่ กรุงเทพ จำกัด</w:t>
            </w:r>
          </w:p>
        </w:tc>
        <w:tc>
          <w:tcPr>
            <w:tcW w:w="1589" w:type="pct"/>
          </w:tcPr>
          <w:p w14:paraId="336B6971" w14:textId="77777777" w:rsidR="00D51047" w:rsidRPr="00FF37B2" w:rsidRDefault="00D51047" w:rsidP="00D51047">
            <w:pPr>
              <w:spacing w:line="220" w:lineRule="atLeast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  <w:r w:rsidRPr="00FF37B2">
              <w:rPr>
                <w:rFonts w:ascii="Angsana New" w:hAnsi="Angsana New" w:hint="cs"/>
                <w:position w:val="4"/>
                <w:sz w:val="26"/>
                <w:szCs w:val="26"/>
                <w:cs/>
              </w:rPr>
              <w:t>ให้บริการสินเชื่อ</w:t>
            </w:r>
          </w:p>
        </w:tc>
        <w:tc>
          <w:tcPr>
            <w:tcW w:w="671" w:type="pct"/>
            <w:shd w:val="clear" w:color="auto" w:fill="auto"/>
          </w:tcPr>
          <w:p w14:paraId="3AB8DA69" w14:textId="77777777" w:rsidR="00D51047" w:rsidRPr="00FF37B2" w:rsidRDefault="00D51047" w:rsidP="00D5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  <w:r w:rsidRPr="00FF37B2">
              <w:rPr>
                <w:rFonts w:ascii="Angsana New" w:hAnsi="Angsana New"/>
                <w:position w:val="4"/>
                <w:sz w:val="26"/>
                <w:szCs w:val="26"/>
              </w:rPr>
              <w:t>99.99</w:t>
            </w:r>
          </w:p>
        </w:tc>
        <w:tc>
          <w:tcPr>
            <w:tcW w:w="101" w:type="pct"/>
            <w:shd w:val="clear" w:color="auto" w:fill="auto"/>
          </w:tcPr>
          <w:p w14:paraId="609FB71F" w14:textId="77777777" w:rsidR="00D51047" w:rsidRPr="00FF37B2" w:rsidRDefault="00D51047" w:rsidP="00D5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</w:p>
        </w:tc>
        <w:tc>
          <w:tcPr>
            <w:tcW w:w="696" w:type="pct"/>
            <w:shd w:val="clear" w:color="auto" w:fill="auto"/>
          </w:tcPr>
          <w:p w14:paraId="6A411D51" w14:textId="0C97180B" w:rsidR="00D51047" w:rsidRPr="00FF37B2" w:rsidRDefault="00D51047" w:rsidP="00D5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20" w:lineRule="atLeast"/>
              <w:ind w:right="73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  <w:r w:rsidRPr="00FF37B2">
              <w:rPr>
                <w:rFonts w:ascii="Angsana New" w:hAnsi="Angsana New"/>
                <w:position w:val="4"/>
                <w:sz w:val="26"/>
                <w:szCs w:val="26"/>
              </w:rPr>
              <w:t>99.99</w:t>
            </w:r>
          </w:p>
        </w:tc>
      </w:tr>
      <w:tr w:rsidR="00D51047" w:rsidRPr="00C57A5B" w14:paraId="243A3179" w14:textId="77777777" w:rsidTr="00DD16FD">
        <w:trPr>
          <w:cantSplit/>
          <w:trHeight w:hRule="exact" w:val="340"/>
        </w:trPr>
        <w:tc>
          <w:tcPr>
            <w:tcW w:w="1943" w:type="pct"/>
            <w:shd w:val="clear" w:color="auto" w:fill="auto"/>
          </w:tcPr>
          <w:p w14:paraId="4C2A85E6" w14:textId="77777777" w:rsidR="00D51047" w:rsidRPr="00FF37B2" w:rsidRDefault="00D51047" w:rsidP="00D51047">
            <w:pPr>
              <w:spacing w:line="220" w:lineRule="atLeast"/>
              <w:ind w:left="10" w:right="-80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  <w:r w:rsidRPr="00FF37B2">
              <w:rPr>
                <w:rFonts w:ascii="Angsana New" w:hAnsi="Angsana New"/>
                <w:position w:val="4"/>
                <w:sz w:val="26"/>
                <w:szCs w:val="26"/>
                <w:cs/>
              </w:rPr>
              <w:t>บริษัท โอมันนี่ ปทุมธานี จำกัด</w:t>
            </w:r>
          </w:p>
        </w:tc>
        <w:tc>
          <w:tcPr>
            <w:tcW w:w="1589" w:type="pct"/>
          </w:tcPr>
          <w:p w14:paraId="165FAD69" w14:textId="77777777" w:rsidR="00D51047" w:rsidRPr="00FF37B2" w:rsidRDefault="00D51047" w:rsidP="00D51047">
            <w:pPr>
              <w:spacing w:line="220" w:lineRule="atLeast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  <w:r w:rsidRPr="00FF37B2">
              <w:rPr>
                <w:rFonts w:ascii="Angsana New" w:hAnsi="Angsana New" w:hint="cs"/>
                <w:position w:val="4"/>
                <w:sz w:val="26"/>
                <w:szCs w:val="26"/>
                <w:cs/>
              </w:rPr>
              <w:t>ให้บริการสินเชื่อ</w:t>
            </w:r>
          </w:p>
        </w:tc>
        <w:tc>
          <w:tcPr>
            <w:tcW w:w="671" w:type="pct"/>
            <w:shd w:val="clear" w:color="auto" w:fill="auto"/>
          </w:tcPr>
          <w:p w14:paraId="6F8C5B5A" w14:textId="77777777" w:rsidR="00D51047" w:rsidRPr="00FF37B2" w:rsidRDefault="00D51047" w:rsidP="00D5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  <w:r w:rsidRPr="00FF37B2">
              <w:rPr>
                <w:rFonts w:ascii="Angsana New" w:hAnsi="Angsana New"/>
                <w:position w:val="4"/>
                <w:sz w:val="26"/>
                <w:szCs w:val="26"/>
              </w:rPr>
              <w:t>99.99</w:t>
            </w:r>
          </w:p>
        </w:tc>
        <w:tc>
          <w:tcPr>
            <w:tcW w:w="101" w:type="pct"/>
            <w:shd w:val="clear" w:color="auto" w:fill="auto"/>
          </w:tcPr>
          <w:p w14:paraId="76996D19" w14:textId="77777777" w:rsidR="00D51047" w:rsidRPr="00FF37B2" w:rsidRDefault="00D51047" w:rsidP="00D5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</w:p>
        </w:tc>
        <w:tc>
          <w:tcPr>
            <w:tcW w:w="696" w:type="pct"/>
            <w:shd w:val="clear" w:color="auto" w:fill="auto"/>
          </w:tcPr>
          <w:p w14:paraId="76FB5D60" w14:textId="1B8217C5" w:rsidR="00D51047" w:rsidRPr="00FF37B2" w:rsidRDefault="00D51047" w:rsidP="00D5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20" w:lineRule="atLeast"/>
              <w:ind w:right="73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  <w:r w:rsidRPr="00FF37B2">
              <w:rPr>
                <w:rFonts w:ascii="Angsana New" w:hAnsi="Angsana New"/>
                <w:position w:val="4"/>
                <w:sz w:val="26"/>
                <w:szCs w:val="26"/>
              </w:rPr>
              <w:t>99.99</w:t>
            </w:r>
          </w:p>
        </w:tc>
      </w:tr>
      <w:tr w:rsidR="00D51047" w:rsidRPr="00C57A5B" w14:paraId="35F1E43A" w14:textId="77777777" w:rsidTr="00DD16FD">
        <w:trPr>
          <w:cantSplit/>
          <w:trHeight w:hRule="exact" w:val="340"/>
        </w:trPr>
        <w:tc>
          <w:tcPr>
            <w:tcW w:w="1943" w:type="pct"/>
            <w:shd w:val="clear" w:color="auto" w:fill="auto"/>
          </w:tcPr>
          <w:p w14:paraId="6788C3B3" w14:textId="77777777" w:rsidR="00D51047" w:rsidRPr="00FF37B2" w:rsidRDefault="00D51047" w:rsidP="00D51047">
            <w:pPr>
              <w:spacing w:line="220" w:lineRule="atLeast"/>
              <w:ind w:left="10" w:right="-80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  <w:r w:rsidRPr="00FF37B2">
              <w:rPr>
                <w:rFonts w:ascii="Angsana New" w:hAnsi="Angsana New"/>
                <w:position w:val="4"/>
                <w:sz w:val="26"/>
                <w:szCs w:val="26"/>
                <w:cs/>
              </w:rPr>
              <w:t>บริษัท โอมันนี่</w:t>
            </w:r>
            <w:r w:rsidRPr="00FF37B2">
              <w:rPr>
                <w:rFonts w:ascii="Angsana New" w:hAnsi="Angsana New" w:hint="cs"/>
                <w:position w:val="4"/>
                <w:sz w:val="26"/>
                <w:szCs w:val="26"/>
                <w:cs/>
              </w:rPr>
              <w:t xml:space="preserve"> สมุทรสาคร</w:t>
            </w:r>
            <w:r w:rsidRPr="00FF37B2">
              <w:rPr>
                <w:rFonts w:ascii="Angsana New" w:hAnsi="Angsana New"/>
                <w:position w:val="4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89" w:type="pct"/>
          </w:tcPr>
          <w:p w14:paraId="04C89494" w14:textId="77777777" w:rsidR="00D51047" w:rsidRPr="00FF37B2" w:rsidRDefault="00D51047" w:rsidP="00D51047">
            <w:pPr>
              <w:spacing w:line="220" w:lineRule="atLeast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  <w:r w:rsidRPr="00FF37B2">
              <w:rPr>
                <w:rFonts w:ascii="Angsana New" w:hAnsi="Angsana New" w:hint="cs"/>
                <w:position w:val="4"/>
                <w:sz w:val="26"/>
                <w:szCs w:val="26"/>
                <w:cs/>
              </w:rPr>
              <w:t>ให้บริการสินเชื่อ</w:t>
            </w:r>
          </w:p>
        </w:tc>
        <w:tc>
          <w:tcPr>
            <w:tcW w:w="671" w:type="pct"/>
            <w:shd w:val="clear" w:color="auto" w:fill="auto"/>
          </w:tcPr>
          <w:p w14:paraId="1DF8B07C" w14:textId="77777777" w:rsidR="00D51047" w:rsidRPr="00FF37B2" w:rsidRDefault="00D51047" w:rsidP="00D5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  <w:r w:rsidRPr="00FF37B2">
              <w:rPr>
                <w:rFonts w:ascii="Angsana New" w:hAnsi="Angsana New"/>
                <w:position w:val="4"/>
                <w:sz w:val="26"/>
                <w:szCs w:val="26"/>
              </w:rPr>
              <w:t>99.99</w:t>
            </w:r>
          </w:p>
        </w:tc>
        <w:tc>
          <w:tcPr>
            <w:tcW w:w="101" w:type="pct"/>
            <w:shd w:val="clear" w:color="auto" w:fill="auto"/>
          </w:tcPr>
          <w:p w14:paraId="689739CB" w14:textId="77777777" w:rsidR="00D51047" w:rsidRPr="00FF37B2" w:rsidRDefault="00D51047" w:rsidP="00D5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</w:p>
        </w:tc>
        <w:tc>
          <w:tcPr>
            <w:tcW w:w="696" w:type="pct"/>
            <w:shd w:val="clear" w:color="auto" w:fill="auto"/>
          </w:tcPr>
          <w:p w14:paraId="0C911C28" w14:textId="68D695C3" w:rsidR="00D51047" w:rsidRPr="00FF37B2" w:rsidRDefault="00D51047" w:rsidP="00D5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20" w:lineRule="atLeast"/>
              <w:ind w:right="73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  <w:r w:rsidRPr="00FF37B2">
              <w:rPr>
                <w:rFonts w:ascii="Angsana New" w:hAnsi="Angsana New"/>
                <w:position w:val="4"/>
                <w:sz w:val="26"/>
                <w:szCs w:val="26"/>
              </w:rPr>
              <w:t>99.99</w:t>
            </w:r>
          </w:p>
        </w:tc>
      </w:tr>
      <w:tr w:rsidR="00D51047" w:rsidRPr="00C57A5B" w14:paraId="4B9D6300" w14:textId="77777777" w:rsidTr="00DD16FD">
        <w:trPr>
          <w:cantSplit/>
        </w:trPr>
        <w:tc>
          <w:tcPr>
            <w:tcW w:w="1943" w:type="pct"/>
            <w:shd w:val="clear" w:color="auto" w:fill="auto"/>
          </w:tcPr>
          <w:p w14:paraId="1BCD59AB" w14:textId="77777777" w:rsidR="00D51047" w:rsidRPr="00FF37B2" w:rsidRDefault="00D51047" w:rsidP="00D51047">
            <w:pPr>
              <w:ind w:left="10" w:right="-80"/>
              <w:rPr>
                <w:rFonts w:ascii="Angsana New" w:hAnsi="Angsana New"/>
                <w:sz w:val="26"/>
                <w:szCs w:val="26"/>
                <w:cs/>
              </w:rPr>
            </w:pPr>
            <w:r w:rsidRPr="00FF37B2">
              <w:rPr>
                <w:rFonts w:ascii="Angsana New" w:hAnsi="Angsana New" w:hint="cs"/>
                <w:sz w:val="26"/>
                <w:szCs w:val="26"/>
                <w:cs/>
              </w:rPr>
              <w:t>บริษัท พลัส เอ็กเพรส โซลูชั่นส์ จำกัด</w:t>
            </w:r>
          </w:p>
        </w:tc>
        <w:tc>
          <w:tcPr>
            <w:tcW w:w="1589" w:type="pct"/>
          </w:tcPr>
          <w:p w14:paraId="2FF5AB5F" w14:textId="77777777" w:rsidR="00D51047" w:rsidRPr="00FF37B2" w:rsidRDefault="00D51047" w:rsidP="00D510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37B2">
              <w:rPr>
                <w:rFonts w:ascii="Angsana New" w:hAnsi="Angsana New"/>
                <w:sz w:val="26"/>
                <w:szCs w:val="26"/>
                <w:cs/>
              </w:rPr>
              <w:t>ขายแฟรนไชส์ในการให้บริการงานไปรษณีย์และขนส่งพัสดุ</w:t>
            </w:r>
          </w:p>
        </w:tc>
        <w:tc>
          <w:tcPr>
            <w:tcW w:w="671" w:type="pct"/>
            <w:shd w:val="clear" w:color="auto" w:fill="auto"/>
          </w:tcPr>
          <w:p w14:paraId="7EBC2277" w14:textId="522C8316" w:rsidR="00D51047" w:rsidRPr="00FF37B2" w:rsidRDefault="00D51047" w:rsidP="00D5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ind w:right="-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37B2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01" w:type="pct"/>
            <w:shd w:val="clear" w:color="auto" w:fill="auto"/>
          </w:tcPr>
          <w:p w14:paraId="12832FF6" w14:textId="77777777" w:rsidR="00D51047" w:rsidRPr="00FF37B2" w:rsidRDefault="00D51047" w:rsidP="00D5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96" w:type="pct"/>
            <w:shd w:val="clear" w:color="auto" w:fill="auto"/>
          </w:tcPr>
          <w:p w14:paraId="4DD3A63D" w14:textId="25236BFF" w:rsidR="00D51047" w:rsidRPr="00FF37B2" w:rsidRDefault="00D51047" w:rsidP="00D5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37B2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</w:tr>
      <w:tr w:rsidR="00D51047" w:rsidRPr="00C57A5B" w14:paraId="2AB36077" w14:textId="77777777" w:rsidTr="00DD16FD">
        <w:trPr>
          <w:cantSplit/>
          <w:trHeight w:hRule="exact" w:val="624"/>
        </w:trPr>
        <w:tc>
          <w:tcPr>
            <w:tcW w:w="1943" w:type="pct"/>
            <w:shd w:val="clear" w:color="auto" w:fill="auto"/>
          </w:tcPr>
          <w:p w14:paraId="1C17C8CD" w14:textId="77777777" w:rsidR="00D51047" w:rsidRPr="00FF37B2" w:rsidRDefault="00D51047" w:rsidP="00D51047">
            <w:pPr>
              <w:ind w:left="10" w:right="-80"/>
              <w:rPr>
                <w:rFonts w:ascii="Angsana New" w:hAnsi="Angsana New"/>
                <w:sz w:val="26"/>
                <w:szCs w:val="26"/>
                <w:cs/>
              </w:rPr>
            </w:pPr>
            <w:r w:rsidRPr="00FF37B2">
              <w:rPr>
                <w:rFonts w:ascii="Angsana New" w:hAnsi="Angsana New"/>
                <w:sz w:val="26"/>
                <w:szCs w:val="26"/>
                <w:cs/>
              </w:rPr>
              <w:t>บริษัท สบาย ฟู</w:t>
            </w:r>
            <w:r w:rsidRPr="00FF37B2">
              <w:rPr>
                <w:rFonts w:ascii="Angsana New" w:hAnsi="Angsana New" w:hint="cs"/>
                <w:sz w:val="26"/>
                <w:szCs w:val="26"/>
                <w:cs/>
              </w:rPr>
              <w:t>้</w:t>
            </w:r>
            <w:r w:rsidRPr="00FF37B2">
              <w:rPr>
                <w:rFonts w:ascii="Angsana New" w:hAnsi="Angsana New"/>
                <w:sz w:val="26"/>
                <w:szCs w:val="26"/>
                <w:cs/>
              </w:rPr>
              <w:t>ด พลัส จำกัด</w:t>
            </w:r>
          </w:p>
        </w:tc>
        <w:tc>
          <w:tcPr>
            <w:tcW w:w="1589" w:type="pct"/>
          </w:tcPr>
          <w:p w14:paraId="577F246E" w14:textId="77777777" w:rsidR="00D51047" w:rsidRPr="00FF37B2" w:rsidRDefault="00D51047" w:rsidP="00D510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37B2">
              <w:rPr>
                <w:rFonts w:ascii="Angsana New" w:hAnsi="Angsana New"/>
                <w:sz w:val="26"/>
                <w:szCs w:val="26"/>
                <w:cs/>
              </w:rPr>
              <w:t>จำหน่ายวัตถุดิบ อาหารสด</w:t>
            </w:r>
          </w:p>
          <w:p w14:paraId="43A5867F" w14:textId="77777777" w:rsidR="00D51047" w:rsidRPr="00FF37B2" w:rsidRDefault="00D51047" w:rsidP="00D510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37B2">
              <w:rPr>
                <w:rFonts w:ascii="Angsana New" w:hAnsi="Angsana New"/>
                <w:sz w:val="26"/>
                <w:szCs w:val="26"/>
                <w:cs/>
              </w:rPr>
              <w:t>และอาหารแห้ง</w:t>
            </w:r>
          </w:p>
        </w:tc>
        <w:tc>
          <w:tcPr>
            <w:tcW w:w="671" w:type="pct"/>
            <w:shd w:val="clear" w:color="auto" w:fill="auto"/>
          </w:tcPr>
          <w:p w14:paraId="40259D9D" w14:textId="1B259338" w:rsidR="00D51047" w:rsidRPr="00FF37B2" w:rsidRDefault="00D51047" w:rsidP="00D5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ind w:right="-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37B2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101" w:type="pct"/>
            <w:shd w:val="clear" w:color="auto" w:fill="auto"/>
          </w:tcPr>
          <w:p w14:paraId="7E1C63F4" w14:textId="77777777" w:rsidR="00D51047" w:rsidRPr="00FF37B2" w:rsidRDefault="00D51047" w:rsidP="00D5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96" w:type="pct"/>
            <w:shd w:val="clear" w:color="auto" w:fill="auto"/>
          </w:tcPr>
          <w:p w14:paraId="22337244" w14:textId="3466F22B" w:rsidR="00D51047" w:rsidRPr="00FF37B2" w:rsidRDefault="00D51047" w:rsidP="00D5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37B2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</w:tr>
      <w:tr w:rsidR="00D51047" w:rsidRPr="00C57A5B" w14:paraId="4CF5B9A0" w14:textId="77777777" w:rsidTr="00DD16FD">
        <w:trPr>
          <w:cantSplit/>
          <w:trHeight w:hRule="exact" w:val="340"/>
        </w:trPr>
        <w:tc>
          <w:tcPr>
            <w:tcW w:w="1943" w:type="pct"/>
            <w:shd w:val="clear" w:color="auto" w:fill="auto"/>
          </w:tcPr>
          <w:p w14:paraId="1DFD044F" w14:textId="77777777" w:rsidR="00D51047" w:rsidRPr="00FF37B2" w:rsidRDefault="00D51047" w:rsidP="00D51047">
            <w:pPr>
              <w:ind w:left="10" w:right="-80"/>
              <w:rPr>
                <w:rFonts w:ascii="Angsana New" w:hAnsi="Angsana New"/>
                <w:sz w:val="26"/>
                <w:szCs w:val="26"/>
                <w:cs/>
              </w:rPr>
            </w:pPr>
            <w:r w:rsidRPr="00FF37B2">
              <w:rPr>
                <w:rFonts w:ascii="Angsana New" w:hAnsi="Angsana New"/>
                <w:sz w:val="26"/>
                <w:szCs w:val="26"/>
                <w:cs/>
              </w:rPr>
              <w:t>บริษัท เธียรสุรัตน์ ลีสซิ่ง จำกัด</w:t>
            </w:r>
          </w:p>
        </w:tc>
        <w:tc>
          <w:tcPr>
            <w:tcW w:w="1589" w:type="pct"/>
          </w:tcPr>
          <w:p w14:paraId="0E9B163B" w14:textId="77777777" w:rsidR="00D51047" w:rsidRPr="00FF37B2" w:rsidRDefault="00D51047" w:rsidP="00D510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37B2">
              <w:rPr>
                <w:rFonts w:ascii="Angsana New" w:hAnsi="Angsana New"/>
                <w:sz w:val="26"/>
                <w:szCs w:val="26"/>
                <w:cs/>
              </w:rPr>
              <w:t>จำหน่ายเครื่องกรองน้ำ</w:t>
            </w:r>
          </w:p>
        </w:tc>
        <w:tc>
          <w:tcPr>
            <w:tcW w:w="671" w:type="pct"/>
            <w:shd w:val="clear" w:color="auto" w:fill="auto"/>
          </w:tcPr>
          <w:p w14:paraId="6EB08C81" w14:textId="77777777" w:rsidR="00D51047" w:rsidRPr="00FF37B2" w:rsidRDefault="00D51047" w:rsidP="00D5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ind w:right="-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37B2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01" w:type="pct"/>
            <w:shd w:val="clear" w:color="auto" w:fill="auto"/>
          </w:tcPr>
          <w:p w14:paraId="060B1E1D" w14:textId="77777777" w:rsidR="00D51047" w:rsidRPr="00FF37B2" w:rsidRDefault="00D51047" w:rsidP="00D5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96" w:type="pct"/>
            <w:shd w:val="clear" w:color="auto" w:fill="auto"/>
          </w:tcPr>
          <w:p w14:paraId="738EEBB7" w14:textId="6C651A09" w:rsidR="00D51047" w:rsidRPr="00FF37B2" w:rsidRDefault="00D51047" w:rsidP="00F00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2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37B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51047" w:rsidRPr="00C57A5B" w14:paraId="5D80BCEC" w14:textId="77777777" w:rsidTr="00DD16FD">
        <w:trPr>
          <w:cantSplit/>
          <w:trHeight w:hRule="exact" w:val="340"/>
        </w:trPr>
        <w:tc>
          <w:tcPr>
            <w:tcW w:w="1943" w:type="pct"/>
            <w:shd w:val="clear" w:color="auto" w:fill="auto"/>
          </w:tcPr>
          <w:p w14:paraId="09DF0991" w14:textId="77777777" w:rsidR="00D51047" w:rsidRPr="00FF37B2" w:rsidRDefault="00D51047" w:rsidP="00D51047">
            <w:pPr>
              <w:ind w:left="10" w:right="-80"/>
              <w:rPr>
                <w:rFonts w:ascii="Angsana New" w:hAnsi="Angsana New"/>
                <w:sz w:val="26"/>
                <w:szCs w:val="26"/>
                <w:cs/>
              </w:rPr>
            </w:pPr>
            <w:r w:rsidRPr="00FF37B2">
              <w:rPr>
                <w:rFonts w:ascii="Angsana New" w:hAnsi="Angsana New"/>
                <w:sz w:val="26"/>
                <w:szCs w:val="26"/>
                <w:cs/>
              </w:rPr>
              <w:t>บริษัท เซฟ เทรด อินเตอร์เนชั่นแนล</w:t>
            </w:r>
            <w:r w:rsidRPr="00FF37B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F37B2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89" w:type="pct"/>
          </w:tcPr>
          <w:p w14:paraId="4C7EBC5E" w14:textId="77777777" w:rsidR="00D51047" w:rsidRPr="00FF37B2" w:rsidRDefault="00D51047" w:rsidP="00D510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37B2">
              <w:rPr>
                <w:rFonts w:ascii="Angsana New" w:hAnsi="Angsana New"/>
                <w:sz w:val="26"/>
                <w:szCs w:val="26"/>
                <w:cs/>
              </w:rPr>
              <w:t>จำหน่ายเครื่องกรองน้ำ</w:t>
            </w:r>
          </w:p>
        </w:tc>
        <w:tc>
          <w:tcPr>
            <w:tcW w:w="671" w:type="pct"/>
            <w:shd w:val="clear" w:color="auto" w:fill="auto"/>
          </w:tcPr>
          <w:p w14:paraId="350D40EF" w14:textId="77777777" w:rsidR="00D51047" w:rsidRPr="00FF37B2" w:rsidRDefault="00D51047" w:rsidP="00D5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ind w:right="-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37B2">
              <w:rPr>
                <w:rFonts w:ascii="Angsana New" w:hAnsi="Angsana New"/>
                <w:sz w:val="26"/>
                <w:szCs w:val="26"/>
              </w:rPr>
              <w:t>99.98</w:t>
            </w:r>
          </w:p>
        </w:tc>
        <w:tc>
          <w:tcPr>
            <w:tcW w:w="101" w:type="pct"/>
            <w:shd w:val="clear" w:color="auto" w:fill="auto"/>
          </w:tcPr>
          <w:p w14:paraId="5880E20C" w14:textId="77777777" w:rsidR="00D51047" w:rsidRPr="00FF37B2" w:rsidRDefault="00D51047" w:rsidP="00D5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96" w:type="pct"/>
            <w:shd w:val="clear" w:color="auto" w:fill="auto"/>
          </w:tcPr>
          <w:p w14:paraId="636CBC4D" w14:textId="7DA4B0DE" w:rsidR="00D51047" w:rsidRPr="00FF37B2" w:rsidRDefault="00D51047" w:rsidP="00F00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2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37B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D500E" w:rsidRPr="00C57A5B" w14:paraId="373DAD38" w14:textId="77777777" w:rsidTr="00DD16FD">
        <w:trPr>
          <w:cantSplit/>
          <w:trHeight w:hRule="exact" w:val="668"/>
        </w:trPr>
        <w:tc>
          <w:tcPr>
            <w:tcW w:w="1943" w:type="pct"/>
            <w:shd w:val="clear" w:color="auto" w:fill="auto"/>
          </w:tcPr>
          <w:p w14:paraId="607ED7F0" w14:textId="6BFE2D2F" w:rsidR="002D500E" w:rsidRPr="00FF37B2" w:rsidRDefault="002D500E" w:rsidP="002D500E">
            <w:pPr>
              <w:ind w:left="10" w:right="-80"/>
              <w:rPr>
                <w:rFonts w:ascii="Angsana New" w:hAnsi="Angsana New"/>
                <w:sz w:val="26"/>
                <w:szCs w:val="26"/>
                <w:cs/>
              </w:rPr>
            </w:pPr>
            <w:r w:rsidRPr="00FF37B2">
              <w:rPr>
                <w:rFonts w:ascii="Angsana New" w:hAnsi="Angsana New" w:hint="cs"/>
                <w:sz w:val="26"/>
                <w:szCs w:val="26"/>
                <w:cs/>
              </w:rPr>
              <w:t>บริษัท เวนดิ้ง คอนเน็กซ์ เทค จำกัด</w:t>
            </w:r>
          </w:p>
        </w:tc>
        <w:tc>
          <w:tcPr>
            <w:tcW w:w="1589" w:type="pct"/>
          </w:tcPr>
          <w:p w14:paraId="7D2EEEA5" w14:textId="111855E5" w:rsidR="002D500E" w:rsidRPr="00FF37B2" w:rsidRDefault="002D500E" w:rsidP="002D500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37B2">
              <w:rPr>
                <w:rFonts w:ascii="Angsana New" w:hAnsi="Angsana New" w:hint="cs"/>
                <w:sz w:val="26"/>
                <w:szCs w:val="26"/>
                <w:cs/>
              </w:rPr>
              <w:t>จำหน่ายอาหารและเครื่องดื่ม</w:t>
            </w:r>
            <w:r w:rsidRPr="00FF37B2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FF37B2">
              <w:rPr>
                <w:rFonts w:ascii="Angsana New" w:hAnsi="Angsana New" w:hint="cs"/>
                <w:sz w:val="26"/>
                <w:szCs w:val="26"/>
                <w:cs/>
              </w:rPr>
              <w:t>ผ่านเครื่องอัตโนมัติ</w:t>
            </w:r>
          </w:p>
        </w:tc>
        <w:tc>
          <w:tcPr>
            <w:tcW w:w="671" w:type="pct"/>
            <w:shd w:val="clear" w:color="auto" w:fill="auto"/>
          </w:tcPr>
          <w:p w14:paraId="0C8635B1" w14:textId="6DA3EDE8" w:rsidR="002D500E" w:rsidRPr="00FF37B2" w:rsidRDefault="002D500E" w:rsidP="002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ind w:right="-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37B2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01" w:type="pct"/>
            <w:shd w:val="clear" w:color="auto" w:fill="auto"/>
          </w:tcPr>
          <w:p w14:paraId="13C6839F" w14:textId="77777777" w:rsidR="002D500E" w:rsidRPr="00FF37B2" w:rsidRDefault="002D500E" w:rsidP="002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96" w:type="pct"/>
            <w:shd w:val="clear" w:color="auto" w:fill="auto"/>
          </w:tcPr>
          <w:p w14:paraId="41B426B4" w14:textId="44EAD491" w:rsidR="002D500E" w:rsidRPr="00FF37B2" w:rsidRDefault="002D500E" w:rsidP="00F00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2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37B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D500E" w:rsidRPr="00C57A5B" w14:paraId="167C8E97" w14:textId="77777777" w:rsidTr="00DD16FD">
        <w:trPr>
          <w:cantSplit/>
          <w:trHeight w:hRule="exact" w:val="340"/>
        </w:trPr>
        <w:tc>
          <w:tcPr>
            <w:tcW w:w="1943" w:type="pct"/>
            <w:shd w:val="clear" w:color="auto" w:fill="auto"/>
          </w:tcPr>
          <w:p w14:paraId="2EDC999B" w14:textId="77777777" w:rsidR="002D500E" w:rsidRPr="00FF37B2" w:rsidRDefault="002D500E" w:rsidP="002D500E">
            <w:pPr>
              <w:ind w:left="10" w:right="-80"/>
              <w:rPr>
                <w:rFonts w:ascii="Angsana New" w:hAnsi="Angsana New"/>
                <w:sz w:val="26"/>
                <w:szCs w:val="26"/>
                <w:cs/>
              </w:rPr>
            </w:pPr>
            <w:r w:rsidRPr="00FF37B2">
              <w:rPr>
                <w:rFonts w:ascii="Angsana New" w:hAnsi="Angsana New"/>
                <w:sz w:val="26"/>
                <w:szCs w:val="26"/>
                <w:cs/>
              </w:rPr>
              <w:t>บริษัท อัลไพน์ วอเตอร์ จำกัด</w:t>
            </w:r>
          </w:p>
        </w:tc>
        <w:tc>
          <w:tcPr>
            <w:tcW w:w="1589" w:type="pct"/>
          </w:tcPr>
          <w:p w14:paraId="5FFD8A0D" w14:textId="77777777" w:rsidR="002D500E" w:rsidRPr="00FF37B2" w:rsidRDefault="002D500E" w:rsidP="002D50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37B2">
              <w:rPr>
                <w:rFonts w:ascii="Angsana New" w:hAnsi="Angsana New"/>
                <w:sz w:val="26"/>
                <w:szCs w:val="26"/>
                <w:cs/>
              </w:rPr>
              <w:t>จำหน่ายเครื่องทำน้ำแข็ง</w:t>
            </w:r>
          </w:p>
        </w:tc>
        <w:tc>
          <w:tcPr>
            <w:tcW w:w="671" w:type="pct"/>
            <w:shd w:val="clear" w:color="auto" w:fill="auto"/>
          </w:tcPr>
          <w:p w14:paraId="1CA5FE26" w14:textId="77777777" w:rsidR="002D500E" w:rsidRPr="00FF37B2" w:rsidRDefault="002D500E" w:rsidP="002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ind w:right="-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37B2">
              <w:rPr>
                <w:rFonts w:ascii="Angsana New" w:hAnsi="Angsana New"/>
                <w:sz w:val="26"/>
                <w:szCs w:val="26"/>
              </w:rPr>
              <w:t>99.00</w:t>
            </w:r>
          </w:p>
        </w:tc>
        <w:tc>
          <w:tcPr>
            <w:tcW w:w="101" w:type="pct"/>
            <w:shd w:val="clear" w:color="auto" w:fill="auto"/>
          </w:tcPr>
          <w:p w14:paraId="2713C116" w14:textId="77777777" w:rsidR="002D500E" w:rsidRPr="00FF37B2" w:rsidRDefault="002D500E" w:rsidP="002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96" w:type="pct"/>
            <w:shd w:val="clear" w:color="auto" w:fill="auto"/>
          </w:tcPr>
          <w:p w14:paraId="3BE33532" w14:textId="3222408A" w:rsidR="002D500E" w:rsidRPr="00FF37B2" w:rsidRDefault="002D500E" w:rsidP="00F00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2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37B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D500E" w:rsidRPr="00C57A5B" w14:paraId="0F8F73E1" w14:textId="77777777" w:rsidTr="00DD16FD">
        <w:trPr>
          <w:cantSplit/>
          <w:trHeight w:hRule="exact" w:val="340"/>
        </w:trPr>
        <w:tc>
          <w:tcPr>
            <w:tcW w:w="1943" w:type="pct"/>
            <w:shd w:val="clear" w:color="auto" w:fill="auto"/>
          </w:tcPr>
          <w:p w14:paraId="4376FF03" w14:textId="77777777" w:rsidR="002D500E" w:rsidRPr="00FF37B2" w:rsidRDefault="002D500E" w:rsidP="002D500E">
            <w:pPr>
              <w:ind w:left="10" w:right="-80"/>
              <w:rPr>
                <w:rFonts w:ascii="Angsana New" w:hAnsi="Angsana New"/>
                <w:sz w:val="26"/>
                <w:szCs w:val="26"/>
                <w:cs/>
              </w:rPr>
            </w:pPr>
            <w:r w:rsidRPr="00FF37B2">
              <w:rPr>
                <w:rFonts w:ascii="Angsana New" w:hAnsi="Angsana New" w:hint="cs"/>
                <w:sz w:val="26"/>
                <w:szCs w:val="26"/>
                <w:cs/>
              </w:rPr>
              <w:t>บริษัท สบาย สปีด จำกัด</w:t>
            </w:r>
          </w:p>
        </w:tc>
        <w:tc>
          <w:tcPr>
            <w:tcW w:w="1589" w:type="pct"/>
            <w:shd w:val="clear" w:color="auto" w:fill="auto"/>
          </w:tcPr>
          <w:p w14:paraId="4721ECDB" w14:textId="77777777" w:rsidR="002D500E" w:rsidRPr="00FF37B2" w:rsidRDefault="002D500E" w:rsidP="002D500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37B2">
              <w:rPr>
                <w:rFonts w:ascii="Angsana New" w:hAnsi="Angsana New" w:hint="cs"/>
                <w:sz w:val="26"/>
                <w:szCs w:val="26"/>
                <w:cs/>
              </w:rPr>
              <w:t>ให้บริการขนส่งพัสดุ</w:t>
            </w:r>
          </w:p>
        </w:tc>
        <w:tc>
          <w:tcPr>
            <w:tcW w:w="671" w:type="pct"/>
            <w:shd w:val="clear" w:color="auto" w:fill="auto"/>
          </w:tcPr>
          <w:p w14:paraId="7B88746F" w14:textId="77777777" w:rsidR="002D500E" w:rsidRPr="00FF37B2" w:rsidRDefault="002D500E" w:rsidP="002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ind w:right="-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37B2">
              <w:rPr>
                <w:rFonts w:ascii="Angsana New" w:hAnsi="Angsana New"/>
                <w:sz w:val="26"/>
                <w:szCs w:val="26"/>
              </w:rPr>
              <w:t>82.00</w:t>
            </w:r>
          </w:p>
        </w:tc>
        <w:tc>
          <w:tcPr>
            <w:tcW w:w="101" w:type="pct"/>
            <w:shd w:val="clear" w:color="auto" w:fill="auto"/>
          </w:tcPr>
          <w:p w14:paraId="3CE7AF39" w14:textId="77777777" w:rsidR="002D500E" w:rsidRPr="00FF37B2" w:rsidRDefault="002D500E" w:rsidP="002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96" w:type="pct"/>
            <w:shd w:val="clear" w:color="auto" w:fill="auto"/>
          </w:tcPr>
          <w:p w14:paraId="1F3A02F0" w14:textId="6712CCC4" w:rsidR="002D500E" w:rsidRPr="00FF37B2" w:rsidRDefault="002D500E" w:rsidP="002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37B2">
              <w:rPr>
                <w:rFonts w:ascii="Angsana New" w:hAnsi="Angsana New"/>
                <w:sz w:val="26"/>
                <w:szCs w:val="26"/>
              </w:rPr>
              <w:t>82.00</w:t>
            </w:r>
          </w:p>
        </w:tc>
      </w:tr>
      <w:tr w:rsidR="002D500E" w:rsidRPr="00C57A5B" w14:paraId="10645C35" w14:textId="77777777" w:rsidTr="00DD16FD">
        <w:trPr>
          <w:cantSplit/>
          <w:trHeight w:hRule="exact" w:val="340"/>
        </w:trPr>
        <w:tc>
          <w:tcPr>
            <w:tcW w:w="1943" w:type="pct"/>
            <w:shd w:val="clear" w:color="auto" w:fill="auto"/>
          </w:tcPr>
          <w:p w14:paraId="0D5D252E" w14:textId="77777777" w:rsidR="002D500E" w:rsidRPr="00FF37B2" w:rsidRDefault="002D500E" w:rsidP="002D500E">
            <w:pPr>
              <w:ind w:left="10" w:right="-80"/>
              <w:rPr>
                <w:rFonts w:ascii="Angsana New" w:hAnsi="Angsana New"/>
                <w:sz w:val="26"/>
                <w:szCs w:val="26"/>
                <w:cs/>
              </w:rPr>
            </w:pPr>
            <w:r w:rsidRPr="00FF37B2">
              <w:rPr>
                <w:rFonts w:ascii="Angsana New" w:hAnsi="Angsana New" w:hint="cs"/>
                <w:sz w:val="26"/>
                <w:szCs w:val="26"/>
                <w:cs/>
              </w:rPr>
              <w:t>บริษัท สบาย โซลูชั่น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r w:rsidRPr="00FF37B2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89" w:type="pct"/>
            <w:shd w:val="clear" w:color="auto" w:fill="auto"/>
          </w:tcPr>
          <w:p w14:paraId="49681028" w14:textId="77777777" w:rsidR="002D500E" w:rsidRPr="00FF37B2" w:rsidRDefault="002D500E" w:rsidP="002D500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37B2">
              <w:rPr>
                <w:rFonts w:ascii="Angsana New" w:hAnsi="Angsana New" w:hint="cs"/>
                <w:sz w:val="26"/>
                <w:szCs w:val="26"/>
                <w:cs/>
              </w:rPr>
              <w:t>บริหารจัดการศูนย์อาหาร</w:t>
            </w:r>
          </w:p>
        </w:tc>
        <w:tc>
          <w:tcPr>
            <w:tcW w:w="671" w:type="pct"/>
            <w:shd w:val="clear" w:color="auto" w:fill="auto"/>
          </w:tcPr>
          <w:p w14:paraId="38409C15" w14:textId="77777777" w:rsidR="002D500E" w:rsidRPr="00FF37B2" w:rsidRDefault="002D500E" w:rsidP="002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ind w:right="-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37B2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01" w:type="pct"/>
            <w:shd w:val="clear" w:color="auto" w:fill="auto"/>
          </w:tcPr>
          <w:p w14:paraId="21B0AB65" w14:textId="77777777" w:rsidR="002D500E" w:rsidRPr="00FF37B2" w:rsidRDefault="002D500E" w:rsidP="002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96" w:type="pct"/>
            <w:shd w:val="clear" w:color="auto" w:fill="auto"/>
          </w:tcPr>
          <w:p w14:paraId="11AC0C66" w14:textId="574664DA" w:rsidR="002D500E" w:rsidRPr="00FF37B2" w:rsidRDefault="002D500E" w:rsidP="002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37B2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</w:tr>
      <w:tr w:rsidR="002D500E" w:rsidRPr="00C57A5B" w14:paraId="41C79580" w14:textId="77777777" w:rsidTr="00DD16FD">
        <w:trPr>
          <w:cantSplit/>
        </w:trPr>
        <w:tc>
          <w:tcPr>
            <w:tcW w:w="1943" w:type="pct"/>
            <w:shd w:val="clear" w:color="auto" w:fill="auto"/>
          </w:tcPr>
          <w:p w14:paraId="753204BD" w14:textId="46B75DD4" w:rsidR="002D500E" w:rsidRPr="00C03901" w:rsidRDefault="002D500E" w:rsidP="002D500E">
            <w:pPr>
              <w:ind w:left="10" w:right="-8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C03901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บริษัท ซอฟต์เทล คอมมูนิเคชั่น (ไทยแลนด์)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 w:rsidRPr="00C03901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จำกัด</w:t>
            </w:r>
          </w:p>
        </w:tc>
        <w:tc>
          <w:tcPr>
            <w:tcW w:w="1589" w:type="pct"/>
            <w:shd w:val="clear" w:color="auto" w:fill="auto"/>
          </w:tcPr>
          <w:p w14:paraId="1AECBC4D" w14:textId="77777777" w:rsidR="002D500E" w:rsidRPr="00FF37B2" w:rsidRDefault="002D500E" w:rsidP="002D500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37B2">
              <w:rPr>
                <w:rFonts w:ascii="Angsana New" w:hAnsi="Angsana New" w:hint="cs"/>
                <w:sz w:val="26"/>
                <w:szCs w:val="26"/>
                <w:cs/>
              </w:rPr>
              <w:t>ให้บริการด้านคอนแทคเซ็นเตอร์</w:t>
            </w:r>
          </w:p>
        </w:tc>
        <w:tc>
          <w:tcPr>
            <w:tcW w:w="671" w:type="pct"/>
            <w:shd w:val="clear" w:color="auto" w:fill="auto"/>
          </w:tcPr>
          <w:p w14:paraId="07009058" w14:textId="1C7D7A9B" w:rsidR="002D500E" w:rsidRPr="00FF37B2" w:rsidRDefault="002D500E" w:rsidP="002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ind w:right="-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37B2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01" w:type="pct"/>
            <w:shd w:val="clear" w:color="auto" w:fill="auto"/>
          </w:tcPr>
          <w:p w14:paraId="3BAE468D" w14:textId="77777777" w:rsidR="002D500E" w:rsidRPr="00FF37B2" w:rsidRDefault="002D500E" w:rsidP="002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96" w:type="pct"/>
            <w:shd w:val="clear" w:color="auto" w:fill="auto"/>
          </w:tcPr>
          <w:p w14:paraId="27D56D1C" w14:textId="5714B870" w:rsidR="002D500E" w:rsidRPr="00FF37B2" w:rsidRDefault="002D500E" w:rsidP="002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37B2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</w:tr>
      <w:tr w:rsidR="002D500E" w:rsidRPr="00C57A5B" w14:paraId="38DD20D3" w14:textId="77777777" w:rsidTr="00DD16FD">
        <w:trPr>
          <w:cantSplit/>
        </w:trPr>
        <w:tc>
          <w:tcPr>
            <w:tcW w:w="1943" w:type="pct"/>
            <w:shd w:val="clear" w:color="auto" w:fill="auto"/>
          </w:tcPr>
          <w:p w14:paraId="4F4632DA" w14:textId="25FD4482" w:rsidR="002D500E" w:rsidRPr="00FF37B2" w:rsidRDefault="002D500E" w:rsidP="002D500E">
            <w:pPr>
              <w:ind w:right="-8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บัซซี่บีส์ จำกัด</w:t>
            </w:r>
          </w:p>
        </w:tc>
        <w:tc>
          <w:tcPr>
            <w:tcW w:w="1589" w:type="pct"/>
            <w:shd w:val="clear" w:color="auto" w:fill="auto"/>
          </w:tcPr>
          <w:p w14:paraId="5319A6DE" w14:textId="320393A8" w:rsidR="002D500E" w:rsidRPr="00FF37B2" w:rsidRDefault="002D500E" w:rsidP="002D500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4E68">
              <w:rPr>
                <w:rFonts w:ascii="Angsana New" w:hAnsi="Angsana New"/>
                <w:sz w:val="26"/>
                <w:szCs w:val="26"/>
                <w:cs/>
              </w:rPr>
              <w:t>ให้บริการพาณิชย์อิเล็คทรอนิคส์</w:t>
            </w:r>
          </w:p>
        </w:tc>
        <w:tc>
          <w:tcPr>
            <w:tcW w:w="671" w:type="pct"/>
            <w:shd w:val="clear" w:color="auto" w:fill="auto"/>
          </w:tcPr>
          <w:p w14:paraId="1A236C0A" w14:textId="39EA8BF1" w:rsidR="002D500E" w:rsidRPr="00FF37B2" w:rsidRDefault="002D500E" w:rsidP="002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ind w:right="-3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27.07</w:t>
            </w:r>
          </w:p>
        </w:tc>
        <w:tc>
          <w:tcPr>
            <w:tcW w:w="101" w:type="pct"/>
            <w:shd w:val="clear" w:color="auto" w:fill="auto"/>
          </w:tcPr>
          <w:p w14:paraId="5BF489DB" w14:textId="77777777" w:rsidR="002D500E" w:rsidRPr="00FF37B2" w:rsidRDefault="002D500E" w:rsidP="002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96" w:type="pct"/>
            <w:shd w:val="clear" w:color="auto" w:fill="auto"/>
          </w:tcPr>
          <w:p w14:paraId="4F5988AC" w14:textId="0C99D97D" w:rsidR="002D500E" w:rsidRPr="00FF37B2" w:rsidRDefault="002D500E" w:rsidP="00F00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25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E1BE7" w:rsidRPr="00C57A5B" w14:paraId="01A9E054" w14:textId="77777777" w:rsidTr="00DD16FD">
        <w:trPr>
          <w:cantSplit/>
        </w:trPr>
        <w:tc>
          <w:tcPr>
            <w:tcW w:w="1943" w:type="pct"/>
            <w:shd w:val="clear" w:color="auto" w:fill="auto"/>
          </w:tcPr>
          <w:p w14:paraId="37D93161" w14:textId="1AAA2DC5" w:rsidR="009E1BE7" w:rsidRDefault="00DD16FD" w:rsidP="002D500E">
            <w:pPr>
              <w:ind w:right="-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Buzzebees Headquarter Limited</w:t>
            </w:r>
          </w:p>
        </w:tc>
        <w:tc>
          <w:tcPr>
            <w:tcW w:w="1589" w:type="pct"/>
            <w:shd w:val="clear" w:color="auto" w:fill="auto"/>
          </w:tcPr>
          <w:p w14:paraId="22483433" w14:textId="4B357450" w:rsidR="009E1BE7" w:rsidRPr="00A54E68" w:rsidRDefault="00DD16FD" w:rsidP="002D500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ลงทุนในธุรกิจให้บริการพัฒนาซอฟท์แวร์และออกโปรแกรม</w:t>
            </w:r>
          </w:p>
        </w:tc>
        <w:tc>
          <w:tcPr>
            <w:tcW w:w="671" w:type="pct"/>
            <w:shd w:val="clear" w:color="auto" w:fill="auto"/>
          </w:tcPr>
          <w:p w14:paraId="470759D3" w14:textId="1C6AD2E0" w:rsidR="009E1BE7" w:rsidRDefault="00DD16FD" w:rsidP="002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ind w:right="-3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  <w:r w:rsidR="00F0063A">
              <w:rPr>
                <w:rFonts w:ascii="Angsana New" w:hAnsi="Angsana New"/>
                <w:sz w:val="26"/>
                <w:szCs w:val="26"/>
              </w:rPr>
              <w:t>.00</w:t>
            </w:r>
          </w:p>
        </w:tc>
        <w:tc>
          <w:tcPr>
            <w:tcW w:w="101" w:type="pct"/>
            <w:shd w:val="clear" w:color="auto" w:fill="auto"/>
          </w:tcPr>
          <w:p w14:paraId="000DD091" w14:textId="77777777" w:rsidR="009E1BE7" w:rsidRPr="00FF37B2" w:rsidRDefault="009E1BE7" w:rsidP="002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96" w:type="pct"/>
            <w:shd w:val="clear" w:color="auto" w:fill="auto"/>
          </w:tcPr>
          <w:p w14:paraId="2D070725" w14:textId="4C6C4CA3" w:rsidR="009E1BE7" w:rsidRDefault="00F60E95" w:rsidP="00F00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25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E1BE7" w:rsidRPr="00C57A5B" w14:paraId="3632C270" w14:textId="77777777" w:rsidTr="00DD16FD">
        <w:trPr>
          <w:cantSplit/>
        </w:trPr>
        <w:tc>
          <w:tcPr>
            <w:tcW w:w="1943" w:type="pct"/>
            <w:shd w:val="clear" w:color="auto" w:fill="auto"/>
          </w:tcPr>
          <w:p w14:paraId="4122841E" w14:textId="2FDC4EBF" w:rsidR="009E1BE7" w:rsidRDefault="00DD16FD" w:rsidP="002D500E">
            <w:pPr>
              <w:ind w:right="-8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lastRenderedPageBreak/>
              <w:t>บริษัท เอ็กซ์เพรส บีส์ จำกัด</w:t>
            </w:r>
          </w:p>
        </w:tc>
        <w:tc>
          <w:tcPr>
            <w:tcW w:w="1589" w:type="pct"/>
            <w:shd w:val="clear" w:color="auto" w:fill="auto"/>
          </w:tcPr>
          <w:p w14:paraId="6433410C" w14:textId="25639FD6" w:rsidR="009E1BE7" w:rsidRPr="00A54E68" w:rsidRDefault="00DD16FD" w:rsidP="002D500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ขนส่ง</w:t>
            </w:r>
          </w:p>
        </w:tc>
        <w:tc>
          <w:tcPr>
            <w:tcW w:w="671" w:type="pct"/>
            <w:shd w:val="clear" w:color="auto" w:fill="auto"/>
          </w:tcPr>
          <w:p w14:paraId="1D535482" w14:textId="6B4BECF3" w:rsidR="009E1BE7" w:rsidRDefault="00DD16FD" w:rsidP="002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ind w:right="-3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101" w:type="pct"/>
            <w:shd w:val="clear" w:color="auto" w:fill="auto"/>
          </w:tcPr>
          <w:p w14:paraId="20DDCF54" w14:textId="77777777" w:rsidR="009E1BE7" w:rsidRPr="00FF37B2" w:rsidRDefault="009E1BE7" w:rsidP="002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96" w:type="pct"/>
            <w:shd w:val="clear" w:color="auto" w:fill="auto"/>
          </w:tcPr>
          <w:p w14:paraId="786783A8" w14:textId="556F3D2A" w:rsidR="009E1BE7" w:rsidRDefault="0039364E" w:rsidP="00F00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25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E1BE7" w:rsidRPr="00C57A5B" w14:paraId="789B0BFB" w14:textId="77777777" w:rsidTr="00DD16FD">
        <w:trPr>
          <w:cantSplit/>
        </w:trPr>
        <w:tc>
          <w:tcPr>
            <w:tcW w:w="1943" w:type="pct"/>
            <w:shd w:val="clear" w:color="auto" w:fill="auto"/>
          </w:tcPr>
          <w:p w14:paraId="0B5733A3" w14:textId="0DBEC6F3" w:rsidR="009E1BE7" w:rsidRDefault="00DD16FD" w:rsidP="002D500E">
            <w:pPr>
              <w:ind w:right="-8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ไนน์วัน ดิจิตอล จำกัด</w:t>
            </w:r>
          </w:p>
        </w:tc>
        <w:tc>
          <w:tcPr>
            <w:tcW w:w="1589" w:type="pct"/>
            <w:shd w:val="clear" w:color="auto" w:fill="auto"/>
          </w:tcPr>
          <w:p w14:paraId="2B64AD89" w14:textId="1D9AC7E5" w:rsidR="009E1BE7" w:rsidRPr="00A54E68" w:rsidRDefault="00DD16FD" w:rsidP="002D500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กิจกรรมการจัดทำโปรแกรมคอมพิวเตอร์ตามวัตถุประสงค์ของผู้ใช้</w:t>
            </w:r>
          </w:p>
        </w:tc>
        <w:tc>
          <w:tcPr>
            <w:tcW w:w="671" w:type="pct"/>
            <w:shd w:val="clear" w:color="auto" w:fill="auto"/>
          </w:tcPr>
          <w:p w14:paraId="506238E2" w14:textId="749AB5EC" w:rsidR="009E1BE7" w:rsidRDefault="00DD16FD" w:rsidP="002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ind w:right="-3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</w:t>
            </w:r>
            <w:r w:rsidR="00F0063A">
              <w:rPr>
                <w:rFonts w:ascii="Angsana New" w:hAnsi="Angsana New"/>
                <w:sz w:val="26"/>
                <w:szCs w:val="26"/>
              </w:rPr>
              <w:t>.00</w:t>
            </w:r>
          </w:p>
        </w:tc>
        <w:tc>
          <w:tcPr>
            <w:tcW w:w="101" w:type="pct"/>
            <w:shd w:val="clear" w:color="auto" w:fill="auto"/>
          </w:tcPr>
          <w:p w14:paraId="632D2751" w14:textId="77777777" w:rsidR="009E1BE7" w:rsidRPr="00FF37B2" w:rsidRDefault="009E1BE7" w:rsidP="002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96" w:type="pct"/>
            <w:shd w:val="clear" w:color="auto" w:fill="auto"/>
          </w:tcPr>
          <w:p w14:paraId="564A39DF" w14:textId="39AA9925" w:rsidR="009E1BE7" w:rsidRDefault="00DD16FD" w:rsidP="00F00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25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E1BE7" w:rsidRPr="00C57A5B" w14:paraId="2436067D" w14:textId="77777777" w:rsidTr="00DD16FD">
        <w:trPr>
          <w:cantSplit/>
        </w:trPr>
        <w:tc>
          <w:tcPr>
            <w:tcW w:w="1943" w:type="pct"/>
            <w:shd w:val="clear" w:color="auto" w:fill="auto"/>
          </w:tcPr>
          <w:p w14:paraId="7766A4E8" w14:textId="512151F0" w:rsidR="009E1BE7" w:rsidRDefault="00DD16FD" w:rsidP="002D500E">
            <w:pPr>
              <w:ind w:right="-8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อินไซต์เอ้าท์ เซอร์วิส จำกัด</w:t>
            </w:r>
          </w:p>
        </w:tc>
        <w:tc>
          <w:tcPr>
            <w:tcW w:w="1589" w:type="pct"/>
            <w:shd w:val="clear" w:color="auto" w:fill="auto"/>
          </w:tcPr>
          <w:p w14:paraId="37D143A8" w14:textId="397DAF02" w:rsidR="009E1BE7" w:rsidRPr="00A54E68" w:rsidRDefault="00DD16FD" w:rsidP="002D500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โฆษณา</w:t>
            </w:r>
          </w:p>
        </w:tc>
        <w:tc>
          <w:tcPr>
            <w:tcW w:w="671" w:type="pct"/>
            <w:shd w:val="clear" w:color="auto" w:fill="auto"/>
          </w:tcPr>
          <w:p w14:paraId="721D5121" w14:textId="0F9DD7B6" w:rsidR="009E1BE7" w:rsidRDefault="00DD16FD" w:rsidP="002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ind w:right="-3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</w:t>
            </w:r>
            <w:r w:rsidR="00F0063A">
              <w:rPr>
                <w:rFonts w:ascii="Angsana New" w:hAnsi="Angsana New"/>
                <w:sz w:val="26"/>
                <w:szCs w:val="26"/>
              </w:rPr>
              <w:t>.00</w:t>
            </w:r>
          </w:p>
        </w:tc>
        <w:tc>
          <w:tcPr>
            <w:tcW w:w="101" w:type="pct"/>
            <w:shd w:val="clear" w:color="auto" w:fill="auto"/>
          </w:tcPr>
          <w:p w14:paraId="69BE5BAB" w14:textId="77777777" w:rsidR="009E1BE7" w:rsidRPr="00FF37B2" w:rsidRDefault="009E1BE7" w:rsidP="002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96" w:type="pct"/>
            <w:shd w:val="clear" w:color="auto" w:fill="auto"/>
          </w:tcPr>
          <w:p w14:paraId="46CF928D" w14:textId="60C1E7D9" w:rsidR="009E1BE7" w:rsidRDefault="00DD16FD" w:rsidP="00F00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25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D16FD" w:rsidRPr="00C57A5B" w14:paraId="36391C06" w14:textId="77777777" w:rsidTr="00DD16FD">
        <w:trPr>
          <w:cantSplit/>
        </w:trPr>
        <w:tc>
          <w:tcPr>
            <w:tcW w:w="1943" w:type="pct"/>
            <w:shd w:val="clear" w:color="auto" w:fill="auto"/>
          </w:tcPr>
          <w:p w14:paraId="3C40D9B7" w14:textId="351B37A8" w:rsidR="00DD16FD" w:rsidRDefault="00DD16FD" w:rsidP="002D500E">
            <w:pPr>
              <w:ind w:right="-8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ติดโปร บัซซ์ จำกัด</w:t>
            </w:r>
          </w:p>
        </w:tc>
        <w:tc>
          <w:tcPr>
            <w:tcW w:w="1589" w:type="pct"/>
            <w:shd w:val="clear" w:color="auto" w:fill="auto"/>
          </w:tcPr>
          <w:p w14:paraId="1EED0ECF" w14:textId="729661DF" w:rsidR="00DD16FD" w:rsidRPr="00A54E68" w:rsidRDefault="00DD16FD" w:rsidP="002D500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โฆษณา</w:t>
            </w:r>
          </w:p>
        </w:tc>
        <w:tc>
          <w:tcPr>
            <w:tcW w:w="671" w:type="pct"/>
            <w:shd w:val="clear" w:color="auto" w:fill="auto"/>
          </w:tcPr>
          <w:p w14:paraId="075DE010" w14:textId="5BA9568A" w:rsidR="00DD16FD" w:rsidRDefault="00DD16FD" w:rsidP="002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ind w:right="-3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</w:t>
            </w:r>
            <w:r w:rsidR="00F0063A">
              <w:rPr>
                <w:rFonts w:ascii="Angsana New" w:hAnsi="Angsana New"/>
                <w:sz w:val="26"/>
                <w:szCs w:val="26"/>
              </w:rPr>
              <w:t>.00</w:t>
            </w:r>
          </w:p>
        </w:tc>
        <w:tc>
          <w:tcPr>
            <w:tcW w:w="101" w:type="pct"/>
            <w:shd w:val="clear" w:color="auto" w:fill="auto"/>
          </w:tcPr>
          <w:p w14:paraId="37697684" w14:textId="77777777" w:rsidR="00DD16FD" w:rsidRPr="00FF37B2" w:rsidRDefault="00DD16FD" w:rsidP="002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96" w:type="pct"/>
            <w:shd w:val="clear" w:color="auto" w:fill="auto"/>
          </w:tcPr>
          <w:p w14:paraId="63F48256" w14:textId="09E84DA5" w:rsidR="00DD16FD" w:rsidRDefault="00DD16FD" w:rsidP="00F00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25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48F3DEAE" w14:textId="77777777" w:rsidR="00537262" w:rsidRDefault="00537262" w:rsidP="002C4802">
      <w:pPr>
        <w:pStyle w:val="BodyText2"/>
        <w:rPr>
          <w:rFonts w:asciiTheme="minorHAnsi" w:hAnsiTheme="minorHAnsi"/>
          <w:lang w:val="en-US"/>
        </w:rPr>
      </w:pPr>
    </w:p>
    <w:p w14:paraId="57FC31D8" w14:textId="0344C911" w:rsidR="00FC334A" w:rsidRDefault="00A54E68" w:rsidP="0051353C">
      <w:pPr>
        <w:pStyle w:val="BodyText2"/>
        <w:ind w:firstLine="540"/>
        <w:rPr>
          <w:rFonts w:asciiTheme="minorHAnsi" w:hAnsiTheme="minorHAnsi"/>
          <w:lang w:val="en-US"/>
        </w:rPr>
      </w:pPr>
      <w:r w:rsidRPr="00A54E68">
        <w:rPr>
          <w:rFonts w:asciiTheme="minorHAnsi" w:hAnsiTheme="minorHAnsi"/>
          <w:cs/>
          <w:lang w:val="en-US"/>
        </w:rPr>
        <w:t>บริษัทย่อยทั้งหมดจดทะเบียนจัดตั้งและดำเนินธุรกิจในประเทศไทย</w:t>
      </w:r>
    </w:p>
    <w:p w14:paraId="4243B4B3" w14:textId="77777777" w:rsidR="00246B14" w:rsidRPr="00A54E68" w:rsidRDefault="00246B14" w:rsidP="0051353C">
      <w:pPr>
        <w:pStyle w:val="BodyText2"/>
        <w:ind w:firstLine="540"/>
        <w:rPr>
          <w:rFonts w:asciiTheme="minorHAnsi" w:hAnsiTheme="minorHAnsi" w:cstheme="minorHAnsi"/>
          <w:lang w:val="en-US"/>
        </w:rPr>
      </w:pPr>
    </w:p>
    <w:p w14:paraId="3F0EE942" w14:textId="642D16C1" w:rsidR="004D58B7" w:rsidRDefault="00937049" w:rsidP="00662FA3">
      <w:pPr>
        <w:pStyle w:val="BodyText2"/>
        <w:ind w:firstLine="540"/>
        <w:rPr>
          <w:rFonts w:asciiTheme="minorHAnsi" w:hAnsiTheme="minorHAnsi"/>
          <w:i/>
          <w:iCs/>
        </w:rPr>
      </w:pPr>
      <w:r>
        <w:rPr>
          <w:rFonts w:asciiTheme="minorHAnsi" w:hAnsiTheme="minorHAnsi"/>
          <w:i/>
          <w:iCs/>
          <w:lang w:val="en-US"/>
        </w:rPr>
        <w:t>4.1</w:t>
      </w:r>
      <w:r>
        <w:rPr>
          <w:rFonts w:asciiTheme="minorHAnsi" w:hAnsiTheme="minorHAnsi" w:hint="cs"/>
          <w:i/>
          <w:iCs/>
          <w:cs/>
          <w:lang w:val="en-US"/>
        </w:rPr>
        <w:t xml:space="preserve">) </w:t>
      </w:r>
      <w:r w:rsidR="004D58B7" w:rsidRPr="00442F0C">
        <w:rPr>
          <w:rFonts w:asciiTheme="minorHAnsi" w:hAnsiTheme="minorHAnsi" w:hint="cs"/>
          <w:i/>
          <w:iCs/>
          <w:cs/>
        </w:rPr>
        <w:t xml:space="preserve">การจัดตั้งบริษัท </w:t>
      </w:r>
      <w:r w:rsidR="004D58B7" w:rsidRPr="00442F0C">
        <w:rPr>
          <w:rFonts w:asciiTheme="minorHAnsi" w:hAnsiTheme="minorHAnsi" w:hint="cs"/>
          <w:i/>
          <w:iCs/>
          <w:cs/>
          <w:lang w:val="en-US"/>
        </w:rPr>
        <w:t>บริษัท</w:t>
      </w:r>
      <w:r w:rsidR="004D58B7" w:rsidRPr="00442F0C">
        <w:rPr>
          <w:rFonts w:asciiTheme="minorHAnsi" w:hAnsiTheme="minorHAnsi" w:hint="cs"/>
          <w:i/>
          <w:iCs/>
          <w:cs/>
        </w:rPr>
        <w:t xml:space="preserve"> สบาย เอสพีวี </w:t>
      </w:r>
      <w:r w:rsidR="004D58B7" w:rsidRPr="00442F0C">
        <w:rPr>
          <w:rFonts w:asciiTheme="minorHAnsi" w:hAnsiTheme="minorHAnsi"/>
          <w:i/>
          <w:iCs/>
        </w:rPr>
        <w:t xml:space="preserve">1 </w:t>
      </w:r>
      <w:r w:rsidR="004D58B7" w:rsidRPr="00442F0C">
        <w:rPr>
          <w:rFonts w:asciiTheme="minorHAnsi" w:hAnsiTheme="minorHAnsi" w:hint="cs"/>
          <w:i/>
          <w:iCs/>
          <w:cs/>
        </w:rPr>
        <w:t>จำกัด และการโอนหุ้นใน</w:t>
      </w:r>
      <w:r w:rsidR="004D58B7" w:rsidRPr="00442F0C">
        <w:rPr>
          <w:rFonts w:asciiTheme="minorHAnsi" w:hAnsiTheme="minorHAnsi"/>
          <w:i/>
          <w:iCs/>
          <w:cs/>
        </w:rPr>
        <w:t xml:space="preserve"> บริษัท บัซซี่บีส์ จำกัด</w:t>
      </w:r>
    </w:p>
    <w:p w14:paraId="07219CEA" w14:textId="77777777" w:rsidR="00662FA3" w:rsidRPr="00662FA3" w:rsidRDefault="00662FA3" w:rsidP="00662FA3">
      <w:pPr>
        <w:pStyle w:val="BodyText2"/>
        <w:ind w:firstLine="540"/>
        <w:rPr>
          <w:rFonts w:asciiTheme="minorHAnsi" w:hAnsiTheme="minorHAnsi"/>
          <w:i/>
          <w:iCs/>
        </w:rPr>
      </w:pPr>
    </w:p>
    <w:p w14:paraId="3A1750AF" w14:textId="066B32AB" w:rsidR="004D58B7" w:rsidRPr="00246B14" w:rsidRDefault="004D58B7" w:rsidP="00246B14">
      <w:pPr>
        <w:pStyle w:val="BodyText2"/>
        <w:ind w:left="540"/>
        <w:rPr>
          <w:rFonts w:asciiTheme="minorHAnsi" w:hAnsiTheme="minorHAnsi"/>
          <w:lang w:val="en-US"/>
        </w:rPr>
      </w:pPr>
      <w:r w:rsidRPr="00246B14">
        <w:rPr>
          <w:rFonts w:asciiTheme="minorHAnsi" w:hAnsiTheme="minorHAnsi"/>
          <w:cs/>
          <w:lang w:val="en-US"/>
        </w:rPr>
        <w:t xml:space="preserve">ในการประชุมคณะกรรมการบริษัท เมื่อวันที่ </w:t>
      </w:r>
      <w:r w:rsidRPr="00246B14">
        <w:rPr>
          <w:rFonts w:asciiTheme="minorHAnsi" w:hAnsiTheme="minorHAnsi"/>
          <w:lang w:val="en-US"/>
        </w:rPr>
        <w:t xml:space="preserve">28 </w:t>
      </w:r>
      <w:r w:rsidRPr="00246B14">
        <w:rPr>
          <w:rFonts w:asciiTheme="minorHAnsi" w:hAnsiTheme="minorHAnsi"/>
          <w:cs/>
          <w:lang w:val="en-US"/>
        </w:rPr>
        <w:t xml:space="preserve">กุมภาพันธ์ </w:t>
      </w:r>
      <w:r w:rsidRPr="00246B14">
        <w:rPr>
          <w:rFonts w:asciiTheme="minorHAnsi" w:hAnsiTheme="minorHAnsi"/>
          <w:lang w:val="en-US"/>
        </w:rPr>
        <w:t xml:space="preserve">2567 </w:t>
      </w:r>
      <w:r w:rsidRPr="00246B14">
        <w:rPr>
          <w:rFonts w:asciiTheme="minorHAnsi" w:hAnsiTheme="minorHAnsi"/>
          <w:cs/>
          <w:lang w:val="en-US"/>
        </w:rPr>
        <w:t xml:space="preserve">คณะกรรมการบริษัทมีมติอนุมัติการจัดตั้งบริษัท สบาย เอสพีวี </w:t>
      </w:r>
      <w:r w:rsidRPr="00246B14">
        <w:rPr>
          <w:rFonts w:asciiTheme="minorHAnsi" w:hAnsiTheme="minorHAnsi"/>
          <w:lang w:val="en-US"/>
        </w:rPr>
        <w:t xml:space="preserve">1 </w:t>
      </w:r>
      <w:r w:rsidRPr="00246B14">
        <w:rPr>
          <w:rFonts w:asciiTheme="minorHAnsi" w:hAnsiTheme="minorHAnsi"/>
          <w:cs/>
          <w:lang w:val="en-US"/>
        </w:rPr>
        <w:t xml:space="preserve">จำกัด เพื่อรองรับแผนการปรับโครงสร้างกลุ่มบริษัท สบาย เทคโนโลยี จำกัด (มหาชน) โดยบริษัทถือหุ้นในบริษัท สบาย เอสพีวี </w:t>
      </w:r>
      <w:r w:rsidRPr="00246B14">
        <w:rPr>
          <w:rFonts w:asciiTheme="minorHAnsi" w:hAnsiTheme="minorHAnsi"/>
          <w:lang w:val="en-US"/>
        </w:rPr>
        <w:t xml:space="preserve">1 </w:t>
      </w:r>
      <w:r w:rsidRPr="00246B14">
        <w:rPr>
          <w:rFonts w:asciiTheme="minorHAnsi" w:hAnsiTheme="minorHAnsi"/>
          <w:cs/>
          <w:lang w:val="en-US"/>
        </w:rPr>
        <w:t xml:space="preserve">จำกัด ในสัดส่วนร้อยละ </w:t>
      </w:r>
      <w:r w:rsidRPr="00246B14">
        <w:rPr>
          <w:rFonts w:asciiTheme="minorHAnsi" w:hAnsiTheme="minorHAnsi"/>
          <w:lang w:val="en-US"/>
        </w:rPr>
        <w:t>100</w:t>
      </w:r>
      <w:r w:rsidR="003F7264">
        <w:rPr>
          <w:rFonts w:asciiTheme="minorHAnsi" w:hAnsiTheme="minorHAnsi"/>
          <w:lang w:val="en-US"/>
        </w:rPr>
        <w:t>.0</w:t>
      </w:r>
      <w:r w:rsidRPr="00246B14">
        <w:rPr>
          <w:rFonts w:asciiTheme="minorHAnsi" w:hAnsiTheme="minorHAnsi"/>
          <w:lang w:val="en-US"/>
        </w:rPr>
        <w:t xml:space="preserve"> </w:t>
      </w:r>
      <w:r w:rsidRPr="00246B14">
        <w:rPr>
          <w:rFonts w:asciiTheme="minorHAnsi" w:hAnsiTheme="minorHAnsi"/>
          <w:cs/>
          <w:lang w:val="en-US"/>
        </w:rPr>
        <w:t>ทั้งนี้บริษัทชำระเงินลงทุนโดยการโอนหุ้นทั้งหมดของบริษัทใน บริษัท บัซซี่บีส์ จำกัด</w:t>
      </w:r>
      <w:r w:rsidRPr="00246B14">
        <w:rPr>
          <w:rFonts w:asciiTheme="minorHAnsi" w:hAnsiTheme="minorHAnsi" w:hint="cs"/>
          <w:cs/>
          <w:lang w:val="en-US"/>
        </w:rPr>
        <w:t xml:space="preserve"> </w:t>
      </w:r>
      <w:r w:rsidRPr="00246B14">
        <w:rPr>
          <w:rFonts w:asciiTheme="minorHAnsi" w:hAnsiTheme="minorHAnsi"/>
          <w:cs/>
          <w:lang w:val="en-US"/>
        </w:rPr>
        <w:t xml:space="preserve">ให้แก่ บริษัท สบาย เอสพีวี </w:t>
      </w:r>
      <w:r w:rsidRPr="00246B14">
        <w:rPr>
          <w:rFonts w:asciiTheme="minorHAnsi" w:hAnsiTheme="minorHAnsi"/>
          <w:lang w:val="en-US"/>
        </w:rPr>
        <w:t xml:space="preserve">1 </w:t>
      </w:r>
      <w:r w:rsidRPr="00246B14">
        <w:rPr>
          <w:rFonts w:asciiTheme="minorHAnsi" w:hAnsiTheme="minorHAnsi"/>
          <w:cs/>
          <w:lang w:val="en-US"/>
        </w:rPr>
        <w:t xml:space="preserve">จำกัด </w:t>
      </w:r>
    </w:p>
    <w:p w14:paraId="2B7F1CE5" w14:textId="77777777" w:rsidR="004D58B7" w:rsidRPr="00246B14" w:rsidRDefault="004D58B7" w:rsidP="004D5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/>
          <w:sz w:val="30"/>
          <w:szCs w:val="30"/>
        </w:rPr>
      </w:pPr>
    </w:p>
    <w:p w14:paraId="7F3F4BCE" w14:textId="77777777" w:rsidR="00937049" w:rsidRDefault="00937049" w:rsidP="002D500E">
      <w:pPr>
        <w:pStyle w:val="BodyText2"/>
        <w:ind w:left="432" w:firstLine="108"/>
        <w:rPr>
          <w:rFonts w:asciiTheme="minorHAnsi" w:hAnsiTheme="minorHAnsi"/>
          <w:i/>
          <w:iCs/>
          <w:lang w:val="en-US"/>
        </w:rPr>
      </w:pPr>
      <w:r>
        <w:rPr>
          <w:rFonts w:asciiTheme="minorHAnsi" w:hAnsiTheme="minorHAnsi"/>
          <w:i/>
          <w:iCs/>
          <w:lang w:val="en-US"/>
        </w:rPr>
        <w:t>4.2</w:t>
      </w:r>
      <w:r>
        <w:rPr>
          <w:rFonts w:asciiTheme="minorHAnsi" w:hAnsiTheme="minorHAnsi" w:hint="cs"/>
          <w:i/>
          <w:iCs/>
          <w:cs/>
          <w:lang w:val="en-US"/>
        </w:rPr>
        <w:t xml:space="preserve">) </w:t>
      </w:r>
      <w:r w:rsidR="004D58B7" w:rsidRPr="00442F0C">
        <w:rPr>
          <w:rFonts w:asciiTheme="minorHAnsi" w:hAnsiTheme="minorHAnsi" w:hint="cs"/>
          <w:i/>
          <w:iCs/>
          <w:cs/>
        </w:rPr>
        <w:t>การสูญเสียอำนาจการควบคุมใน</w:t>
      </w:r>
      <w:bookmarkStart w:id="2" w:name="_Hlk182172961"/>
      <w:r w:rsidR="002D500E" w:rsidRPr="002D500E">
        <w:rPr>
          <w:rFonts w:asciiTheme="minorHAnsi" w:hAnsiTheme="minorHAnsi"/>
          <w:i/>
          <w:iCs/>
          <w:cs/>
        </w:rPr>
        <w:t>บริษัท ทีเอสอาร์ ลิฟวิ่ง โซลูชั่น</w:t>
      </w:r>
      <w:r w:rsidR="002D500E">
        <w:rPr>
          <w:rFonts w:asciiTheme="minorHAnsi" w:hAnsiTheme="minorHAnsi"/>
          <w:i/>
          <w:iCs/>
          <w:lang w:val="en-US"/>
        </w:rPr>
        <w:t xml:space="preserve"> </w:t>
      </w:r>
      <w:r w:rsidR="002D500E" w:rsidRPr="002D500E">
        <w:rPr>
          <w:rFonts w:asciiTheme="minorHAnsi" w:hAnsiTheme="minorHAnsi"/>
          <w:i/>
          <w:iCs/>
          <w:cs/>
        </w:rPr>
        <w:t>จำกัด (มหาชน) (เดิมชื่อ บริษัท สบาย คอน</w:t>
      </w:r>
    </w:p>
    <w:p w14:paraId="4684566E" w14:textId="244053AE" w:rsidR="004D58B7" w:rsidRPr="00937049" w:rsidRDefault="002D500E" w:rsidP="00937049">
      <w:pPr>
        <w:pStyle w:val="BodyText2"/>
        <w:ind w:left="432" w:firstLine="108"/>
        <w:rPr>
          <w:rFonts w:asciiTheme="minorHAnsi" w:hAnsiTheme="minorHAnsi"/>
          <w:i/>
          <w:iCs/>
          <w:lang w:val="en-US"/>
        </w:rPr>
      </w:pPr>
      <w:r w:rsidRPr="002D500E">
        <w:rPr>
          <w:rFonts w:asciiTheme="minorHAnsi" w:hAnsiTheme="minorHAnsi"/>
          <w:i/>
          <w:iCs/>
          <w:cs/>
        </w:rPr>
        <w:t>เน็ก</w:t>
      </w:r>
      <w:r w:rsidR="00937049">
        <w:rPr>
          <w:rFonts w:asciiTheme="minorHAnsi" w:hAnsiTheme="minorHAnsi" w:hint="cs"/>
          <w:i/>
          <w:iCs/>
          <w:cs/>
          <w:lang w:val="en-US"/>
        </w:rPr>
        <w:t>ซ์</w:t>
      </w:r>
      <w:r w:rsidR="00937049">
        <w:rPr>
          <w:rFonts w:asciiTheme="minorHAnsi" w:hAnsiTheme="minorHAnsi"/>
          <w:i/>
          <w:iCs/>
          <w:lang w:val="en-US"/>
        </w:rPr>
        <w:t xml:space="preserve"> </w:t>
      </w:r>
      <w:r w:rsidRPr="002D500E">
        <w:rPr>
          <w:rFonts w:asciiTheme="minorHAnsi" w:hAnsiTheme="minorHAnsi"/>
          <w:i/>
          <w:iCs/>
          <w:cs/>
        </w:rPr>
        <w:t>เทค จำกัด (มหาชน))</w:t>
      </w:r>
      <w:bookmarkEnd w:id="2"/>
      <w:r w:rsidR="004D58B7" w:rsidRPr="00442F0C">
        <w:rPr>
          <w:rFonts w:asciiTheme="minorHAnsi" w:hAnsiTheme="minorHAnsi" w:hint="cs"/>
          <w:i/>
          <w:iCs/>
          <w:cs/>
        </w:rPr>
        <w:t xml:space="preserve"> </w:t>
      </w:r>
    </w:p>
    <w:p w14:paraId="5A65CDD6" w14:textId="77777777" w:rsidR="00246B14" w:rsidRPr="00246B14" w:rsidRDefault="00246B14" w:rsidP="00246B14">
      <w:pPr>
        <w:pStyle w:val="BodyText2"/>
        <w:ind w:firstLine="540"/>
        <w:rPr>
          <w:rFonts w:asciiTheme="minorHAnsi" w:hAnsiTheme="minorHAnsi"/>
          <w:cs/>
        </w:rPr>
      </w:pPr>
    </w:p>
    <w:p w14:paraId="0CC27B09" w14:textId="50C6E491" w:rsidR="004D58B7" w:rsidRDefault="00347B7E" w:rsidP="00BB3DF0">
      <w:pPr>
        <w:pStyle w:val="BodyText2"/>
        <w:ind w:left="540"/>
        <w:rPr>
          <w:rFonts w:asciiTheme="minorHAnsi" w:hAnsiTheme="minorHAnsi"/>
          <w:lang w:val="en-US"/>
        </w:rPr>
      </w:pPr>
      <w:r w:rsidRPr="00347B7E">
        <w:rPr>
          <w:rFonts w:asciiTheme="minorHAnsi" w:hAnsiTheme="minorHAnsi"/>
          <w:cs/>
          <w:lang w:val="en-US"/>
        </w:rPr>
        <w:t xml:space="preserve">สืบเนื่องจากที่ประชุมสามัญผู้ถือหุ้นของบริษัท ทีเอสอาร์ ลิฟวิ่ง โซลูชั่น จำกัด (มหาชน) ซึ่งเป็นบริษัทย่อยของบริษัท เมื่อวันที่ </w:t>
      </w:r>
      <w:r>
        <w:rPr>
          <w:rFonts w:asciiTheme="minorHAnsi" w:hAnsiTheme="minorHAnsi"/>
          <w:lang w:val="en-US"/>
        </w:rPr>
        <w:t>26</w:t>
      </w:r>
      <w:r w:rsidRPr="00347B7E">
        <w:rPr>
          <w:rFonts w:asciiTheme="minorHAnsi" w:hAnsiTheme="minorHAnsi"/>
          <w:cs/>
          <w:lang w:val="en-US"/>
        </w:rPr>
        <w:t xml:space="preserve"> เมษายน </w:t>
      </w:r>
      <w:r>
        <w:rPr>
          <w:rFonts w:asciiTheme="minorHAnsi" w:hAnsiTheme="minorHAnsi"/>
          <w:lang w:val="en-US"/>
        </w:rPr>
        <w:t>2567</w:t>
      </w:r>
      <w:r w:rsidRPr="00347B7E">
        <w:rPr>
          <w:rFonts w:asciiTheme="minorHAnsi" w:hAnsiTheme="minorHAnsi"/>
          <w:cs/>
          <w:lang w:val="en-US"/>
        </w:rPr>
        <w:t xml:space="preserve"> ลงมติไม่เห็นชอบในหลายวาระ จึงมีข้อบ่งชี้ว่ากลุ่มบริษัทได้สูญเสียอำนาจการควบคุมในบริษัทย่อยเนื่องจากการละเมิดสิทธิที่เกิดจา</w:t>
      </w:r>
      <w:r w:rsidR="005E3F97">
        <w:rPr>
          <w:rFonts w:asciiTheme="minorHAnsi" w:hAnsiTheme="minorHAnsi"/>
          <w:lang w:val="en-US"/>
        </w:rPr>
        <w:t xml:space="preserve"> </w:t>
      </w:r>
      <w:r w:rsidRPr="00347B7E">
        <w:rPr>
          <w:rFonts w:asciiTheme="minorHAnsi" w:hAnsiTheme="minorHAnsi"/>
          <w:cs/>
          <w:lang w:val="en-US"/>
        </w:rPr>
        <w:t>กข้อตกลงตามสัญญา</w:t>
      </w:r>
    </w:p>
    <w:p w14:paraId="0CDE1431" w14:textId="77777777" w:rsidR="00E52521" w:rsidRPr="00246B14" w:rsidRDefault="00E52521" w:rsidP="00E52521">
      <w:pPr>
        <w:pStyle w:val="BodyText2"/>
        <w:ind w:left="540"/>
        <w:rPr>
          <w:rFonts w:asciiTheme="minorHAnsi" w:hAnsiTheme="minorHAnsi"/>
          <w:lang w:val="en-US"/>
        </w:rPr>
      </w:pPr>
    </w:p>
    <w:p w14:paraId="615CD947" w14:textId="76A96A4F" w:rsidR="004D58B7" w:rsidRPr="00533B50" w:rsidRDefault="0080338E" w:rsidP="00D45885">
      <w:pPr>
        <w:pStyle w:val="BodyText2"/>
        <w:ind w:left="540"/>
        <w:rPr>
          <w:rFonts w:asciiTheme="minorHAnsi" w:hAnsiTheme="minorHAnsi"/>
          <w:lang w:val="en-US"/>
        </w:rPr>
      </w:pPr>
      <w:r>
        <w:rPr>
          <w:rFonts w:asciiTheme="minorHAnsi" w:hAnsiTheme="minorHAnsi" w:hint="cs"/>
          <w:cs/>
          <w:lang w:val="en-US"/>
        </w:rPr>
        <w:t>บริษัทมี</w:t>
      </w:r>
      <w:r w:rsidR="00E52521" w:rsidRPr="00533B50">
        <w:rPr>
          <w:rFonts w:asciiTheme="minorHAnsi" w:hAnsiTheme="minorHAnsi"/>
          <w:cs/>
          <w:lang w:val="en-US"/>
        </w:rPr>
        <w:t>สัดส่วนการถือหุ้นใน</w:t>
      </w:r>
      <w:r w:rsidR="00BB3DF0" w:rsidRPr="00BB3DF0">
        <w:rPr>
          <w:rFonts w:asciiTheme="minorHAnsi" w:hAnsiTheme="minorHAnsi"/>
          <w:cs/>
          <w:lang w:val="en-US"/>
        </w:rPr>
        <w:t xml:space="preserve">บริษัท ทีเอสอาร์ ลิฟวิ่ง โซลูชั่น จำกัด (มหาชน) </w:t>
      </w:r>
      <w:r w:rsidR="00E52521" w:rsidRPr="00533B50">
        <w:rPr>
          <w:rFonts w:asciiTheme="minorHAnsi" w:hAnsiTheme="minorHAnsi"/>
          <w:cs/>
          <w:lang w:val="en-US"/>
        </w:rPr>
        <w:t>ณ วันที่สูญเสียการควบคุม</w:t>
      </w:r>
      <w:r>
        <w:rPr>
          <w:rFonts w:asciiTheme="minorHAnsi" w:hAnsiTheme="minorHAnsi" w:hint="cs"/>
          <w:cs/>
          <w:lang w:val="en-US"/>
        </w:rPr>
        <w:t xml:space="preserve">               </w:t>
      </w:r>
      <w:r w:rsidR="00E52521" w:rsidRPr="00533B50">
        <w:rPr>
          <w:rFonts w:asciiTheme="minorHAnsi" w:hAnsiTheme="minorHAnsi"/>
          <w:cs/>
          <w:lang w:val="en-US"/>
        </w:rPr>
        <w:t>ร้อยละ</w:t>
      </w:r>
      <w:r>
        <w:rPr>
          <w:rFonts w:asciiTheme="minorHAnsi" w:hAnsiTheme="minorHAnsi" w:hint="cs"/>
          <w:cs/>
          <w:lang w:val="en-US"/>
        </w:rPr>
        <w:t xml:space="preserve"> </w:t>
      </w:r>
      <w:r w:rsidR="00E52521" w:rsidRPr="00533B50">
        <w:rPr>
          <w:rFonts w:asciiTheme="minorHAnsi" w:hAnsiTheme="minorHAnsi"/>
          <w:lang w:val="en-US"/>
        </w:rPr>
        <w:t>24</w:t>
      </w:r>
      <w:r w:rsidR="00E52521" w:rsidRPr="00533B50">
        <w:rPr>
          <w:rFonts w:asciiTheme="minorHAnsi" w:hAnsiTheme="minorHAnsi"/>
          <w:cs/>
          <w:lang w:val="en-US"/>
        </w:rPr>
        <w:t>.</w:t>
      </w:r>
      <w:r w:rsidR="00E52521" w:rsidRPr="00533B50">
        <w:rPr>
          <w:rFonts w:asciiTheme="minorHAnsi" w:hAnsiTheme="minorHAnsi"/>
          <w:lang w:val="en-US"/>
        </w:rPr>
        <w:t>9</w:t>
      </w:r>
      <w:r w:rsidR="00E52521" w:rsidRPr="00533B50">
        <w:rPr>
          <w:rFonts w:asciiTheme="minorHAnsi" w:hAnsiTheme="minorHAnsi"/>
          <w:cs/>
          <w:lang w:val="en-US"/>
        </w:rPr>
        <w:t xml:space="preserve"> กลุ่ม</w:t>
      </w:r>
      <w:r>
        <w:rPr>
          <w:rFonts w:asciiTheme="minorHAnsi" w:hAnsiTheme="minorHAnsi" w:hint="cs"/>
          <w:cs/>
          <w:lang w:val="en-US"/>
        </w:rPr>
        <w:t>บริษัท</w:t>
      </w:r>
      <w:r w:rsidR="00E52521" w:rsidRPr="00533B50">
        <w:rPr>
          <w:rFonts w:asciiTheme="minorHAnsi" w:hAnsiTheme="minorHAnsi"/>
          <w:cs/>
          <w:lang w:val="en-US"/>
        </w:rPr>
        <w:t xml:space="preserve">รับรู้ขาดทุนจากการสูญเสียอำนาจการควบคุมในบริษัทย่อยจำนวน </w:t>
      </w:r>
      <w:r w:rsidR="00E52521" w:rsidRPr="00533B50">
        <w:rPr>
          <w:rFonts w:asciiTheme="minorHAnsi" w:hAnsiTheme="minorHAnsi"/>
          <w:lang w:val="en-US"/>
        </w:rPr>
        <w:t>324</w:t>
      </w:r>
      <w:r w:rsidR="00E52521" w:rsidRPr="00533B50">
        <w:rPr>
          <w:rFonts w:asciiTheme="minorHAnsi" w:hAnsiTheme="minorHAnsi"/>
          <w:cs/>
          <w:lang w:val="en-US"/>
        </w:rPr>
        <w:t>.</w:t>
      </w:r>
      <w:r w:rsidR="00E52521" w:rsidRPr="00533B50">
        <w:rPr>
          <w:rFonts w:asciiTheme="minorHAnsi" w:hAnsiTheme="minorHAnsi"/>
          <w:lang w:val="en-US"/>
        </w:rPr>
        <w:t>2</w:t>
      </w:r>
      <w:r w:rsidR="00E52521" w:rsidRPr="00533B50">
        <w:rPr>
          <w:rFonts w:asciiTheme="minorHAnsi" w:hAnsiTheme="minorHAnsi"/>
          <w:cs/>
          <w:lang w:val="en-US"/>
        </w:rPr>
        <w:t xml:space="preserve"> ล้านบาท โดยบันทึกในรายการขาดทุนจากการสูญเสียอำนาจการควบคุมในบริษัทย่อยและอิทธิพลอย่างมีสาระสำคัญในบริษัทร่วมในงบกำไรขาดทุนเบ็ดเสร็จรวม สำหรับงวด</w:t>
      </w:r>
      <w:r w:rsidR="00690BA3" w:rsidRPr="00533B50">
        <w:rPr>
          <w:rFonts w:asciiTheme="minorHAnsi" w:hAnsiTheme="minorHAnsi" w:hint="cs"/>
          <w:cs/>
          <w:lang w:val="en-US"/>
        </w:rPr>
        <w:t>เก้า</w:t>
      </w:r>
      <w:r w:rsidR="00E52521" w:rsidRPr="00533B50">
        <w:rPr>
          <w:rFonts w:asciiTheme="minorHAnsi" w:hAnsiTheme="minorHAnsi"/>
          <w:cs/>
          <w:lang w:val="en-US"/>
        </w:rPr>
        <w:t xml:space="preserve">เดือนสิ้นสุดวันที่ </w:t>
      </w:r>
      <w:r w:rsidR="00E52521" w:rsidRPr="00533B50">
        <w:rPr>
          <w:rFonts w:asciiTheme="minorHAnsi" w:hAnsiTheme="minorHAnsi"/>
          <w:lang w:val="en-US"/>
        </w:rPr>
        <w:t>30</w:t>
      </w:r>
      <w:r w:rsidR="00E52521" w:rsidRPr="00533B50">
        <w:rPr>
          <w:rFonts w:asciiTheme="minorHAnsi" w:hAnsiTheme="minorHAnsi"/>
          <w:cs/>
          <w:lang w:val="en-US"/>
        </w:rPr>
        <w:t xml:space="preserve"> </w:t>
      </w:r>
      <w:r w:rsidR="00690BA3" w:rsidRPr="00533B50">
        <w:rPr>
          <w:rFonts w:asciiTheme="minorHAnsi" w:hAnsiTheme="minorHAnsi" w:hint="cs"/>
          <w:cs/>
          <w:lang w:val="en-US"/>
        </w:rPr>
        <w:t>กันยายน</w:t>
      </w:r>
      <w:r w:rsidR="00E52521" w:rsidRPr="00533B50">
        <w:rPr>
          <w:rFonts w:asciiTheme="minorHAnsi" w:hAnsiTheme="minorHAnsi"/>
          <w:cs/>
          <w:lang w:val="en-US"/>
        </w:rPr>
        <w:t xml:space="preserve"> </w:t>
      </w:r>
      <w:r w:rsidR="00E52521" w:rsidRPr="00533B50">
        <w:rPr>
          <w:rFonts w:asciiTheme="minorHAnsi" w:hAnsiTheme="minorHAnsi"/>
          <w:lang w:val="en-US"/>
        </w:rPr>
        <w:t>2567</w:t>
      </w:r>
      <w:r w:rsidR="00E52521" w:rsidRPr="00533B50">
        <w:rPr>
          <w:rFonts w:asciiTheme="minorHAnsi" w:hAnsiTheme="minorHAnsi"/>
          <w:cs/>
          <w:lang w:val="en-US"/>
        </w:rPr>
        <w:t xml:space="preserve"> และ ณ วันที่สูญเสียการควบคุมบริษัทจัดประเภทเงินลงทุนใน</w:t>
      </w:r>
      <w:r w:rsidR="00BB3DF0" w:rsidRPr="00BB3DF0">
        <w:rPr>
          <w:rFonts w:asciiTheme="minorHAnsi" w:hAnsiTheme="minorHAnsi"/>
          <w:cs/>
          <w:lang w:val="en-US"/>
        </w:rPr>
        <w:t xml:space="preserve">บริษัท ทีเอสอาร์ ลิฟวิ่ง โซลูชั่น จำกัด (มหาชน) </w:t>
      </w:r>
      <w:r w:rsidR="00E52521" w:rsidRPr="00533B50">
        <w:rPr>
          <w:rFonts w:asciiTheme="minorHAnsi" w:hAnsiTheme="minorHAnsi"/>
          <w:cs/>
          <w:lang w:val="en-US"/>
        </w:rPr>
        <w:t>เป็นเงินลงทุนในบริษัทร่วม</w:t>
      </w:r>
    </w:p>
    <w:p w14:paraId="4D85A79D" w14:textId="05F471F8" w:rsidR="00347B7E" w:rsidRPr="00533B50" w:rsidRDefault="00347B7E" w:rsidP="009F10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eastAsia="Calibri" w:hAnsiTheme="minorHAnsi" w:cstheme="minorHAnsi"/>
          <w:kern w:val="2"/>
          <w:sz w:val="30"/>
          <w:szCs w:val="30"/>
          <w:lang w:eastAsia="en-GB"/>
          <w14:ligatures w14:val="standardContextual"/>
        </w:rPr>
      </w:pPr>
      <w:r w:rsidRPr="00347B7E">
        <w:rPr>
          <w:rFonts w:asciiTheme="minorHAnsi" w:hAnsiTheme="minorHAnsi"/>
          <w:sz w:val="30"/>
          <w:szCs w:val="30"/>
          <w:cs/>
        </w:rPr>
        <w:lastRenderedPageBreak/>
        <w:t xml:space="preserve">ในเดือนมิถุนายน </w:t>
      </w:r>
      <w:r>
        <w:rPr>
          <w:rFonts w:asciiTheme="minorHAnsi" w:hAnsiTheme="minorHAnsi"/>
          <w:sz w:val="30"/>
          <w:szCs w:val="30"/>
        </w:rPr>
        <w:t>2567</w:t>
      </w:r>
      <w:r w:rsidRPr="00347B7E">
        <w:rPr>
          <w:rFonts w:asciiTheme="minorHAnsi" w:hAnsiTheme="minorHAnsi"/>
          <w:sz w:val="30"/>
          <w:szCs w:val="30"/>
          <w:cs/>
        </w:rPr>
        <w:t xml:space="preserve"> บริษัทถูกเรียกหลักประกันเพิ่มเติมจากบริษัทหลักทรัพย์ สำหรับสัญญาเงินกู้ยืมระยะสั้นที่ค้ำประกันโดยตราสารทุนของบริษัท ทีเอสอาร์ ลิฟวิ่ง โซลูชั่น จำกัด (มหาชน) ที่ถือโดยบริษัท เนื่องจากความผันผวนในตลาดหลักทรัพย์ ส่งผลให้ราคาหลักทรัพย์ที่ค้ำประกันมีมูลค่าลดลงเท่ากับหรือต่ำกว่าระดับอัตราหลักประกันที่ต้องดำรงไว้ (</w:t>
      </w:r>
      <w:r w:rsidRPr="00347B7E">
        <w:rPr>
          <w:rFonts w:asciiTheme="minorHAnsi" w:hAnsiTheme="minorHAnsi"/>
          <w:sz w:val="30"/>
          <w:szCs w:val="30"/>
        </w:rPr>
        <w:t xml:space="preserve">Maintenance Margin Rate) </w:t>
      </w:r>
      <w:r w:rsidRPr="00347B7E">
        <w:rPr>
          <w:rFonts w:asciiTheme="minorHAnsi" w:hAnsiTheme="minorHAnsi"/>
          <w:sz w:val="30"/>
          <w:szCs w:val="30"/>
          <w:cs/>
        </w:rPr>
        <w:t>โดยบริษัทไม่ได้มีการเพิ่มเติมหลักประกันใดๆ ส่งผลให้บริษัทถูกบังคับขาย (</w:t>
      </w:r>
      <w:r w:rsidRPr="00347B7E">
        <w:rPr>
          <w:rFonts w:asciiTheme="minorHAnsi" w:hAnsiTheme="minorHAnsi"/>
          <w:sz w:val="30"/>
          <w:szCs w:val="30"/>
        </w:rPr>
        <w:t xml:space="preserve">Forced sell) </w:t>
      </w:r>
      <w:r w:rsidRPr="00347B7E">
        <w:rPr>
          <w:rFonts w:asciiTheme="minorHAnsi" w:hAnsiTheme="minorHAnsi"/>
          <w:sz w:val="30"/>
          <w:szCs w:val="30"/>
          <w:cs/>
        </w:rPr>
        <w:t xml:space="preserve">หุ้นของบริษัท ทีเอสอาร์ ลิฟวิ่ง โซลูชั่น จำกัด (มหาชน) เพื่อเป็นการลดภาระหนี้ของบริษัท กลุ่มบริษัทและบริษัทรับรู้ขาดทุนจากการขายเงินลงทุนใน บริษัท ทีเอสอาร์ ลิฟวิ่ง โซลูชั่น จำกัด (มหาชน) จำนวน </w:t>
      </w:r>
      <w:r>
        <w:rPr>
          <w:rFonts w:asciiTheme="minorHAnsi" w:hAnsiTheme="minorHAnsi"/>
          <w:sz w:val="30"/>
          <w:szCs w:val="30"/>
        </w:rPr>
        <w:t>5</w:t>
      </w:r>
      <w:r w:rsidRPr="00347B7E">
        <w:rPr>
          <w:rFonts w:asciiTheme="minorHAnsi" w:hAnsiTheme="minorHAnsi"/>
          <w:sz w:val="30"/>
          <w:szCs w:val="30"/>
          <w:cs/>
        </w:rPr>
        <w:t>.</w:t>
      </w:r>
      <w:r>
        <w:rPr>
          <w:rFonts w:asciiTheme="minorHAnsi" w:hAnsiTheme="minorHAnsi"/>
          <w:sz w:val="30"/>
          <w:szCs w:val="30"/>
        </w:rPr>
        <w:t>8</w:t>
      </w:r>
      <w:r w:rsidRPr="00347B7E">
        <w:rPr>
          <w:rFonts w:asciiTheme="minorHAnsi" w:hAnsiTheme="minorHAnsi"/>
          <w:sz w:val="30"/>
          <w:szCs w:val="30"/>
          <w:cs/>
        </w:rPr>
        <w:t xml:space="preserve"> ล้านบาท และ </w:t>
      </w:r>
      <w:r>
        <w:rPr>
          <w:rFonts w:asciiTheme="minorHAnsi" w:hAnsiTheme="minorHAnsi"/>
          <w:sz w:val="30"/>
          <w:szCs w:val="30"/>
        </w:rPr>
        <w:t>39</w:t>
      </w:r>
      <w:r w:rsidRPr="00347B7E">
        <w:rPr>
          <w:rFonts w:asciiTheme="minorHAnsi" w:hAnsiTheme="minorHAnsi"/>
          <w:sz w:val="30"/>
          <w:szCs w:val="30"/>
          <w:cs/>
        </w:rPr>
        <w:t>.</w:t>
      </w:r>
      <w:r>
        <w:rPr>
          <w:rFonts w:asciiTheme="minorHAnsi" w:hAnsiTheme="minorHAnsi"/>
          <w:sz w:val="30"/>
          <w:szCs w:val="30"/>
        </w:rPr>
        <w:t>7</w:t>
      </w:r>
      <w:r w:rsidRPr="00347B7E">
        <w:rPr>
          <w:rFonts w:asciiTheme="minorHAnsi" w:hAnsiTheme="minorHAnsi"/>
          <w:sz w:val="30"/>
          <w:szCs w:val="30"/>
          <w:cs/>
        </w:rPr>
        <w:t xml:space="preserve"> ล้านบาท แสดงเป็นรายการขาดทุนจากการจำหน่ายเงินลงทุนในบริษัทร่วมในงบกำไรขาดทุนเบ็ดเสร็จรวมและงบกำไรขาดทุนเบ็ดเสร็จเฉพาะกิจการสำหรับงวดเก้าเดือนสิ้นสุดวันที่ </w:t>
      </w:r>
      <w:r>
        <w:rPr>
          <w:rFonts w:asciiTheme="minorHAnsi" w:hAnsiTheme="minorHAnsi"/>
          <w:sz w:val="30"/>
          <w:szCs w:val="30"/>
        </w:rPr>
        <w:t xml:space="preserve">    30</w:t>
      </w:r>
      <w:r w:rsidRPr="00347B7E">
        <w:rPr>
          <w:rFonts w:asciiTheme="minorHAnsi" w:hAnsiTheme="minorHAnsi"/>
          <w:sz w:val="30"/>
          <w:szCs w:val="30"/>
          <w:cs/>
        </w:rPr>
        <w:t xml:space="preserve"> กันยายน </w:t>
      </w:r>
      <w:r>
        <w:rPr>
          <w:rFonts w:asciiTheme="minorHAnsi" w:hAnsiTheme="minorHAnsi"/>
          <w:sz w:val="30"/>
          <w:szCs w:val="30"/>
        </w:rPr>
        <w:t>2567</w:t>
      </w:r>
      <w:r w:rsidRPr="00347B7E">
        <w:rPr>
          <w:rFonts w:asciiTheme="minorHAnsi" w:hAnsiTheme="minorHAnsi"/>
          <w:sz w:val="30"/>
          <w:szCs w:val="30"/>
          <w:cs/>
        </w:rPr>
        <w:t xml:space="preserve"> ตามลำดับ นอกจากนี้สัดส่วนการถือหุ้นของบริษัทในบริษัท ทีเอสอาร์ ลิฟวิ่ง โซลูชั่น จำกัด (มหาชน) ลดลงอย่างต่อเนื่อง จึงมีข้อบ่งชี้ว่าบริษัทได้สูญเสียอิทธิพลอย่างมีสาระสำคัญในบริษัทร่วม กลุ่มบริษัทและบริษัทรับรู้ขาดทุนจำนวน </w:t>
      </w:r>
      <w:r>
        <w:rPr>
          <w:rFonts w:asciiTheme="minorHAnsi" w:hAnsiTheme="minorHAnsi"/>
          <w:sz w:val="30"/>
          <w:szCs w:val="30"/>
        </w:rPr>
        <w:t>28</w:t>
      </w:r>
      <w:r w:rsidRPr="00347B7E">
        <w:rPr>
          <w:rFonts w:asciiTheme="minorHAnsi" w:hAnsiTheme="minorHAnsi"/>
          <w:sz w:val="30"/>
          <w:szCs w:val="30"/>
          <w:cs/>
        </w:rPr>
        <w:t>.</w:t>
      </w:r>
      <w:r>
        <w:rPr>
          <w:rFonts w:asciiTheme="minorHAnsi" w:hAnsiTheme="minorHAnsi"/>
          <w:sz w:val="30"/>
          <w:szCs w:val="30"/>
        </w:rPr>
        <w:t>8</w:t>
      </w:r>
      <w:r w:rsidRPr="00347B7E">
        <w:rPr>
          <w:rFonts w:asciiTheme="minorHAnsi" w:hAnsiTheme="minorHAnsi"/>
          <w:sz w:val="30"/>
          <w:szCs w:val="30"/>
          <w:cs/>
        </w:rPr>
        <w:t xml:space="preserve"> ล้านบาท และ </w:t>
      </w:r>
      <w:r>
        <w:rPr>
          <w:rFonts w:asciiTheme="minorHAnsi" w:hAnsiTheme="minorHAnsi"/>
          <w:sz w:val="30"/>
          <w:szCs w:val="30"/>
        </w:rPr>
        <w:t>162</w:t>
      </w:r>
      <w:r w:rsidRPr="00347B7E">
        <w:rPr>
          <w:rFonts w:asciiTheme="minorHAnsi" w:hAnsiTheme="minorHAnsi"/>
          <w:sz w:val="30"/>
          <w:szCs w:val="30"/>
          <w:cs/>
        </w:rPr>
        <w:t>.</w:t>
      </w:r>
      <w:r>
        <w:rPr>
          <w:rFonts w:asciiTheme="minorHAnsi" w:hAnsiTheme="minorHAnsi"/>
          <w:sz w:val="30"/>
          <w:szCs w:val="30"/>
        </w:rPr>
        <w:t>4</w:t>
      </w:r>
      <w:r w:rsidRPr="00347B7E">
        <w:rPr>
          <w:rFonts w:asciiTheme="minorHAnsi" w:hAnsiTheme="minorHAnsi"/>
          <w:sz w:val="30"/>
          <w:szCs w:val="30"/>
          <w:cs/>
        </w:rPr>
        <w:t xml:space="preserve"> ล้านบาท โดยบันทึกในรายการขาดทุนจากการสูญเสียอำนาจการควบคุมในบริษัทย่อยและอิทธิพลอย่างมีสาระสำคัญในบริษัทร่วม ในงบกำไรขาดทุนเบ็ดเสร็จรวมและงบกำไรขาดทุนเบ็ดเสร็จเฉพาะกิจการสำหรับงวดเก้าเดือนสิ้นสุดวันที่ </w:t>
      </w:r>
      <w:r>
        <w:rPr>
          <w:rFonts w:asciiTheme="minorHAnsi" w:hAnsiTheme="minorHAnsi"/>
          <w:sz w:val="30"/>
          <w:szCs w:val="30"/>
        </w:rPr>
        <w:t>30</w:t>
      </w:r>
      <w:r w:rsidRPr="00347B7E">
        <w:rPr>
          <w:rFonts w:asciiTheme="minorHAnsi" w:hAnsiTheme="minorHAnsi"/>
          <w:sz w:val="30"/>
          <w:szCs w:val="30"/>
          <w:cs/>
        </w:rPr>
        <w:t xml:space="preserve"> กันยายน </w:t>
      </w:r>
      <w:r>
        <w:rPr>
          <w:rFonts w:asciiTheme="minorHAnsi" w:hAnsiTheme="minorHAnsi"/>
          <w:sz w:val="30"/>
          <w:szCs w:val="30"/>
        </w:rPr>
        <w:t>2567</w:t>
      </w:r>
      <w:r w:rsidRPr="00347B7E">
        <w:rPr>
          <w:rFonts w:asciiTheme="minorHAnsi" w:hAnsiTheme="minorHAnsi"/>
          <w:sz w:val="30"/>
          <w:szCs w:val="30"/>
          <w:cs/>
        </w:rPr>
        <w:t xml:space="preserve"> ตามลำดับ</w:t>
      </w:r>
    </w:p>
    <w:p w14:paraId="75541922" w14:textId="77777777" w:rsidR="0012328C" w:rsidRPr="00533B50" w:rsidRDefault="0012328C" w:rsidP="004D5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eastAsia="Calibri" w:hAnsiTheme="minorHAnsi" w:cstheme="minorHAnsi"/>
          <w:kern w:val="2"/>
          <w:sz w:val="30"/>
          <w:szCs w:val="30"/>
          <w:lang w:eastAsia="en-GB"/>
          <w14:ligatures w14:val="standardContextual"/>
        </w:rPr>
      </w:pPr>
    </w:p>
    <w:p w14:paraId="06FAB925" w14:textId="68B4A76E" w:rsidR="00E52521" w:rsidRPr="00533B50" w:rsidRDefault="00E52521" w:rsidP="009F10AF">
      <w:pPr>
        <w:pStyle w:val="BodyText2"/>
        <w:ind w:left="540"/>
        <w:rPr>
          <w:rFonts w:asciiTheme="minorHAnsi" w:eastAsia="Calibri" w:hAnsiTheme="minorHAnsi" w:cstheme="minorHAnsi"/>
          <w:kern w:val="2"/>
          <w:lang w:val="en-US" w:eastAsia="en-GB"/>
          <w14:ligatures w14:val="standardContextual"/>
        </w:rPr>
      </w:pPr>
      <w:bookmarkStart w:id="3" w:name="_Hlk182482644"/>
      <w:r w:rsidRPr="00533B50">
        <w:rPr>
          <w:rFonts w:asciiTheme="minorHAnsi" w:eastAsia="Calibri" w:hAnsiTheme="minorHAnsi"/>
          <w:kern w:val="2"/>
          <w:cs/>
          <w:lang w:val="en-US" w:eastAsia="en-GB"/>
          <w14:ligatures w14:val="standardContextual"/>
        </w:rPr>
        <w:t xml:space="preserve">ณ วันที่ </w:t>
      </w:r>
      <w:r w:rsidRPr="00533B50">
        <w:rPr>
          <w:rFonts w:asciiTheme="minorHAnsi" w:eastAsia="Calibri" w:hAnsiTheme="minorHAnsi"/>
          <w:kern w:val="2"/>
          <w:lang w:val="en-US" w:eastAsia="en-GB"/>
          <w14:ligatures w14:val="standardContextual"/>
        </w:rPr>
        <w:t>30</w:t>
      </w:r>
      <w:r w:rsidRPr="00533B50">
        <w:rPr>
          <w:rFonts w:asciiTheme="minorHAnsi" w:eastAsia="Calibri" w:hAnsiTheme="minorHAnsi"/>
          <w:kern w:val="2"/>
          <w:cs/>
          <w:lang w:val="en-US" w:eastAsia="en-GB"/>
          <w14:ligatures w14:val="standardContextual"/>
        </w:rPr>
        <w:t xml:space="preserve"> </w:t>
      </w:r>
      <w:r w:rsidR="00690BA3" w:rsidRPr="00533B50">
        <w:rPr>
          <w:rFonts w:asciiTheme="minorHAnsi" w:eastAsia="Calibri" w:hAnsiTheme="minorHAnsi" w:hint="cs"/>
          <w:kern w:val="2"/>
          <w:cs/>
          <w:lang w:val="en-US" w:eastAsia="en-GB"/>
          <w14:ligatures w14:val="standardContextual"/>
        </w:rPr>
        <w:t>กันยายน</w:t>
      </w:r>
      <w:r w:rsidRPr="00533B50">
        <w:rPr>
          <w:rFonts w:asciiTheme="minorHAnsi" w:eastAsia="Calibri" w:hAnsiTheme="minorHAnsi"/>
          <w:kern w:val="2"/>
          <w:cs/>
          <w:lang w:val="en-US" w:eastAsia="en-GB"/>
          <w14:ligatures w14:val="standardContextual"/>
        </w:rPr>
        <w:t xml:space="preserve"> </w:t>
      </w:r>
      <w:r w:rsidRPr="00533B50">
        <w:rPr>
          <w:rFonts w:asciiTheme="minorHAnsi" w:eastAsia="Calibri" w:hAnsiTheme="minorHAnsi"/>
          <w:kern w:val="2"/>
          <w:lang w:val="en-US" w:eastAsia="en-GB"/>
          <w14:ligatures w14:val="standardContextual"/>
        </w:rPr>
        <w:t>2567</w:t>
      </w:r>
      <w:r w:rsidRPr="00533B50">
        <w:rPr>
          <w:rFonts w:asciiTheme="minorHAnsi" w:eastAsia="Calibri" w:hAnsiTheme="minorHAnsi"/>
          <w:kern w:val="2"/>
          <w:cs/>
          <w:lang w:val="en-US" w:eastAsia="en-GB"/>
          <w14:ligatures w14:val="standardContextual"/>
        </w:rPr>
        <w:t xml:space="preserve"> บริษัทมีสัดส่วนการถือหุ้นใน</w:t>
      </w:r>
      <w:r w:rsidR="009F10AF" w:rsidRPr="009F10AF">
        <w:rPr>
          <w:rFonts w:asciiTheme="minorHAnsi" w:eastAsia="Calibri" w:hAnsiTheme="minorHAnsi"/>
          <w:kern w:val="2"/>
          <w:cs/>
          <w:lang w:val="en-US" w:eastAsia="en-GB"/>
          <w14:ligatures w14:val="standardContextual"/>
        </w:rPr>
        <w:t xml:space="preserve">บริษัท ทีเอสอาร์ ลิฟวิ่ง โซลูชั่น จำกัด (มหาชน) </w:t>
      </w:r>
      <w:r w:rsidRPr="00533B50">
        <w:rPr>
          <w:rFonts w:asciiTheme="minorHAnsi" w:eastAsia="Calibri" w:hAnsiTheme="minorHAnsi"/>
          <w:kern w:val="2"/>
          <w:cs/>
          <w:lang w:val="en-US" w:eastAsia="en-GB"/>
          <w14:ligatures w14:val="standardContextual"/>
        </w:rPr>
        <w:t xml:space="preserve">ร้อยละ </w:t>
      </w:r>
      <w:r w:rsidRPr="00533B50">
        <w:rPr>
          <w:rFonts w:asciiTheme="minorHAnsi" w:eastAsia="Calibri" w:hAnsiTheme="minorHAnsi"/>
          <w:kern w:val="2"/>
          <w:lang w:val="en-US" w:eastAsia="en-GB"/>
          <w14:ligatures w14:val="standardContextual"/>
        </w:rPr>
        <w:t>5</w:t>
      </w:r>
      <w:r w:rsidRPr="00533B50">
        <w:rPr>
          <w:rFonts w:asciiTheme="minorHAnsi" w:eastAsia="Calibri" w:hAnsiTheme="minorHAnsi"/>
          <w:kern w:val="2"/>
          <w:cs/>
          <w:lang w:val="en-US" w:eastAsia="en-GB"/>
          <w14:ligatures w14:val="standardContextual"/>
        </w:rPr>
        <w:t>.</w:t>
      </w:r>
      <w:r w:rsidRPr="00533B50">
        <w:rPr>
          <w:rFonts w:asciiTheme="minorHAnsi" w:eastAsia="Calibri" w:hAnsiTheme="minorHAnsi"/>
          <w:kern w:val="2"/>
          <w:lang w:val="en-US" w:eastAsia="en-GB"/>
          <w14:ligatures w14:val="standardContextual"/>
        </w:rPr>
        <w:t>8</w:t>
      </w:r>
      <w:r w:rsidRPr="00533B50">
        <w:rPr>
          <w:rFonts w:asciiTheme="minorHAnsi" w:eastAsia="Calibri" w:hAnsiTheme="minorHAnsi"/>
          <w:kern w:val="2"/>
          <w:cs/>
          <w:lang w:val="en-US" w:eastAsia="en-GB"/>
          <w14:ligatures w14:val="standardContextual"/>
        </w:rPr>
        <w:t xml:space="preserve"> และจัดประเภทเงินลงทุนเป็นเงินลงทุนในตราสารทุนที่วัดด้วยมูลค่ายุติธรรมผ่านกำไรหรือขาดทุน </w:t>
      </w:r>
    </w:p>
    <w:bookmarkEnd w:id="3"/>
    <w:p w14:paraId="5B9D6348" w14:textId="77777777" w:rsidR="00E52521" w:rsidRPr="00533B50" w:rsidRDefault="00E52521" w:rsidP="00E52521">
      <w:pPr>
        <w:pStyle w:val="BodyText2"/>
        <w:ind w:firstLine="540"/>
        <w:rPr>
          <w:rFonts w:asciiTheme="minorHAnsi" w:eastAsia="Calibri" w:hAnsiTheme="minorHAnsi" w:cstheme="minorHAnsi"/>
          <w:kern w:val="2"/>
          <w:lang w:val="en-US" w:eastAsia="en-GB"/>
          <w14:ligatures w14:val="standardContextual"/>
        </w:rPr>
      </w:pPr>
    </w:p>
    <w:p w14:paraId="53F806CA" w14:textId="4AA86FB9" w:rsidR="004D58B7" w:rsidRPr="00533B50" w:rsidRDefault="008F2699" w:rsidP="00E52521">
      <w:pPr>
        <w:pStyle w:val="BodyText2"/>
        <w:ind w:left="540"/>
        <w:rPr>
          <w:rFonts w:asciiTheme="minorHAnsi" w:eastAsia="Calibri" w:hAnsiTheme="minorHAnsi"/>
          <w:kern w:val="2"/>
          <w:lang w:val="en-US" w:eastAsia="en-GB"/>
          <w14:ligatures w14:val="standardContextual"/>
        </w:rPr>
      </w:pPr>
      <w:r>
        <w:rPr>
          <w:rFonts w:asciiTheme="minorHAnsi" w:eastAsia="Calibri" w:hAnsiTheme="minorHAnsi" w:hint="cs"/>
          <w:kern w:val="2"/>
          <w:cs/>
          <w:lang w:val="en-US" w:eastAsia="en-GB"/>
          <w14:ligatures w14:val="standardContextual"/>
        </w:rPr>
        <w:t xml:space="preserve">ณ วันที่ </w:t>
      </w:r>
      <w:r>
        <w:rPr>
          <w:rFonts w:asciiTheme="minorHAnsi" w:eastAsia="Calibri" w:hAnsiTheme="minorHAnsi"/>
          <w:kern w:val="2"/>
          <w:lang w:val="en-US" w:eastAsia="en-GB"/>
          <w14:ligatures w14:val="standardContextual"/>
        </w:rPr>
        <w:t xml:space="preserve">30 </w:t>
      </w:r>
      <w:r>
        <w:rPr>
          <w:rFonts w:asciiTheme="minorHAnsi" w:eastAsia="Calibri" w:hAnsiTheme="minorHAnsi" w:hint="cs"/>
          <w:kern w:val="2"/>
          <w:cs/>
          <w:lang w:val="en-US" w:eastAsia="en-GB"/>
          <w14:ligatures w14:val="standardContextual"/>
        </w:rPr>
        <w:t xml:space="preserve">กันยายน </w:t>
      </w:r>
      <w:r>
        <w:rPr>
          <w:rFonts w:asciiTheme="minorHAnsi" w:eastAsia="Calibri" w:hAnsiTheme="minorHAnsi"/>
          <w:kern w:val="2"/>
          <w:lang w:val="en-US" w:eastAsia="en-GB"/>
          <w14:ligatures w14:val="standardContextual"/>
        </w:rPr>
        <w:t xml:space="preserve">2567 </w:t>
      </w:r>
      <w:r w:rsidR="00A37A1D">
        <w:rPr>
          <w:rFonts w:asciiTheme="minorHAnsi" w:eastAsia="Calibri" w:hAnsiTheme="minorHAnsi" w:hint="cs"/>
          <w:kern w:val="2"/>
          <w:cs/>
          <w:lang w:val="en-US" w:eastAsia="en-GB"/>
          <w14:ligatures w14:val="standardContextual"/>
        </w:rPr>
        <w:t>กลุ่ม</w:t>
      </w:r>
      <w:r w:rsidR="00E52521" w:rsidRPr="00533B50">
        <w:rPr>
          <w:rFonts w:asciiTheme="minorHAnsi" w:eastAsia="Calibri" w:hAnsiTheme="minorHAnsi"/>
          <w:kern w:val="2"/>
          <w:cs/>
          <w:lang w:val="en-US" w:eastAsia="en-GB"/>
          <w14:ligatures w14:val="standardContextual"/>
        </w:rPr>
        <w:t>บริษัท</w:t>
      </w:r>
      <w:r w:rsidR="00C15D55">
        <w:rPr>
          <w:rFonts w:asciiTheme="minorHAnsi" w:eastAsia="Calibri" w:hAnsiTheme="minorHAnsi" w:hint="cs"/>
          <w:kern w:val="2"/>
          <w:cs/>
          <w:lang w:val="en-US" w:eastAsia="en-GB"/>
          <w14:ligatures w14:val="standardContextual"/>
        </w:rPr>
        <w:t>อยู่ระหว่างการเจรจาเงื่อนไข</w:t>
      </w:r>
      <w:r w:rsidR="00E52521" w:rsidRPr="00533B50">
        <w:rPr>
          <w:rFonts w:asciiTheme="minorHAnsi" w:eastAsia="Calibri" w:hAnsiTheme="minorHAnsi"/>
          <w:kern w:val="2"/>
          <w:cs/>
          <w:lang w:val="en-US" w:eastAsia="en-GB"/>
          <w14:ligatures w14:val="standardContextual"/>
        </w:rPr>
        <w:t>ในเรื่องการ</w:t>
      </w:r>
      <w:r w:rsidR="00C15D55">
        <w:rPr>
          <w:rFonts w:asciiTheme="minorHAnsi" w:eastAsia="Calibri" w:hAnsiTheme="minorHAnsi" w:hint="cs"/>
          <w:kern w:val="2"/>
          <w:cs/>
          <w:lang w:val="en-US" w:eastAsia="en-GB"/>
          <w14:ligatures w14:val="standardContextual"/>
        </w:rPr>
        <w:t>ผ่อน</w:t>
      </w:r>
      <w:r w:rsidR="00E52521" w:rsidRPr="00533B50">
        <w:rPr>
          <w:rFonts w:asciiTheme="minorHAnsi" w:eastAsia="Calibri" w:hAnsiTheme="minorHAnsi"/>
          <w:kern w:val="2"/>
          <w:cs/>
          <w:lang w:val="en-US" w:eastAsia="en-GB"/>
          <w14:ligatures w14:val="standardContextual"/>
        </w:rPr>
        <w:t xml:space="preserve">ชำระคืนเงินให้กู้ยืม ลูกหนี้การค้าและลูกหนี้อื่น </w:t>
      </w:r>
      <w:r w:rsidR="00C15D55">
        <w:rPr>
          <w:rFonts w:asciiTheme="minorHAnsi" w:eastAsia="Calibri" w:hAnsiTheme="minorHAnsi" w:hint="cs"/>
          <w:kern w:val="2"/>
          <w:cs/>
          <w:lang w:val="en-US" w:eastAsia="en-GB"/>
          <w14:ligatures w14:val="standardContextual"/>
        </w:rPr>
        <w:t>อย่างไรก็ตามบริษัทยังไม่ได้ข้อยุติ</w:t>
      </w:r>
      <w:r w:rsidR="00E52521" w:rsidRPr="00533B50">
        <w:rPr>
          <w:rFonts w:asciiTheme="minorHAnsi" w:eastAsia="Calibri" w:hAnsiTheme="minorHAnsi"/>
          <w:kern w:val="2"/>
          <w:cs/>
          <w:lang w:val="en-US" w:eastAsia="en-GB"/>
          <w14:ligatures w14:val="standardContextual"/>
        </w:rPr>
        <w:t>การปลดสินทรัพย์ค้ำประกันระหว่างกัน</w:t>
      </w:r>
    </w:p>
    <w:p w14:paraId="590462DF" w14:textId="77777777" w:rsidR="00E52521" w:rsidRPr="00533B50" w:rsidRDefault="00E52521" w:rsidP="00E52521">
      <w:pPr>
        <w:pStyle w:val="BodyText2"/>
        <w:ind w:left="540"/>
        <w:rPr>
          <w:rFonts w:asciiTheme="minorHAnsi" w:hAnsiTheme="minorHAnsi"/>
        </w:rPr>
      </w:pPr>
    </w:p>
    <w:p w14:paraId="6D2961AD" w14:textId="5237B2A4" w:rsidR="004D58B7" w:rsidRPr="00533B50" w:rsidRDefault="008F2699" w:rsidP="00246B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/>
          <w:i/>
          <w:iCs/>
          <w:sz w:val="30"/>
          <w:szCs w:val="30"/>
        </w:rPr>
      </w:pPr>
      <w:r>
        <w:rPr>
          <w:rFonts w:asciiTheme="minorHAnsi" w:hAnsiTheme="minorHAnsi"/>
          <w:i/>
          <w:iCs/>
          <w:sz w:val="30"/>
          <w:szCs w:val="30"/>
        </w:rPr>
        <w:t>4.3</w:t>
      </w:r>
      <w:r>
        <w:rPr>
          <w:rFonts w:asciiTheme="minorHAnsi" w:hAnsiTheme="minorHAnsi" w:hint="cs"/>
          <w:i/>
          <w:iCs/>
          <w:sz w:val="30"/>
          <w:szCs w:val="30"/>
          <w:cs/>
        </w:rPr>
        <w:t xml:space="preserve">) </w:t>
      </w:r>
      <w:r w:rsidR="004D58B7" w:rsidRPr="00533B50">
        <w:rPr>
          <w:rFonts w:asciiTheme="minorHAnsi" w:hAnsiTheme="minorHAnsi" w:hint="cs"/>
          <w:i/>
          <w:iCs/>
          <w:sz w:val="30"/>
          <w:szCs w:val="30"/>
          <w:cs/>
        </w:rPr>
        <w:t>การสูญเสียอำนาจการควบคุมในบริษัท</w:t>
      </w:r>
      <w:r w:rsidR="004D58B7" w:rsidRPr="00533B50">
        <w:rPr>
          <w:rFonts w:asciiTheme="minorHAnsi" w:hAnsiTheme="minorHAnsi"/>
          <w:i/>
          <w:iCs/>
          <w:sz w:val="30"/>
          <w:szCs w:val="30"/>
          <w:cs/>
        </w:rPr>
        <w:t xml:space="preserve"> </w:t>
      </w:r>
      <w:r w:rsidR="004D58B7" w:rsidRPr="00533B50">
        <w:rPr>
          <w:rFonts w:asciiTheme="minorHAnsi" w:hAnsiTheme="minorHAnsi" w:hint="cs"/>
          <w:i/>
          <w:iCs/>
          <w:sz w:val="30"/>
          <w:szCs w:val="30"/>
          <w:cs/>
        </w:rPr>
        <w:t>อุ๊ปส์</w:t>
      </w:r>
      <w:r w:rsidR="004D58B7" w:rsidRPr="00533B50">
        <w:rPr>
          <w:rFonts w:asciiTheme="minorHAnsi" w:hAnsiTheme="minorHAnsi"/>
          <w:i/>
          <w:iCs/>
          <w:sz w:val="30"/>
          <w:szCs w:val="30"/>
          <w:cs/>
        </w:rPr>
        <w:t xml:space="preserve"> </w:t>
      </w:r>
      <w:r w:rsidR="004D58B7" w:rsidRPr="00533B50">
        <w:rPr>
          <w:rFonts w:asciiTheme="minorHAnsi" w:hAnsiTheme="minorHAnsi" w:hint="cs"/>
          <w:i/>
          <w:iCs/>
          <w:sz w:val="30"/>
          <w:szCs w:val="30"/>
          <w:cs/>
        </w:rPr>
        <w:t>เน็ตเวิรค์</w:t>
      </w:r>
      <w:r w:rsidR="004D58B7" w:rsidRPr="00533B50">
        <w:rPr>
          <w:rFonts w:asciiTheme="minorHAnsi" w:hAnsiTheme="minorHAnsi"/>
          <w:i/>
          <w:iCs/>
          <w:sz w:val="30"/>
          <w:szCs w:val="30"/>
          <w:cs/>
        </w:rPr>
        <w:t xml:space="preserve"> </w:t>
      </w:r>
      <w:r w:rsidR="004D58B7" w:rsidRPr="00533B50">
        <w:rPr>
          <w:rFonts w:asciiTheme="minorHAnsi" w:hAnsiTheme="minorHAnsi" w:hint="cs"/>
          <w:i/>
          <w:iCs/>
          <w:sz w:val="30"/>
          <w:szCs w:val="30"/>
          <w:cs/>
        </w:rPr>
        <w:t>จำกัด</w:t>
      </w:r>
      <w:r w:rsidR="004D58B7" w:rsidRPr="00533B50">
        <w:rPr>
          <w:rFonts w:asciiTheme="minorHAnsi" w:hAnsiTheme="minorHAnsi"/>
          <w:i/>
          <w:iCs/>
          <w:sz w:val="30"/>
          <w:szCs w:val="30"/>
        </w:rPr>
        <w:t xml:space="preserve"> </w:t>
      </w:r>
    </w:p>
    <w:p w14:paraId="5DB3DEFB" w14:textId="77777777" w:rsidR="00246B14" w:rsidRPr="00533B50" w:rsidRDefault="00246B14" w:rsidP="00246B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/>
          <w:sz w:val="30"/>
          <w:szCs w:val="30"/>
        </w:rPr>
      </w:pPr>
    </w:p>
    <w:p w14:paraId="67951212" w14:textId="5FF8C790" w:rsidR="004D58B7" w:rsidRPr="00533B50" w:rsidRDefault="004D58B7" w:rsidP="004D5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/>
          <w:sz w:val="30"/>
          <w:szCs w:val="30"/>
        </w:rPr>
      </w:pPr>
      <w:r w:rsidRPr="00533B50">
        <w:rPr>
          <w:rFonts w:asciiTheme="minorHAnsi" w:hAnsiTheme="minorHAnsi" w:hint="cs"/>
          <w:sz w:val="30"/>
          <w:szCs w:val="30"/>
          <w:cs/>
        </w:rPr>
        <w:t xml:space="preserve">เมื่อวันที่ </w:t>
      </w:r>
      <w:r w:rsidRPr="00533B50">
        <w:rPr>
          <w:rFonts w:asciiTheme="minorHAnsi" w:hAnsiTheme="minorHAnsi"/>
          <w:sz w:val="30"/>
          <w:szCs w:val="30"/>
        </w:rPr>
        <w:t>1</w:t>
      </w:r>
      <w:r w:rsidRPr="00533B50">
        <w:rPr>
          <w:rFonts w:asciiTheme="minorHAnsi" w:hAnsiTheme="minorHAnsi" w:hint="cs"/>
          <w:sz w:val="30"/>
          <w:szCs w:val="30"/>
          <w:cs/>
        </w:rPr>
        <w:t xml:space="preserve"> ตุลาคม </w:t>
      </w:r>
      <w:r w:rsidRPr="00533B50">
        <w:rPr>
          <w:rFonts w:asciiTheme="minorHAnsi" w:hAnsiTheme="minorHAnsi"/>
          <w:sz w:val="30"/>
          <w:szCs w:val="30"/>
        </w:rPr>
        <w:t xml:space="preserve">2565 </w:t>
      </w:r>
      <w:r w:rsidRPr="00533B50">
        <w:rPr>
          <w:rFonts w:asciiTheme="minorHAnsi" w:hAnsiTheme="minorHAnsi" w:hint="cs"/>
          <w:sz w:val="30"/>
          <w:szCs w:val="30"/>
          <w:cs/>
        </w:rPr>
        <w:t>บริษัท</w:t>
      </w:r>
      <w:r w:rsidRPr="00533B50">
        <w:rPr>
          <w:rFonts w:asciiTheme="minorHAnsi" w:hAnsiTheme="minorHAnsi"/>
          <w:sz w:val="30"/>
          <w:szCs w:val="30"/>
          <w:cs/>
        </w:rPr>
        <w:t>ได้มาซึ่งอำนาจควบคุม</w:t>
      </w:r>
      <w:r w:rsidRPr="00533B50">
        <w:rPr>
          <w:rFonts w:asciiTheme="minorHAnsi" w:hAnsiTheme="minorHAnsi" w:hint="cs"/>
          <w:sz w:val="30"/>
          <w:szCs w:val="30"/>
          <w:cs/>
        </w:rPr>
        <w:t>โ</w:t>
      </w:r>
      <w:r w:rsidRPr="00533B50">
        <w:rPr>
          <w:rFonts w:asciiTheme="minorHAnsi" w:hAnsiTheme="minorHAnsi"/>
          <w:sz w:val="30"/>
          <w:szCs w:val="30"/>
          <w:cs/>
        </w:rPr>
        <w:t>ดยสิทธิในการออกเสียงและสิทธิที่เกิดจากข้อตกลงตามสัญญาในบริษัท อุ๊ปส์ เน็ตเวิรค์</w:t>
      </w:r>
      <w:r w:rsidRPr="00533B50">
        <w:rPr>
          <w:rFonts w:asciiTheme="minorHAnsi" w:hAnsiTheme="minorHAnsi" w:hint="cs"/>
          <w:sz w:val="30"/>
          <w:szCs w:val="30"/>
          <w:cs/>
        </w:rPr>
        <w:t xml:space="preserve"> จำกัด </w:t>
      </w:r>
      <w:r w:rsidRPr="00533B50">
        <w:rPr>
          <w:rFonts w:asciiTheme="minorHAnsi" w:hAnsiTheme="minorHAnsi"/>
          <w:sz w:val="30"/>
          <w:szCs w:val="30"/>
          <w:cs/>
        </w:rPr>
        <w:t>ซึ่งเป็น</w:t>
      </w:r>
      <w:r w:rsidRPr="00533B50">
        <w:rPr>
          <w:rFonts w:asciiTheme="minorHAnsi" w:hAnsiTheme="minorHAnsi" w:hint="cs"/>
          <w:sz w:val="30"/>
          <w:szCs w:val="30"/>
          <w:cs/>
        </w:rPr>
        <w:t xml:space="preserve">ผู้ให้บริการโฆษณาออนไลน์ </w:t>
      </w:r>
      <w:r w:rsidRPr="00533B50">
        <w:rPr>
          <w:rFonts w:asciiTheme="minorHAnsi" w:hAnsiTheme="minorHAnsi"/>
          <w:sz w:val="30"/>
          <w:szCs w:val="30"/>
          <w:cs/>
        </w:rPr>
        <w:t>โดยการมีอำนาจควบคุมกิจกรรมที่ส่งผลกระทบอย่างมีนัยสำคัญต่อผลตอบแทนของ</w:t>
      </w:r>
      <w:r w:rsidR="00246B14" w:rsidRPr="00533B50">
        <w:rPr>
          <w:rFonts w:asciiTheme="minorHAnsi" w:hAnsiTheme="minorHAnsi" w:hint="cs"/>
          <w:sz w:val="30"/>
          <w:szCs w:val="30"/>
          <w:cs/>
        </w:rPr>
        <w:t>บริษัท</w:t>
      </w:r>
      <w:r w:rsidR="00246B14" w:rsidRPr="00533B50">
        <w:rPr>
          <w:rFonts w:asciiTheme="minorHAnsi" w:hAnsiTheme="minorHAnsi"/>
          <w:sz w:val="30"/>
          <w:szCs w:val="30"/>
          <w:cs/>
        </w:rPr>
        <w:t xml:space="preserve"> </w:t>
      </w:r>
      <w:r w:rsidR="00246B14" w:rsidRPr="00533B50">
        <w:rPr>
          <w:rFonts w:asciiTheme="minorHAnsi" w:hAnsiTheme="minorHAnsi" w:hint="cs"/>
          <w:sz w:val="30"/>
          <w:szCs w:val="30"/>
          <w:cs/>
        </w:rPr>
        <w:t>อุ๊ปส์</w:t>
      </w:r>
      <w:r w:rsidR="00246B14" w:rsidRPr="00533B50">
        <w:rPr>
          <w:rFonts w:asciiTheme="minorHAnsi" w:hAnsiTheme="minorHAnsi"/>
          <w:sz w:val="30"/>
          <w:szCs w:val="30"/>
          <w:cs/>
        </w:rPr>
        <w:t xml:space="preserve"> </w:t>
      </w:r>
      <w:r w:rsidR="00246B14" w:rsidRPr="00533B50">
        <w:rPr>
          <w:rFonts w:asciiTheme="minorHAnsi" w:hAnsiTheme="minorHAnsi" w:hint="cs"/>
          <w:sz w:val="30"/>
          <w:szCs w:val="30"/>
          <w:cs/>
        </w:rPr>
        <w:t>เน็ตเวิรค์</w:t>
      </w:r>
      <w:r w:rsidR="00246B14" w:rsidRPr="00533B50">
        <w:rPr>
          <w:rFonts w:asciiTheme="minorHAnsi" w:hAnsiTheme="minorHAnsi"/>
          <w:sz w:val="30"/>
          <w:szCs w:val="30"/>
          <w:cs/>
        </w:rPr>
        <w:t xml:space="preserve"> </w:t>
      </w:r>
      <w:r w:rsidR="00246B14" w:rsidRPr="00533B50">
        <w:rPr>
          <w:rFonts w:asciiTheme="minorHAnsi" w:hAnsiTheme="minorHAnsi" w:hint="cs"/>
          <w:sz w:val="30"/>
          <w:szCs w:val="30"/>
          <w:cs/>
        </w:rPr>
        <w:t>จำกัด</w:t>
      </w:r>
      <w:r w:rsidR="00246B14" w:rsidRPr="00533B50">
        <w:rPr>
          <w:rFonts w:asciiTheme="minorHAnsi" w:hAnsiTheme="minorHAnsi"/>
          <w:sz w:val="30"/>
          <w:szCs w:val="30"/>
        </w:rPr>
        <w:t xml:space="preserve"> </w:t>
      </w:r>
      <w:r w:rsidRPr="00533B50">
        <w:rPr>
          <w:rFonts w:asciiTheme="minorHAnsi" w:hAnsiTheme="minorHAnsi"/>
          <w:sz w:val="30"/>
          <w:szCs w:val="30"/>
          <w:cs/>
        </w:rPr>
        <w:t xml:space="preserve">ทั้งนี้ </w:t>
      </w:r>
      <w:r w:rsidR="00833806" w:rsidRPr="00533B50">
        <w:rPr>
          <w:rFonts w:asciiTheme="minorHAnsi" w:hAnsiTheme="minorHAnsi" w:hint="cs"/>
          <w:sz w:val="30"/>
          <w:szCs w:val="30"/>
          <w:cs/>
        </w:rPr>
        <w:t>บริษัทมีสัดส่วนการถือหุ้นในบริษัท</w:t>
      </w:r>
      <w:r w:rsidR="00833806" w:rsidRPr="00533B50">
        <w:rPr>
          <w:rFonts w:asciiTheme="minorHAnsi" w:hAnsiTheme="minorHAnsi"/>
          <w:sz w:val="30"/>
          <w:szCs w:val="30"/>
          <w:cs/>
        </w:rPr>
        <w:t xml:space="preserve"> </w:t>
      </w:r>
      <w:r w:rsidR="00833806" w:rsidRPr="00533B50">
        <w:rPr>
          <w:rFonts w:asciiTheme="minorHAnsi" w:hAnsiTheme="minorHAnsi" w:hint="cs"/>
          <w:sz w:val="30"/>
          <w:szCs w:val="30"/>
          <w:cs/>
        </w:rPr>
        <w:t>อุ๊ปส์</w:t>
      </w:r>
      <w:r w:rsidR="00833806" w:rsidRPr="00533B50">
        <w:rPr>
          <w:rFonts w:asciiTheme="minorHAnsi" w:hAnsiTheme="minorHAnsi"/>
          <w:sz w:val="30"/>
          <w:szCs w:val="30"/>
          <w:cs/>
        </w:rPr>
        <w:t xml:space="preserve"> </w:t>
      </w:r>
      <w:r w:rsidR="00833806" w:rsidRPr="00533B50">
        <w:rPr>
          <w:rFonts w:asciiTheme="minorHAnsi" w:hAnsiTheme="minorHAnsi" w:hint="cs"/>
          <w:sz w:val="30"/>
          <w:szCs w:val="30"/>
          <w:cs/>
        </w:rPr>
        <w:t>เน็ตเวิรค์</w:t>
      </w:r>
      <w:r w:rsidR="00833806" w:rsidRPr="00533B50">
        <w:rPr>
          <w:rFonts w:asciiTheme="minorHAnsi" w:hAnsiTheme="minorHAnsi"/>
          <w:sz w:val="30"/>
          <w:szCs w:val="30"/>
          <w:cs/>
        </w:rPr>
        <w:t xml:space="preserve"> </w:t>
      </w:r>
      <w:r w:rsidR="00833806" w:rsidRPr="00533B50">
        <w:rPr>
          <w:rFonts w:asciiTheme="minorHAnsi" w:hAnsiTheme="minorHAnsi" w:hint="cs"/>
          <w:sz w:val="30"/>
          <w:szCs w:val="30"/>
          <w:cs/>
        </w:rPr>
        <w:t>จำกัด</w:t>
      </w:r>
      <w:r w:rsidR="00833806" w:rsidRPr="00533B50">
        <w:rPr>
          <w:rFonts w:asciiTheme="minorHAnsi" w:hAnsiTheme="minorHAnsi"/>
          <w:sz w:val="30"/>
          <w:szCs w:val="30"/>
        </w:rPr>
        <w:t xml:space="preserve"> </w:t>
      </w:r>
      <w:r w:rsidR="00833806" w:rsidRPr="00533B50">
        <w:rPr>
          <w:rFonts w:asciiTheme="minorHAnsi" w:hAnsiTheme="minorHAnsi" w:hint="cs"/>
          <w:sz w:val="30"/>
          <w:szCs w:val="30"/>
          <w:cs/>
        </w:rPr>
        <w:t xml:space="preserve">ร้อยละ </w:t>
      </w:r>
      <w:r w:rsidR="00833806" w:rsidRPr="00533B50">
        <w:rPr>
          <w:rFonts w:asciiTheme="minorHAnsi" w:hAnsiTheme="minorHAnsi"/>
          <w:sz w:val="30"/>
          <w:szCs w:val="30"/>
        </w:rPr>
        <w:t>50</w:t>
      </w:r>
      <w:r w:rsidR="00710FF5" w:rsidRPr="00533B50">
        <w:rPr>
          <w:rFonts w:asciiTheme="minorHAnsi" w:hAnsiTheme="minorHAnsi"/>
          <w:sz w:val="30"/>
          <w:szCs w:val="30"/>
        </w:rPr>
        <w:t>.0</w:t>
      </w:r>
    </w:p>
    <w:p w14:paraId="5CE32FDA" w14:textId="77777777" w:rsidR="004D58B7" w:rsidRPr="00533B50" w:rsidRDefault="004D58B7" w:rsidP="00246B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/>
          <w:sz w:val="30"/>
          <w:szCs w:val="30"/>
        </w:rPr>
      </w:pPr>
    </w:p>
    <w:p w14:paraId="590E61F7" w14:textId="1A427891" w:rsidR="00710FF5" w:rsidRPr="00533B50" w:rsidRDefault="004D58B7" w:rsidP="004D5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/>
          <w:sz w:val="30"/>
          <w:szCs w:val="30"/>
        </w:rPr>
      </w:pPr>
      <w:r w:rsidRPr="00533B50">
        <w:rPr>
          <w:rFonts w:asciiTheme="minorHAnsi" w:hAnsiTheme="minorHAnsi" w:hint="cs"/>
          <w:sz w:val="30"/>
          <w:szCs w:val="30"/>
          <w:cs/>
        </w:rPr>
        <w:t xml:space="preserve">เมื่อวันที่ </w:t>
      </w:r>
      <w:r w:rsidRPr="00533B50">
        <w:rPr>
          <w:rFonts w:asciiTheme="minorHAnsi" w:hAnsiTheme="minorHAnsi"/>
          <w:sz w:val="30"/>
          <w:szCs w:val="30"/>
        </w:rPr>
        <w:t xml:space="preserve">30 </w:t>
      </w:r>
      <w:r w:rsidRPr="00533B50">
        <w:rPr>
          <w:rFonts w:asciiTheme="minorHAnsi" w:hAnsiTheme="minorHAnsi" w:hint="cs"/>
          <w:sz w:val="30"/>
          <w:szCs w:val="30"/>
          <w:cs/>
        </w:rPr>
        <w:t>มิถุนายน</w:t>
      </w:r>
      <w:r w:rsidRPr="00533B50">
        <w:rPr>
          <w:rFonts w:asciiTheme="minorHAnsi" w:hAnsiTheme="minorHAnsi"/>
          <w:sz w:val="30"/>
          <w:szCs w:val="30"/>
        </w:rPr>
        <w:t xml:space="preserve"> </w:t>
      </w:r>
      <w:r w:rsidR="00710FF5" w:rsidRPr="00533B50">
        <w:rPr>
          <w:rFonts w:asciiTheme="minorHAnsi" w:hAnsiTheme="minorHAnsi"/>
          <w:sz w:val="30"/>
          <w:szCs w:val="30"/>
        </w:rPr>
        <w:t xml:space="preserve">2567 </w:t>
      </w:r>
      <w:r w:rsidRPr="00533B50">
        <w:rPr>
          <w:rFonts w:asciiTheme="minorHAnsi" w:hAnsiTheme="minorHAnsi"/>
          <w:sz w:val="30"/>
          <w:szCs w:val="30"/>
          <w:cs/>
        </w:rPr>
        <w:t>บริษัท</w:t>
      </w:r>
      <w:r w:rsidRPr="00533B50">
        <w:rPr>
          <w:rFonts w:asciiTheme="minorHAnsi" w:hAnsiTheme="minorHAnsi" w:hint="cs"/>
          <w:sz w:val="30"/>
          <w:szCs w:val="30"/>
          <w:cs/>
        </w:rPr>
        <w:t>และคู่สัญญา ได้ลงนามยกเลิกข้อตกลงดังกล่าว ส่งผลให้บริษัท</w:t>
      </w:r>
      <w:r w:rsidRPr="00533B50">
        <w:rPr>
          <w:rFonts w:asciiTheme="minorHAnsi" w:hAnsiTheme="minorHAnsi"/>
          <w:sz w:val="30"/>
          <w:szCs w:val="30"/>
          <w:cs/>
        </w:rPr>
        <w:t>สูญเสียอำนาจการควบคุม</w:t>
      </w:r>
      <w:r w:rsidRPr="00533B50">
        <w:rPr>
          <w:rFonts w:asciiTheme="minorHAnsi" w:hAnsiTheme="minorHAnsi" w:hint="cs"/>
          <w:sz w:val="30"/>
          <w:szCs w:val="30"/>
          <w:cs/>
        </w:rPr>
        <w:t xml:space="preserve">ในบริษัทย่อย </w:t>
      </w:r>
      <w:r w:rsidRPr="00533B50">
        <w:rPr>
          <w:rFonts w:asciiTheme="minorHAnsi" w:hAnsiTheme="minorHAnsi"/>
          <w:sz w:val="30"/>
          <w:szCs w:val="30"/>
          <w:cs/>
        </w:rPr>
        <w:t>กลุ่ม</w:t>
      </w:r>
      <w:r w:rsidR="00A36033" w:rsidRPr="00533B50">
        <w:rPr>
          <w:rFonts w:asciiTheme="minorHAnsi" w:hAnsiTheme="minorHAnsi" w:hint="cs"/>
          <w:sz w:val="30"/>
          <w:szCs w:val="30"/>
          <w:cs/>
        </w:rPr>
        <w:t>บริษัท</w:t>
      </w:r>
      <w:r w:rsidRPr="00533B50">
        <w:rPr>
          <w:rFonts w:asciiTheme="minorHAnsi" w:hAnsiTheme="minorHAnsi"/>
          <w:sz w:val="30"/>
          <w:szCs w:val="30"/>
          <w:cs/>
        </w:rPr>
        <w:t>รับรู้</w:t>
      </w:r>
      <w:r w:rsidR="00833806" w:rsidRPr="00533B50">
        <w:rPr>
          <w:rFonts w:asciiTheme="minorHAnsi" w:hAnsiTheme="minorHAnsi" w:hint="cs"/>
          <w:sz w:val="30"/>
          <w:szCs w:val="30"/>
          <w:cs/>
        </w:rPr>
        <w:t>กำไร</w:t>
      </w:r>
      <w:r w:rsidRPr="00533B50">
        <w:rPr>
          <w:rFonts w:asciiTheme="minorHAnsi" w:hAnsiTheme="minorHAnsi" w:hint="cs"/>
          <w:sz w:val="30"/>
          <w:szCs w:val="30"/>
          <w:cs/>
        </w:rPr>
        <w:t xml:space="preserve">จากการสูญเสียอำนาจการควบคุมในบริษัทย่อยจำนวน </w:t>
      </w:r>
      <w:r w:rsidR="007A7A15" w:rsidRPr="00533B50">
        <w:rPr>
          <w:rFonts w:asciiTheme="minorHAnsi" w:hAnsiTheme="minorHAnsi"/>
          <w:sz w:val="30"/>
          <w:szCs w:val="30"/>
        </w:rPr>
        <w:t>0</w:t>
      </w:r>
      <w:r w:rsidR="00833806" w:rsidRPr="00533B50">
        <w:rPr>
          <w:rFonts w:asciiTheme="minorHAnsi" w:hAnsiTheme="minorHAnsi"/>
          <w:sz w:val="30"/>
          <w:szCs w:val="30"/>
        </w:rPr>
        <w:t>.</w:t>
      </w:r>
      <w:r w:rsidR="00710FF5" w:rsidRPr="00533B50">
        <w:rPr>
          <w:rFonts w:asciiTheme="minorHAnsi" w:hAnsiTheme="minorHAnsi"/>
          <w:sz w:val="30"/>
          <w:szCs w:val="30"/>
        </w:rPr>
        <w:t>8</w:t>
      </w:r>
      <w:r w:rsidRPr="00533B50">
        <w:rPr>
          <w:rFonts w:asciiTheme="minorHAnsi" w:hAnsiTheme="minorHAnsi"/>
          <w:sz w:val="30"/>
          <w:szCs w:val="30"/>
        </w:rPr>
        <w:t xml:space="preserve"> </w:t>
      </w:r>
      <w:r w:rsidRPr="00533B50">
        <w:rPr>
          <w:rFonts w:asciiTheme="minorHAnsi" w:hAnsiTheme="minorHAnsi" w:hint="cs"/>
          <w:sz w:val="30"/>
          <w:szCs w:val="30"/>
          <w:cs/>
        </w:rPr>
        <w:t xml:space="preserve">ล้านบาท </w:t>
      </w:r>
      <w:r w:rsidR="00A36033" w:rsidRPr="00533B50">
        <w:rPr>
          <w:rFonts w:asciiTheme="minorHAnsi" w:hAnsiTheme="minorHAnsi" w:hint="cs"/>
          <w:sz w:val="30"/>
          <w:szCs w:val="30"/>
          <w:cs/>
        </w:rPr>
        <w:t>โดยบันทึกใน</w:t>
      </w:r>
      <w:r w:rsidRPr="00533B50">
        <w:rPr>
          <w:rFonts w:asciiTheme="minorHAnsi" w:hAnsiTheme="minorHAnsi" w:hint="cs"/>
          <w:sz w:val="30"/>
          <w:szCs w:val="30"/>
          <w:cs/>
        </w:rPr>
        <w:t>รายการ</w:t>
      </w:r>
      <w:r w:rsidRPr="00533B50">
        <w:rPr>
          <w:rFonts w:asciiTheme="minorHAnsi" w:hAnsiTheme="minorHAnsi"/>
          <w:sz w:val="30"/>
          <w:szCs w:val="30"/>
          <w:cs/>
        </w:rPr>
        <w:t>ขาดทุนจากการสูญเสียอำนาจการควบคุมในบริษัทย่อยและอิทธิพลอย่างมีสาระสำคัญในบริษัทร่วม</w:t>
      </w:r>
      <w:r w:rsidRPr="00533B50">
        <w:rPr>
          <w:rFonts w:asciiTheme="minorHAnsi" w:hAnsiTheme="minorHAnsi" w:hint="cs"/>
          <w:sz w:val="30"/>
          <w:szCs w:val="30"/>
          <w:cs/>
        </w:rPr>
        <w:t>ในงบกำไรขาดทุนเบ็ดเสร็จรวม</w:t>
      </w:r>
      <w:r w:rsidR="0012328C" w:rsidRPr="00533B50">
        <w:rPr>
          <w:rFonts w:asciiTheme="minorHAnsi" w:hAnsiTheme="minorHAnsi" w:hint="cs"/>
          <w:sz w:val="30"/>
          <w:szCs w:val="30"/>
          <w:cs/>
        </w:rPr>
        <w:t>สำหรับงวด</w:t>
      </w:r>
      <w:r w:rsidR="00690BA3" w:rsidRPr="00533B50">
        <w:rPr>
          <w:rFonts w:asciiTheme="minorHAnsi" w:hAnsiTheme="minorHAnsi" w:hint="cs"/>
          <w:sz w:val="30"/>
          <w:szCs w:val="30"/>
          <w:cs/>
        </w:rPr>
        <w:t>เก้า</w:t>
      </w:r>
      <w:r w:rsidR="0012328C" w:rsidRPr="00533B50">
        <w:rPr>
          <w:rFonts w:asciiTheme="minorHAnsi" w:hAnsiTheme="minorHAnsi" w:hint="cs"/>
          <w:sz w:val="30"/>
          <w:szCs w:val="30"/>
          <w:cs/>
        </w:rPr>
        <w:t>เดือนสิ้นสุด</w:t>
      </w:r>
      <w:r w:rsidR="003D4DA8" w:rsidRPr="00533B50">
        <w:rPr>
          <w:rFonts w:asciiTheme="minorHAnsi" w:hAnsiTheme="minorHAnsi" w:hint="cs"/>
          <w:sz w:val="30"/>
          <w:szCs w:val="30"/>
          <w:cs/>
        </w:rPr>
        <w:t xml:space="preserve">วันที่ </w:t>
      </w:r>
      <w:r w:rsidR="003D4DA8" w:rsidRPr="00533B50">
        <w:rPr>
          <w:rFonts w:asciiTheme="minorHAnsi" w:hAnsiTheme="minorHAnsi"/>
          <w:sz w:val="30"/>
          <w:szCs w:val="30"/>
        </w:rPr>
        <w:t xml:space="preserve">30 </w:t>
      </w:r>
      <w:r w:rsidR="00690BA3" w:rsidRPr="00533B50">
        <w:rPr>
          <w:rFonts w:asciiTheme="minorHAnsi" w:hAnsiTheme="minorHAnsi" w:hint="cs"/>
          <w:sz w:val="30"/>
          <w:szCs w:val="30"/>
          <w:cs/>
        </w:rPr>
        <w:t>กันยายน</w:t>
      </w:r>
      <w:r w:rsidR="003D4DA8" w:rsidRPr="00533B50">
        <w:rPr>
          <w:rFonts w:asciiTheme="minorHAnsi" w:hAnsiTheme="minorHAnsi" w:hint="cs"/>
          <w:sz w:val="30"/>
          <w:szCs w:val="30"/>
          <w:cs/>
        </w:rPr>
        <w:t xml:space="preserve"> </w:t>
      </w:r>
      <w:r w:rsidR="003D4DA8" w:rsidRPr="00533B50">
        <w:rPr>
          <w:rFonts w:asciiTheme="minorHAnsi" w:hAnsiTheme="minorHAnsi"/>
          <w:sz w:val="30"/>
          <w:szCs w:val="30"/>
        </w:rPr>
        <w:t>2567</w:t>
      </w:r>
      <w:r w:rsidRPr="00533B50">
        <w:rPr>
          <w:rFonts w:asciiTheme="minorHAnsi" w:hAnsiTheme="minorHAnsi" w:hint="cs"/>
          <w:sz w:val="30"/>
          <w:szCs w:val="30"/>
          <w:cs/>
        </w:rPr>
        <w:t xml:space="preserve"> และจัดประเภทเงินลงทุนใน</w:t>
      </w:r>
      <w:r w:rsidR="00246B14" w:rsidRPr="00533B50">
        <w:rPr>
          <w:rFonts w:asciiTheme="minorHAnsi" w:hAnsiTheme="minorHAnsi" w:hint="cs"/>
          <w:sz w:val="30"/>
          <w:szCs w:val="30"/>
          <w:cs/>
        </w:rPr>
        <w:t>บริษัท</w:t>
      </w:r>
      <w:r w:rsidR="00246B14" w:rsidRPr="00533B50">
        <w:rPr>
          <w:rFonts w:asciiTheme="minorHAnsi" w:hAnsiTheme="minorHAnsi"/>
          <w:sz w:val="30"/>
          <w:szCs w:val="30"/>
          <w:cs/>
        </w:rPr>
        <w:t xml:space="preserve"> </w:t>
      </w:r>
      <w:r w:rsidR="00246B14" w:rsidRPr="00533B50">
        <w:rPr>
          <w:rFonts w:asciiTheme="minorHAnsi" w:hAnsiTheme="minorHAnsi" w:hint="cs"/>
          <w:sz w:val="30"/>
          <w:szCs w:val="30"/>
          <w:cs/>
        </w:rPr>
        <w:t>อุ๊ปส์</w:t>
      </w:r>
      <w:r w:rsidR="00246B14" w:rsidRPr="00533B50">
        <w:rPr>
          <w:rFonts w:asciiTheme="minorHAnsi" w:hAnsiTheme="minorHAnsi"/>
          <w:sz w:val="30"/>
          <w:szCs w:val="30"/>
          <w:cs/>
        </w:rPr>
        <w:t xml:space="preserve"> </w:t>
      </w:r>
      <w:r w:rsidR="00246B14" w:rsidRPr="00533B50">
        <w:rPr>
          <w:rFonts w:asciiTheme="minorHAnsi" w:hAnsiTheme="minorHAnsi" w:hint="cs"/>
          <w:sz w:val="30"/>
          <w:szCs w:val="30"/>
          <w:cs/>
        </w:rPr>
        <w:t>เน็ตเวิรค์</w:t>
      </w:r>
      <w:r w:rsidR="00246B14" w:rsidRPr="00533B50">
        <w:rPr>
          <w:rFonts w:asciiTheme="minorHAnsi" w:hAnsiTheme="minorHAnsi"/>
          <w:sz w:val="30"/>
          <w:szCs w:val="30"/>
          <w:cs/>
        </w:rPr>
        <w:t xml:space="preserve"> </w:t>
      </w:r>
      <w:r w:rsidR="00246B14" w:rsidRPr="00533B50">
        <w:rPr>
          <w:rFonts w:asciiTheme="minorHAnsi" w:hAnsiTheme="minorHAnsi" w:hint="cs"/>
          <w:sz w:val="30"/>
          <w:szCs w:val="30"/>
          <w:cs/>
        </w:rPr>
        <w:t>จำกัด</w:t>
      </w:r>
      <w:r w:rsidR="00246B14" w:rsidRPr="00533B50">
        <w:rPr>
          <w:rFonts w:asciiTheme="minorHAnsi" w:hAnsiTheme="minorHAnsi"/>
          <w:sz w:val="30"/>
          <w:szCs w:val="30"/>
        </w:rPr>
        <w:t xml:space="preserve"> </w:t>
      </w:r>
      <w:r w:rsidRPr="00533B50">
        <w:rPr>
          <w:rFonts w:asciiTheme="minorHAnsi" w:hAnsiTheme="minorHAnsi" w:hint="cs"/>
          <w:sz w:val="30"/>
          <w:szCs w:val="30"/>
          <w:cs/>
        </w:rPr>
        <w:t xml:space="preserve">เป็นเงินลงทุนในการร่วมค้า </w:t>
      </w:r>
    </w:p>
    <w:p w14:paraId="12AFACF1" w14:textId="35BB8C8E" w:rsidR="004D58B7" w:rsidRPr="00533B50" w:rsidRDefault="004D58B7" w:rsidP="004D5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/>
          <w:sz w:val="30"/>
          <w:szCs w:val="30"/>
          <w:cs/>
        </w:rPr>
      </w:pPr>
      <w:r w:rsidRPr="00533B50">
        <w:rPr>
          <w:rFonts w:asciiTheme="minorHAnsi" w:hAnsiTheme="minorHAnsi" w:hint="cs"/>
          <w:sz w:val="30"/>
          <w:szCs w:val="30"/>
          <w:cs/>
        </w:rPr>
        <w:lastRenderedPageBreak/>
        <w:t xml:space="preserve">ณ วันที่ </w:t>
      </w:r>
      <w:r w:rsidRPr="00533B50">
        <w:rPr>
          <w:rFonts w:asciiTheme="minorHAnsi" w:hAnsiTheme="minorHAnsi"/>
          <w:sz w:val="30"/>
          <w:szCs w:val="30"/>
        </w:rPr>
        <w:t xml:space="preserve">30 </w:t>
      </w:r>
      <w:r w:rsidR="00690BA3" w:rsidRPr="00533B50">
        <w:rPr>
          <w:rFonts w:asciiTheme="minorHAnsi" w:hAnsiTheme="minorHAnsi" w:hint="cs"/>
          <w:sz w:val="30"/>
          <w:szCs w:val="30"/>
          <w:cs/>
        </w:rPr>
        <w:t>กันยายน</w:t>
      </w:r>
      <w:r w:rsidRPr="00533B50">
        <w:rPr>
          <w:rFonts w:asciiTheme="minorHAnsi" w:hAnsiTheme="minorHAnsi" w:hint="cs"/>
          <w:sz w:val="30"/>
          <w:szCs w:val="30"/>
          <w:cs/>
        </w:rPr>
        <w:t xml:space="preserve"> </w:t>
      </w:r>
      <w:r w:rsidRPr="00533B50">
        <w:rPr>
          <w:rFonts w:asciiTheme="minorHAnsi" w:hAnsiTheme="minorHAnsi"/>
          <w:sz w:val="30"/>
          <w:szCs w:val="30"/>
        </w:rPr>
        <w:t xml:space="preserve">2567 </w:t>
      </w:r>
      <w:r w:rsidRPr="00533B50">
        <w:rPr>
          <w:rFonts w:asciiTheme="minorHAnsi" w:hAnsiTheme="minorHAnsi" w:hint="cs"/>
          <w:sz w:val="30"/>
          <w:szCs w:val="30"/>
          <w:cs/>
        </w:rPr>
        <w:t>บริษัทมีสัดส่วนการถือหุ้นใน</w:t>
      </w:r>
      <w:r w:rsidR="00246B14" w:rsidRPr="00533B50">
        <w:rPr>
          <w:rFonts w:asciiTheme="minorHAnsi" w:hAnsiTheme="minorHAnsi" w:hint="cs"/>
          <w:sz w:val="30"/>
          <w:szCs w:val="30"/>
          <w:cs/>
        </w:rPr>
        <w:t>บริษัท</w:t>
      </w:r>
      <w:r w:rsidR="00246B14" w:rsidRPr="00533B50">
        <w:rPr>
          <w:rFonts w:asciiTheme="minorHAnsi" w:hAnsiTheme="minorHAnsi"/>
          <w:sz w:val="30"/>
          <w:szCs w:val="30"/>
          <w:cs/>
        </w:rPr>
        <w:t xml:space="preserve"> </w:t>
      </w:r>
      <w:r w:rsidR="00246B14" w:rsidRPr="00533B50">
        <w:rPr>
          <w:rFonts w:asciiTheme="minorHAnsi" w:hAnsiTheme="minorHAnsi" w:hint="cs"/>
          <w:sz w:val="30"/>
          <w:szCs w:val="30"/>
          <w:cs/>
        </w:rPr>
        <w:t>อุ๊ปส์</w:t>
      </w:r>
      <w:r w:rsidR="00246B14" w:rsidRPr="00533B50">
        <w:rPr>
          <w:rFonts w:asciiTheme="minorHAnsi" w:hAnsiTheme="minorHAnsi"/>
          <w:sz w:val="30"/>
          <w:szCs w:val="30"/>
          <w:cs/>
        </w:rPr>
        <w:t xml:space="preserve"> </w:t>
      </w:r>
      <w:r w:rsidR="00246B14" w:rsidRPr="00533B50">
        <w:rPr>
          <w:rFonts w:asciiTheme="minorHAnsi" w:hAnsiTheme="minorHAnsi" w:hint="cs"/>
          <w:sz w:val="30"/>
          <w:szCs w:val="30"/>
          <w:cs/>
        </w:rPr>
        <w:t>เน็ตเวิรค์</w:t>
      </w:r>
      <w:r w:rsidR="00246B14" w:rsidRPr="00533B50">
        <w:rPr>
          <w:rFonts w:asciiTheme="minorHAnsi" w:hAnsiTheme="minorHAnsi"/>
          <w:sz w:val="30"/>
          <w:szCs w:val="30"/>
          <w:cs/>
        </w:rPr>
        <w:t xml:space="preserve"> </w:t>
      </w:r>
      <w:r w:rsidR="00246B14" w:rsidRPr="00533B50">
        <w:rPr>
          <w:rFonts w:asciiTheme="minorHAnsi" w:hAnsiTheme="minorHAnsi" w:hint="cs"/>
          <w:sz w:val="30"/>
          <w:szCs w:val="30"/>
          <w:cs/>
        </w:rPr>
        <w:t>จำกัด</w:t>
      </w:r>
      <w:r w:rsidR="00246B14" w:rsidRPr="00533B50">
        <w:rPr>
          <w:rFonts w:asciiTheme="minorHAnsi" w:hAnsiTheme="minorHAnsi"/>
          <w:sz w:val="30"/>
          <w:szCs w:val="30"/>
        </w:rPr>
        <w:t xml:space="preserve"> </w:t>
      </w:r>
      <w:r w:rsidRPr="00533B50">
        <w:rPr>
          <w:rFonts w:asciiTheme="minorHAnsi" w:hAnsiTheme="minorHAnsi" w:hint="cs"/>
          <w:sz w:val="30"/>
          <w:szCs w:val="30"/>
          <w:cs/>
        </w:rPr>
        <w:t xml:space="preserve">ร้อยละ </w:t>
      </w:r>
      <w:r w:rsidRPr="00533B50">
        <w:rPr>
          <w:rFonts w:asciiTheme="minorHAnsi" w:hAnsiTheme="minorHAnsi"/>
          <w:sz w:val="30"/>
          <w:szCs w:val="30"/>
        </w:rPr>
        <w:t>50</w:t>
      </w:r>
      <w:r w:rsidR="00710FF5" w:rsidRPr="00533B50">
        <w:rPr>
          <w:rFonts w:asciiTheme="minorHAnsi" w:hAnsiTheme="minorHAnsi"/>
          <w:sz w:val="30"/>
          <w:szCs w:val="30"/>
        </w:rPr>
        <w:t>.0</w:t>
      </w:r>
    </w:p>
    <w:p w14:paraId="66C0BE04" w14:textId="77777777" w:rsidR="00174130" w:rsidRDefault="00174130" w:rsidP="004D5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/>
          <w:sz w:val="30"/>
          <w:szCs w:val="30"/>
        </w:rPr>
      </w:pPr>
    </w:p>
    <w:p w14:paraId="2F482321" w14:textId="3EA0EFBE" w:rsidR="00174130" w:rsidRPr="00533B50" w:rsidRDefault="008F2699" w:rsidP="004D5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/>
          <w:i/>
          <w:iCs/>
          <w:sz w:val="30"/>
          <w:szCs w:val="30"/>
        </w:rPr>
      </w:pPr>
      <w:r>
        <w:rPr>
          <w:rFonts w:asciiTheme="minorHAnsi" w:hAnsiTheme="minorHAnsi"/>
          <w:i/>
          <w:iCs/>
          <w:sz w:val="30"/>
          <w:szCs w:val="30"/>
        </w:rPr>
        <w:t>4.4</w:t>
      </w:r>
      <w:r>
        <w:rPr>
          <w:rFonts w:asciiTheme="minorHAnsi" w:hAnsiTheme="minorHAnsi" w:hint="cs"/>
          <w:i/>
          <w:iCs/>
          <w:sz w:val="30"/>
          <w:szCs w:val="30"/>
          <w:cs/>
        </w:rPr>
        <w:t xml:space="preserve">) </w:t>
      </w:r>
      <w:r w:rsidR="00174130" w:rsidRPr="00533B50">
        <w:rPr>
          <w:rFonts w:asciiTheme="minorHAnsi" w:hAnsiTheme="minorHAnsi"/>
          <w:i/>
          <w:iCs/>
          <w:sz w:val="30"/>
          <w:szCs w:val="30"/>
          <w:cs/>
        </w:rPr>
        <w:t>การสูญเสียอำนาจการควบคุมในบริษัท เรดเฮ้าส์ ดิจิทัล จำกัด</w:t>
      </w:r>
    </w:p>
    <w:p w14:paraId="34E94D11" w14:textId="77777777" w:rsidR="00174130" w:rsidRPr="00533B50" w:rsidRDefault="00174130" w:rsidP="004D5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/>
          <w:sz w:val="30"/>
          <w:szCs w:val="30"/>
        </w:rPr>
      </w:pPr>
    </w:p>
    <w:p w14:paraId="5AAEB48E" w14:textId="1D4CF892" w:rsidR="00174130" w:rsidRDefault="00174130" w:rsidP="00634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/>
          <w:sz w:val="30"/>
          <w:szCs w:val="30"/>
        </w:rPr>
      </w:pPr>
      <w:r w:rsidRPr="00533B50">
        <w:rPr>
          <w:rFonts w:asciiTheme="minorHAnsi" w:hAnsiTheme="minorHAnsi"/>
          <w:sz w:val="30"/>
          <w:szCs w:val="30"/>
          <w:cs/>
        </w:rPr>
        <w:t xml:space="preserve">เมื่อวันที่ </w:t>
      </w:r>
      <w:r w:rsidR="006C22C8">
        <w:rPr>
          <w:rFonts w:asciiTheme="minorHAnsi" w:hAnsiTheme="minorHAnsi"/>
          <w:sz w:val="30"/>
          <w:szCs w:val="30"/>
        </w:rPr>
        <w:t>1</w:t>
      </w:r>
      <w:r w:rsidRPr="00533B50">
        <w:rPr>
          <w:rFonts w:asciiTheme="minorHAnsi" w:hAnsiTheme="minorHAnsi"/>
          <w:sz w:val="30"/>
          <w:szCs w:val="30"/>
          <w:cs/>
        </w:rPr>
        <w:t xml:space="preserve"> ตุลาคม </w:t>
      </w:r>
      <w:r w:rsidR="006C22C8">
        <w:rPr>
          <w:rFonts w:asciiTheme="minorHAnsi" w:hAnsiTheme="minorHAnsi"/>
          <w:sz w:val="30"/>
          <w:szCs w:val="30"/>
        </w:rPr>
        <w:t>2565</w:t>
      </w:r>
      <w:r w:rsidRPr="00533B50">
        <w:rPr>
          <w:rFonts w:asciiTheme="minorHAnsi" w:hAnsiTheme="minorHAnsi"/>
          <w:sz w:val="30"/>
          <w:szCs w:val="30"/>
          <w:cs/>
        </w:rPr>
        <w:t xml:space="preserve"> บริษัทได้มาซึ่งอำนาจควบคุมโดยสิทธิในการออกเสียงและสิทธิที่เกิดจากข้อตกลงตามสัญญาในบริษัท เรดเฮ้าส์ ดิจิทัล จำกัด ซึ่งเป็นผู้ให้บริการวางแผน ออกแบบ และจัดทำสื่อโฆษณา โดยการมีอำนาจควบคุมกิจกรรมที่ส่งผลกระทบอย่างมีนัยสำคัญต่อผลตอบแทนของบริษัท เรดเฮ้าส์ ดิจิทัล จำกัด ทั้งนี้ บริษัทมีสัดส่วนการถือหุ้นในบริษัท เรดเฮ้าส์ ดิจิทัล จำกัด ร้อยละ</w:t>
      </w:r>
      <w:r w:rsidRPr="00533B50">
        <w:rPr>
          <w:rFonts w:ascii="Angsana New" w:hAnsi="Angsana New"/>
          <w:sz w:val="30"/>
          <w:szCs w:val="30"/>
          <w:cs/>
        </w:rPr>
        <w:t xml:space="preserve"> </w:t>
      </w:r>
      <w:r w:rsidR="006C22C8">
        <w:rPr>
          <w:rFonts w:asciiTheme="minorHAnsi" w:hAnsiTheme="minorHAnsi"/>
          <w:sz w:val="30"/>
          <w:szCs w:val="30"/>
        </w:rPr>
        <w:t>50</w:t>
      </w:r>
      <w:r w:rsidRPr="00533B50">
        <w:rPr>
          <w:rFonts w:asciiTheme="minorHAnsi" w:hAnsiTheme="minorHAnsi"/>
          <w:sz w:val="30"/>
          <w:szCs w:val="30"/>
          <w:cs/>
        </w:rPr>
        <w:t>.</w:t>
      </w:r>
      <w:r w:rsidR="006C22C8">
        <w:rPr>
          <w:rFonts w:asciiTheme="minorHAnsi" w:hAnsiTheme="minorHAnsi"/>
          <w:sz w:val="30"/>
          <w:szCs w:val="30"/>
        </w:rPr>
        <w:t>0</w:t>
      </w:r>
    </w:p>
    <w:p w14:paraId="5E5BA660" w14:textId="77777777" w:rsidR="00D45885" w:rsidRPr="00533B50" w:rsidRDefault="00D45885" w:rsidP="00634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/>
          <w:sz w:val="30"/>
          <w:szCs w:val="30"/>
        </w:rPr>
      </w:pPr>
    </w:p>
    <w:p w14:paraId="3200021D" w14:textId="59BEEEC8" w:rsidR="00442F0C" w:rsidRPr="00533B50" w:rsidRDefault="004D58B7" w:rsidP="004D5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/>
          <w:sz w:val="30"/>
          <w:szCs w:val="30"/>
        </w:rPr>
      </w:pPr>
      <w:r w:rsidRPr="00533B50">
        <w:rPr>
          <w:rFonts w:asciiTheme="minorHAnsi" w:hAnsiTheme="minorHAnsi" w:hint="cs"/>
          <w:sz w:val="30"/>
          <w:szCs w:val="30"/>
          <w:cs/>
        </w:rPr>
        <w:t xml:space="preserve">เมื่อวันที่ </w:t>
      </w:r>
      <w:r w:rsidRPr="00533B50">
        <w:rPr>
          <w:rFonts w:asciiTheme="minorHAnsi" w:hAnsiTheme="minorHAnsi"/>
          <w:sz w:val="30"/>
          <w:szCs w:val="30"/>
        </w:rPr>
        <w:t xml:space="preserve">30 </w:t>
      </w:r>
      <w:r w:rsidRPr="00533B50">
        <w:rPr>
          <w:rFonts w:asciiTheme="minorHAnsi" w:hAnsiTheme="minorHAnsi" w:hint="cs"/>
          <w:sz w:val="30"/>
          <w:szCs w:val="30"/>
          <w:cs/>
        </w:rPr>
        <w:t>มิถุนายน</w:t>
      </w:r>
      <w:r w:rsidRPr="00533B50">
        <w:rPr>
          <w:rFonts w:asciiTheme="minorHAnsi" w:hAnsiTheme="minorHAnsi"/>
          <w:sz w:val="30"/>
          <w:szCs w:val="30"/>
        </w:rPr>
        <w:t xml:space="preserve"> </w:t>
      </w:r>
      <w:r w:rsidR="00DF0BDE" w:rsidRPr="00533B50">
        <w:rPr>
          <w:rFonts w:asciiTheme="minorHAnsi" w:hAnsiTheme="minorHAnsi"/>
          <w:sz w:val="30"/>
          <w:szCs w:val="30"/>
        </w:rPr>
        <w:t xml:space="preserve">2567 </w:t>
      </w:r>
      <w:r w:rsidRPr="00533B50">
        <w:rPr>
          <w:rFonts w:asciiTheme="minorHAnsi" w:hAnsiTheme="minorHAnsi"/>
          <w:sz w:val="30"/>
          <w:szCs w:val="30"/>
          <w:cs/>
        </w:rPr>
        <w:t>บริษัท</w:t>
      </w:r>
      <w:r w:rsidRPr="00533B50">
        <w:rPr>
          <w:rFonts w:asciiTheme="minorHAnsi" w:hAnsiTheme="minorHAnsi" w:hint="cs"/>
          <w:sz w:val="30"/>
          <w:szCs w:val="30"/>
          <w:cs/>
        </w:rPr>
        <w:t>และคู่สัญญาได้ลงนามยกเลิกข้อตกลงดังกล่าว ส่งผลให้บริษัท</w:t>
      </w:r>
      <w:r w:rsidRPr="00533B50">
        <w:rPr>
          <w:rFonts w:asciiTheme="minorHAnsi" w:hAnsiTheme="minorHAnsi"/>
          <w:sz w:val="30"/>
          <w:szCs w:val="30"/>
          <w:cs/>
        </w:rPr>
        <w:t>สูญเสียอำนาจการควบคุม</w:t>
      </w:r>
      <w:r w:rsidRPr="00533B50">
        <w:rPr>
          <w:rFonts w:asciiTheme="minorHAnsi" w:hAnsiTheme="minorHAnsi" w:hint="cs"/>
          <w:sz w:val="30"/>
          <w:szCs w:val="30"/>
          <w:cs/>
        </w:rPr>
        <w:t>ในบริษัทย่อย</w:t>
      </w:r>
      <w:r w:rsidR="00DF0BDE" w:rsidRPr="00533B50">
        <w:rPr>
          <w:rFonts w:asciiTheme="minorHAnsi" w:hAnsiTheme="minorHAnsi" w:hint="cs"/>
          <w:sz w:val="30"/>
          <w:szCs w:val="30"/>
          <w:cs/>
        </w:rPr>
        <w:t>ที่</w:t>
      </w:r>
      <w:r w:rsidRPr="00533B50">
        <w:rPr>
          <w:rFonts w:asciiTheme="minorHAnsi" w:hAnsiTheme="minorHAnsi"/>
          <w:sz w:val="30"/>
          <w:szCs w:val="30"/>
          <w:cs/>
        </w:rPr>
        <w:t>เกิดจากข้อตกลงตามสัญญา</w:t>
      </w:r>
      <w:r w:rsidRPr="00533B50">
        <w:rPr>
          <w:rFonts w:asciiTheme="minorHAnsi" w:hAnsiTheme="minorHAnsi" w:hint="cs"/>
          <w:sz w:val="30"/>
          <w:szCs w:val="30"/>
          <w:cs/>
        </w:rPr>
        <w:t xml:space="preserve"> </w:t>
      </w:r>
      <w:r w:rsidRPr="00533B50">
        <w:rPr>
          <w:rFonts w:asciiTheme="minorHAnsi" w:hAnsiTheme="minorHAnsi"/>
          <w:sz w:val="30"/>
          <w:szCs w:val="30"/>
          <w:cs/>
        </w:rPr>
        <w:t>กลุ่มกิจการรับรู้</w:t>
      </w:r>
      <w:r w:rsidR="00A610EC" w:rsidRPr="00533B50">
        <w:rPr>
          <w:rFonts w:asciiTheme="minorHAnsi" w:hAnsiTheme="minorHAnsi" w:hint="cs"/>
          <w:sz w:val="30"/>
          <w:szCs w:val="30"/>
          <w:cs/>
        </w:rPr>
        <w:t>กำไร</w:t>
      </w:r>
      <w:r w:rsidRPr="00533B50">
        <w:rPr>
          <w:rFonts w:asciiTheme="minorHAnsi" w:hAnsiTheme="minorHAnsi" w:hint="cs"/>
          <w:sz w:val="30"/>
          <w:szCs w:val="30"/>
          <w:cs/>
        </w:rPr>
        <w:t xml:space="preserve">จากการสูญเสียอำนาจการควบคุมในบริษัทย่อยจำนวน </w:t>
      </w:r>
      <w:r w:rsidR="00833806" w:rsidRPr="00533B50">
        <w:rPr>
          <w:rFonts w:asciiTheme="minorHAnsi" w:hAnsiTheme="minorHAnsi"/>
          <w:sz w:val="30"/>
          <w:szCs w:val="30"/>
        </w:rPr>
        <w:t>2.5</w:t>
      </w:r>
      <w:r w:rsidRPr="00533B50">
        <w:rPr>
          <w:rFonts w:asciiTheme="minorHAnsi" w:hAnsiTheme="minorHAnsi"/>
          <w:sz w:val="30"/>
          <w:szCs w:val="30"/>
        </w:rPr>
        <w:t xml:space="preserve"> </w:t>
      </w:r>
      <w:r w:rsidRPr="00533B50">
        <w:rPr>
          <w:rFonts w:asciiTheme="minorHAnsi" w:hAnsiTheme="minorHAnsi" w:hint="cs"/>
          <w:sz w:val="30"/>
          <w:szCs w:val="30"/>
          <w:cs/>
        </w:rPr>
        <w:t xml:space="preserve">ล้านบาท </w:t>
      </w:r>
      <w:r w:rsidR="00A36033" w:rsidRPr="00533B50">
        <w:rPr>
          <w:rFonts w:asciiTheme="minorHAnsi" w:hAnsiTheme="minorHAnsi" w:hint="cs"/>
          <w:sz w:val="30"/>
          <w:szCs w:val="30"/>
          <w:cs/>
        </w:rPr>
        <w:t>โดยบันทึกในรายการขาดทุน</w:t>
      </w:r>
      <w:r w:rsidRPr="00533B50">
        <w:rPr>
          <w:rFonts w:asciiTheme="minorHAnsi" w:hAnsiTheme="minorHAnsi"/>
          <w:sz w:val="30"/>
          <w:szCs w:val="30"/>
          <w:cs/>
        </w:rPr>
        <w:t>จากการสูญเสียอำนาจการควบคุมในบริษัทย่อยและอิทธิพลอย่างมีสาระสำคัญในบริษัทร่วม</w:t>
      </w:r>
      <w:r w:rsidRPr="00533B50">
        <w:rPr>
          <w:rFonts w:asciiTheme="minorHAnsi" w:hAnsiTheme="minorHAnsi" w:hint="cs"/>
          <w:sz w:val="30"/>
          <w:szCs w:val="30"/>
          <w:cs/>
        </w:rPr>
        <w:t>ในงบกำไรขาดทุนเบ็ดเสร็จรวม</w:t>
      </w:r>
      <w:r w:rsidR="003D4DA8" w:rsidRPr="00533B50">
        <w:rPr>
          <w:rFonts w:asciiTheme="minorHAnsi" w:hAnsiTheme="minorHAnsi" w:hint="cs"/>
          <w:sz w:val="30"/>
          <w:szCs w:val="30"/>
          <w:cs/>
        </w:rPr>
        <w:t>สำหรับงวด</w:t>
      </w:r>
      <w:r w:rsidR="00DF1C09">
        <w:rPr>
          <w:rFonts w:asciiTheme="minorHAnsi" w:hAnsiTheme="minorHAnsi" w:hint="cs"/>
          <w:sz w:val="30"/>
          <w:szCs w:val="30"/>
          <w:cs/>
        </w:rPr>
        <w:t>เก้าเดือน</w:t>
      </w:r>
      <w:r w:rsidR="003D4DA8" w:rsidRPr="00533B50">
        <w:rPr>
          <w:rFonts w:asciiTheme="minorHAnsi" w:hAnsiTheme="minorHAnsi" w:hint="cs"/>
          <w:sz w:val="30"/>
          <w:szCs w:val="30"/>
          <w:cs/>
        </w:rPr>
        <w:t xml:space="preserve">สิ้นสุดวันที่ </w:t>
      </w:r>
      <w:r w:rsidR="003D4DA8" w:rsidRPr="00533B50">
        <w:rPr>
          <w:rFonts w:asciiTheme="minorHAnsi" w:hAnsiTheme="minorHAnsi"/>
          <w:sz w:val="30"/>
          <w:szCs w:val="30"/>
        </w:rPr>
        <w:t xml:space="preserve">30 </w:t>
      </w:r>
      <w:r w:rsidR="00690BA3" w:rsidRPr="00533B50">
        <w:rPr>
          <w:rFonts w:asciiTheme="minorHAnsi" w:hAnsiTheme="minorHAnsi" w:hint="cs"/>
          <w:sz w:val="30"/>
          <w:szCs w:val="30"/>
          <w:cs/>
        </w:rPr>
        <w:t>กันยายน</w:t>
      </w:r>
      <w:r w:rsidR="003D4DA8" w:rsidRPr="00533B50">
        <w:rPr>
          <w:rFonts w:asciiTheme="minorHAnsi" w:hAnsiTheme="minorHAnsi" w:hint="cs"/>
          <w:sz w:val="30"/>
          <w:szCs w:val="30"/>
          <w:cs/>
        </w:rPr>
        <w:t xml:space="preserve"> </w:t>
      </w:r>
      <w:r w:rsidR="003D4DA8" w:rsidRPr="00533B50">
        <w:rPr>
          <w:rFonts w:asciiTheme="minorHAnsi" w:hAnsiTheme="minorHAnsi"/>
          <w:sz w:val="30"/>
          <w:szCs w:val="30"/>
        </w:rPr>
        <w:t>2567</w:t>
      </w:r>
      <w:r w:rsidRPr="00533B50">
        <w:rPr>
          <w:rFonts w:asciiTheme="minorHAnsi" w:hAnsiTheme="minorHAnsi" w:hint="cs"/>
          <w:sz w:val="30"/>
          <w:szCs w:val="30"/>
          <w:cs/>
        </w:rPr>
        <w:t xml:space="preserve"> และจัดประเภทเงินลงทุนใน</w:t>
      </w:r>
      <w:r w:rsidR="00442F0C" w:rsidRPr="00533B50">
        <w:rPr>
          <w:rFonts w:asciiTheme="minorHAnsi" w:hAnsiTheme="minorHAnsi"/>
          <w:sz w:val="30"/>
          <w:szCs w:val="30"/>
          <w:cs/>
        </w:rPr>
        <w:t>บริษัท เรดเฮ้าส์ ดิจิทัล</w:t>
      </w:r>
      <w:r w:rsidR="00246B14" w:rsidRPr="00533B50">
        <w:rPr>
          <w:rFonts w:asciiTheme="minorHAnsi" w:hAnsiTheme="minorHAnsi"/>
          <w:sz w:val="30"/>
          <w:szCs w:val="30"/>
          <w:cs/>
        </w:rPr>
        <w:t xml:space="preserve"> </w:t>
      </w:r>
      <w:r w:rsidR="00246B14" w:rsidRPr="00533B50">
        <w:rPr>
          <w:rFonts w:asciiTheme="minorHAnsi" w:hAnsiTheme="minorHAnsi" w:hint="cs"/>
          <w:sz w:val="30"/>
          <w:szCs w:val="30"/>
          <w:cs/>
        </w:rPr>
        <w:t>จำกัด</w:t>
      </w:r>
      <w:r w:rsidR="00A610EC" w:rsidRPr="00533B50">
        <w:rPr>
          <w:rFonts w:asciiTheme="minorHAnsi" w:hAnsiTheme="minorHAnsi" w:hint="cs"/>
          <w:sz w:val="30"/>
          <w:szCs w:val="30"/>
          <w:cs/>
        </w:rPr>
        <w:t xml:space="preserve"> </w:t>
      </w:r>
      <w:r w:rsidRPr="00533B50">
        <w:rPr>
          <w:rFonts w:asciiTheme="minorHAnsi" w:hAnsiTheme="minorHAnsi" w:hint="cs"/>
          <w:sz w:val="30"/>
          <w:szCs w:val="30"/>
          <w:cs/>
        </w:rPr>
        <w:t xml:space="preserve">เป็นเงินลงทุนในการร่วมค้า </w:t>
      </w:r>
    </w:p>
    <w:p w14:paraId="3DF19FAE" w14:textId="77777777" w:rsidR="00442F0C" w:rsidRPr="00533B50" w:rsidRDefault="00442F0C" w:rsidP="004D5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/>
          <w:sz w:val="30"/>
          <w:szCs w:val="30"/>
        </w:rPr>
      </w:pPr>
    </w:p>
    <w:p w14:paraId="6511061B" w14:textId="694A92D6" w:rsidR="004D58B7" w:rsidRDefault="004D58B7" w:rsidP="004D5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/>
          <w:sz w:val="30"/>
          <w:szCs w:val="30"/>
        </w:rPr>
      </w:pPr>
      <w:r w:rsidRPr="00533B50">
        <w:rPr>
          <w:rFonts w:asciiTheme="minorHAnsi" w:hAnsiTheme="minorHAnsi" w:hint="cs"/>
          <w:sz w:val="30"/>
          <w:szCs w:val="30"/>
          <w:cs/>
        </w:rPr>
        <w:t xml:space="preserve">ณ วันที่ </w:t>
      </w:r>
      <w:r w:rsidRPr="00533B50">
        <w:rPr>
          <w:rFonts w:asciiTheme="minorHAnsi" w:hAnsiTheme="minorHAnsi"/>
          <w:sz w:val="30"/>
          <w:szCs w:val="30"/>
        </w:rPr>
        <w:t xml:space="preserve">30 </w:t>
      </w:r>
      <w:r w:rsidR="00690BA3" w:rsidRPr="00533B50">
        <w:rPr>
          <w:rFonts w:asciiTheme="minorHAnsi" w:hAnsiTheme="minorHAnsi" w:hint="cs"/>
          <w:sz w:val="30"/>
          <w:szCs w:val="30"/>
          <w:cs/>
        </w:rPr>
        <w:t>กันยายน</w:t>
      </w:r>
      <w:r w:rsidRPr="00533B50">
        <w:rPr>
          <w:rFonts w:asciiTheme="minorHAnsi" w:hAnsiTheme="minorHAnsi" w:hint="cs"/>
          <w:sz w:val="30"/>
          <w:szCs w:val="30"/>
          <w:cs/>
        </w:rPr>
        <w:t xml:space="preserve"> </w:t>
      </w:r>
      <w:r w:rsidRPr="00533B50">
        <w:rPr>
          <w:rFonts w:asciiTheme="minorHAnsi" w:hAnsiTheme="minorHAnsi"/>
          <w:sz w:val="30"/>
          <w:szCs w:val="30"/>
        </w:rPr>
        <w:t xml:space="preserve">2567 </w:t>
      </w:r>
      <w:r w:rsidRPr="00533B50">
        <w:rPr>
          <w:rFonts w:asciiTheme="minorHAnsi" w:hAnsiTheme="minorHAnsi" w:hint="cs"/>
          <w:sz w:val="30"/>
          <w:szCs w:val="30"/>
          <w:cs/>
        </w:rPr>
        <w:t>บริษัทมีสัดส่วนการถือหุ้นใน</w:t>
      </w:r>
      <w:r w:rsidR="00246B14" w:rsidRPr="00533B50">
        <w:rPr>
          <w:rFonts w:asciiTheme="minorHAnsi" w:hAnsiTheme="minorHAnsi" w:hint="cs"/>
          <w:sz w:val="30"/>
          <w:szCs w:val="30"/>
          <w:cs/>
        </w:rPr>
        <w:t>บริษัท</w:t>
      </w:r>
      <w:r w:rsidR="00246B14" w:rsidRPr="00533B50">
        <w:rPr>
          <w:rFonts w:asciiTheme="minorHAnsi" w:hAnsiTheme="minorHAnsi"/>
          <w:sz w:val="30"/>
          <w:szCs w:val="30"/>
          <w:cs/>
        </w:rPr>
        <w:t xml:space="preserve"> </w:t>
      </w:r>
      <w:r w:rsidR="00246B14" w:rsidRPr="00533B50">
        <w:rPr>
          <w:rFonts w:asciiTheme="minorHAnsi" w:hAnsiTheme="minorHAnsi" w:hint="cs"/>
          <w:sz w:val="30"/>
          <w:szCs w:val="30"/>
          <w:cs/>
        </w:rPr>
        <w:t>เรดเฮ้าส์</w:t>
      </w:r>
      <w:r w:rsidR="00246B14" w:rsidRPr="00533B50">
        <w:rPr>
          <w:rFonts w:asciiTheme="minorHAnsi" w:hAnsiTheme="minorHAnsi"/>
          <w:sz w:val="30"/>
          <w:szCs w:val="30"/>
          <w:cs/>
        </w:rPr>
        <w:t xml:space="preserve"> </w:t>
      </w:r>
      <w:r w:rsidR="00246B14" w:rsidRPr="00533B50">
        <w:rPr>
          <w:rFonts w:asciiTheme="minorHAnsi" w:hAnsiTheme="minorHAnsi" w:hint="cs"/>
          <w:sz w:val="30"/>
          <w:szCs w:val="30"/>
          <w:cs/>
        </w:rPr>
        <w:t>ดิจิทัล</w:t>
      </w:r>
      <w:r w:rsidR="00246B14" w:rsidRPr="00533B50">
        <w:rPr>
          <w:rFonts w:asciiTheme="minorHAnsi" w:hAnsiTheme="minorHAnsi"/>
          <w:sz w:val="30"/>
          <w:szCs w:val="30"/>
          <w:cs/>
        </w:rPr>
        <w:t xml:space="preserve"> </w:t>
      </w:r>
      <w:r w:rsidR="00246B14" w:rsidRPr="00533B50">
        <w:rPr>
          <w:rFonts w:asciiTheme="minorHAnsi" w:hAnsiTheme="minorHAnsi" w:hint="cs"/>
          <w:sz w:val="30"/>
          <w:szCs w:val="30"/>
          <w:cs/>
        </w:rPr>
        <w:t>จำกัด</w:t>
      </w:r>
      <w:r w:rsidR="00A610EC" w:rsidRPr="00533B50">
        <w:rPr>
          <w:rFonts w:asciiTheme="minorHAnsi" w:hAnsiTheme="minorHAnsi" w:hint="cs"/>
          <w:sz w:val="30"/>
          <w:szCs w:val="30"/>
          <w:cs/>
        </w:rPr>
        <w:t xml:space="preserve"> </w:t>
      </w:r>
      <w:r w:rsidRPr="00533B50">
        <w:rPr>
          <w:rFonts w:asciiTheme="minorHAnsi" w:hAnsiTheme="minorHAnsi" w:hint="cs"/>
          <w:sz w:val="30"/>
          <w:szCs w:val="30"/>
          <w:cs/>
        </w:rPr>
        <w:t xml:space="preserve">ร้อยละ </w:t>
      </w:r>
      <w:r w:rsidRPr="00533B50">
        <w:rPr>
          <w:rFonts w:asciiTheme="minorHAnsi" w:hAnsiTheme="minorHAnsi"/>
          <w:sz w:val="30"/>
          <w:szCs w:val="30"/>
        </w:rPr>
        <w:t>50</w:t>
      </w:r>
      <w:r w:rsidR="00DF0BDE" w:rsidRPr="00533B50">
        <w:rPr>
          <w:rFonts w:asciiTheme="minorHAnsi" w:hAnsiTheme="minorHAnsi"/>
          <w:sz w:val="30"/>
          <w:szCs w:val="30"/>
        </w:rPr>
        <w:t>.0</w:t>
      </w:r>
    </w:p>
    <w:p w14:paraId="5B674856" w14:textId="77777777" w:rsidR="004D58B7" w:rsidRPr="002506E2" w:rsidRDefault="004D58B7" w:rsidP="00250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/>
          <w:sz w:val="30"/>
          <w:szCs w:val="30"/>
        </w:rPr>
      </w:pPr>
    </w:p>
    <w:p w14:paraId="57A70710" w14:textId="0334DEB9" w:rsidR="00537262" w:rsidRDefault="004B51DB" w:rsidP="00537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/>
          <w:i/>
          <w:iCs/>
          <w:sz w:val="30"/>
          <w:szCs w:val="30"/>
        </w:rPr>
      </w:pPr>
      <w:r>
        <w:rPr>
          <w:rFonts w:asciiTheme="minorHAnsi" w:hAnsiTheme="minorHAnsi"/>
          <w:i/>
          <w:iCs/>
          <w:sz w:val="30"/>
          <w:szCs w:val="30"/>
        </w:rPr>
        <w:t>4.5</w:t>
      </w:r>
      <w:r>
        <w:rPr>
          <w:rFonts w:asciiTheme="minorHAnsi" w:hAnsiTheme="minorHAnsi" w:hint="cs"/>
          <w:i/>
          <w:iCs/>
          <w:sz w:val="30"/>
          <w:szCs w:val="30"/>
          <w:cs/>
        </w:rPr>
        <w:t>)</w:t>
      </w:r>
      <w:r>
        <w:rPr>
          <w:rFonts w:asciiTheme="minorHAnsi" w:hAnsiTheme="minorHAnsi"/>
          <w:i/>
          <w:iCs/>
          <w:sz w:val="30"/>
          <w:szCs w:val="30"/>
        </w:rPr>
        <w:t xml:space="preserve"> </w:t>
      </w:r>
      <w:r w:rsidR="00537262" w:rsidRPr="008F2699">
        <w:rPr>
          <w:rFonts w:asciiTheme="minorHAnsi" w:hAnsiTheme="minorHAnsi"/>
          <w:i/>
          <w:iCs/>
          <w:sz w:val="30"/>
          <w:szCs w:val="30"/>
          <w:cs/>
        </w:rPr>
        <w:t>การสูญเสียอำนาจการควบคุมในบริษัท สบาย อลิอันซ์ จำกัด</w:t>
      </w:r>
      <w:r w:rsidR="00524EFD">
        <w:rPr>
          <w:rFonts w:asciiTheme="minorHAnsi" w:hAnsiTheme="minorHAnsi" w:hint="cs"/>
          <w:i/>
          <w:iCs/>
          <w:sz w:val="30"/>
          <w:szCs w:val="30"/>
          <w:cs/>
        </w:rPr>
        <w:t xml:space="preserve"> และ </w:t>
      </w:r>
      <w:r w:rsidR="00524EFD" w:rsidRPr="00524EFD">
        <w:rPr>
          <w:rFonts w:asciiTheme="minorHAnsi" w:hAnsiTheme="minorHAnsi"/>
          <w:i/>
          <w:iCs/>
          <w:sz w:val="30"/>
          <w:szCs w:val="30"/>
          <w:cs/>
        </w:rPr>
        <w:t>บริษัท เอสเควี ยูนิตี้ ซัพพลาย จํากัด</w:t>
      </w:r>
    </w:p>
    <w:p w14:paraId="5EEFD60D" w14:textId="77777777" w:rsidR="00537262" w:rsidRDefault="00537262" w:rsidP="00537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/>
          <w:i/>
          <w:iCs/>
          <w:sz w:val="30"/>
          <w:szCs w:val="30"/>
        </w:rPr>
      </w:pPr>
    </w:p>
    <w:p w14:paraId="7D8ED752" w14:textId="26E16B75" w:rsidR="00537262" w:rsidRPr="00533B50" w:rsidRDefault="008F2699" w:rsidP="008033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/>
          <w:i/>
          <w:iCs/>
          <w:sz w:val="30"/>
          <w:szCs w:val="30"/>
          <w:cs/>
        </w:rPr>
      </w:pPr>
      <w:r w:rsidRPr="008F2699">
        <w:rPr>
          <w:rFonts w:asciiTheme="minorHAnsi" w:hAnsiTheme="minorHAnsi"/>
          <w:sz w:val="30"/>
          <w:szCs w:val="30"/>
          <w:cs/>
        </w:rPr>
        <w:t xml:space="preserve">เมื่อวันที่ </w:t>
      </w:r>
      <w:r w:rsidRPr="008F2699">
        <w:rPr>
          <w:rFonts w:asciiTheme="minorHAnsi" w:hAnsiTheme="minorHAnsi"/>
          <w:sz w:val="30"/>
          <w:szCs w:val="30"/>
        </w:rPr>
        <w:t>6</w:t>
      </w:r>
      <w:r w:rsidRPr="008F2699">
        <w:rPr>
          <w:rFonts w:asciiTheme="minorHAnsi" w:hAnsiTheme="minorHAnsi"/>
          <w:sz w:val="30"/>
          <w:szCs w:val="30"/>
          <w:cs/>
        </w:rPr>
        <w:t xml:space="preserve"> สิงหาคม </w:t>
      </w:r>
      <w:r w:rsidRPr="008F2699">
        <w:rPr>
          <w:rFonts w:asciiTheme="minorHAnsi" w:hAnsiTheme="minorHAnsi"/>
          <w:sz w:val="30"/>
          <w:szCs w:val="30"/>
        </w:rPr>
        <w:t>2567</w:t>
      </w:r>
      <w:r w:rsidRPr="008F2699">
        <w:rPr>
          <w:rFonts w:asciiTheme="minorHAnsi" w:hAnsiTheme="minorHAnsi"/>
          <w:sz w:val="30"/>
          <w:szCs w:val="30"/>
          <w:cs/>
        </w:rPr>
        <w:t xml:space="preserve"> บริษัทเข้าทำสัญญาซื้อขายหุ้นเพื่อขายเงินลงทุนทั้งหมดที่ถือโดยบริษัทในบริษัท สบาย อลิอันซ์ จำกัด</w:t>
      </w:r>
      <w:r w:rsidRPr="008F2699">
        <w:rPr>
          <w:rFonts w:asciiTheme="minorHAnsi" w:hAnsiTheme="minorHAnsi"/>
          <w:sz w:val="30"/>
          <w:szCs w:val="30"/>
        </w:rPr>
        <w:t xml:space="preserve"> </w:t>
      </w:r>
      <w:r w:rsidRPr="008F2699">
        <w:rPr>
          <w:rFonts w:asciiTheme="minorHAnsi" w:hAnsiTheme="minorHAnsi"/>
          <w:sz w:val="30"/>
          <w:szCs w:val="30"/>
          <w:cs/>
        </w:rPr>
        <w:t xml:space="preserve">จำนวน </w:t>
      </w:r>
      <w:r>
        <w:rPr>
          <w:rFonts w:asciiTheme="minorHAnsi" w:hAnsiTheme="minorHAnsi"/>
          <w:sz w:val="30"/>
          <w:szCs w:val="30"/>
        </w:rPr>
        <w:t>320</w:t>
      </w:r>
      <w:r w:rsidRPr="008F2699">
        <w:rPr>
          <w:rFonts w:asciiTheme="minorHAnsi" w:hAnsiTheme="minorHAnsi"/>
          <w:sz w:val="30"/>
          <w:szCs w:val="30"/>
          <w:cs/>
        </w:rPr>
        <w:t>,</w:t>
      </w:r>
      <w:r>
        <w:rPr>
          <w:rFonts w:asciiTheme="minorHAnsi" w:hAnsiTheme="minorHAnsi"/>
          <w:sz w:val="30"/>
          <w:szCs w:val="30"/>
        </w:rPr>
        <w:t>000</w:t>
      </w:r>
      <w:r w:rsidRPr="008F2699">
        <w:rPr>
          <w:rFonts w:asciiTheme="minorHAnsi" w:hAnsiTheme="minorHAnsi"/>
          <w:sz w:val="30"/>
          <w:szCs w:val="30"/>
          <w:cs/>
        </w:rPr>
        <w:t xml:space="preserve"> หุ้น หรือคิดเป็นร้อยละ </w:t>
      </w:r>
      <w:r>
        <w:rPr>
          <w:rFonts w:asciiTheme="minorHAnsi" w:hAnsiTheme="minorHAnsi"/>
          <w:sz w:val="30"/>
          <w:szCs w:val="30"/>
        </w:rPr>
        <w:t>80</w:t>
      </w:r>
      <w:r w:rsidRPr="008F2699">
        <w:rPr>
          <w:rFonts w:asciiTheme="minorHAnsi" w:hAnsiTheme="minorHAnsi"/>
          <w:sz w:val="30"/>
          <w:szCs w:val="30"/>
          <w:cs/>
        </w:rPr>
        <w:t>.</w:t>
      </w:r>
      <w:r>
        <w:rPr>
          <w:rFonts w:asciiTheme="minorHAnsi" w:hAnsiTheme="minorHAnsi"/>
          <w:sz w:val="30"/>
          <w:szCs w:val="30"/>
        </w:rPr>
        <w:t>0</w:t>
      </w:r>
      <w:r w:rsidRPr="008F2699">
        <w:rPr>
          <w:rFonts w:asciiTheme="minorHAnsi" w:hAnsiTheme="minorHAnsi"/>
          <w:sz w:val="30"/>
          <w:szCs w:val="30"/>
          <w:cs/>
        </w:rPr>
        <w:t xml:space="preserve"> ของทุนจดเบียน</w:t>
      </w:r>
      <w:r w:rsidR="00D45885">
        <w:rPr>
          <w:rFonts w:asciiTheme="minorHAnsi" w:hAnsiTheme="minorHAnsi"/>
          <w:sz w:val="30"/>
          <w:szCs w:val="30"/>
        </w:rPr>
        <w:t xml:space="preserve"> </w:t>
      </w:r>
      <w:r w:rsidR="00D45885">
        <w:rPr>
          <w:rFonts w:asciiTheme="minorHAnsi" w:hAnsiTheme="minorHAnsi" w:hint="cs"/>
          <w:sz w:val="30"/>
          <w:szCs w:val="30"/>
          <w:cs/>
        </w:rPr>
        <w:t>และ</w:t>
      </w:r>
      <w:r w:rsidRPr="008F2699">
        <w:rPr>
          <w:rFonts w:asciiTheme="minorHAnsi" w:hAnsiTheme="minorHAnsi"/>
          <w:sz w:val="30"/>
          <w:szCs w:val="30"/>
          <w:cs/>
        </w:rPr>
        <w:t>บริษัท เอสเควี ยูนิตี้ ซัพพลาย จํากัด</w:t>
      </w:r>
      <w:r w:rsidRPr="008F2699">
        <w:rPr>
          <w:rFonts w:asciiTheme="minorHAnsi" w:hAnsiTheme="minorHAnsi"/>
          <w:sz w:val="30"/>
          <w:szCs w:val="30"/>
        </w:rPr>
        <w:t xml:space="preserve"> </w:t>
      </w:r>
      <w:r w:rsidRPr="008F2699">
        <w:rPr>
          <w:rFonts w:asciiTheme="minorHAnsi" w:hAnsiTheme="minorHAnsi"/>
          <w:sz w:val="30"/>
          <w:szCs w:val="30"/>
          <w:cs/>
        </w:rPr>
        <w:t xml:space="preserve">จำนวน </w:t>
      </w:r>
      <w:r>
        <w:rPr>
          <w:rFonts w:asciiTheme="minorHAnsi" w:hAnsiTheme="minorHAnsi"/>
          <w:sz w:val="30"/>
          <w:szCs w:val="30"/>
        </w:rPr>
        <w:t>8</w:t>
      </w:r>
      <w:r w:rsidRPr="008F2699">
        <w:rPr>
          <w:rFonts w:asciiTheme="minorHAnsi" w:hAnsiTheme="minorHAnsi"/>
          <w:sz w:val="30"/>
          <w:szCs w:val="30"/>
          <w:cs/>
        </w:rPr>
        <w:t>,</w:t>
      </w:r>
      <w:r>
        <w:rPr>
          <w:rFonts w:asciiTheme="minorHAnsi" w:hAnsiTheme="minorHAnsi"/>
          <w:sz w:val="30"/>
          <w:szCs w:val="30"/>
        </w:rPr>
        <w:t>000</w:t>
      </w:r>
      <w:r w:rsidRPr="008F2699">
        <w:rPr>
          <w:rFonts w:asciiTheme="minorHAnsi" w:hAnsiTheme="minorHAnsi"/>
          <w:sz w:val="30"/>
          <w:szCs w:val="30"/>
          <w:cs/>
        </w:rPr>
        <w:t xml:space="preserve"> หุ้น หรือคิดเป็นร้อยละ </w:t>
      </w:r>
      <w:r>
        <w:rPr>
          <w:rFonts w:asciiTheme="minorHAnsi" w:hAnsiTheme="minorHAnsi"/>
          <w:sz w:val="30"/>
          <w:szCs w:val="30"/>
        </w:rPr>
        <w:t>80</w:t>
      </w:r>
      <w:r w:rsidRPr="008F2699">
        <w:rPr>
          <w:rFonts w:asciiTheme="minorHAnsi" w:hAnsiTheme="minorHAnsi"/>
          <w:sz w:val="30"/>
          <w:szCs w:val="30"/>
          <w:cs/>
        </w:rPr>
        <w:t>.</w:t>
      </w:r>
      <w:r>
        <w:rPr>
          <w:rFonts w:asciiTheme="minorHAnsi" w:hAnsiTheme="minorHAnsi"/>
          <w:sz w:val="30"/>
          <w:szCs w:val="30"/>
        </w:rPr>
        <w:t>0</w:t>
      </w:r>
      <w:r w:rsidRPr="008F2699">
        <w:rPr>
          <w:rFonts w:asciiTheme="minorHAnsi" w:hAnsiTheme="minorHAnsi"/>
          <w:sz w:val="30"/>
          <w:szCs w:val="30"/>
          <w:cs/>
        </w:rPr>
        <w:t xml:space="preserve"> ของทุนจดเบียน</w:t>
      </w:r>
      <w:r w:rsidR="00D45885">
        <w:rPr>
          <w:rFonts w:asciiTheme="minorHAnsi" w:hAnsiTheme="minorHAnsi" w:hint="cs"/>
          <w:sz w:val="30"/>
          <w:szCs w:val="30"/>
          <w:cs/>
        </w:rPr>
        <w:t xml:space="preserve"> </w:t>
      </w:r>
      <w:bookmarkStart w:id="4" w:name="_Hlk182481357"/>
      <w:r w:rsidRPr="008F2699">
        <w:rPr>
          <w:rFonts w:asciiTheme="minorHAnsi" w:hAnsiTheme="minorHAnsi"/>
          <w:sz w:val="30"/>
          <w:szCs w:val="30"/>
          <w:cs/>
        </w:rPr>
        <w:t xml:space="preserve">โดยกลุ่มบริษัทและบริษัทจะได้รับชำระสิ่งตอบแทนจากการขายจำนวน </w:t>
      </w:r>
      <w:r>
        <w:rPr>
          <w:rFonts w:asciiTheme="minorHAnsi" w:hAnsiTheme="minorHAnsi"/>
          <w:sz w:val="30"/>
          <w:szCs w:val="30"/>
        </w:rPr>
        <w:t>2</w:t>
      </w:r>
      <w:r w:rsidR="003F756A">
        <w:rPr>
          <w:rFonts w:asciiTheme="minorHAnsi" w:hAnsiTheme="minorHAnsi"/>
          <w:sz w:val="30"/>
          <w:szCs w:val="30"/>
        </w:rPr>
        <w:t>4</w:t>
      </w:r>
      <w:r w:rsidRPr="008F2699">
        <w:rPr>
          <w:rFonts w:asciiTheme="minorHAnsi" w:hAnsiTheme="minorHAnsi"/>
          <w:sz w:val="30"/>
          <w:szCs w:val="30"/>
          <w:cs/>
        </w:rPr>
        <w:t>.</w:t>
      </w:r>
      <w:r w:rsidR="003F756A">
        <w:rPr>
          <w:rFonts w:asciiTheme="minorHAnsi" w:hAnsiTheme="minorHAnsi"/>
          <w:sz w:val="30"/>
          <w:szCs w:val="30"/>
        </w:rPr>
        <w:t>2</w:t>
      </w:r>
      <w:r w:rsidRPr="008F2699">
        <w:rPr>
          <w:rFonts w:asciiTheme="minorHAnsi" w:hAnsiTheme="minorHAnsi"/>
          <w:sz w:val="30"/>
          <w:szCs w:val="30"/>
          <w:cs/>
        </w:rPr>
        <w:t xml:space="preserve"> ล้านบาท</w:t>
      </w:r>
      <w:bookmarkEnd w:id="4"/>
      <w:r w:rsidR="003F756A">
        <w:rPr>
          <w:rFonts w:asciiTheme="minorHAnsi" w:hAnsiTheme="minorHAnsi"/>
          <w:sz w:val="30"/>
          <w:szCs w:val="30"/>
        </w:rPr>
        <w:t xml:space="preserve"> </w:t>
      </w:r>
      <w:r w:rsidR="003F756A">
        <w:rPr>
          <w:rFonts w:asciiTheme="minorHAnsi" w:hAnsiTheme="minorHAnsi" w:hint="cs"/>
          <w:sz w:val="30"/>
          <w:szCs w:val="30"/>
          <w:cs/>
        </w:rPr>
        <w:t xml:space="preserve">และ </w:t>
      </w:r>
      <w:r w:rsidR="003F756A">
        <w:rPr>
          <w:rFonts w:asciiTheme="minorHAnsi" w:hAnsiTheme="minorHAnsi"/>
          <w:sz w:val="30"/>
          <w:szCs w:val="30"/>
        </w:rPr>
        <w:t xml:space="preserve">0.8 </w:t>
      </w:r>
      <w:r w:rsidR="003F756A">
        <w:rPr>
          <w:rFonts w:asciiTheme="minorHAnsi" w:hAnsiTheme="minorHAnsi" w:hint="cs"/>
          <w:sz w:val="30"/>
          <w:szCs w:val="30"/>
          <w:cs/>
        </w:rPr>
        <w:t>ล้านบาท</w:t>
      </w:r>
      <w:r w:rsidRPr="008F2699">
        <w:rPr>
          <w:rFonts w:asciiTheme="minorHAnsi" w:hAnsiTheme="minorHAnsi"/>
          <w:sz w:val="30"/>
          <w:szCs w:val="30"/>
          <w:cs/>
        </w:rPr>
        <w:t xml:space="preserve"> </w:t>
      </w:r>
      <w:r w:rsidR="003F756A">
        <w:rPr>
          <w:rFonts w:asciiTheme="minorHAnsi" w:hAnsiTheme="minorHAnsi" w:hint="cs"/>
          <w:sz w:val="30"/>
          <w:szCs w:val="30"/>
          <w:cs/>
        </w:rPr>
        <w:t>ตามลำดับ</w:t>
      </w:r>
      <w:bookmarkStart w:id="5" w:name="_Hlk182481572"/>
      <w:r w:rsidR="0080338E">
        <w:rPr>
          <w:rFonts w:asciiTheme="minorHAnsi" w:hAnsiTheme="minorHAnsi" w:hint="cs"/>
          <w:sz w:val="30"/>
          <w:szCs w:val="30"/>
          <w:cs/>
        </w:rPr>
        <w:t xml:space="preserve"> </w:t>
      </w:r>
      <w:r w:rsidRPr="008F2699">
        <w:rPr>
          <w:rFonts w:asciiTheme="minorHAnsi" w:hAnsiTheme="minorHAnsi"/>
          <w:sz w:val="30"/>
          <w:szCs w:val="30"/>
          <w:cs/>
        </w:rPr>
        <w:t>กลุ่มบริษัทรับรู้</w:t>
      </w:r>
      <w:r w:rsidR="003F756A">
        <w:rPr>
          <w:rFonts w:asciiTheme="minorHAnsi" w:hAnsiTheme="minorHAnsi" w:hint="cs"/>
          <w:sz w:val="30"/>
          <w:szCs w:val="30"/>
          <w:cs/>
        </w:rPr>
        <w:t>ขาดทุน</w:t>
      </w:r>
      <w:r w:rsidRPr="008F2699">
        <w:rPr>
          <w:rFonts w:asciiTheme="minorHAnsi" w:hAnsiTheme="minorHAnsi"/>
          <w:sz w:val="30"/>
          <w:szCs w:val="30"/>
          <w:cs/>
        </w:rPr>
        <w:t>จากการสูญเสียอำนาจการควบคุมในบริษัท</w:t>
      </w:r>
      <w:r w:rsidR="003F756A">
        <w:rPr>
          <w:rFonts w:asciiTheme="minorHAnsi" w:hAnsiTheme="minorHAnsi" w:hint="cs"/>
          <w:sz w:val="30"/>
          <w:szCs w:val="30"/>
          <w:cs/>
        </w:rPr>
        <w:t xml:space="preserve"> </w:t>
      </w:r>
      <w:r w:rsidR="003F756A" w:rsidRPr="003F756A">
        <w:rPr>
          <w:rFonts w:asciiTheme="minorHAnsi" w:hAnsiTheme="minorHAnsi"/>
          <w:sz w:val="30"/>
          <w:szCs w:val="30"/>
          <w:cs/>
        </w:rPr>
        <w:t>สบาย อลิอันซ์ จำกัด</w:t>
      </w:r>
      <w:r w:rsidRPr="008F2699">
        <w:rPr>
          <w:rFonts w:asciiTheme="minorHAnsi" w:hAnsiTheme="minorHAnsi"/>
          <w:sz w:val="30"/>
          <w:szCs w:val="30"/>
          <w:cs/>
        </w:rPr>
        <w:t xml:space="preserve"> จำนวน </w:t>
      </w:r>
      <w:r w:rsidR="003F756A">
        <w:rPr>
          <w:rFonts w:asciiTheme="minorHAnsi" w:hAnsiTheme="minorHAnsi"/>
          <w:sz w:val="30"/>
          <w:szCs w:val="30"/>
        </w:rPr>
        <w:t>19.4</w:t>
      </w:r>
      <w:r w:rsidRPr="008F2699">
        <w:rPr>
          <w:rFonts w:asciiTheme="minorHAnsi" w:hAnsiTheme="minorHAnsi"/>
          <w:sz w:val="30"/>
          <w:szCs w:val="30"/>
        </w:rPr>
        <w:t xml:space="preserve"> </w:t>
      </w:r>
      <w:r w:rsidR="003F756A">
        <w:rPr>
          <w:rFonts w:asciiTheme="minorHAnsi" w:hAnsiTheme="minorHAnsi" w:hint="cs"/>
          <w:sz w:val="30"/>
          <w:szCs w:val="30"/>
          <w:cs/>
        </w:rPr>
        <w:t>ล้าน</w:t>
      </w:r>
      <w:r w:rsidRPr="008F2699">
        <w:rPr>
          <w:rFonts w:asciiTheme="minorHAnsi" w:hAnsiTheme="minorHAnsi"/>
          <w:sz w:val="30"/>
          <w:szCs w:val="30"/>
          <w:cs/>
        </w:rPr>
        <w:t>บาท</w:t>
      </w:r>
      <w:r w:rsidR="004311A6">
        <w:rPr>
          <w:rFonts w:asciiTheme="minorHAnsi" w:hAnsiTheme="minorHAnsi" w:hint="cs"/>
          <w:sz w:val="30"/>
          <w:szCs w:val="30"/>
          <w:cs/>
        </w:rPr>
        <w:t xml:space="preserve"> </w:t>
      </w:r>
      <w:r w:rsidRPr="008F2699">
        <w:rPr>
          <w:rFonts w:asciiTheme="minorHAnsi" w:hAnsiTheme="minorHAnsi"/>
          <w:sz w:val="30"/>
          <w:szCs w:val="30"/>
          <w:cs/>
        </w:rPr>
        <w:t xml:space="preserve">สุทธิจากขาดทุนจากการด้อยค่าค่าความนิยมจำนวน </w:t>
      </w:r>
      <w:r w:rsidR="004311A6">
        <w:rPr>
          <w:rFonts w:asciiTheme="minorHAnsi" w:hAnsiTheme="minorHAnsi"/>
          <w:sz w:val="30"/>
          <w:szCs w:val="30"/>
        </w:rPr>
        <w:t>11</w:t>
      </w:r>
      <w:r w:rsidRPr="008F2699">
        <w:rPr>
          <w:rFonts w:asciiTheme="minorHAnsi" w:hAnsiTheme="minorHAnsi"/>
          <w:sz w:val="30"/>
          <w:szCs w:val="30"/>
          <w:cs/>
        </w:rPr>
        <w:t>.</w:t>
      </w:r>
      <w:r w:rsidR="004311A6">
        <w:rPr>
          <w:rFonts w:asciiTheme="minorHAnsi" w:hAnsiTheme="minorHAnsi"/>
          <w:sz w:val="30"/>
          <w:szCs w:val="30"/>
        </w:rPr>
        <w:t>2</w:t>
      </w:r>
      <w:r w:rsidRPr="008F2699">
        <w:rPr>
          <w:rFonts w:asciiTheme="minorHAnsi" w:hAnsiTheme="minorHAnsi"/>
          <w:sz w:val="30"/>
          <w:szCs w:val="30"/>
          <w:cs/>
        </w:rPr>
        <w:t xml:space="preserve"> ล้านบาท </w:t>
      </w:r>
      <w:bookmarkEnd w:id="5"/>
      <w:r w:rsidR="004311A6">
        <w:rPr>
          <w:rFonts w:asciiTheme="minorHAnsi" w:hAnsiTheme="minorHAnsi" w:hint="cs"/>
          <w:sz w:val="30"/>
          <w:szCs w:val="30"/>
          <w:cs/>
        </w:rPr>
        <w:t>และ</w:t>
      </w:r>
      <w:r w:rsidR="00625C06">
        <w:rPr>
          <w:rFonts w:asciiTheme="minorHAnsi" w:hAnsiTheme="minorHAnsi" w:hint="cs"/>
          <w:sz w:val="30"/>
          <w:szCs w:val="30"/>
          <w:cs/>
        </w:rPr>
        <w:t>กำไร</w:t>
      </w:r>
      <w:r w:rsidR="004311A6" w:rsidRPr="008F2699">
        <w:rPr>
          <w:rFonts w:asciiTheme="minorHAnsi" w:hAnsiTheme="minorHAnsi"/>
          <w:sz w:val="30"/>
          <w:szCs w:val="30"/>
          <w:cs/>
        </w:rPr>
        <w:t>จากการสูญเสียอำนาจการควบคุม</w:t>
      </w:r>
      <w:r w:rsidR="004311A6">
        <w:rPr>
          <w:rFonts w:asciiTheme="minorHAnsi" w:hAnsiTheme="minorHAnsi" w:hint="cs"/>
          <w:sz w:val="30"/>
          <w:szCs w:val="30"/>
          <w:cs/>
        </w:rPr>
        <w:t xml:space="preserve">ใน </w:t>
      </w:r>
      <w:r w:rsidR="004311A6" w:rsidRPr="004311A6">
        <w:rPr>
          <w:rFonts w:asciiTheme="minorHAnsi" w:hAnsiTheme="minorHAnsi"/>
          <w:sz w:val="30"/>
          <w:szCs w:val="30"/>
          <w:cs/>
        </w:rPr>
        <w:t>บริษัท เอสเควี ยูนิตี้ ซัพพลาย จํากัด</w:t>
      </w:r>
      <w:r w:rsidR="004311A6">
        <w:rPr>
          <w:rFonts w:asciiTheme="minorHAnsi" w:hAnsiTheme="minorHAnsi" w:hint="cs"/>
          <w:sz w:val="30"/>
          <w:szCs w:val="30"/>
          <w:cs/>
        </w:rPr>
        <w:t xml:space="preserve"> </w:t>
      </w:r>
      <w:r w:rsidR="00D45885">
        <w:rPr>
          <w:rFonts w:asciiTheme="minorHAnsi" w:hAnsiTheme="minorHAnsi" w:hint="cs"/>
          <w:sz w:val="30"/>
          <w:szCs w:val="30"/>
          <w:cs/>
        </w:rPr>
        <w:t xml:space="preserve">       </w:t>
      </w:r>
      <w:r w:rsidR="004311A6" w:rsidRPr="008F2699">
        <w:rPr>
          <w:rFonts w:asciiTheme="minorHAnsi" w:hAnsiTheme="minorHAnsi"/>
          <w:sz w:val="30"/>
          <w:szCs w:val="30"/>
          <w:cs/>
        </w:rPr>
        <w:t xml:space="preserve">จำนวน </w:t>
      </w:r>
      <w:r w:rsidR="004311A6">
        <w:rPr>
          <w:rFonts w:asciiTheme="minorHAnsi" w:hAnsiTheme="minorHAnsi"/>
          <w:sz w:val="30"/>
          <w:szCs w:val="30"/>
        </w:rPr>
        <w:t>15.7</w:t>
      </w:r>
      <w:r w:rsidR="004311A6" w:rsidRPr="008F2699">
        <w:rPr>
          <w:rFonts w:asciiTheme="minorHAnsi" w:hAnsiTheme="minorHAnsi"/>
          <w:sz w:val="30"/>
          <w:szCs w:val="30"/>
        </w:rPr>
        <w:t xml:space="preserve"> </w:t>
      </w:r>
      <w:r w:rsidR="004311A6">
        <w:rPr>
          <w:rFonts w:asciiTheme="minorHAnsi" w:hAnsiTheme="minorHAnsi" w:hint="cs"/>
          <w:sz w:val="30"/>
          <w:szCs w:val="30"/>
          <w:cs/>
        </w:rPr>
        <w:t>ล้าน</w:t>
      </w:r>
      <w:r w:rsidR="004311A6" w:rsidRPr="008F2699">
        <w:rPr>
          <w:rFonts w:asciiTheme="minorHAnsi" w:hAnsiTheme="minorHAnsi"/>
          <w:sz w:val="30"/>
          <w:szCs w:val="30"/>
          <w:cs/>
        </w:rPr>
        <w:t xml:space="preserve">บาท สุทธิจากขาดทุนจากการด้อยค่าค่าความนิยมจำนวน </w:t>
      </w:r>
      <w:r w:rsidR="004311A6">
        <w:rPr>
          <w:rFonts w:asciiTheme="minorHAnsi" w:hAnsiTheme="minorHAnsi"/>
          <w:sz w:val="30"/>
          <w:szCs w:val="30"/>
        </w:rPr>
        <w:t>20</w:t>
      </w:r>
      <w:r w:rsidR="004311A6" w:rsidRPr="008F2699">
        <w:rPr>
          <w:rFonts w:asciiTheme="minorHAnsi" w:hAnsiTheme="minorHAnsi"/>
          <w:sz w:val="30"/>
          <w:szCs w:val="30"/>
          <w:cs/>
        </w:rPr>
        <w:t>.</w:t>
      </w:r>
      <w:r w:rsidR="004311A6">
        <w:rPr>
          <w:rFonts w:asciiTheme="minorHAnsi" w:hAnsiTheme="minorHAnsi"/>
          <w:sz w:val="30"/>
          <w:szCs w:val="30"/>
        </w:rPr>
        <w:t>4</w:t>
      </w:r>
      <w:r w:rsidR="004311A6" w:rsidRPr="008F2699">
        <w:rPr>
          <w:rFonts w:asciiTheme="minorHAnsi" w:hAnsiTheme="minorHAnsi"/>
          <w:sz w:val="30"/>
          <w:szCs w:val="30"/>
          <w:cs/>
        </w:rPr>
        <w:t xml:space="preserve"> ล้านบาท</w:t>
      </w:r>
      <w:r w:rsidR="004311A6">
        <w:rPr>
          <w:rFonts w:asciiTheme="minorHAnsi" w:hAnsiTheme="minorHAnsi" w:hint="cs"/>
          <w:sz w:val="30"/>
          <w:szCs w:val="30"/>
          <w:cs/>
        </w:rPr>
        <w:t xml:space="preserve"> </w:t>
      </w:r>
      <w:bookmarkStart w:id="6" w:name="_Hlk182481587"/>
      <w:r w:rsidR="0080338E" w:rsidRPr="00533B50">
        <w:rPr>
          <w:rFonts w:asciiTheme="minorHAnsi" w:hAnsiTheme="minorHAnsi" w:hint="cs"/>
          <w:sz w:val="30"/>
          <w:szCs w:val="30"/>
          <w:cs/>
        </w:rPr>
        <w:t>โดยบันทึกในรายการขาดทุน</w:t>
      </w:r>
      <w:r w:rsidR="0080338E" w:rsidRPr="00533B50">
        <w:rPr>
          <w:rFonts w:asciiTheme="minorHAnsi" w:hAnsiTheme="minorHAnsi"/>
          <w:sz w:val="30"/>
          <w:szCs w:val="30"/>
          <w:cs/>
        </w:rPr>
        <w:t>จากการสูญเสียอำนาจการควบคุมในบริษัทย่อยและอิทธิพลอย่างมีสาระสำคัญในบริษัทร่วม</w:t>
      </w:r>
      <w:r w:rsidRPr="008F2699">
        <w:rPr>
          <w:rFonts w:asciiTheme="minorHAnsi" w:hAnsiTheme="minorHAnsi"/>
          <w:sz w:val="30"/>
          <w:szCs w:val="30"/>
          <w:cs/>
        </w:rPr>
        <w:t xml:space="preserve">ในงบกำไรขาดทุนเบ็ดเสร็จรวมสำหรับงวดเก้าเดือนสิ้นสุดวันที่ </w:t>
      </w:r>
      <w:r>
        <w:rPr>
          <w:rFonts w:asciiTheme="minorHAnsi" w:hAnsiTheme="minorHAnsi"/>
          <w:sz w:val="30"/>
          <w:szCs w:val="30"/>
        </w:rPr>
        <w:t>30</w:t>
      </w:r>
      <w:r w:rsidRPr="008F2699">
        <w:rPr>
          <w:rFonts w:asciiTheme="minorHAnsi" w:hAnsiTheme="minorHAnsi"/>
          <w:sz w:val="30"/>
          <w:szCs w:val="30"/>
          <w:cs/>
        </w:rPr>
        <w:t xml:space="preserve"> กันยายน </w:t>
      </w:r>
      <w:r>
        <w:rPr>
          <w:rFonts w:asciiTheme="minorHAnsi" w:hAnsiTheme="minorHAnsi"/>
          <w:sz w:val="30"/>
          <w:szCs w:val="30"/>
        </w:rPr>
        <w:t>2567</w:t>
      </w:r>
      <w:r w:rsidRPr="008F2699">
        <w:rPr>
          <w:rFonts w:asciiTheme="minorHAnsi" w:hAnsiTheme="minorHAnsi"/>
          <w:sz w:val="30"/>
          <w:szCs w:val="30"/>
          <w:cs/>
        </w:rPr>
        <w:t xml:space="preserve"> </w:t>
      </w:r>
      <w:bookmarkStart w:id="7" w:name="_Hlk182481621"/>
      <w:bookmarkEnd w:id="6"/>
      <w:r w:rsidRPr="008F2699">
        <w:rPr>
          <w:rFonts w:asciiTheme="minorHAnsi" w:hAnsiTheme="minorHAnsi"/>
          <w:sz w:val="30"/>
          <w:szCs w:val="30"/>
          <w:cs/>
        </w:rPr>
        <w:t>และบริษัทบันทึกรับรู้</w:t>
      </w:r>
      <w:r w:rsidR="004311A6">
        <w:rPr>
          <w:rFonts w:asciiTheme="minorHAnsi" w:hAnsiTheme="minorHAnsi" w:hint="cs"/>
          <w:sz w:val="30"/>
          <w:szCs w:val="30"/>
          <w:cs/>
        </w:rPr>
        <w:t>ขาดทุน</w:t>
      </w:r>
      <w:r w:rsidRPr="008F2699">
        <w:rPr>
          <w:rFonts w:asciiTheme="minorHAnsi" w:hAnsiTheme="minorHAnsi"/>
          <w:sz w:val="30"/>
          <w:szCs w:val="30"/>
          <w:cs/>
        </w:rPr>
        <w:t>จากการขายเงินลงทุนในบริษัท</w:t>
      </w:r>
      <w:r w:rsidR="004311A6">
        <w:rPr>
          <w:rFonts w:asciiTheme="minorHAnsi" w:hAnsiTheme="minorHAnsi" w:hint="cs"/>
          <w:sz w:val="30"/>
          <w:szCs w:val="30"/>
          <w:cs/>
        </w:rPr>
        <w:t xml:space="preserve"> </w:t>
      </w:r>
      <w:r w:rsidR="004311A6" w:rsidRPr="003F756A">
        <w:rPr>
          <w:rFonts w:asciiTheme="minorHAnsi" w:hAnsiTheme="minorHAnsi"/>
          <w:sz w:val="30"/>
          <w:szCs w:val="30"/>
          <w:cs/>
        </w:rPr>
        <w:t>สบาย อลิอันซ์ จำกัด</w:t>
      </w:r>
      <w:r w:rsidR="004311A6" w:rsidRPr="008F2699">
        <w:rPr>
          <w:rFonts w:asciiTheme="minorHAnsi" w:hAnsiTheme="minorHAnsi"/>
          <w:sz w:val="30"/>
          <w:szCs w:val="30"/>
          <w:cs/>
        </w:rPr>
        <w:t xml:space="preserve"> จำนวน </w:t>
      </w:r>
      <w:r w:rsidR="004311A6">
        <w:rPr>
          <w:rFonts w:asciiTheme="minorHAnsi" w:hAnsiTheme="minorHAnsi"/>
          <w:sz w:val="30"/>
          <w:szCs w:val="30"/>
        </w:rPr>
        <w:t>7.4</w:t>
      </w:r>
      <w:r w:rsidR="004311A6" w:rsidRPr="008F2699">
        <w:rPr>
          <w:rFonts w:asciiTheme="minorHAnsi" w:hAnsiTheme="minorHAnsi"/>
          <w:sz w:val="30"/>
          <w:szCs w:val="30"/>
        </w:rPr>
        <w:t xml:space="preserve"> </w:t>
      </w:r>
      <w:r w:rsidR="004311A6">
        <w:rPr>
          <w:rFonts w:asciiTheme="minorHAnsi" w:hAnsiTheme="minorHAnsi" w:hint="cs"/>
          <w:sz w:val="30"/>
          <w:szCs w:val="30"/>
          <w:cs/>
        </w:rPr>
        <w:t>ล้าน</w:t>
      </w:r>
      <w:r w:rsidR="004311A6" w:rsidRPr="008F2699">
        <w:rPr>
          <w:rFonts w:asciiTheme="minorHAnsi" w:hAnsiTheme="minorHAnsi"/>
          <w:sz w:val="30"/>
          <w:szCs w:val="30"/>
          <w:cs/>
        </w:rPr>
        <w:t>บาท</w:t>
      </w:r>
      <w:r w:rsidR="004311A6">
        <w:rPr>
          <w:rFonts w:asciiTheme="minorHAnsi" w:hAnsiTheme="minorHAnsi" w:hint="cs"/>
          <w:sz w:val="30"/>
          <w:szCs w:val="30"/>
          <w:cs/>
        </w:rPr>
        <w:t xml:space="preserve"> </w:t>
      </w:r>
      <w:r w:rsidRPr="008F2699">
        <w:rPr>
          <w:rFonts w:asciiTheme="minorHAnsi" w:hAnsiTheme="minorHAnsi"/>
          <w:sz w:val="30"/>
          <w:szCs w:val="30"/>
          <w:cs/>
        </w:rPr>
        <w:t>สุทธิจากขาดทุนจากการด้อยค่า</w:t>
      </w:r>
      <w:r w:rsidR="004311A6">
        <w:rPr>
          <w:rFonts w:asciiTheme="minorHAnsi" w:hAnsiTheme="minorHAnsi" w:hint="cs"/>
          <w:sz w:val="30"/>
          <w:szCs w:val="30"/>
          <w:cs/>
        </w:rPr>
        <w:t xml:space="preserve">เงินลงทุน </w:t>
      </w:r>
      <w:r w:rsidRPr="008F2699">
        <w:rPr>
          <w:rFonts w:asciiTheme="minorHAnsi" w:hAnsiTheme="minorHAnsi"/>
          <w:sz w:val="30"/>
          <w:szCs w:val="30"/>
          <w:cs/>
        </w:rPr>
        <w:t xml:space="preserve">จำนวน </w:t>
      </w:r>
      <w:r w:rsidR="004311A6">
        <w:rPr>
          <w:rFonts w:asciiTheme="minorHAnsi" w:hAnsiTheme="minorHAnsi"/>
          <w:sz w:val="30"/>
          <w:szCs w:val="30"/>
        </w:rPr>
        <w:t>5</w:t>
      </w:r>
      <w:r w:rsidRPr="008F2699">
        <w:rPr>
          <w:rFonts w:asciiTheme="minorHAnsi" w:hAnsiTheme="minorHAnsi"/>
          <w:sz w:val="30"/>
          <w:szCs w:val="30"/>
          <w:cs/>
        </w:rPr>
        <w:t>.</w:t>
      </w:r>
      <w:r w:rsidR="004311A6">
        <w:rPr>
          <w:rFonts w:asciiTheme="minorHAnsi" w:hAnsiTheme="minorHAnsi"/>
          <w:sz w:val="30"/>
          <w:szCs w:val="30"/>
        </w:rPr>
        <w:t xml:space="preserve">0 </w:t>
      </w:r>
      <w:r w:rsidR="004311A6">
        <w:rPr>
          <w:rFonts w:asciiTheme="minorHAnsi" w:hAnsiTheme="minorHAnsi" w:hint="cs"/>
          <w:sz w:val="30"/>
          <w:szCs w:val="30"/>
          <w:cs/>
        </w:rPr>
        <w:t xml:space="preserve">ล้านบาท และกำไรจากการขายเงินลงทุนในบริษัท </w:t>
      </w:r>
      <w:r w:rsidR="004311A6" w:rsidRPr="004311A6">
        <w:rPr>
          <w:rFonts w:asciiTheme="minorHAnsi" w:hAnsiTheme="minorHAnsi"/>
          <w:sz w:val="30"/>
          <w:szCs w:val="30"/>
          <w:cs/>
        </w:rPr>
        <w:t>เอสเควี ยูนิตี้ ซัพพลาย จํากัด</w:t>
      </w:r>
      <w:r w:rsidR="004311A6">
        <w:rPr>
          <w:rFonts w:asciiTheme="minorHAnsi" w:hAnsiTheme="minorHAnsi" w:hint="cs"/>
          <w:sz w:val="30"/>
          <w:szCs w:val="30"/>
          <w:cs/>
        </w:rPr>
        <w:t xml:space="preserve"> </w:t>
      </w:r>
      <w:r w:rsidR="004311A6" w:rsidRPr="008F2699">
        <w:rPr>
          <w:rFonts w:asciiTheme="minorHAnsi" w:hAnsiTheme="minorHAnsi"/>
          <w:sz w:val="30"/>
          <w:szCs w:val="30"/>
          <w:cs/>
        </w:rPr>
        <w:t xml:space="preserve">จำนวน </w:t>
      </w:r>
      <w:r w:rsidR="004311A6">
        <w:rPr>
          <w:rFonts w:asciiTheme="minorHAnsi" w:hAnsiTheme="minorHAnsi"/>
          <w:sz w:val="30"/>
          <w:szCs w:val="30"/>
        </w:rPr>
        <w:t>0.8</w:t>
      </w:r>
      <w:r w:rsidR="004311A6" w:rsidRPr="008F2699">
        <w:rPr>
          <w:rFonts w:asciiTheme="minorHAnsi" w:hAnsiTheme="minorHAnsi"/>
          <w:sz w:val="30"/>
          <w:szCs w:val="30"/>
        </w:rPr>
        <w:t xml:space="preserve"> </w:t>
      </w:r>
      <w:r w:rsidR="004311A6">
        <w:rPr>
          <w:rFonts w:asciiTheme="minorHAnsi" w:hAnsiTheme="minorHAnsi" w:hint="cs"/>
          <w:sz w:val="30"/>
          <w:szCs w:val="30"/>
          <w:cs/>
        </w:rPr>
        <w:t>ล้าน</w:t>
      </w:r>
      <w:r w:rsidR="004311A6" w:rsidRPr="008F2699">
        <w:rPr>
          <w:rFonts w:asciiTheme="minorHAnsi" w:hAnsiTheme="minorHAnsi"/>
          <w:sz w:val="30"/>
          <w:szCs w:val="30"/>
          <w:cs/>
        </w:rPr>
        <w:t>บาท</w:t>
      </w:r>
      <w:r w:rsidRPr="008F2699">
        <w:rPr>
          <w:rFonts w:asciiTheme="minorHAnsi" w:hAnsiTheme="minorHAnsi"/>
          <w:sz w:val="30"/>
          <w:szCs w:val="30"/>
          <w:cs/>
        </w:rPr>
        <w:t xml:space="preserve"> </w:t>
      </w:r>
      <w:r w:rsidR="004311A6">
        <w:rPr>
          <w:rFonts w:asciiTheme="minorHAnsi" w:hAnsiTheme="minorHAnsi" w:hint="cs"/>
          <w:sz w:val="30"/>
          <w:szCs w:val="30"/>
          <w:cs/>
        </w:rPr>
        <w:t xml:space="preserve">สุทธิจากขาดทุนจากการด้อยค่าเงินลงทุน </w:t>
      </w:r>
      <w:r w:rsidR="004311A6">
        <w:rPr>
          <w:rFonts w:asciiTheme="minorHAnsi" w:hAnsiTheme="minorHAnsi"/>
          <w:sz w:val="30"/>
          <w:szCs w:val="30"/>
        </w:rPr>
        <w:t xml:space="preserve">26.3 </w:t>
      </w:r>
      <w:r w:rsidR="004311A6">
        <w:rPr>
          <w:rFonts w:asciiTheme="minorHAnsi" w:hAnsiTheme="minorHAnsi" w:hint="cs"/>
          <w:sz w:val="30"/>
          <w:szCs w:val="30"/>
          <w:cs/>
        </w:rPr>
        <w:t xml:space="preserve">ล้านบาท </w:t>
      </w:r>
      <w:r w:rsidRPr="008F2699">
        <w:rPr>
          <w:rFonts w:asciiTheme="minorHAnsi" w:hAnsiTheme="minorHAnsi"/>
          <w:sz w:val="30"/>
          <w:szCs w:val="30"/>
          <w:cs/>
        </w:rPr>
        <w:t>ในงบกำไรขาดทุนเบ็ดเสร็จเฉพาะกิจการ สำหรับงวดเก้าเดือนสิ้นสุดวันที</w:t>
      </w:r>
      <w:r w:rsidR="0080338E">
        <w:rPr>
          <w:rFonts w:asciiTheme="minorHAnsi" w:hAnsiTheme="minorHAnsi" w:hint="cs"/>
          <w:sz w:val="30"/>
          <w:szCs w:val="30"/>
          <w:cs/>
        </w:rPr>
        <w:t xml:space="preserve">่ </w:t>
      </w:r>
      <w:r>
        <w:rPr>
          <w:rFonts w:asciiTheme="minorHAnsi" w:hAnsiTheme="minorHAnsi"/>
          <w:sz w:val="30"/>
          <w:szCs w:val="30"/>
        </w:rPr>
        <w:t>30</w:t>
      </w:r>
      <w:r w:rsidRPr="008F2699">
        <w:rPr>
          <w:rFonts w:asciiTheme="minorHAnsi" w:hAnsiTheme="minorHAnsi"/>
          <w:sz w:val="30"/>
          <w:szCs w:val="30"/>
          <w:cs/>
        </w:rPr>
        <w:t xml:space="preserve"> กันยายน </w:t>
      </w:r>
      <w:r>
        <w:rPr>
          <w:rFonts w:asciiTheme="minorHAnsi" w:hAnsiTheme="minorHAnsi"/>
          <w:sz w:val="30"/>
          <w:szCs w:val="30"/>
        </w:rPr>
        <w:t>2567</w:t>
      </w:r>
      <w:bookmarkEnd w:id="7"/>
    </w:p>
    <w:p w14:paraId="67252A0C" w14:textId="4E03DB1F" w:rsidR="00537262" w:rsidRDefault="004B51DB" w:rsidP="008F26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/>
          <w:i/>
          <w:iCs/>
          <w:sz w:val="30"/>
          <w:szCs w:val="30"/>
        </w:rPr>
      </w:pPr>
      <w:r>
        <w:rPr>
          <w:rFonts w:asciiTheme="minorHAnsi" w:hAnsiTheme="minorHAnsi"/>
          <w:i/>
          <w:iCs/>
          <w:sz w:val="30"/>
          <w:szCs w:val="30"/>
        </w:rPr>
        <w:lastRenderedPageBreak/>
        <w:t>4.6</w:t>
      </w:r>
      <w:r>
        <w:rPr>
          <w:rFonts w:asciiTheme="minorHAnsi" w:hAnsiTheme="minorHAnsi" w:hint="cs"/>
          <w:i/>
          <w:iCs/>
          <w:sz w:val="30"/>
          <w:szCs w:val="30"/>
          <w:cs/>
        </w:rPr>
        <w:t>)</w:t>
      </w:r>
      <w:r>
        <w:rPr>
          <w:rFonts w:asciiTheme="minorHAnsi" w:hAnsiTheme="minorHAnsi"/>
          <w:i/>
          <w:iCs/>
          <w:sz w:val="30"/>
          <w:szCs w:val="30"/>
        </w:rPr>
        <w:t xml:space="preserve"> </w:t>
      </w:r>
      <w:r w:rsidR="00537262" w:rsidRPr="008F2699">
        <w:rPr>
          <w:rFonts w:asciiTheme="minorHAnsi" w:hAnsiTheme="minorHAnsi"/>
          <w:i/>
          <w:iCs/>
          <w:sz w:val="30"/>
          <w:szCs w:val="30"/>
          <w:cs/>
        </w:rPr>
        <w:t>การสูญเสียอำนาจการควบคุมใน</w:t>
      </w:r>
      <w:r w:rsidR="008F2699" w:rsidRPr="008F2699">
        <w:rPr>
          <w:rFonts w:asciiTheme="minorHAnsi" w:hAnsiTheme="minorHAnsi"/>
          <w:i/>
          <w:iCs/>
          <w:sz w:val="30"/>
          <w:szCs w:val="30"/>
          <w:cs/>
        </w:rPr>
        <w:t>บริษัท เอส.</w:t>
      </w:r>
      <w:r w:rsidR="00215D26" w:rsidRPr="008F2699">
        <w:rPr>
          <w:rFonts w:asciiTheme="minorHAnsi" w:hAnsiTheme="minorHAnsi" w:hint="cs"/>
          <w:i/>
          <w:iCs/>
          <w:sz w:val="30"/>
          <w:szCs w:val="30"/>
          <w:cs/>
        </w:rPr>
        <w:t>เค.ฮิวเม</w:t>
      </w:r>
      <w:r w:rsidR="00215D26" w:rsidRPr="008F2699">
        <w:rPr>
          <w:rFonts w:asciiTheme="minorHAnsi" w:hAnsiTheme="minorHAnsi"/>
          <w:i/>
          <w:iCs/>
          <w:sz w:val="30"/>
          <w:szCs w:val="30"/>
          <w:cs/>
        </w:rPr>
        <w:t>น</w:t>
      </w:r>
      <w:r w:rsidR="008F2699" w:rsidRPr="008F2699">
        <w:rPr>
          <w:rFonts w:asciiTheme="minorHAnsi" w:hAnsiTheme="minorHAnsi"/>
          <w:i/>
          <w:iCs/>
          <w:sz w:val="30"/>
          <w:szCs w:val="30"/>
          <w:cs/>
        </w:rPr>
        <w:t xml:space="preserve"> รีซอร์เซส</w:t>
      </w:r>
      <w:r w:rsidR="005432D2">
        <w:rPr>
          <w:rFonts w:asciiTheme="minorHAnsi" w:hAnsiTheme="minorHAnsi"/>
          <w:i/>
          <w:iCs/>
          <w:sz w:val="30"/>
          <w:szCs w:val="30"/>
        </w:rPr>
        <w:t xml:space="preserve"> </w:t>
      </w:r>
      <w:r w:rsidR="008F2699" w:rsidRPr="008F2699">
        <w:rPr>
          <w:rFonts w:asciiTheme="minorHAnsi" w:hAnsiTheme="minorHAnsi"/>
          <w:i/>
          <w:iCs/>
          <w:sz w:val="30"/>
          <w:szCs w:val="30"/>
          <w:cs/>
        </w:rPr>
        <w:t>เซอร์วิส จำกัด</w:t>
      </w:r>
    </w:p>
    <w:p w14:paraId="56604F7E" w14:textId="77777777" w:rsidR="003B6518" w:rsidRDefault="003B6518" w:rsidP="00537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/>
          <w:i/>
          <w:iCs/>
          <w:sz w:val="30"/>
          <w:szCs w:val="30"/>
        </w:rPr>
      </w:pPr>
    </w:p>
    <w:p w14:paraId="3118C22E" w14:textId="30E41F67" w:rsidR="003B6518" w:rsidRDefault="008F2699" w:rsidP="00537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/>
          <w:sz w:val="30"/>
          <w:szCs w:val="30"/>
        </w:rPr>
      </w:pPr>
      <w:r w:rsidRPr="008F2699">
        <w:rPr>
          <w:rFonts w:asciiTheme="minorHAnsi" w:hAnsiTheme="minorHAnsi"/>
          <w:sz w:val="30"/>
          <w:szCs w:val="30"/>
          <w:cs/>
        </w:rPr>
        <w:t>เมื่</w:t>
      </w:r>
      <w:bookmarkStart w:id="8" w:name="_Hlk182481215"/>
      <w:r w:rsidRPr="008F2699">
        <w:rPr>
          <w:rFonts w:asciiTheme="minorHAnsi" w:hAnsiTheme="minorHAnsi"/>
          <w:sz w:val="30"/>
          <w:szCs w:val="30"/>
          <w:cs/>
        </w:rPr>
        <w:t xml:space="preserve">อวันที่ </w:t>
      </w:r>
      <w:r w:rsidR="00DB0BA1">
        <w:rPr>
          <w:rFonts w:asciiTheme="minorHAnsi" w:hAnsiTheme="minorHAnsi"/>
          <w:sz w:val="30"/>
          <w:szCs w:val="30"/>
        </w:rPr>
        <w:t>6</w:t>
      </w:r>
      <w:r w:rsidRPr="008F2699">
        <w:rPr>
          <w:rFonts w:asciiTheme="minorHAnsi" w:hAnsiTheme="minorHAnsi"/>
          <w:sz w:val="30"/>
          <w:szCs w:val="30"/>
        </w:rPr>
        <w:t xml:space="preserve"> </w:t>
      </w:r>
      <w:r w:rsidRPr="008F2699">
        <w:rPr>
          <w:rFonts w:asciiTheme="minorHAnsi" w:hAnsiTheme="minorHAnsi"/>
          <w:sz w:val="30"/>
          <w:szCs w:val="30"/>
          <w:cs/>
        </w:rPr>
        <w:t xml:space="preserve">สิงหาคม </w:t>
      </w:r>
      <w:r>
        <w:rPr>
          <w:rFonts w:asciiTheme="minorHAnsi" w:hAnsiTheme="minorHAnsi"/>
          <w:sz w:val="30"/>
          <w:szCs w:val="30"/>
        </w:rPr>
        <w:t>2567</w:t>
      </w:r>
      <w:r w:rsidRPr="008F2699">
        <w:rPr>
          <w:rFonts w:asciiTheme="minorHAnsi" w:hAnsiTheme="minorHAnsi"/>
          <w:sz w:val="30"/>
          <w:szCs w:val="30"/>
        </w:rPr>
        <w:t xml:space="preserve"> </w:t>
      </w:r>
      <w:r w:rsidRPr="008F2699">
        <w:rPr>
          <w:rFonts w:asciiTheme="minorHAnsi" w:hAnsiTheme="minorHAnsi"/>
          <w:sz w:val="30"/>
          <w:szCs w:val="30"/>
          <w:cs/>
        </w:rPr>
        <w:t>บริษัทเข้าทำสัญญาซื้อขายหุ้นเพื่อขายเงินลงทุน</w:t>
      </w:r>
      <w:bookmarkEnd w:id="8"/>
      <w:r w:rsidRPr="008F2699">
        <w:rPr>
          <w:rFonts w:asciiTheme="minorHAnsi" w:hAnsiTheme="minorHAnsi"/>
          <w:sz w:val="30"/>
          <w:szCs w:val="30"/>
          <w:cs/>
        </w:rPr>
        <w:t>ทั้งหมดที่ถือโดยบริษัทในบริษัท เอส.เค.ฮิวเมน รีซอร์เซสเซอร์วิส จำกัด</w:t>
      </w:r>
      <w:r w:rsidRPr="008F2699">
        <w:rPr>
          <w:rFonts w:asciiTheme="minorHAnsi" w:hAnsiTheme="minorHAnsi"/>
          <w:sz w:val="30"/>
          <w:szCs w:val="30"/>
        </w:rPr>
        <w:t xml:space="preserve"> </w:t>
      </w:r>
      <w:r w:rsidRPr="008F2699">
        <w:rPr>
          <w:rFonts w:asciiTheme="minorHAnsi" w:hAnsiTheme="minorHAnsi"/>
          <w:sz w:val="30"/>
          <w:szCs w:val="30"/>
          <w:cs/>
        </w:rPr>
        <w:t xml:space="preserve">จำนวน </w:t>
      </w:r>
      <w:r>
        <w:rPr>
          <w:rFonts w:asciiTheme="minorHAnsi" w:hAnsiTheme="minorHAnsi"/>
          <w:sz w:val="30"/>
          <w:szCs w:val="30"/>
        </w:rPr>
        <w:t>8</w:t>
      </w:r>
      <w:r w:rsidRPr="008F2699">
        <w:rPr>
          <w:rFonts w:asciiTheme="minorHAnsi" w:hAnsiTheme="minorHAnsi"/>
          <w:sz w:val="30"/>
          <w:szCs w:val="30"/>
        </w:rPr>
        <w:t>,</w:t>
      </w:r>
      <w:r>
        <w:rPr>
          <w:rFonts w:asciiTheme="minorHAnsi" w:hAnsiTheme="minorHAnsi"/>
          <w:sz w:val="30"/>
          <w:szCs w:val="30"/>
        </w:rPr>
        <w:t>000</w:t>
      </w:r>
      <w:r w:rsidRPr="008F2699">
        <w:rPr>
          <w:rFonts w:asciiTheme="minorHAnsi" w:hAnsiTheme="minorHAnsi"/>
          <w:sz w:val="30"/>
          <w:szCs w:val="30"/>
        </w:rPr>
        <w:t xml:space="preserve"> </w:t>
      </w:r>
      <w:r w:rsidRPr="008F2699">
        <w:rPr>
          <w:rFonts w:asciiTheme="minorHAnsi" w:hAnsiTheme="minorHAnsi"/>
          <w:sz w:val="30"/>
          <w:szCs w:val="30"/>
          <w:cs/>
        </w:rPr>
        <w:t xml:space="preserve">หุ้น หรือคิดเป็นร้อยละ </w:t>
      </w:r>
      <w:r>
        <w:rPr>
          <w:rFonts w:asciiTheme="minorHAnsi" w:hAnsiTheme="minorHAnsi"/>
          <w:sz w:val="30"/>
          <w:szCs w:val="30"/>
        </w:rPr>
        <w:t>80</w:t>
      </w:r>
      <w:r w:rsidRPr="008F2699">
        <w:rPr>
          <w:rFonts w:asciiTheme="minorHAnsi" w:hAnsiTheme="minorHAnsi"/>
          <w:sz w:val="30"/>
          <w:szCs w:val="30"/>
        </w:rPr>
        <w:t>.</w:t>
      </w:r>
      <w:r>
        <w:rPr>
          <w:rFonts w:asciiTheme="minorHAnsi" w:hAnsiTheme="minorHAnsi"/>
          <w:sz w:val="30"/>
          <w:szCs w:val="30"/>
        </w:rPr>
        <w:t>0</w:t>
      </w:r>
      <w:r w:rsidRPr="008F2699">
        <w:rPr>
          <w:rFonts w:asciiTheme="minorHAnsi" w:hAnsiTheme="minorHAnsi"/>
          <w:sz w:val="30"/>
          <w:szCs w:val="30"/>
        </w:rPr>
        <w:t xml:space="preserve"> </w:t>
      </w:r>
      <w:r w:rsidRPr="008F2699">
        <w:rPr>
          <w:rFonts w:asciiTheme="minorHAnsi" w:hAnsiTheme="minorHAnsi"/>
          <w:sz w:val="30"/>
          <w:szCs w:val="30"/>
          <w:cs/>
        </w:rPr>
        <w:t>ของทุนจด</w:t>
      </w:r>
      <w:r w:rsidR="0080338E">
        <w:rPr>
          <w:rFonts w:asciiTheme="minorHAnsi" w:hAnsiTheme="minorHAnsi" w:hint="cs"/>
          <w:sz w:val="30"/>
          <w:szCs w:val="30"/>
          <w:cs/>
        </w:rPr>
        <w:t>ทะ</w:t>
      </w:r>
      <w:r w:rsidRPr="008F2699">
        <w:rPr>
          <w:rFonts w:asciiTheme="minorHAnsi" w:hAnsiTheme="minorHAnsi"/>
          <w:sz w:val="30"/>
          <w:szCs w:val="30"/>
          <w:cs/>
        </w:rPr>
        <w:t xml:space="preserve">เบียน โดยกลุ่มบริษัทและบริษัทได้รับชำระสิ่งตอบแทนจากการขายจำนวน </w:t>
      </w:r>
      <w:r w:rsidRPr="008F2699">
        <w:rPr>
          <w:rFonts w:asciiTheme="minorHAnsi" w:hAnsiTheme="minorHAnsi"/>
          <w:sz w:val="30"/>
          <w:szCs w:val="30"/>
        </w:rPr>
        <w:t xml:space="preserve">10.0 </w:t>
      </w:r>
      <w:r w:rsidRPr="008F2699">
        <w:rPr>
          <w:rFonts w:asciiTheme="minorHAnsi" w:hAnsiTheme="minorHAnsi"/>
          <w:sz w:val="30"/>
          <w:szCs w:val="30"/>
          <w:cs/>
        </w:rPr>
        <w:t xml:space="preserve">ล้านบาท กลุ่มบริษัทรับรู้กำไรจากการสูญเสียอำนาจการควบคุมในบริษัทย่อย จำนวน </w:t>
      </w:r>
      <w:r w:rsidR="00F95DFE">
        <w:rPr>
          <w:rFonts w:asciiTheme="minorHAnsi" w:hAnsiTheme="minorHAnsi"/>
          <w:sz w:val="30"/>
          <w:szCs w:val="30"/>
        </w:rPr>
        <w:t>10.0</w:t>
      </w:r>
      <w:r w:rsidRPr="008F2699">
        <w:rPr>
          <w:rFonts w:asciiTheme="minorHAnsi" w:hAnsiTheme="minorHAnsi"/>
          <w:sz w:val="30"/>
          <w:szCs w:val="30"/>
        </w:rPr>
        <w:t xml:space="preserve"> </w:t>
      </w:r>
      <w:r w:rsidR="00F95DFE">
        <w:rPr>
          <w:rFonts w:asciiTheme="minorHAnsi" w:hAnsiTheme="minorHAnsi" w:hint="cs"/>
          <w:sz w:val="30"/>
          <w:szCs w:val="30"/>
          <w:cs/>
        </w:rPr>
        <w:t>ล้าน</w:t>
      </w:r>
      <w:r w:rsidRPr="008F2699">
        <w:rPr>
          <w:rFonts w:asciiTheme="minorHAnsi" w:hAnsiTheme="minorHAnsi"/>
          <w:sz w:val="30"/>
          <w:szCs w:val="30"/>
          <w:cs/>
        </w:rPr>
        <w:t xml:space="preserve">บาท สุทธิจากขาดทุนจากการด้อยค่าค่าความนิยมจำนวน </w:t>
      </w:r>
      <w:r w:rsidRPr="008F2699">
        <w:rPr>
          <w:rFonts w:asciiTheme="minorHAnsi" w:hAnsiTheme="minorHAnsi"/>
          <w:sz w:val="30"/>
          <w:szCs w:val="30"/>
        </w:rPr>
        <w:t>2</w:t>
      </w:r>
      <w:r w:rsidR="00F95DFE">
        <w:rPr>
          <w:rFonts w:asciiTheme="minorHAnsi" w:hAnsiTheme="minorHAnsi"/>
          <w:sz w:val="30"/>
          <w:szCs w:val="30"/>
        </w:rPr>
        <w:t>0</w:t>
      </w:r>
      <w:r w:rsidRPr="008F2699">
        <w:rPr>
          <w:rFonts w:asciiTheme="minorHAnsi" w:hAnsiTheme="minorHAnsi"/>
          <w:sz w:val="30"/>
          <w:szCs w:val="30"/>
        </w:rPr>
        <w:t>.</w:t>
      </w:r>
      <w:r w:rsidR="00F95DFE">
        <w:rPr>
          <w:rFonts w:asciiTheme="minorHAnsi" w:hAnsiTheme="minorHAnsi"/>
          <w:sz w:val="30"/>
          <w:szCs w:val="30"/>
        </w:rPr>
        <w:t>8</w:t>
      </w:r>
      <w:r w:rsidRPr="008F2699">
        <w:rPr>
          <w:rFonts w:asciiTheme="minorHAnsi" w:hAnsiTheme="minorHAnsi"/>
          <w:sz w:val="30"/>
          <w:szCs w:val="30"/>
        </w:rPr>
        <w:t xml:space="preserve"> </w:t>
      </w:r>
      <w:r w:rsidRPr="008F2699">
        <w:rPr>
          <w:rFonts w:asciiTheme="minorHAnsi" w:hAnsiTheme="minorHAnsi"/>
          <w:sz w:val="30"/>
          <w:szCs w:val="30"/>
          <w:cs/>
        </w:rPr>
        <w:t xml:space="preserve">ล้านบาท </w:t>
      </w:r>
      <w:r w:rsidR="0080338E" w:rsidRPr="00533B50">
        <w:rPr>
          <w:rFonts w:asciiTheme="minorHAnsi" w:hAnsiTheme="minorHAnsi" w:hint="cs"/>
          <w:sz w:val="30"/>
          <w:szCs w:val="30"/>
          <w:cs/>
        </w:rPr>
        <w:t>โดยบันทึกในรายการขาดทุน</w:t>
      </w:r>
      <w:r w:rsidR="0080338E" w:rsidRPr="00533B50">
        <w:rPr>
          <w:rFonts w:asciiTheme="minorHAnsi" w:hAnsiTheme="minorHAnsi"/>
          <w:sz w:val="30"/>
          <w:szCs w:val="30"/>
          <w:cs/>
        </w:rPr>
        <w:t>จากการสูญเสียอำนาจการควบคุมในบริษัทย่อยและอิทธิพลอย่างมีสาระสำคัญในบริษัทร่วม</w:t>
      </w:r>
      <w:r w:rsidRPr="008F2699">
        <w:rPr>
          <w:rFonts w:asciiTheme="minorHAnsi" w:hAnsiTheme="minorHAnsi"/>
          <w:sz w:val="30"/>
          <w:szCs w:val="30"/>
          <w:cs/>
        </w:rPr>
        <w:t xml:space="preserve">ในงบกำไรขาดทุนเบ็ดเสร็จรวมสำหรับงวดเก้าเดือนสิ้นสุดวันที่ </w:t>
      </w:r>
      <w:r w:rsidRPr="008F2699">
        <w:rPr>
          <w:rFonts w:asciiTheme="minorHAnsi" w:hAnsiTheme="minorHAnsi"/>
          <w:sz w:val="30"/>
          <w:szCs w:val="30"/>
        </w:rPr>
        <w:t xml:space="preserve">30 </w:t>
      </w:r>
      <w:r w:rsidRPr="008F2699">
        <w:rPr>
          <w:rFonts w:asciiTheme="minorHAnsi" w:hAnsiTheme="minorHAnsi"/>
          <w:sz w:val="30"/>
          <w:szCs w:val="30"/>
          <w:cs/>
        </w:rPr>
        <w:t xml:space="preserve">กันยายน </w:t>
      </w:r>
      <w:r w:rsidRPr="008F2699">
        <w:rPr>
          <w:rFonts w:asciiTheme="minorHAnsi" w:hAnsiTheme="minorHAnsi"/>
          <w:sz w:val="30"/>
          <w:szCs w:val="30"/>
        </w:rPr>
        <w:t xml:space="preserve">2567 </w:t>
      </w:r>
      <w:r w:rsidRPr="008F2699">
        <w:rPr>
          <w:rFonts w:asciiTheme="minorHAnsi" w:hAnsiTheme="minorHAnsi"/>
          <w:sz w:val="30"/>
          <w:szCs w:val="30"/>
          <w:cs/>
        </w:rPr>
        <w:t xml:space="preserve">และบริษัทบันทึกรับรู้กำไรจากการขายเงินลงทุนในบริษัทย่อยจำนวน </w:t>
      </w:r>
      <w:r w:rsidR="00F95DFE">
        <w:rPr>
          <w:rFonts w:asciiTheme="minorHAnsi" w:hAnsiTheme="minorHAnsi"/>
          <w:sz w:val="30"/>
          <w:szCs w:val="30"/>
        </w:rPr>
        <w:t>10.0</w:t>
      </w:r>
      <w:r w:rsidRPr="008F2699">
        <w:rPr>
          <w:rFonts w:asciiTheme="minorHAnsi" w:hAnsiTheme="minorHAnsi"/>
          <w:sz w:val="30"/>
          <w:szCs w:val="30"/>
        </w:rPr>
        <w:t xml:space="preserve"> </w:t>
      </w:r>
      <w:r w:rsidR="00F95DFE">
        <w:rPr>
          <w:rFonts w:asciiTheme="minorHAnsi" w:hAnsiTheme="minorHAnsi" w:hint="cs"/>
          <w:sz w:val="30"/>
          <w:szCs w:val="30"/>
          <w:cs/>
        </w:rPr>
        <w:t>ล้าน</w:t>
      </w:r>
      <w:r w:rsidRPr="008F2699">
        <w:rPr>
          <w:rFonts w:asciiTheme="minorHAnsi" w:hAnsiTheme="minorHAnsi"/>
          <w:sz w:val="30"/>
          <w:szCs w:val="30"/>
          <w:cs/>
        </w:rPr>
        <w:t>บาท สุทธิจากขาดทุนจากการด้อยค่า</w:t>
      </w:r>
      <w:r w:rsidR="00F95DFE">
        <w:rPr>
          <w:rFonts w:asciiTheme="minorHAnsi" w:hAnsiTheme="minorHAnsi" w:hint="cs"/>
          <w:sz w:val="30"/>
          <w:szCs w:val="30"/>
          <w:cs/>
        </w:rPr>
        <w:t>เงินลงทุน</w:t>
      </w:r>
      <w:r w:rsidRPr="008F2699">
        <w:rPr>
          <w:rFonts w:asciiTheme="minorHAnsi" w:hAnsiTheme="minorHAnsi"/>
          <w:sz w:val="30"/>
          <w:szCs w:val="30"/>
          <w:cs/>
        </w:rPr>
        <w:t xml:space="preserve">จำนวน </w:t>
      </w:r>
      <w:r w:rsidRPr="008F2699">
        <w:rPr>
          <w:rFonts w:asciiTheme="minorHAnsi" w:hAnsiTheme="minorHAnsi"/>
          <w:sz w:val="30"/>
          <w:szCs w:val="30"/>
        </w:rPr>
        <w:t>2</w:t>
      </w:r>
      <w:r w:rsidR="00F95DFE">
        <w:rPr>
          <w:rFonts w:asciiTheme="minorHAnsi" w:hAnsiTheme="minorHAnsi"/>
          <w:sz w:val="30"/>
          <w:szCs w:val="30"/>
        </w:rPr>
        <w:t>9</w:t>
      </w:r>
      <w:r w:rsidRPr="008F2699">
        <w:rPr>
          <w:rFonts w:asciiTheme="minorHAnsi" w:hAnsiTheme="minorHAnsi"/>
          <w:sz w:val="30"/>
          <w:szCs w:val="30"/>
        </w:rPr>
        <w:t>.</w:t>
      </w:r>
      <w:r w:rsidR="00F95DFE">
        <w:rPr>
          <w:rFonts w:asciiTheme="minorHAnsi" w:hAnsiTheme="minorHAnsi"/>
          <w:sz w:val="30"/>
          <w:szCs w:val="30"/>
        </w:rPr>
        <w:t>6</w:t>
      </w:r>
      <w:r w:rsidR="00DB0BA1">
        <w:rPr>
          <w:rFonts w:asciiTheme="minorHAnsi" w:hAnsiTheme="minorHAnsi" w:hint="cs"/>
          <w:sz w:val="30"/>
          <w:szCs w:val="30"/>
          <w:cs/>
        </w:rPr>
        <w:t xml:space="preserve"> ล้านบาท</w:t>
      </w:r>
      <w:r w:rsidRPr="008F2699">
        <w:rPr>
          <w:rFonts w:asciiTheme="minorHAnsi" w:hAnsiTheme="minorHAnsi"/>
          <w:sz w:val="30"/>
          <w:szCs w:val="30"/>
        </w:rPr>
        <w:t xml:space="preserve"> </w:t>
      </w:r>
      <w:r w:rsidRPr="008F2699">
        <w:rPr>
          <w:rFonts w:asciiTheme="minorHAnsi" w:hAnsiTheme="minorHAnsi"/>
          <w:sz w:val="30"/>
          <w:szCs w:val="30"/>
          <w:cs/>
        </w:rPr>
        <w:t xml:space="preserve">ในงบกำไรขาดทุนเบ็ดเสร็จเฉพาะกิจการ สำหรับงวดเก้าเดือนสิ้นสุดวันที่ </w:t>
      </w:r>
      <w:r>
        <w:rPr>
          <w:rFonts w:asciiTheme="minorHAnsi" w:hAnsiTheme="minorHAnsi"/>
          <w:sz w:val="30"/>
          <w:szCs w:val="30"/>
        </w:rPr>
        <w:t>30</w:t>
      </w:r>
      <w:r w:rsidRPr="008F2699">
        <w:rPr>
          <w:rFonts w:asciiTheme="minorHAnsi" w:hAnsiTheme="minorHAnsi"/>
          <w:sz w:val="30"/>
          <w:szCs w:val="30"/>
        </w:rPr>
        <w:t xml:space="preserve"> </w:t>
      </w:r>
      <w:r w:rsidRPr="008F2699">
        <w:rPr>
          <w:rFonts w:asciiTheme="minorHAnsi" w:hAnsiTheme="minorHAnsi"/>
          <w:sz w:val="30"/>
          <w:szCs w:val="30"/>
          <w:cs/>
        </w:rPr>
        <w:t xml:space="preserve">กันยายน </w:t>
      </w:r>
      <w:r>
        <w:rPr>
          <w:rFonts w:asciiTheme="minorHAnsi" w:hAnsiTheme="minorHAnsi"/>
          <w:sz w:val="30"/>
          <w:szCs w:val="30"/>
        </w:rPr>
        <w:t>2567</w:t>
      </w:r>
    </w:p>
    <w:p w14:paraId="38DAD857" w14:textId="77777777" w:rsidR="00D45885" w:rsidRPr="008F2699" w:rsidRDefault="00D45885" w:rsidP="00537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/>
          <w:sz w:val="30"/>
          <w:szCs w:val="30"/>
        </w:rPr>
      </w:pPr>
    </w:p>
    <w:p w14:paraId="7FC35BF7" w14:textId="786BBD9F" w:rsidR="003B6518" w:rsidRDefault="006C22C8" w:rsidP="00D46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64" w:hanging="324"/>
        <w:jc w:val="thaiDistribute"/>
        <w:rPr>
          <w:rFonts w:asciiTheme="minorHAnsi" w:hAnsiTheme="minorHAnsi"/>
          <w:i/>
          <w:iCs/>
          <w:sz w:val="30"/>
          <w:szCs w:val="30"/>
        </w:rPr>
      </w:pPr>
      <w:bookmarkStart w:id="9" w:name="_Hlk182480868"/>
      <w:r w:rsidRPr="00D462F8">
        <w:rPr>
          <w:rFonts w:asciiTheme="minorHAnsi" w:hAnsiTheme="minorHAnsi"/>
          <w:i/>
          <w:iCs/>
          <w:sz w:val="30"/>
          <w:szCs w:val="30"/>
        </w:rPr>
        <w:t>4.7</w:t>
      </w:r>
      <w:r w:rsidRPr="00D462F8">
        <w:rPr>
          <w:rFonts w:asciiTheme="minorHAnsi" w:hAnsiTheme="minorHAnsi"/>
          <w:i/>
          <w:iCs/>
          <w:sz w:val="30"/>
          <w:szCs w:val="30"/>
          <w:cs/>
        </w:rPr>
        <w:t xml:space="preserve">) </w:t>
      </w:r>
      <w:r w:rsidR="003B6518" w:rsidRPr="00D462F8">
        <w:rPr>
          <w:rFonts w:asciiTheme="minorHAnsi" w:hAnsiTheme="minorHAnsi"/>
          <w:i/>
          <w:iCs/>
          <w:sz w:val="30"/>
          <w:szCs w:val="30"/>
          <w:cs/>
        </w:rPr>
        <w:t>การสูญเสียอำนาจการควบคุมในบริษัท บัซซี่บีส์ จำกัด</w:t>
      </w:r>
    </w:p>
    <w:bookmarkEnd w:id="9"/>
    <w:p w14:paraId="13E8A3B5" w14:textId="77777777" w:rsidR="003B6518" w:rsidRDefault="003B6518" w:rsidP="00D46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64"/>
        <w:jc w:val="thaiDistribute"/>
        <w:rPr>
          <w:rFonts w:asciiTheme="minorHAnsi" w:hAnsiTheme="minorHAnsi"/>
          <w:i/>
          <w:iCs/>
          <w:sz w:val="30"/>
          <w:szCs w:val="30"/>
        </w:rPr>
      </w:pPr>
    </w:p>
    <w:p w14:paraId="1D18CB55" w14:textId="6608C2EF" w:rsidR="003C6143" w:rsidRPr="00D462F8" w:rsidRDefault="003C6143" w:rsidP="00D567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/>
          <w:sz w:val="30"/>
          <w:szCs w:val="30"/>
        </w:rPr>
      </w:pPr>
      <w:r w:rsidRPr="00D462F8">
        <w:rPr>
          <w:rFonts w:asciiTheme="minorHAnsi" w:hAnsiTheme="minorHAnsi"/>
          <w:sz w:val="30"/>
          <w:szCs w:val="30"/>
          <w:cs/>
        </w:rPr>
        <w:t xml:space="preserve">เมื่อวันที่ </w:t>
      </w:r>
      <w:r>
        <w:rPr>
          <w:rFonts w:asciiTheme="minorHAnsi" w:hAnsiTheme="minorHAnsi"/>
          <w:sz w:val="30"/>
          <w:szCs w:val="30"/>
        </w:rPr>
        <w:t>6</w:t>
      </w:r>
      <w:r w:rsidRPr="00D462F8">
        <w:rPr>
          <w:rFonts w:asciiTheme="minorHAnsi" w:hAnsiTheme="minorHAnsi"/>
          <w:sz w:val="30"/>
          <w:szCs w:val="30"/>
          <w:cs/>
        </w:rPr>
        <w:t xml:space="preserve"> กันยายน </w:t>
      </w:r>
      <w:r>
        <w:rPr>
          <w:rFonts w:asciiTheme="minorHAnsi" w:hAnsiTheme="minorHAnsi"/>
          <w:sz w:val="30"/>
          <w:szCs w:val="30"/>
        </w:rPr>
        <w:t>2567</w:t>
      </w:r>
      <w:r w:rsidRPr="00D462F8">
        <w:rPr>
          <w:rFonts w:asciiTheme="minorHAnsi" w:hAnsiTheme="minorHAnsi"/>
          <w:sz w:val="30"/>
          <w:szCs w:val="30"/>
          <w:cs/>
        </w:rPr>
        <w:t xml:space="preserve"> ที่ประชุมคณะกรรมการบริษัทมีมติอนุมัติการจำหน่ายเงินลงทุนในบริษัท บัซซี่บีส์ จำกัด จำนวน </w:t>
      </w:r>
      <w:r>
        <w:rPr>
          <w:rFonts w:asciiTheme="minorHAnsi" w:hAnsiTheme="minorHAnsi"/>
          <w:sz w:val="30"/>
          <w:szCs w:val="30"/>
        </w:rPr>
        <w:t>212</w:t>
      </w:r>
      <w:r w:rsidRPr="00D462F8">
        <w:rPr>
          <w:rFonts w:asciiTheme="minorHAnsi" w:hAnsiTheme="minorHAnsi"/>
          <w:sz w:val="30"/>
          <w:szCs w:val="30"/>
        </w:rPr>
        <w:t>,</w:t>
      </w:r>
      <w:r>
        <w:rPr>
          <w:rFonts w:asciiTheme="minorHAnsi" w:hAnsiTheme="minorHAnsi"/>
          <w:sz w:val="30"/>
          <w:szCs w:val="30"/>
        </w:rPr>
        <w:t>246</w:t>
      </w:r>
      <w:r w:rsidRPr="00D462F8">
        <w:rPr>
          <w:rFonts w:asciiTheme="minorHAnsi" w:hAnsiTheme="minorHAnsi"/>
          <w:sz w:val="30"/>
          <w:szCs w:val="30"/>
          <w:cs/>
        </w:rPr>
        <w:t xml:space="preserve"> หุ้น หรือคิดเป็นร้อยละ </w:t>
      </w:r>
      <w:r>
        <w:rPr>
          <w:rFonts w:asciiTheme="minorHAnsi" w:hAnsiTheme="minorHAnsi"/>
          <w:sz w:val="30"/>
          <w:szCs w:val="30"/>
        </w:rPr>
        <w:t>10</w:t>
      </w:r>
      <w:r w:rsidRPr="00D462F8">
        <w:rPr>
          <w:rFonts w:asciiTheme="minorHAnsi" w:hAnsiTheme="minorHAnsi"/>
          <w:sz w:val="30"/>
          <w:szCs w:val="30"/>
          <w:cs/>
        </w:rPr>
        <w:t>.</w:t>
      </w:r>
      <w:r>
        <w:rPr>
          <w:rFonts w:asciiTheme="minorHAnsi" w:hAnsiTheme="minorHAnsi"/>
          <w:sz w:val="30"/>
          <w:szCs w:val="30"/>
        </w:rPr>
        <w:t>00</w:t>
      </w:r>
      <w:r w:rsidRPr="00D462F8">
        <w:rPr>
          <w:rFonts w:asciiTheme="minorHAnsi" w:hAnsiTheme="minorHAnsi"/>
          <w:sz w:val="30"/>
          <w:szCs w:val="30"/>
          <w:cs/>
        </w:rPr>
        <w:t xml:space="preserve"> ของทุนจดทะเบียน ที่ถือโดยบริษัทย่อยของบริษัท โดยกลุ่มบริษัทได้รับชำระสิ่งตอบแทนจากการขายจำนวน </w:t>
      </w:r>
      <w:r>
        <w:rPr>
          <w:rFonts w:asciiTheme="minorHAnsi" w:hAnsiTheme="minorHAnsi"/>
          <w:sz w:val="30"/>
          <w:szCs w:val="30"/>
        </w:rPr>
        <w:t>300</w:t>
      </w:r>
      <w:r w:rsidRPr="00D462F8">
        <w:rPr>
          <w:rFonts w:asciiTheme="minorHAnsi" w:hAnsiTheme="minorHAnsi"/>
          <w:sz w:val="30"/>
          <w:szCs w:val="30"/>
          <w:cs/>
        </w:rPr>
        <w:t>.</w:t>
      </w:r>
      <w:r>
        <w:rPr>
          <w:rFonts w:asciiTheme="minorHAnsi" w:hAnsiTheme="minorHAnsi"/>
          <w:sz w:val="30"/>
          <w:szCs w:val="30"/>
        </w:rPr>
        <w:t>0</w:t>
      </w:r>
      <w:r w:rsidRPr="00D462F8">
        <w:rPr>
          <w:rFonts w:asciiTheme="minorHAnsi" w:hAnsiTheme="minorHAnsi"/>
          <w:sz w:val="30"/>
          <w:szCs w:val="30"/>
          <w:cs/>
        </w:rPr>
        <w:t xml:space="preserve"> ล้านบาท กลุ่มบริษัทรับรู้ขาดทุนจากการสูญเสียอำนาจการควบคุมในบริษัท บัซซี่บีส์ จำกัด จำนวน </w:t>
      </w:r>
      <w:r>
        <w:rPr>
          <w:rFonts w:asciiTheme="minorHAnsi" w:hAnsiTheme="minorHAnsi"/>
          <w:sz w:val="30"/>
          <w:szCs w:val="30"/>
        </w:rPr>
        <w:t>581</w:t>
      </w:r>
      <w:r w:rsidRPr="00D462F8">
        <w:rPr>
          <w:rFonts w:asciiTheme="minorHAnsi" w:hAnsiTheme="minorHAnsi"/>
          <w:sz w:val="30"/>
          <w:szCs w:val="30"/>
          <w:cs/>
        </w:rPr>
        <w:t>.</w:t>
      </w:r>
      <w:r>
        <w:rPr>
          <w:rFonts w:asciiTheme="minorHAnsi" w:hAnsiTheme="minorHAnsi"/>
          <w:sz w:val="30"/>
          <w:szCs w:val="30"/>
        </w:rPr>
        <w:t>7</w:t>
      </w:r>
      <w:r w:rsidRPr="00D462F8">
        <w:rPr>
          <w:rFonts w:asciiTheme="minorHAnsi" w:hAnsiTheme="minorHAnsi"/>
          <w:sz w:val="30"/>
          <w:szCs w:val="30"/>
          <w:cs/>
        </w:rPr>
        <w:t xml:space="preserve"> ล้านบาท </w:t>
      </w:r>
      <w:r w:rsidR="0080338E" w:rsidRPr="00533B50">
        <w:rPr>
          <w:rFonts w:asciiTheme="minorHAnsi" w:hAnsiTheme="minorHAnsi" w:hint="cs"/>
          <w:sz w:val="30"/>
          <w:szCs w:val="30"/>
          <w:cs/>
        </w:rPr>
        <w:t>โดยบันทึกในรายการขาดทุน</w:t>
      </w:r>
      <w:r w:rsidR="0080338E" w:rsidRPr="00533B50">
        <w:rPr>
          <w:rFonts w:asciiTheme="minorHAnsi" w:hAnsiTheme="minorHAnsi"/>
          <w:sz w:val="30"/>
          <w:szCs w:val="30"/>
          <w:cs/>
        </w:rPr>
        <w:t>จากการสูญเสียอำนาจการควบคุมในบริษัทย่อยและอิทธิพลอย่างมีสาระสำคัญในบริษัทร่วม</w:t>
      </w:r>
      <w:r w:rsidRPr="00D462F8">
        <w:rPr>
          <w:rFonts w:asciiTheme="minorHAnsi" w:hAnsiTheme="minorHAnsi"/>
          <w:sz w:val="30"/>
          <w:szCs w:val="30"/>
          <w:cs/>
        </w:rPr>
        <w:t xml:space="preserve">ในงบกำไรขาดทุนเบ็ดเสร็จรวมสำหรับงวดเก้าเดือนสิ้นสุดวันที่ </w:t>
      </w:r>
      <w:r>
        <w:rPr>
          <w:rFonts w:asciiTheme="minorHAnsi" w:hAnsiTheme="minorHAnsi"/>
          <w:sz w:val="30"/>
          <w:szCs w:val="30"/>
        </w:rPr>
        <w:t>30</w:t>
      </w:r>
      <w:r w:rsidRPr="00D462F8">
        <w:rPr>
          <w:rFonts w:asciiTheme="minorHAnsi" w:hAnsiTheme="minorHAnsi"/>
          <w:sz w:val="30"/>
          <w:szCs w:val="30"/>
          <w:cs/>
        </w:rPr>
        <w:t xml:space="preserve"> กันยายน </w:t>
      </w:r>
      <w:r>
        <w:rPr>
          <w:rFonts w:asciiTheme="minorHAnsi" w:hAnsiTheme="minorHAnsi"/>
          <w:sz w:val="30"/>
          <w:szCs w:val="30"/>
        </w:rPr>
        <w:t>2567</w:t>
      </w:r>
    </w:p>
    <w:p w14:paraId="5B3D4FDF" w14:textId="77777777" w:rsidR="003C6143" w:rsidRPr="00D462F8" w:rsidRDefault="003C6143" w:rsidP="00D46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64"/>
        <w:jc w:val="thaiDistribute"/>
        <w:rPr>
          <w:rFonts w:asciiTheme="minorHAnsi" w:hAnsiTheme="minorHAnsi"/>
          <w:sz w:val="30"/>
          <w:szCs w:val="30"/>
        </w:rPr>
      </w:pPr>
    </w:p>
    <w:p w14:paraId="6346A910" w14:textId="739A187C" w:rsidR="003B6518" w:rsidRDefault="003C6143" w:rsidP="00D567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/>
          <w:i/>
          <w:iCs/>
          <w:sz w:val="30"/>
          <w:szCs w:val="30"/>
        </w:rPr>
      </w:pPr>
      <w:r w:rsidRPr="00D462F8">
        <w:rPr>
          <w:rFonts w:asciiTheme="minorHAnsi" w:hAnsiTheme="minorHAnsi"/>
          <w:sz w:val="30"/>
          <w:szCs w:val="30"/>
          <w:cs/>
        </w:rPr>
        <w:t xml:space="preserve">ณ วันที่ </w:t>
      </w:r>
      <w:r>
        <w:rPr>
          <w:rFonts w:asciiTheme="minorHAnsi" w:hAnsiTheme="minorHAnsi"/>
          <w:sz w:val="30"/>
          <w:szCs w:val="30"/>
        </w:rPr>
        <w:t>30</w:t>
      </w:r>
      <w:r w:rsidRPr="00D462F8">
        <w:rPr>
          <w:rFonts w:asciiTheme="minorHAnsi" w:hAnsiTheme="minorHAnsi"/>
          <w:sz w:val="30"/>
          <w:szCs w:val="30"/>
          <w:cs/>
        </w:rPr>
        <w:t xml:space="preserve"> กันยายน </w:t>
      </w:r>
      <w:r>
        <w:rPr>
          <w:rFonts w:asciiTheme="minorHAnsi" w:hAnsiTheme="minorHAnsi"/>
          <w:sz w:val="30"/>
          <w:szCs w:val="30"/>
        </w:rPr>
        <w:t>2567</w:t>
      </w:r>
      <w:r w:rsidRPr="00D462F8">
        <w:rPr>
          <w:rFonts w:asciiTheme="minorHAnsi" w:hAnsiTheme="minorHAnsi"/>
          <w:sz w:val="30"/>
          <w:szCs w:val="30"/>
          <w:cs/>
        </w:rPr>
        <w:t xml:space="preserve"> บริษัทมีสัดส่วนการถือหุ้นในบริษัท บัซซี่บีส์ จำกัด ร้อยละ </w:t>
      </w:r>
      <w:r>
        <w:rPr>
          <w:rFonts w:asciiTheme="minorHAnsi" w:hAnsiTheme="minorHAnsi"/>
          <w:sz w:val="30"/>
          <w:szCs w:val="30"/>
        </w:rPr>
        <w:t>17</w:t>
      </w:r>
      <w:r w:rsidRPr="00D462F8">
        <w:rPr>
          <w:rFonts w:asciiTheme="minorHAnsi" w:hAnsiTheme="minorHAnsi"/>
          <w:sz w:val="30"/>
          <w:szCs w:val="30"/>
          <w:cs/>
        </w:rPr>
        <w:t>.</w:t>
      </w:r>
      <w:r>
        <w:rPr>
          <w:rFonts w:asciiTheme="minorHAnsi" w:hAnsiTheme="minorHAnsi"/>
          <w:sz w:val="30"/>
          <w:szCs w:val="30"/>
        </w:rPr>
        <w:t>07</w:t>
      </w:r>
      <w:r w:rsidRPr="00D462F8">
        <w:rPr>
          <w:rFonts w:asciiTheme="minorHAnsi" w:hAnsiTheme="minorHAnsi"/>
          <w:sz w:val="30"/>
          <w:szCs w:val="30"/>
          <w:cs/>
        </w:rPr>
        <w:t xml:space="preserve"> และจัดประเภทเป็นเงินลงทุนในตราสารทุนที่วัดด้วยมูลค่ายุติธรรมผ่านกำไรหรือขาดทุน</w:t>
      </w:r>
    </w:p>
    <w:p w14:paraId="618223BB" w14:textId="77777777" w:rsidR="003B6518" w:rsidRPr="00533B50" w:rsidRDefault="003B6518" w:rsidP="003B65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/>
          <w:i/>
          <w:iCs/>
          <w:sz w:val="30"/>
          <w:szCs w:val="30"/>
          <w:cs/>
        </w:rPr>
      </w:pPr>
    </w:p>
    <w:p w14:paraId="7B6D63B5" w14:textId="77777777" w:rsidR="00EF0C32" w:rsidRDefault="00EF0C32" w:rsidP="00C919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5"/>
        <w:jc w:val="thaiDistribute"/>
        <w:rPr>
          <w:sz w:val="28"/>
          <w:szCs w:val="28"/>
          <w:cs/>
        </w:rPr>
        <w:sectPr w:rsidR="00EF0C32" w:rsidSect="00F86832">
          <w:pgSz w:w="11909" w:h="16834" w:code="9"/>
          <w:pgMar w:top="691" w:right="1152" w:bottom="576" w:left="1152" w:header="720" w:footer="720" w:gutter="0"/>
          <w:pgNumType w:start="34"/>
          <w:cols w:space="720"/>
          <w:docGrid w:linePitch="245"/>
        </w:sectPr>
      </w:pPr>
    </w:p>
    <w:p w14:paraId="659D684E" w14:textId="155E4F5C" w:rsidR="00153091" w:rsidRPr="008E2BEC" w:rsidRDefault="00153091" w:rsidP="00153091">
      <w:pPr>
        <w:pStyle w:val="BodyText2"/>
        <w:numPr>
          <w:ilvl w:val="0"/>
          <w:numId w:val="18"/>
        </w:numPr>
        <w:ind w:left="540" w:hanging="540"/>
        <w:rPr>
          <w:b/>
          <w:bCs/>
        </w:rPr>
      </w:pPr>
      <w:r w:rsidRPr="002D2BD5">
        <w:rPr>
          <w:rFonts w:hint="cs"/>
          <w:b/>
          <w:bCs/>
          <w:cs/>
        </w:rPr>
        <w:lastRenderedPageBreak/>
        <w:t>เงินลงทุนในบริษัท</w:t>
      </w:r>
      <w:r>
        <w:rPr>
          <w:rFonts w:hint="cs"/>
          <w:b/>
          <w:bCs/>
          <w:cs/>
        </w:rPr>
        <w:t>ร่วมและ</w:t>
      </w:r>
      <w:r w:rsidR="00442F0C">
        <w:rPr>
          <w:rFonts w:hint="cs"/>
          <w:b/>
          <w:bCs/>
          <w:cs/>
        </w:rPr>
        <w:t>การ</w:t>
      </w:r>
      <w:r>
        <w:rPr>
          <w:rFonts w:hint="cs"/>
          <w:b/>
          <w:bCs/>
          <w:cs/>
        </w:rPr>
        <w:t>ร่วมค้า</w:t>
      </w:r>
    </w:p>
    <w:p w14:paraId="3462B855" w14:textId="77777777" w:rsidR="00EF0C32" w:rsidRPr="00B22BE6" w:rsidRDefault="00EF0C32" w:rsidP="00EF0C32">
      <w:pPr>
        <w:pStyle w:val="BodyText2"/>
        <w:rPr>
          <w:b/>
          <w:bCs/>
          <w:lang w:val="en-US"/>
        </w:rPr>
      </w:pPr>
    </w:p>
    <w:tbl>
      <w:tblPr>
        <w:tblW w:w="4799" w:type="pct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9" w:type="dxa"/>
          <w:right w:w="79" w:type="dxa"/>
        </w:tblCellMar>
        <w:tblLook w:val="0040" w:firstRow="0" w:lastRow="1" w:firstColumn="0" w:lastColumn="0" w:noHBand="0" w:noVBand="0"/>
      </w:tblPr>
      <w:tblGrid>
        <w:gridCol w:w="2251"/>
        <w:gridCol w:w="2164"/>
        <w:gridCol w:w="721"/>
        <w:gridCol w:w="180"/>
        <w:gridCol w:w="813"/>
        <w:gridCol w:w="182"/>
        <w:gridCol w:w="1168"/>
        <w:gridCol w:w="179"/>
        <w:gridCol w:w="631"/>
        <w:gridCol w:w="179"/>
        <w:gridCol w:w="714"/>
        <w:gridCol w:w="179"/>
        <w:gridCol w:w="899"/>
        <w:gridCol w:w="179"/>
        <w:gridCol w:w="681"/>
        <w:gridCol w:w="182"/>
        <w:gridCol w:w="1028"/>
        <w:gridCol w:w="179"/>
        <w:gridCol w:w="950"/>
        <w:gridCol w:w="182"/>
        <w:gridCol w:w="1300"/>
      </w:tblGrid>
      <w:tr w:rsidR="007F1ABD" w:rsidRPr="006206B9" w14:paraId="32B9050C" w14:textId="77777777" w:rsidTr="00B60F61">
        <w:trPr>
          <w:cantSplit/>
          <w:trHeight w:val="58"/>
          <w:tblHeader/>
        </w:trPr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70700" w14:textId="77777777" w:rsidR="0086109E" w:rsidRPr="00571226" w:rsidRDefault="0086109E" w:rsidP="00660D15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</w:tcPr>
          <w:p w14:paraId="45044EA9" w14:textId="77777777" w:rsidR="0086109E" w:rsidRPr="00571226" w:rsidRDefault="0086109E" w:rsidP="00660D15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3523" w:type="pct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514A840F" w14:textId="49A500DE" w:rsidR="0086109E" w:rsidRPr="00571226" w:rsidRDefault="0086109E" w:rsidP="00660D15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  <w:r w:rsidRPr="00571226">
              <w:rPr>
                <w:rFonts w:asciiTheme="minorHAnsi" w:hAnsiTheme="minorHAnsi"/>
                <w:b/>
                <w:bCs/>
                <w:sz w:val="22"/>
                <w:szCs w:val="22"/>
                <w:cs/>
                <w:lang w:val="en-US"/>
              </w:rPr>
              <w:t>งบการเงิน</w:t>
            </w:r>
            <w:r w:rsidRPr="00571226">
              <w:rPr>
                <w:rFonts w:asciiTheme="minorHAnsi" w:hAnsiTheme="minorHAnsi" w:hint="cs"/>
                <w:b/>
                <w:bCs/>
                <w:sz w:val="22"/>
                <w:szCs w:val="22"/>
                <w:cs/>
                <w:lang w:val="en-US"/>
              </w:rPr>
              <w:t>รวม</w:t>
            </w:r>
          </w:p>
        </w:tc>
      </w:tr>
      <w:tr w:rsidR="00402A5A" w:rsidRPr="00584299" w14:paraId="3A756657" w14:textId="77777777" w:rsidTr="00B60F61">
        <w:trPr>
          <w:cantSplit/>
          <w:trHeight w:val="216"/>
          <w:tblHeader/>
        </w:trPr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18589" w14:textId="77777777" w:rsidR="00402A5A" w:rsidRPr="00571226" w:rsidRDefault="00402A5A" w:rsidP="000923BA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</w:tcPr>
          <w:p w14:paraId="7D5CD453" w14:textId="44792B1A" w:rsidR="00402A5A" w:rsidRPr="00571226" w:rsidRDefault="00402A5A" w:rsidP="000923B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5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A6225" w14:textId="4F9809BA" w:rsidR="00402A5A" w:rsidRPr="00571226" w:rsidRDefault="00402A5A" w:rsidP="000923B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59A41828" w14:textId="77777777" w:rsidR="00402A5A" w:rsidRPr="00571226" w:rsidRDefault="00402A5A" w:rsidP="000923BA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F93F8" w14:textId="552034D7" w:rsidR="00402A5A" w:rsidRPr="00571226" w:rsidRDefault="00402A5A" w:rsidP="00092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C57FA" w14:textId="77777777" w:rsidR="00402A5A" w:rsidRPr="00571226" w:rsidRDefault="00402A5A" w:rsidP="00092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2" w:type="pct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6AEC1E" w14:textId="4D66365E" w:rsidR="00402A5A" w:rsidRPr="00571226" w:rsidRDefault="00402A5A" w:rsidP="000923BA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  <w:r w:rsidRPr="00571226">
              <w:rPr>
                <w:rFonts w:asciiTheme="minorHAnsi" w:hAnsiTheme="minorHAnsi" w:cstheme="minorHAnsi" w:hint="cs"/>
                <w:sz w:val="22"/>
                <w:szCs w:val="22"/>
                <w:cs/>
                <w:lang w:val="en-US"/>
              </w:rPr>
              <w:t>รายการเคลื่อนไหวที่มีสาระสำคัญระหว่างงวด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00C19321" w14:textId="6FE71704" w:rsidR="00402A5A" w:rsidRPr="00571226" w:rsidRDefault="00402A5A" w:rsidP="000923BA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5F7F0" w14:textId="3C535996" w:rsidR="00402A5A" w:rsidRPr="00571226" w:rsidRDefault="00402A5A" w:rsidP="000923BA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402A5A" w:rsidRPr="00584299" w14:paraId="0ABA2902" w14:textId="77777777" w:rsidTr="00B60F61">
        <w:trPr>
          <w:cantSplit/>
          <w:trHeight w:val="216"/>
          <w:tblHeader/>
        </w:trPr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CA700" w14:textId="77777777" w:rsidR="000923BA" w:rsidRPr="00571226" w:rsidRDefault="000923BA" w:rsidP="000923BA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</w:tcPr>
          <w:p w14:paraId="5EBF9D0A" w14:textId="77777777" w:rsidR="000923BA" w:rsidRPr="00571226" w:rsidRDefault="000923BA" w:rsidP="000923B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5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87401" w14:textId="60BC4768" w:rsidR="000923BA" w:rsidRDefault="000923BA" w:rsidP="000923B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  <w:r>
              <w:rPr>
                <w:rFonts w:asciiTheme="minorHAnsi" w:hAnsiTheme="minorHAnsi" w:cstheme="minorHAnsi" w:hint="cs"/>
                <w:szCs w:val="22"/>
                <w:cs/>
                <w:lang w:val="en-US" w:bidi="th-TH"/>
              </w:rPr>
              <w:t>สัดส่วนความเป็นเจ้าของ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11872F5F" w14:textId="77777777" w:rsidR="000923BA" w:rsidRPr="00571226" w:rsidRDefault="000923BA" w:rsidP="000923BA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0FD4C" w14:textId="320C5299" w:rsidR="000923BA" w:rsidRDefault="000923BA" w:rsidP="00092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>มูลค่าตามวิธี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1FF6A" w14:textId="77777777" w:rsidR="000923BA" w:rsidRPr="00571226" w:rsidRDefault="000923BA" w:rsidP="00092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59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03ED3" w14:textId="56BA23C5" w:rsidR="000923BA" w:rsidRPr="00571226" w:rsidRDefault="000923BA" w:rsidP="000923BA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72322" w14:textId="77777777" w:rsidR="000923BA" w:rsidRPr="00571226" w:rsidRDefault="000923BA" w:rsidP="000923BA">
            <w:pPr>
              <w:pStyle w:val="a0"/>
              <w:tabs>
                <w:tab w:val="clear" w:pos="360"/>
                <w:tab w:val="clear" w:pos="720"/>
                <w:tab w:val="clear" w:pos="1080"/>
              </w:tabs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7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B9A34" w14:textId="177DF8B0" w:rsidR="000923BA" w:rsidRPr="00571226" w:rsidRDefault="000923BA" w:rsidP="000923BA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1187A857" w14:textId="77777777" w:rsidR="000923BA" w:rsidRPr="00571226" w:rsidRDefault="000923BA" w:rsidP="000923BA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1D737" w14:textId="42A7D997" w:rsidR="000923BA" w:rsidRDefault="000923BA" w:rsidP="000923BA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  <w:lang w:val="en-US"/>
              </w:rPr>
              <w:t>มูลค่าตามวิธี</w:t>
            </w:r>
          </w:p>
        </w:tc>
      </w:tr>
      <w:tr w:rsidR="00402A5A" w:rsidRPr="00584299" w14:paraId="3EB18783" w14:textId="77777777" w:rsidTr="00B60F61">
        <w:trPr>
          <w:cantSplit/>
          <w:trHeight w:val="80"/>
          <w:tblHeader/>
        </w:trPr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3E6C4" w14:textId="77777777" w:rsidR="00402A5A" w:rsidRPr="00571226" w:rsidRDefault="00402A5A" w:rsidP="00402A5A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</w:tcPr>
          <w:p w14:paraId="7618D68D" w14:textId="77777777" w:rsidR="00402A5A" w:rsidRPr="00571226" w:rsidRDefault="00402A5A" w:rsidP="00402A5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5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BC7E6" w14:textId="77777777" w:rsidR="00402A5A" w:rsidRPr="00571226" w:rsidRDefault="00402A5A" w:rsidP="00402A5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  <w:r w:rsidRPr="00571226">
              <w:rPr>
                <w:rFonts w:asciiTheme="minorHAnsi" w:hAnsiTheme="minorHAnsi" w:cstheme="minorHAnsi" w:hint="cs"/>
                <w:szCs w:val="22"/>
                <w:cs/>
                <w:lang w:val="en-US" w:bidi="th-TH"/>
              </w:rPr>
              <w:t>ณ วันที่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3D6092F4" w14:textId="77777777" w:rsidR="00402A5A" w:rsidRPr="00571226" w:rsidRDefault="00402A5A" w:rsidP="00402A5A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270A9" w14:textId="4F6D4F6A" w:rsidR="00402A5A" w:rsidRPr="00571226" w:rsidRDefault="00402A5A" w:rsidP="00402A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>ส่วนได้เสีย ณ วันที่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8CAF4" w14:textId="77777777" w:rsidR="00402A5A" w:rsidRPr="00571226" w:rsidRDefault="00402A5A" w:rsidP="00402A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59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56FFB" w14:textId="0EEAA643" w:rsidR="00402A5A" w:rsidRPr="00571226" w:rsidRDefault="00402A5A" w:rsidP="00402A5A">
            <w:pPr>
              <w:pStyle w:val="a0"/>
              <w:tabs>
                <w:tab w:val="clear" w:pos="360"/>
                <w:tab w:val="clear" w:pos="720"/>
                <w:tab w:val="clear" w:pos="1080"/>
              </w:tabs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5D0B2" w14:textId="77777777" w:rsidR="00402A5A" w:rsidRPr="00571226" w:rsidRDefault="00402A5A" w:rsidP="00402A5A">
            <w:pPr>
              <w:pStyle w:val="a0"/>
              <w:tabs>
                <w:tab w:val="clear" w:pos="360"/>
                <w:tab w:val="clear" w:pos="720"/>
                <w:tab w:val="clear" w:pos="1080"/>
              </w:tabs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7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E651E" w14:textId="4A72514F" w:rsidR="00402A5A" w:rsidRPr="00571226" w:rsidRDefault="00402A5A" w:rsidP="00402A5A">
            <w:pPr>
              <w:pStyle w:val="a0"/>
              <w:tabs>
                <w:tab w:val="clear" w:pos="360"/>
                <w:tab w:val="clear" w:pos="720"/>
                <w:tab w:val="clear" w:pos="1080"/>
              </w:tabs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571226">
              <w:rPr>
                <w:rFonts w:asciiTheme="minorHAnsi" w:hAnsiTheme="minorHAnsi" w:cstheme="minorHAnsi" w:hint="cs"/>
                <w:sz w:val="22"/>
                <w:szCs w:val="22"/>
                <w:cs/>
                <w:lang w:val="en-US"/>
              </w:rPr>
              <w:t>โอนเปลี่ยนแปลงสถานะเงินลงทุน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6DAB69DA" w14:textId="13F0F186" w:rsidR="00402A5A" w:rsidRPr="00571226" w:rsidRDefault="00402A5A" w:rsidP="00402A5A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8BFC3" w14:textId="049C5982" w:rsidR="00402A5A" w:rsidRPr="00571226" w:rsidRDefault="00402A5A" w:rsidP="00402A5A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  <w:lang w:val="en-US"/>
              </w:rPr>
              <w:t>ส่วนได้เสีย ณ วันที่</w:t>
            </w:r>
          </w:p>
        </w:tc>
      </w:tr>
      <w:tr w:rsidR="00402A5A" w:rsidRPr="00584299" w14:paraId="3EC36BAF" w14:textId="77777777" w:rsidTr="00D45885">
        <w:trPr>
          <w:cantSplit/>
          <w:trHeight w:val="197"/>
          <w:tblHeader/>
        </w:trPr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8871B" w14:textId="77777777" w:rsidR="00402A5A" w:rsidRPr="00571226" w:rsidRDefault="00402A5A" w:rsidP="00402A5A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3DA78" w14:textId="29B5F4B2" w:rsidR="00402A5A" w:rsidRPr="00571226" w:rsidRDefault="00402A5A" w:rsidP="00402A5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cs/>
                <w:lang w:bidi="th-TH"/>
              </w:rPr>
            </w:pPr>
            <w:r>
              <w:rPr>
                <w:rFonts w:asciiTheme="minorHAnsi" w:hAnsiTheme="minorHAnsi" w:cstheme="minorHAnsi" w:hint="cs"/>
                <w:szCs w:val="22"/>
                <w:cs/>
                <w:lang w:val="en-US" w:bidi="th-TH"/>
              </w:rPr>
              <w:t>ลักษณะธุรกิจ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10841" w14:textId="4C32C7E8" w:rsidR="00402A5A" w:rsidRPr="00571226" w:rsidRDefault="00402A5A" w:rsidP="00402A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 xml:space="preserve">1 </w:t>
            </w:r>
            <w:r w:rsidRPr="00571226">
              <w:rPr>
                <w:rFonts w:asciiTheme="minorHAnsi" w:hAnsiTheme="minorHAnsi" w:cstheme="minorHAnsi"/>
                <w:sz w:val="22"/>
                <w:szCs w:val="22"/>
                <w:cs/>
              </w:rPr>
              <w:t>มกราคม</w:t>
            </w:r>
          </w:p>
          <w:p w14:paraId="3BD69D93" w14:textId="77777777" w:rsidR="00402A5A" w:rsidRPr="00571226" w:rsidRDefault="00402A5A" w:rsidP="00402A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2567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7E2E6" w14:textId="77777777" w:rsidR="00402A5A" w:rsidRPr="00571226" w:rsidRDefault="00402A5A" w:rsidP="00402A5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lang w:bidi="th-TH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86ADF" w14:textId="6A4AA1EC" w:rsidR="00402A5A" w:rsidRPr="00571226" w:rsidRDefault="00402A5A" w:rsidP="00402A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-20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 xml:space="preserve">30 </w:t>
            </w:r>
            <w:r w:rsidRPr="00571226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กันยายน</w:t>
            </w:r>
          </w:p>
          <w:p w14:paraId="2DA8B445" w14:textId="77777777" w:rsidR="00402A5A" w:rsidRPr="00571226" w:rsidRDefault="00402A5A" w:rsidP="00402A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-20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2567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88AF1" w14:textId="77777777" w:rsidR="00402A5A" w:rsidRPr="00571226" w:rsidRDefault="00402A5A" w:rsidP="00402A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970B28" w14:textId="77777777" w:rsidR="00402A5A" w:rsidRPr="00571226" w:rsidRDefault="00402A5A" w:rsidP="00402A5A">
            <w:pPr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8AC0F" w14:textId="532BDBB5" w:rsidR="00402A5A" w:rsidRPr="00571226" w:rsidRDefault="00402A5A" w:rsidP="00402A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 xml:space="preserve">1 </w:t>
            </w:r>
            <w:r w:rsidRPr="00571226">
              <w:rPr>
                <w:rFonts w:asciiTheme="minorHAnsi" w:hAnsiTheme="minorHAnsi" w:cstheme="minorHAnsi"/>
                <w:sz w:val="22"/>
                <w:szCs w:val="22"/>
                <w:cs/>
              </w:rPr>
              <w:t>มกราคม</w:t>
            </w:r>
          </w:p>
          <w:p w14:paraId="1B8FB92A" w14:textId="4071E38A" w:rsidR="00402A5A" w:rsidRPr="00571226" w:rsidRDefault="00402A5A" w:rsidP="00402A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2567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F5407" w14:textId="77777777" w:rsidR="00402A5A" w:rsidRPr="00571226" w:rsidRDefault="00402A5A" w:rsidP="00402A5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778BC" w14:textId="77777777" w:rsidR="00402A5A" w:rsidRPr="00571226" w:rsidRDefault="00402A5A" w:rsidP="00402A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  <w:cs/>
              </w:rPr>
              <w:t>ซื้อ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4FAF7A9F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FF3B1" w14:textId="77777777" w:rsidR="00402A5A" w:rsidRPr="00571226" w:rsidRDefault="00402A5A" w:rsidP="00402A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571226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ขาย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47D2F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5B95F" w14:textId="1B0FBD4C" w:rsidR="00402A5A" w:rsidRPr="00571226" w:rsidRDefault="00402A5A" w:rsidP="00402A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ส่วนแบ่ง</w:t>
            </w:r>
            <w:r w:rsidRPr="00571226">
              <w:rPr>
                <w:rFonts w:asciiTheme="minorHAnsi" w:hAnsiTheme="minorHAnsi" w:cstheme="minorHAnsi"/>
                <w:sz w:val="22"/>
                <w:szCs w:val="22"/>
                <w:cs/>
              </w:rPr>
              <w:br/>
            </w:r>
            <w:r w:rsidRPr="00571226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กำไร</w:t>
            </w:r>
            <w:r w:rsidR="00D45885">
              <w:rPr>
                <w:rFonts w:asciiTheme="minorHAnsi" w:hAnsiTheme="minorHAnsi" w:cstheme="minorHAnsi" w:hint="cs"/>
                <w:sz w:val="22"/>
                <w:szCs w:val="22"/>
                <w:cs/>
              </w:rPr>
              <w:t>(</w:t>
            </w:r>
            <w:r w:rsidRPr="00571226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ขาดทุน</w:t>
            </w:r>
            <w:r w:rsidR="00D45885">
              <w:rPr>
                <w:rFonts w:asciiTheme="minorHAnsi" w:hAnsiTheme="minorHAnsi" w:cstheme="minorHAnsi" w:hint="cs"/>
                <w:sz w:val="22"/>
                <w:szCs w:val="22"/>
                <w:cs/>
              </w:rPr>
              <w:t>)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6C852DD4" w14:textId="77777777" w:rsidR="00402A5A" w:rsidRPr="00571226" w:rsidRDefault="00402A5A" w:rsidP="00402A5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lang w:bidi="th-TH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C0052" w14:textId="77777777" w:rsidR="00402A5A" w:rsidRPr="00571226" w:rsidRDefault="00402A5A" w:rsidP="00402A5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lang w:bidi="th-TH"/>
              </w:rPr>
            </w:pPr>
            <w:r w:rsidRPr="00571226">
              <w:rPr>
                <w:rFonts w:asciiTheme="minorHAnsi" w:hAnsiTheme="minorHAnsi" w:cstheme="minorHAnsi" w:hint="cs"/>
                <w:szCs w:val="22"/>
                <w:cs/>
                <w:lang w:bidi="th-TH"/>
              </w:rPr>
              <w:t>รายได้</w:t>
            </w:r>
          </w:p>
          <w:p w14:paraId="34E52F9E" w14:textId="77777777" w:rsidR="00402A5A" w:rsidRPr="00571226" w:rsidRDefault="00402A5A" w:rsidP="00402A5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lang w:bidi="th-TH"/>
              </w:rPr>
            </w:pPr>
            <w:r w:rsidRPr="00571226">
              <w:rPr>
                <w:rFonts w:asciiTheme="minorHAnsi" w:hAnsiTheme="minorHAnsi" w:cstheme="minorHAnsi" w:hint="cs"/>
                <w:szCs w:val="22"/>
                <w:cs/>
                <w:lang w:bidi="th-TH"/>
              </w:rPr>
              <w:t>เงินปันผล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09478" w14:textId="77777777" w:rsidR="00402A5A" w:rsidRPr="00571226" w:rsidRDefault="00402A5A" w:rsidP="00402A5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lang w:bidi="th-TH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C91CB" w14:textId="7604C622" w:rsidR="00402A5A" w:rsidRPr="00571226" w:rsidRDefault="00402A5A" w:rsidP="00402A5A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571226">
              <w:rPr>
                <w:rFonts w:asciiTheme="minorHAnsi" w:hAnsiTheme="minorHAnsi" w:cstheme="minorHAnsi" w:hint="cs"/>
                <w:sz w:val="22"/>
                <w:szCs w:val="22"/>
                <w:cs/>
                <w:lang w:val="en-US"/>
              </w:rPr>
              <w:t>เพิ่มขึ้น</w:t>
            </w:r>
          </w:p>
        </w:tc>
        <w:tc>
          <w:tcPr>
            <w:tcW w:w="6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79B121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C20BFD" w14:textId="1523FD4D" w:rsidR="00402A5A" w:rsidRPr="00571226" w:rsidRDefault="00402A5A" w:rsidP="00402A5A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 w:hint="cs"/>
                <w:sz w:val="22"/>
                <w:szCs w:val="22"/>
                <w:cs/>
                <w:lang w:val="en-US"/>
              </w:rPr>
              <w:t>ลดลง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5BE1D630" w14:textId="2F29F5A8" w:rsidR="00402A5A" w:rsidRPr="00571226" w:rsidRDefault="00402A5A" w:rsidP="00402A5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2C72F" w14:textId="77777777" w:rsidR="00402A5A" w:rsidRPr="00571226" w:rsidRDefault="00402A5A" w:rsidP="00402A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-20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 xml:space="preserve">30 </w:t>
            </w:r>
            <w:r w:rsidRPr="00571226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กันยายน</w:t>
            </w:r>
          </w:p>
          <w:p w14:paraId="73FFFE15" w14:textId="77777777" w:rsidR="00402A5A" w:rsidRPr="00571226" w:rsidRDefault="00402A5A" w:rsidP="00402A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2567</w:t>
            </w:r>
          </w:p>
        </w:tc>
      </w:tr>
      <w:tr w:rsidR="00402A5A" w:rsidRPr="00584299" w14:paraId="32A75C04" w14:textId="77777777" w:rsidTr="00B60F61">
        <w:trPr>
          <w:cantSplit/>
          <w:trHeight w:val="288"/>
          <w:tblHeader/>
        </w:trPr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6F34F" w14:textId="77777777" w:rsidR="00402A5A" w:rsidRPr="00571226" w:rsidRDefault="00402A5A" w:rsidP="00402A5A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</w:tcPr>
          <w:p w14:paraId="27B11CA1" w14:textId="77777777" w:rsidR="00402A5A" w:rsidRPr="00571226" w:rsidRDefault="00402A5A" w:rsidP="00402A5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cs/>
                <w:lang w:bidi="th-TH"/>
              </w:rPr>
            </w:pPr>
          </w:p>
        </w:tc>
        <w:tc>
          <w:tcPr>
            <w:tcW w:w="5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41ACA" w14:textId="77777777" w:rsidR="00402A5A" w:rsidRPr="00571226" w:rsidRDefault="00402A5A" w:rsidP="00402A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</w:pPr>
            <w:r w:rsidRPr="0057122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</w:t>
            </w:r>
            <w:r w:rsidRPr="00571226"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  <w:t>ร้อยละ)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42A48A1B" w14:textId="77777777" w:rsidR="00402A5A" w:rsidRPr="00571226" w:rsidRDefault="00402A5A" w:rsidP="00402A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88" w:type="pct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D52F5AA" w14:textId="4E8D34B3" w:rsidR="00402A5A" w:rsidRPr="00571226" w:rsidRDefault="00402A5A" w:rsidP="00402A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</w:pPr>
            <w:r w:rsidRPr="0057122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</w:t>
            </w:r>
            <w:r w:rsidRPr="00571226"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402A5A" w:rsidRPr="00584299" w14:paraId="36D31F69" w14:textId="77777777" w:rsidTr="00D45885">
        <w:trPr>
          <w:cantSplit/>
          <w:trHeight w:val="367"/>
        </w:trPr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1D673" w14:textId="77777777" w:rsidR="00402A5A" w:rsidRPr="00571226" w:rsidRDefault="00402A5A" w:rsidP="00402A5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cs/>
              </w:rPr>
            </w:pPr>
            <w:r w:rsidRPr="00571226">
              <w:rPr>
                <w:rFonts w:asciiTheme="minorHAnsi" w:hAnsiTheme="minorHAnsi" w:cstheme="minorHAnsi" w:hint="cs"/>
                <w:b/>
                <w:bCs/>
                <w:i/>
                <w:iCs/>
                <w:sz w:val="22"/>
                <w:szCs w:val="22"/>
                <w:cs/>
              </w:rPr>
              <w:t>บริษัทร่วมทางตรง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</w:tcPr>
          <w:p w14:paraId="650CE12D" w14:textId="77777777" w:rsidR="00402A5A" w:rsidRPr="00571226" w:rsidRDefault="00402A5A" w:rsidP="00402A5A">
            <w:pPr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76EAA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D3824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F8262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0B69EA7B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53457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5EEA2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08E99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3B4B63F1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</w:tcPr>
          <w:p w14:paraId="5645DEA7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B9F28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5B05B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1F9B38FA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</w:tcPr>
          <w:p w14:paraId="20E57EDA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0353C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6EF92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4BF4E32B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</w:tcPr>
          <w:p w14:paraId="251C23F2" w14:textId="166F6EA8" w:rsidR="00402A5A" w:rsidRPr="00571226" w:rsidRDefault="00402A5A" w:rsidP="00402A5A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2561BDC2" w14:textId="6952B5FA" w:rsidR="00402A5A" w:rsidRPr="00571226" w:rsidRDefault="00402A5A" w:rsidP="00402A5A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1B98FEC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402A5A" w:rsidRPr="00584299" w14:paraId="434FD0FB" w14:textId="77777777" w:rsidTr="00D45885">
        <w:trPr>
          <w:cantSplit/>
          <w:trHeight w:val="367"/>
        </w:trPr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A7849" w14:textId="77777777" w:rsidR="00402A5A" w:rsidRDefault="00402A5A" w:rsidP="00402A5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บริษัท ดับเบิ้ลเซเว่น</w:t>
            </w: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</w:t>
            </w:r>
            <w:r w:rsidRPr="00571226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จำกัด</w:t>
            </w:r>
          </w:p>
          <w:p w14:paraId="5C68CE58" w14:textId="59C6B9C7" w:rsidR="00402A5A" w:rsidRPr="00D45885" w:rsidRDefault="006C22C8" w:rsidP="00402A5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="00402A5A" w:rsidRPr="00D45885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(รายละเอียด </w:t>
            </w:r>
            <w:r w:rsidR="00402A5A" w:rsidRPr="00D45885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5.1</w:t>
            </w:r>
            <w:r w:rsidR="00402A5A" w:rsidRPr="00D45885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</w:tcPr>
          <w:p w14:paraId="60FAD24E" w14:textId="77777777" w:rsidR="00402A5A" w:rsidRDefault="00402A5A" w:rsidP="00402A5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571226">
              <w:rPr>
                <w:rFonts w:asciiTheme="minorHAnsi" w:hAnsiTheme="minorHAnsi"/>
                <w:sz w:val="22"/>
                <w:szCs w:val="22"/>
                <w:cs/>
              </w:rPr>
              <w:t>ให้บริการบริหารจัดการพื้นที่</w:t>
            </w:r>
          </w:p>
          <w:p w14:paraId="3BC0DF95" w14:textId="3999EBE0" w:rsidR="00402A5A" w:rsidRPr="00571226" w:rsidRDefault="00402A5A" w:rsidP="00402A5A">
            <w:pPr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571226">
              <w:rPr>
                <w:rFonts w:asciiTheme="minorHAnsi" w:hAnsiTheme="minorHAnsi"/>
                <w:sz w:val="22"/>
                <w:szCs w:val="22"/>
                <w:cs/>
              </w:rPr>
              <w:t>การพาณิชย์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E3A42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40.00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DDBBA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3622F" w14:textId="137DABF8" w:rsidR="00402A5A" w:rsidRPr="00571226" w:rsidRDefault="00E918BD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385A8954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336B5" w14:textId="17D35278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1,3</w:t>
            </w:r>
            <w:r w:rsidRPr="00571226">
              <w:rPr>
                <w:rFonts w:asciiTheme="minorHAnsi" w:hAnsiTheme="minorHAnsi" w:cstheme="minorHAnsi" w:hint="cs"/>
                <w:sz w:val="22"/>
                <w:szCs w:val="22"/>
                <w:cs/>
              </w:rPr>
              <w:t>89</w:t>
            </w: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571226">
              <w:rPr>
                <w:rFonts w:asciiTheme="minorHAnsi" w:hAnsiTheme="minorHAnsi" w:cstheme="minorHAnsi" w:hint="cs"/>
                <w:sz w:val="22"/>
                <w:szCs w:val="22"/>
                <w:cs/>
              </w:rPr>
              <w:t>225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67368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6125C" w14:textId="77777777" w:rsidR="00402A5A" w:rsidRPr="0057122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66DB0206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</w:tcPr>
          <w:p w14:paraId="7AE99FA2" w14:textId="7E64DD8D" w:rsidR="00402A5A" w:rsidRPr="00571226" w:rsidRDefault="00402A5A" w:rsidP="00D4588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  <w:lang w:bidi="th-TH"/>
              </w:rPr>
            </w:pPr>
            <w:r w:rsidRPr="00571226">
              <w:rPr>
                <w:rFonts w:asciiTheme="minorHAnsi" w:hAnsiTheme="minorHAnsi" w:cstheme="minorHAnsi" w:hint="cs"/>
                <w:szCs w:val="22"/>
                <w:cs/>
                <w:lang w:bidi="th-TH"/>
              </w:rPr>
              <w:t>(</w:t>
            </w:r>
            <w:r w:rsidRPr="00571226">
              <w:rPr>
                <w:rFonts w:asciiTheme="minorHAnsi" w:hAnsiTheme="minorHAnsi" w:cstheme="minorHAnsi"/>
                <w:szCs w:val="22"/>
                <w:lang w:bidi="th-TH"/>
              </w:rPr>
              <w:t>1,335,6</w:t>
            </w:r>
            <w:r w:rsidRPr="00571226">
              <w:rPr>
                <w:rFonts w:asciiTheme="minorHAnsi" w:hAnsiTheme="minorHAnsi" w:cstheme="minorHAnsi" w:hint="cs"/>
                <w:szCs w:val="22"/>
                <w:cs/>
              </w:rPr>
              <w:t>25</w:t>
            </w:r>
            <w:r w:rsidRPr="00571226">
              <w:rPr>
                <w:rFonts w:asciiTheme="minorHAnsi" w:hAnsiTheme="minorHAnsi" w:cstheme="minorHAnsi" w:hint="cs"/>
                <w:szCs w:val="22"/>
                <w:cs/>
                <w:lang w:bidi="th-TH"/>
              </w:rPr>
              <w:t>)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DF0F3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19816" w14:textId="77777777" w:rsidR="00402A5A" w:rsidRPr="0057122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1EA43692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</w:tcPr>
          <w:p w14:paraId="1CCE49D2" w14:textId="1AA17D48" w:rsidR="00402A5A" w:rsidRPr="00571226" w:rsidRDefault="00402A5A" w:rsidP="00D45885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79" w:right="-219"/>
              <w:rPr>
                <w:rFonts w:asciiTheme="minorHAnsi" w:hAnsiTheme="minorHAnsi" w:cstheme="minorHAnsi"/>
                <w:szCs w:val="22"/>
                <w:cs/>
              </w:rPr>
            </w:pPr>
            <w:r w:rsidRPr="00571226">
              <w:rPr>
                <w:rFonts w:asciiTheme="minorHAnsi" w:hAnsiTheme="minorHAnsi" w:cstheme="minorHAnsi" w:hint="cs"/>
                <w:szCs w:val="22"/>
                <w:cs/>
                <w:lang w:bidi="th-TH"/>
              </w:rPr>
              <w:t>(</w:t>
            </w:r>
            <w:r w:rsidRPr="00571226">
              <w:rPr>
                <w:rFonts w:asciiTheme="minorHAnsi" w:hAnsiTheme="minorHAnsi" w:cstheme="minorHAnsi"/>
                <w:szCs w:val="22"/>
                <w:lang w:bidi="th-TH"/>
              </w:rPr>
              <w:t>53,600</w:t>
            </w:r>
            <w:r w:rsidRPr="00571226">
              <w:rPr>
                <w:rFonts w:asciiTheme="minorHAnsi" w:hAnsiTheme="minorHAnsi" w:cstheme="minorHAnsi" w:hint="cs"/>
                <w:szCs w:val="22"/>
                <w:cs/>
                <w:lang w:bidi="th-TH"/>
              </w:rPr>
              <w:t>)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2BB68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C4E82" w14:textId="4441B130" w:rsidR="00402A5A" w:rsidRPr="0057122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1CE8DA78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</w:tcPr>
          <w:p w14:paraId="471C1CE3" w14:textId="404FF864" w:rsidR="00402A5A" w:rsidRPr="0057122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522CC73D" w14:textId="439BB283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AE44C4C" w14:textId="1C06A55C" w:rsidR="00402A5A" w:rsidRPr="0057122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402A5A" w:rsidRPr="00584299" w14:paraId="67C31163" w14:textId="77777777" w:rsidTr="00D45885">
        <w:trPr>
          <w:cantSplit/>
          <w:trHeight w:val="367"/>
        </w:trPr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87185" w14:textId="517943AC" w:rsidR="00402A5A" w:rsidRPr="00571226" w:rsidRDefault="00402A5A" w:rsidP="00402A5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571226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บริษัท อินโฟแกรมเมอร์</w:t>
            </w: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71226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</w:tcPr>
          <w:p w14:paraId="31B7EBEF" w14:textId="77777777" w:rsidR="00402A5A" w:rsidRPr="00571226" w:rsidRDefault="00402A5A" w:rsidP="00402A5A">
            <w:pPr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571226">
              <w:rPr>
                <w:rFonts w:asciiTheme="minorHAnsi" w:hAnsiTheme="minorHAnsi"/>
                <w:sz w:val="22"/>
                <w:szCs w:val="22"/>
                <w:cs/>
              </w:rPr>
              <w:t>ให้บริการจัดทำโปรแกรมคอมพิวเตอร์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309F6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40.00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20FE9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94D10" w14:textId="6F9C6550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>40</w:t>
            </w: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.00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097E3C7A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2C9BE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95,000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26B6A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FC934" w14:textId="77777777" w:rsidR="00402A5A" w:rsidRPr="0057122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0B96A7EF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</w:tcPr>
          <w:p w14:paraId="2DB53FB6" w14:textId="20AE64F0" w:rsidR="00402A5A" w:rsidRPr="0057122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9F253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21F63" w14:textId="77777777" w:rsidR="00402A5A" w:rsidRPr="0057122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326AEC83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</w:tcPr>
          <w:p w14:paraId="4B00255F" w14:textId="1FED411D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68"/>
                <w:tab w:val="left" w:pos="348"/>
                <w:tab w:val="decimal" w:pos="738"/>
                <w:tab w:val="decimal" w:pos="828"/>
              </w:tabs>
              <w:ind w:right="-229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687CC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49898" w14:textId="77777777" w:rsidR="00402A5A" w:rsidRPr="0057122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46F3EA31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</w:tcPr>
          <w:p w14:paraId="6A46FEB4" w14:textId="56F8E7DF" w:rsidR="00402A5A" w:rsidRPr="0057122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354EBFE2" w14:textId="1C8D0D61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9241194" w14:textId="17E3F6E8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95,000</w:t>
            </w:r>
          </w:p>
        </w:tc>
      </w:tr>
      <w:tr w:rsidR="00402A5A" w:rsidRPr="00584299" w14:paraId="1A859049" w14:textId="77777777" w:rsidTr="00D45885">
        <w:trPr>
          <w:cantSplit/>
          <w:trHeight w:val="367"/>
        </w:trPr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EECC4" w14:textId="72329523" w:rsidR="00402A5A" w:rsidRPr="00571226" w:rsidRDefault="00402A5A" w:rsidP="00402A5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  <w:cs/>
              </w:rPr>
            </w:pPr>
            <w:r w:rsidRPr="00571226">
              <w:rPr>
                <w:rFonts w:asciiTheme="minorHAnsi" w:hAnsiTheme="minorHAnsi"/>
                <w:sz w:val="22"/>
                <w:szCs w:val="22"/>
                <w:cs/>
              </w:rPr>
              <w:t>บริษัท บลู พาร์คกิ้ง จำกัด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</w:tcPr>
          <w:p w14:paraId="3D4DE0F6" w14:textId="131679E1" w:rsidR="00402A5A" w:rsidRPr="00571226" w:rsidRDefault="00402A5A" w:rsidP="00402A5A">
            <w:pPr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571226">
              <w:rPr>
                <w:rFonts w:asciiTheme="minorHAnsi" w:hAnsiTheme="minorHAnsi"/>
                <w:sz w:val="22"/>
                <w:szCs w:val="22"/>
                <w:cs/>
              </w:rPr>
              <w:t>ให้บริการด้านระบบเทคโนโลยีสารสนเทศ และคอมพิวเตอร์อื่นๆ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C1B53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30.00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136D1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0A68C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30.00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491232A8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E4327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7,186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30D21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BD96F" w14:textId="77777777" w:rsidR="00402A5A" w:rsidRPr="0057122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1A6133CB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</w:tcPr>
          <w:p w14:paraId="1E0CBCA1" w14:textId="5D630674" w:rsidR="00402A5A" w:rsidRPr="0057122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D23B5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5AF57" w14:textId="77777777" w:rsidR="00402A5A" w:rsidRPr="0057122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39047D90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</w:tcPr>
          <w:p w14:paraId="7C51D8CC" w14:textId="503D42E3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258"/>
                <w:tab w:val="left" w:pos="348"/>
                <w:tab w:val="left" w:pos="528"/>
                <w:tab w:val="decimal" w:pos="738"/>
                <w:tab w:val="decimal" w:pos="828"/>
              </w:tabs>
              <w:ind w:right="-229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701FE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0CBE6" w14:textId="77777777" w:rsidR="00402A5A" w:rsidRPr="0057122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4F42750B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</w:tcPr>
          <w:p w14:paraId="427E3770" w14:textId="25E44429" w:rsidR="00402A5A" w:rsidRPr="0057122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3EEB0887" w14:textId="40A62FA2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0F88EA8" w14:textId="6D8B7FBD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7,186</w:t>
            </w:r>
          </w:p>
        </w:tc>
      </w:tr>
      <w:tr w:rsidR="00402A5A" w:rsidRPr="00584299" w14:paraId="6868E132" w14:textId="77777777" w:rsidTr="00D45885">
        <w:trPr>
          <w:cantSplit/>
          <w:trHeight w:val="367"/>
        </w:trPr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71858" w14:textId="77777777" w:rsidR="00402A5A" w:rsidRDefault="00402A5A" w:rsidP="00402A5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</w:rPr>
            </w:pPr>
            <w:r w:rsidRPr="00571226">
              <w:rPr>
                <w:rFonts w:asciiTheme="minorHAnsi" w:hAnsiTheme="minorHAnsi" w:hint="cs"/>
                <w:sz w:val="22"/>
                <w:szCs w:val="22"/>
                <w:cs/>
              </w:rPr>
              <w:t>บริษัท แอสเฟียร์ อินโ</w:t>
            </w:r>
            <w:r>
              <w:rPr>
                <w:rFonts w:asciiTheme="minorHAnsi" w:hAnsiTheme="minorHAnsi" w:hint="cs"/>
                <w:sz w:val="22"/>
                <w:szCs w:val="22"/>
                <w:cs/>
              </w:rPr>
              <w:t>น</w:t>
            </w:r>
            <w:r w:rsidRPr="00571226">
              <w:rPr>
                <w:rFonts w:asciiTheme="minorHAnsi" w:hAnsiTheme="minorHAnsi" w:hint="cs"/>
                <w:sz w:val="22"/>
                <w:szCs w:val="22"/>
                <w:cs/>
              </w:rPr>
              <w:t xml:space="preserve">เวชั่น </w:t>
            </w:r>
          </w:p>
          <w:p w14:paraId="5F7D0AB2" w14:textId="6E4E4D31" w:rsidR="00402A5A" w:rsidRPr="00571226" w:rsidRDefault="00402A5A" w:rsidP="00402A5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hint="cs"/>
                <w:sz w:val="22"/>
                <w:szCs w:val="22"/>
                <w:cs/>
              </w:rPr>
              <w:t xml:space="preserve">   </w:t>
            </w:r>
            <w:r w:rsidRPr="00571226">
              <w:rPr>
                <w:rFonts w:asciiTheme="minorHAnsi" w:hAnsiTheme="minorHAnsi" w:hint="cs"/>
                <w:sz w:val="22"/>
                <w:szCs w:val="22"/>
                <w:cs/>
              </w:rPr>
              <w:t>จำกัด (มหาชน)</w:t>
            </w: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</w:t>
            </w:r>
            <w:r w:rsidRPr="00D45885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(รายละเอียด </w:t>
            </w:r>
            <w:r w:rsidRPr="00D45885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5.2</w:t>
            </w:r>
            <w:r w:rsidRPr="00D45885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</w:tcPr>
          <w:p w14:paraId="5B103AA3" w14:textId="44920BCA" w:rsidR="00402A5A" w:rsidRPr="00571226" w:rsidRDefault="00402A5A" w:rsidP="00402A5A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571226">
              <w:rPr>
                <w:rFonts w:asciiTheme="minorHAnsi" w:hAnsiTheme="minorHAnsi" w:hint="cs"/>
                <w:sz w:val="22"/>
                <w:szCs w:val="22"/>
                <w:cs/>
              </w:rPr>
              <w:t>ให้บริการเผยแพร่เกมส์ออนไลน์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65AB4" w14:textId="31DB166E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25.00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27CEA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EE876" w14:textId="3CF84FD4" w:rsidR="00402A5A" w:rsidRPr="0057122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1E18CD56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A273F" w14:textId="56030263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2,153,085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06EE9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B9E03" w14:textId="3BFAD49C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60,232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6D69A9DC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</w:tcPr>
          <w:p w14:paraId="09A655C9" w14:textId="5BD6A136" w:rsidR="00402A5A" w:rsidRPr="00883322" w:rsidRDefault="00402A5A" w:rsidP="00D4588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  <w:lang w:bidi="th-TH"/>
              </w:rPr>
            </w:pPr>
            <w:r w:rsidRPr="00571226">
              <w:rPr>
                <w:rFonts w:asciiTheme="minorHAnsi" w:hAnsiTheme="minorHAnsi" w:cstheme="minorHAnsi" w:hint="cs"/>
                <w:szCs w:val="22"/>
                <w:cs/>
                <w:lang w:bidi="th-TH"/>
              </w:rPr>
              <w:t>(</w:t>
            </w:r>
            <w:r>
              <w:rPr>
                <w:rFonts w:asciiTheme="minorHAnsi" w:hAnsiTheme="minorHAnsi" w:cstheme="minorHAnsi"/>
                <w:szCs w:val="22"/>
                <w:lang w:bidi="th-TH"/>
              </w:rPr>
              <w:t>841</w:t>
            </w:r>
            <w:r w:rsidRPr="00571226">
              <w:rPr>
                <w:rFonts w:asciiTheme="minorHAnsi" w:hAnsiTheme="minorHAnsi" w:cstheme="minorHAnsi"/>
                <w:szCs w:val="22"/>
                <w:lang w:bidi="th-TH"/>
              </w:rPr>
              <w:t>,</w:t>
            </w:r>
            <w:r>
              <w:rPr>
                <w:rFonts w:asciiTheme="minorHAnsi" w:hAnsiTheme="minorHAnsi" w:cstheme="minorHAnsi"/>
                <w:szCs w:val="22"/>
                <w:lang w:bidi="th-TH"/>
              </w:rPr>
              <w:t>08</w:t>
            </w:r>
            <w:r w:rsidR="00460F84">
              <w:rPr>
                <w:rFonts w:asciiTheme="minorHAnsi" w:hAnsiTheme="minorHAnsi" w:cstheme="minorHAnsi"/>
                <w:szCs w:val="22"/>
                <w:lang w:bidi="th-TH"/>
              </w:rPr>
              <w:t>2</w:t>
            </w:r>
            <w:r w:rsidRPr="00571226">
              <w:rPr>
                <w:rFonts w:asciiTheme="minorHAnsi" w:hAnsiTheme="minorHAnsi" w:cstheme="minorHAnsi" w:hint="cs"/>
                <w:szCs w:val="22"/>
                <w:cs/>
                <w:lang w:bidi="th-TH"/>
              </w:rPr>
              <w:t>)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5B30C" w14:textId="77777777" w:rsidR="00402A5A" w:rsidRPr="00883322" w:rsidRDefault="00402A5A" w:rsidP="00402A5A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  <w:lang w:bidi="th-TH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2A196" w14:textId="143F664F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26,572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6B9DC33E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</w:tcPr>
          <w:p w14:paraId="1E5813DE" w14:textId="593BDD3F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258"/>
                <w:tab w:val="left" w:pos="348"/>
                <w:tab w:val="left" w:pos="528"/>
                <w:tab w:val="decimal" w:pos="738"/>
                <w:tab w:val="decimal" w:pos="828"/>
              </w:tabs>
              <w:ind w:right="-229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EE651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693E1" w14:textId="036A11CC" w:rsidR="00402A5A" w:rsidRPr="0057122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46F41281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</w:tcPr>
          <w:p w14:paraId="1C76AAB1" w14:textId="6C4F36CB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  <w:r w:rsidRPr="00571226">
              <w:rPr>
                <w:rFonts w:asciiTheme="minorHAnsi" w:hAnsiTheme="minorHAnsi" w:cstheme="minorHAnsi" w:hint="cs"/>
                <w:szCs w:val="22"/>
                <w:cs/>
                <w:lang w:bidi="th-TH"/>
              </w:rPr>
              <w:t>(</w:t>
            </w:r>
            <w:r>
              <w:rPr>
                <w:rFonts w:asciiTheme="minorHAnsi" w:hAnsiTheme="minorHAnsi" w:cstheme="minorHAnsi"/>
                <w:szCs w:val="22"/>
              </w:rPr>
              <w:t>1,398</w:t>
            </w:r>
            <w:r w:rsidRPr="00571226">
              <w:rPr>
                <w:rFonts w:asciiTheme="minorHAnsi" w:hAnsiTheme="minorHAnsi" w:cstheme="minorHAnsi"/>
                <w:szCs w:val="22"/>
              </w:rPr>
              <w:t>,</w:t>
            </w:r>
            <w:r>
              <w:rPr>
                <w:rFonts w:asciiTheme="minorHAnsi" w:hAnsiTheme="minorHAnsi" w:cstheme="minorHAnsi"/>
                <w:szCs w:val="22"/>
              </w:rPr>
              <w:t>807</w:t>
            </w:r>
            <w:r w:rsidRPr="00571226">
              <w:rPr>
                <w:rFonts w:asciiTheme="minorHAnsi" w:hAnsiTheme="minorHAnsi" w:cstheme="minorHAnsi" w:hint="cs"/>
                <w:szCs w:val="22"/>
                <w:cs/>
                <w:lang w:bidi="th-TH"/>
              </w:rPr>
              <w:t>)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0F7F1B40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A451CA7" w14:textId="37C0C571" w:rsidR="00402A5A" w:rsidRPr="0057122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402A5A" w:rsidRPr="00584299" w14:paraId="476DCC94" w14:textId="77777777" w:rsidTr="00D45885">
        <w:trPr>
          <w:cantSplit/>
          <w:trHeight w:val="367"/>
        </w:trPr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A3239" w14:textId="77777777" w:rsidR="00402A5A" w:rsidRDefault="00402A5A" w:rsidP="00402A5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</w:rPr>
            </w:pPr>
            <w:r w:rsidRPr="00571226">
              <w:rPr>
                <w:rFonts w:asciiTheme="minorHAnsi" w:hAnsiTheme="minorHAnsi" w:hint="cs"/>
                <w:sz w:val="22"/>
                <w:szCs w:val="22"/>
                <w:cs/>
              </w:rPr>
              <w:t xml:space="preserve">บริษัท นครหลวงแคปปิตอล </w:t>
            </w:r>
          </w:p>
          <w:p w14:paraId="506722A3" w14:textId="79DF8F09" w:rsidR="00402A5A" w:rsidRPr="00571226" w:rsidRDefault="00402A5A" w:rsidP="00402A5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hint="cs"/>
                <w:sz w:val="22"/>
                <w:szCs w:val="22"/>
                <w:cs/>
              </w:rPr>
              <w:t xml:space="preserve">   </w:t>
            </w:r>
            <w:r w:rsidRPr="00571226">
              <w:rPr>
                <w:rFonts w:asciiTheme="minorHAnsi" w:hAnsiTheme="minorHAnsi" w:hint="cs"/>
                <w:sz w:val="22"/>
                <w:szCs w:val="22"/>
                <w:cs/>
              </w:rPr>
              <w:t>จำกัด (มหาชน)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</w:tcPr>
          <w:p w14:paraId="1FA8A76D" w14:textId="07A96BDC" w:rsidR="00402A5A" w:rsidRPr="00571226" w:rsidRDefault="00402A5A" w:rsidP="00402A5A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571226">
              <w:rPr>
                <w:rFonts w:asciiTheme="minorHAnsi" w:hAnsiTheme="minorHAnsi" w:hint="cs"/>
                <w:sz w:val="22"/>
                <w:szCs w:val="22"/>
                <w:cs/>
              </w:rPr>
              <w:t>ให้บริการทางการเงินที่มิใช่ธนาคาร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BBCC4" w14:textId="099B9D82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25.00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57F93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BF21C" w14:textId="0530CAE5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25.00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7DF3EF7D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78E04" w14:textId="4044A216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1,312,589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FEFD0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FFFE4" w14:textId="3A7C8578" w:rsidR="00402A5A" w:rsidRPr="0057122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53F89516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</w:tcPr>
          <w:p w14:paraId="027C3CDF" w14:textId="56191559" w:rsidR="00402A5A" w:rsidRPr="0057122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7DC40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967A8" w14:textId="5E3C7719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1,783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20DA71DF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</w:tcPr>
          <w:p w14:paraId="774F49AE" w14:textId="485F9512" w:rsidR="00402A5A" w:rsidRPr="00571226" w:rsidRDefault="00402A5A" w:rsidP="00D45885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  <w:cs/>
              </w:rPr>
            </w:pPr>
            <w:r w:rsidRPr="00571226">
              <w:rPr>
                <w:rFonts w:asciiTheme="minorHAnsi" w:hAnsiTheme="minorHAnsi" w:cstheme="minorHAnsi" w:hint="cs"/>
                <w:szCs w:val="22"/>
                <w:cs/>
              </w:rPr>
              <w:t>(</w:t>
            </w:r>
            <w:r w:rsidRPr="00571226">
              <w:rPr>
                <w:rFonts w:asciiTheme="minorHAnsi" w:hAnsiTheme="minorHAnsi" w:cstheme="minorHAnsi"/>
                <w:szCs w:val="22"/>
                <w:lang w:bidi="th-TH"/>
              </w:rPr>
              <w:t>4,675</w:t>
            </w:r>
            <w:r w:rsidRPr="00571226">
              <w:rPr>
                <w:rFonts w:asciiTheme="minorHAnsi" w:hAnsiTheme="minorHAnsi" w:cstheme="minorHAnsi" w:hint="cs"/>
                <w:szCs w:val="22"/>
                <w:cs/>
              </w:rPr>
              <w:t>)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A97F7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4AD07" w14:textId="15E6B1F4" w:rsidR="00402A5A" w:rsidRPr="0057122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69DEDEA0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</w:tcPr>
          <w:p w14:paraId="260F8E59" w14:textId="6524ACFC" w:rsidR="00402A5A" w:rsidRPr="0057122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3DD4A73A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2202D12" w14:textId="5CF0F9C2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1,309,697</w:t>
            </w:r>
          </w:p>
        </w:tc>
      </w:tr>
      <w:tr w:rsidR="00402A5A" w:rsidRPr="00584299" w14:paraId="4E1BC8F9" w14:textId="77777777" w:rsidTr="00D45885">
        <w:trPr>
          <w:cantSplit/>
          <w:trHeight w:val="367"/>
        </w:trPr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ADFD6" w14:textId="77777777" w:rsidR="00402A5A" w:rsidRPr="000923BA" w:rsidRDefault="00402A5A" w:rsidP="00402A5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</w:rPr>
            </w:pPr>
            <w:r w:rsidRPr="000923BA">
              <w:rPr>
                <w:rFonts w:asciiTheme="minorHAnsi" w:hAnsiTheme="minorHAnsi"/>
                <w:sz w:val="22"/>
                <w:szCs w:val="22"/>
                <w:cs/>
              </w:rPr>
              <w:t>บริษัท ทีเอสอาร์ ลิฟวิ่ง โซลูชั่น</w:t>
            </w:r>
          </w:p>
          <w:p w14:paraId="18D9FC4C" w14:textId="77777777" w:rsidR="00402A5A" w:rsidRPr="000923BA" w:rsidRDefault="00402A5A" w:rsidP="00402A5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</w:rPr>
            </w:pPr>
            <w:r w:rsidRPr="000923BA">
              <w:rPr>
                <w:rFonts w:asciiTheme="minorHAnsi" w:hAnsiTheme="minorHAnsi"/>
                <w:sz w:val="22"/>
                <w:szCs w:val="22"/>
                <w:cs/>
              </w:rPr>
              <w:t xml:space="preserve">   จำกัด (มหาชน) (เดิมชื่อ   </w:t>
            </w:r>
          </w:p>
          <w:p w14:paraId="7DB0A421" w14:textId="77777777" w:rsidR="00402A5A" w:rsidRPr="000923BA" w:rsidRDefault="00402A5A" w:rsidP="00402A5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</w:rPr>
            </w:pPr>
            <w:r w:rsidRPr="000923BA">
              <w:rPr>
                <w:rFonts w:asciiTheme="minorHAnsi" w:hAnsiTheme="minorHAnsi"/>
                <w:sz w:val="22"/>
                <w:szCs w:val="22"/>
                <w:cs/>
              </w:rPr>
              <w:t xml:space="preserve">   บริษัท สบาย คอนเน็กซ์ เทค</w:t>
            </w:r>
          </w:p>
          <w:p w14:paraId="6D7475B1" w14:textId="77777777" w:rsidR="00402A5A" w:rsidRDefault="00402A5A" w:rsidP="00402A5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</w:rPr>
            </w:pPr>
            <w:r w:rsidRPr="000923BA">
              <w:rPr>
                <w:rFonts w:asciiTheme="minorHAnsi" w:hAnsiTheme="minorHAnsi"/>
                <w:sz w:val="22"/>
                <w:szCs w:val="22"/>
                <w:cs/>
              </w:rPr>
              <w:t xml:space="preserve">   จำกัด (มหาชน))</w:t>
            </w: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</w:t>
            </w:r>
          </w:p>
          <w:p w14:paraId="1ACA6667" w14:textId="07D16096" w:rsidR="00402A5A" w:rsidRPr="00D45885" w:rsidRDefault="00402A5A" w:rsidP="00402A5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i/>
                <w:iCs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D45885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(รายละเอียด</w:t>
            </w:r>
            <w:r w:rsidR="00BD57FD" w:rsidRPr="00D45885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r w:rsidR="00BD57FD" w:rsidRPr="00D45885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4</w:t>
            </w:r>
            <w:r w:rsidRPr="00D45885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.</w:t>
            </w:r>
            <w:r w:rsidR="004B51DB" w:rsidRPr="00D45885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2</w:t>
            </w:r>
            <w:r w:rsidRPr="00D45885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</w:tcPr>
          <w:p w14:paraId="30477FDC" w14:textId="77777777" w:rsidR="00402A5A" w:rsidRPr="00B817FF" w:rsidRDefault="00402A5A" w:rsidP="00402A5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817FF">
              <w:rPr>
                <w:rFonts w:asciiTheme="minorHAnsi" w:hAnsiTheme="minorHAnsi"/>
                <w:sz w:val="22"/>
                <w:szCs w:val="22"/>
                <w:cs/>
              </w:rPr>
              <w:t>ผลิตและจัดจำหน่าย</w:t>
            </w:r>
          </w:p>
          <w:p w14:paraId="61C7499E" w14:textId="4200F62F" w:rsidR="00402A5A" w:rsidRPr="00571226" w:rsidRDefault="00402A5A" w:rsidP="00402A5A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B817FF">
              <w:rPr>
                <w:rFonts w:asciiTheme="minorHAnsi" w:hAnsiTheme="minorHAnsi"/>
                <w:sz w:val="22"/>
                <w:szCs w:val="22"/>
                <w:cs/>
              </w:rPr>
              <w:t>เครื่องกรองน้ำ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02830" w14:textId="4C0B614E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24.92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28198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27AFD" w14:textId="0C9A86DB" w:rsidR="00402A5A" w:rsidRPr="0057122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2B14FC6D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24A422" w14:textId="08C9165E" w:rsidR="00402A5A" w:rsidRPr="0057122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99195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12C3D1" w14:textId="7B25C7E3" w:rsidR="00402A5A" w:rsidRPr="0057122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1FEEF5BB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55C161" w14:textId="33E555AE" w:rsidR="00402A5A" w:rsidRPr="00571226" w:rsidRDefault="00402A5A" w:rsidP="00D4588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  <w:cs/>
                <w:lang w:bidi="th-TH"/>
              </w:rPr>
            </w:pPr>
            <w:r w:rsidRPr="00571226">
              <w:rPr>
                <w:rFonts w:asciiTheme="minorHAnsi" w:hAnsiTheme="minorHAnsi" w:cstheme="minorHAnsi" w:hint="cs"/>
                <w:szCs w:val="22"/>
                <w:cs/>
                <w:lang w:bidi="th-TH"/>
              </w:rPr>
              <w:t>(</w:t>
            </w:r>
            <w:r w:rsidRPr="00571226">
              <w:rPr>
                <w:rFonts w:asciiTheme="minorHAnsi" w:hAnsiTheme="minorHAnsi" w:cstheme="minorHAnsi"/>
                <w:szCs w:val="22"/>
                <w:lang w:bidi="th-TH"/>
              </w:rPr>
              <w:t>18,256</w:t>
            </w:r>
            <w:r w:rsidRPr="00571226">
              <w:rPr>
                <w:rFonts w:asciiTheme="minorHAnsi" w:hAnsiTheme="minorHAnsi" w:cstheme="minorHAnsi" w:hint="cs"/>
                <w:szCs w:val="22"/>
                <w:cs/>
                <w:lang w:bidi="th-TH"/>
              </w:rPr>
              <w:t>)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E873CA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AEE625" w14:textId="0014C00B" w:rsidR="00402A5A" w:rsidRPr="0057122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C00A81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383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5FFABC" w14:textId="371820F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258"/>
                <w:tab w:val="left" w:pos="348"/>
                <w:tab w:val="left" w:pos="528"/>
                <w:tab w:val="decimal" w:pos="738"/>
                <w:tab w:val="decimal" w:pos="811"/>
              </w:tabs>
              <w:ind w:right="-229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2F282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BE5ADC" w14:textId="70CC416A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  <w:cs/>
              </w:rPr>
            </w:pPr>
            <w:r w:rsidRPr="00571226">
              <w:rPr>
                <w:rFonts w:asciiTheme="minorHAnsi" w:hAnsiTheme="minorHAnsi" w:cstheme="minorHAnsi"/>
                <w:szCs w:val="22"/>
                <w:lang w:bidi="th-TH"/>
              </w:rPr>
              <w:t>90,35</w:t>
            </w:r>
            <w:r w:rsidRPr="00571226">
              <w:rPr>
                <w:rFonts w:asciiTheme="minorHAnsi" w:hAnsiTheme="minorHAnsi" w:cstheme="minorHAnsi" w:hint="cs"/>
                <w:szCs w:val="22"/>
                <w:cs/>
              </w:rPr>
              <w:t>4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50B0B104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83D37A" w14:textId="5F9D4920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  <w:r w:rsidRPr="00571226">
              <w:rPr>
                <w:rFonts w:asciiTheme="minorHAnsi" w:hAnsiTheme="minorHAnsi" w:cstheme="minorHAnsi" w:hint="cs"/>
                <w:szCs w:val="22"/>
                <w:cs/>
                <w:lang w:bidi="th-TH"/>
              </w:rPr>
              <w:t>(</w:t>
            </w:r>
            <w:r w:rsidRPr="00571226">
              <w:rPr>
                <w:rFonts w:asciiTheme="minorHAnsi" w:hAnsiTheme="minorHAnsi" w:cstheme="minorHAnsi"/>
                <w:szCs w:val="22"/>
              </w:rPr>
              <w:t>72,098</w:t>
            </w:r>
            <w:r w:rsidRPr="00571226">
              <w:rPr>
                <w:rFonts w:asciiTheme="minorHAnsi" w:hAnsiTheme="minorHAnsi" w:cstheme="minorHAnsi" w:hint="cs"/>
                <w:szCs w:val="22"/>
                <w:cs/>
                <w:lang w:bidi="th-TH"/>
              </w:rPr>
              <w:t>)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4D54ADCF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9CCAC5" w14:textId="300B3EFF" w:rsidR="00402A5A" w:rsidRPr="0057122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402A5A" w:rsidRPr="00584299" w14:paraId="1A469FB7" w14:textId="77777777" w:rsidTr="00D45885">
        <w:trPr>
          <w:cantSplit/>
          <w:trHeight w:val="367"/>
        </w:trPr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BAA38" w14:textId="4E5EFF14" w:rsidR="00402A5A" w:rsidRPr="00571226" w:rsidRDefault="00402A5A" w:rsidP="00402A5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  <w:cs/>
              </w:rPr>
            </w:pPr>
            <w:r w:rsidRPr="00571226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</w:tcPr>
          <w:p w14:paraId="5DCE0DF8" w14:textId="77777777" w:rsidR="00402A5A" w:rsidRPr="00571226" w:rsidRDefault="00402A5A" w:rsidP="00402A5A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ADBF4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4F8F4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F9644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55145836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890196" w14:textId="7277B7FC" w:rsidR="00402A5A" w:rsidRPr="00B817FF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817F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4,957,085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E9589" w14:textId="77777777" w:rsidR="00402A5A" w:rsidRPr="00B817FF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8B6B88" w14:textId="5A2FB4AD" w:rsidR="00402A5A" w:rsidRPr="00B817FF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817F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60,232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04A9142E" w14:textId="77777777" w:rsidR="00402A5A" w:rsidRPr="00B817FF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77DF08" w14:textId="40B300D2" w:rsidR="00402A5A" w:rsidRPr="00B817FF" w:rsidRDefault="00402A5A" w:rsidP="00D4588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  <w:cs/>
                <w:lang w:bidi="th-TH"/>
              </w:rPr>
            </w:pPr>
            <w:r w:rsidRPr="00B817FF">
              <w:rPr>
                <w:rFonts w:asciiTheme="minorHAnsi" w:hAnsiTheme="minorHAnsi" w:cstheme="minorHAnsi" w:hint="cs"/>
                <w:b/>
                <w:bCs/>
                <w:szCs w:val="22"/>
                <w:cs/>
                <w:lang w:bidi="th-TH"/>
              </w:rPr>
              <w:t>(</w:t>
            </w:r>
            <w:r w:rsidRPr="00B817FF">
              <w:rPr>
                <w:rFonts w:asciiTheme="minorHAnsi" w:hAnsiTheme="minorHAnsi" w:cstheme="minorHAnsi"/>
                <w:b/>
                <w:bCs/>
                <w:szCs w:val="22"/>
                <w:lang w:bidi="th-TH"/>
              </w:rPr>
              <w:t>2,194,964</w:t>
            </w:r>
            <w:r w:rsidRPr="00B817FF">
              <w:rPr>
                <w:rFonts w:asciiTheme="minorHAnsi" w:hAnsiTheme="minorHAnsi" w:cstheme="minorHAnsi" w:hint="cs"/>
                <w:b/>
                <w:bCs/>
                <w:szCs w:val="22"/>
                <w:cs/>
                <w:lang w:bidi="th-TH"/>
              </w:rPr>
              <w:t>)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42A32" w14:textId="77777777" w:rsidR="00402A5A" w:rsidRPr="00B817FF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C39669" w14:textId="307CB993" w:rsidR="00402A5A" w:rsidRPr="00B817FF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817F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28,355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2E6DF03F" w14:textId="77777777" w:rsidR="00402A5A" w:rsidRPr="00B817FF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A659E8" w14:textId="34DC8ACF" w:rsidR="00402A5A" w:rsidRPr="00B817FF" w:rsidRDefault="00402A5A" w:rsidP="00402A5A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79" w:right="-80"/>
              <w:rPr>
                <w:rFonts w:asciiTheme="minorHAnsi" w:hAnsiTheme="minorHAnsi" w:cstheme="minorHAnsi"/>
                <w:b/>
                <w:bCs/>
                <w:szCs w:val="22"/>
                <w:cs/>
              </w:rPr>
            </w:pPr>
            <w:r w:rsidRPr="00B817FF">
              <w:rPr>
                <w:rFonts w:asciiTheme="minorHAnsi" w:hAnsiTheme="minorHAnsi" w:cstheme="minorHAnsi" w:hint="cs"/>
                <w:b/>
                <w:bCs/>
                <w:szCs w:val="22"/>
                <w:cs/>
              </w:rPr>
              <w:t>(</w:t>
            </w:r>
            <w:r w:rsidRPr="00B817FF">
              <w:rPr>
                <w:rFonts w:asciiTheme="minorHAnsi" w:hAnsiTheme="minorHAnsi" w:cstheme="minorHAnsi"/>
                <w:b/>
                <w:bCs/>
                <w:szCs w:val="22"/>
                <w:lang w:bidi="th-TH"/>
              </w:rPr>
              <w:t>58,275</w:t>
            </w:r>
            <w:r w:rsidRPr="00B817FF">
              <w:rPr>
                <w:rFonts w:asciiTheme="minorHAnsi" w:hAnsiTheme="minorHAnsi" w:cstheme="minorHAnsi" w:hint="cs"/>
                <w:b/>
                <w:bCs/>
                <w:szCs w:val="22"/>
                <w:cs/>
              </w:rPr>
              <w:t>)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3FBE2" w14:textId="77777777" w:rsidR="00402A5A" w:rsidRPr="00B817FF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730ECD" w14:textId="3674AC21" w:rsidR="00402A5A" w:rsidRPr="00B817FF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  <w:lang w:bidi="th-TH"/>
              </w:rPr>
            </w:pPr>
            <w:r w:rsidRPr="00B817FF">
              <w:rPr>
                <w:rFonts w:asciiTheme="minorHAnsi" w:hAnsiTheme="minorHAnsi" w:cstheme="minorHAnsi"/>
                <w:b/>
                <w:bCs/>
                <w:szCs w:val="22"/>
                <w:lang w:bidi="th-TH"/>
              </w:rPr>
              <w:t>90,354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160BB880" w14:textId="77777777" w:rsidR="00402A5A" w:rsidRPr="00B817FF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B1BACC" w14:textId="56EA76AF" w:rsidR="00402A5A" w:rsidRPr="00B817FF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B817FF">
              <w:rPr>
                <w:rFonts w:asciiTheme="minorHAnsi" w:hAnsiTheme="minorHAnsi" w:cstheme="minorHAnsi" w:hint="cs"/>
                <w:b/>
                <w:bCs/>
                <w:szCs w:val="22"/>
                <w:cs/>
                <w:lang w:bidi="th-TH"/>
              </w:rPr>
              <w:t>(</w:t>
            </w:r>
            <w:r w:rsidRPr="00B817FF">
              <w:rPr>
                <w:rFonts w:asciiTheme="minorHAnsi" w:hAnsiTheme="minorHAnsi" w:cstheme="minorHAnsi"/>
                <w:b/>
                <w:bCs/>
                <w:szCs w:val="22"/>
              </w:rPr>
              <w:t>1,470,905</w:t>
            </w:r>
            <w:r w:rsidRPr="00B817FF">
              <w:rPr>
                <w:rFonts w:asciiTheme="minorHAnsi" w:hAnsiTheme="minorHAnsi" w:cstheme="minorHAnsi" w:hint="cs"/>
                <w:b/>
                <w:bCs/>
                <w:szCs w:val="22"/>
                <w:cs/>
                <w:lang w:bidi="th-TH"/>
              </w:rPr>
              <w:t>)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6F581C11" w14:textId="77777777" w:rsidR="00402A5A" w:rsidRPr="00B817FF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39B0F6" w14:textId="46CC178E" w:rsidR="00402A5A" w:rsidRPr="00B817FF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817F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1,411,88</w:t>
            </w:r>
            <w:r w:rsidR="004B51D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</w:t>
            </w:r>
          </w:p>
        </w:tc>
      </w:tr>
      <w:tr w:rsidR="00402A5A" w:rsidRPr="00584299" w14:paraId="2F382185" w14:textId="77777777" w:rsidTr="00D45885">
        <w:trPr>
          <w:cantSplit/>
          <w:trHeight w:val="367"/>
        </w:trPr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55225" w14:textId="203EE841" w:rsidR="00402A5A" w:rsidRPr="00571226" w:rsidRDefault="00402A5A" w:rsidP="00402A5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  <w:cs/>
              </w:rPr>
            </w:pPr>
            <w:r w:rsidRPr="00571226">
              <w:rPr>
                <w:rFonts w:asciiTheme="minorHAnsi" w:hAnsiTheme="minorHAnsi" w:cstheme="minorHAnsi" w:hint="cs"/>
                <w:b/>
                <w:bCs/>
                <w:i/>
                <w:iCs/>
                <w:sz w:val="22"/>
                <w:szCs w:val="22"/>
                <w:cs/>
              </w:rPr>
              <w:lastRenderedPageBreak/>
              <w:t>บริษัทร่วมทางอ้อม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</w:tcPr>
          <w:p w14:paraId="425D1D4C" w14:textId="77777777" w:rsidR="00402A5A" w:rsidRPr="00571226" w:rsidRDefault="00402A5A" w:rsidP="00402A5A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9CDDF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B8EA6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C3758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62A3F7EB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AE11D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B0134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A28C4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1B7AD13B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</w:tcPr>
          <w:p w14:paraId="51B978BC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  <w:lang w:bidi="th-TH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995E5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8449D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39CD0D62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</w:tcPr>
          <w:p w14:paraId="0A8733FC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1F3AE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E4FB3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  <w:lang w:bidi="th-TH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495458AC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</w:tcPr>
          <w:p w14:paraId="43DAA5BC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361502AD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F147778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02A5A" w:rsidRPr="00584299" w14:paraId="4DF6DEFA" w14:textId="77777777" w:rsidTr="00D45885">
        <w:trPr>
          <w:cantSplit/>
          <w:trHeight w:val="369"/>
        </w:trPr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46FF2" w14:textId="693B7D25" w:rsidR="00402A5A" w:rsidRPr="00B817FF" w:rsidRDefault="00402A5A" w:rsidP="00402A5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571226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บริษัท ลอคบอกซ์ กรุ๊ป จำกัด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</w:tcPr>
          <w:p w14:paraId="378742BF" w14:textId="218F9A32" w:rsidR="00402A5A" w:rsidRPr="00571226" w:rsidRDefault="00402A5A" w:rsidP="00402A5A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571226">
              <w:rPr>
                <w:rFonts w:asciiTheme="minorHAnsi" w:hAnsiTheme="minorHAnsi"/>
                <w:sz w:val="22"/>
                <w:szCs w:val="22"/>
                <w:cs/>
              </w:rPr>
              <w:t>ให้</w:t>
            </w:r>
            <w:r w:rsidRPr="00571226">
              <w:rPr>
                <w:rFonts w:asciiTheme="minorHAnsi" w:hAnsiTheme="minorHAnsi" w:hint="cs"/>
                <w:sz w:val="22"/>
                <w:szCs w:val="22"/>
                <w:cs/>
              </w:rPr>
              <w:t>บริการ</w:t>
            </w:r>
            <w:r w:rsidRPr="00571226">
              <w:rPr>
                <w:rFonts w:asciiTheme="minorHAnsi" w:hAnsiTheme="minorHAnsi"/>
                <w:sz w:val="22"/>
                <w:szCs w:val="22"/>
                <w:cs/>
              </w:rPr>
              <w:t>เช่า</w:t>
            </w:r>
            <w:r w:rsidRPr="00571226">
              <w:rPr>
                <w:rFonts w:asciiTheme="minorHAnsi" w:hAnsiTheme="minorHAnsi" w:hint="cs"/>
                <w:sz w:val="22"/>
                <w:szCs w:val="22"/>
                <w:cs/>
              </w:rPr>
              <w:t>ตู้</w:t>
            </w:r>
            <w:r w:rsidRPr="00571226">
              <w:rPr>
                <w:rFonts w:asciiTheme="minorHAnsi" w:hAnsiTheme="minorHAnsi"/>
                <w:sz w:val="22"/>
                <w:szCs w:val="22"/>
                <w:cs/>
              </w:rPr>
              <w:t>ล็อคเกอร์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87D31" w14:textId="1D1B21EB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20.00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7988A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3DADF" w14:textId="34F0FF3A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20.00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1F2076B4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69B20" w14:textId="468D2EAC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48,750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9FC42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F3D73" w14:textId="4AEE2188" w:rsidR="00402A5A" w:rsidRPr="0057122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44A55DF0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18F17" w14:textId="14168C23" w:rsidR="00402A5A" w:rsidRPr="0057122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B2319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38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E4356" w14:textId="5B8880A2" w:rsidR="00402A5A" w:rsidRPr="0057122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7019F821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10B8A" w14:textId="524458C9" w:rsidR="00402A5A" w:rsidRPr="0057122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48938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10C40" w14:textId="4CAF6366" w:rsidR="00402A5A" w:rsidRPr="0057122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6EBFC418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2CC8C" w14:textId="7F852607" w:rsidR="00402A5A" w:rsidRPr="0057122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2AFDEC34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B5C75" w14:textId="05224F5A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48,750</w:t>
            </w:r>
          </w:p>
        </w:tc>
      </w:tr>
      <w:tr w:rsidR="00402A5A" w:rsidRPr="00584299" w14:paraId="2C464A67" w14:textId="77777777" w:rsidTr="00D45885">
        <w:trPr>
          <w:cantSplit/>
          <w:trHeight w:val="441"/>
        </w:trPr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8E4DA" w14:textId="77777777" w:rsidR="00402A5A" w:rsidRDefault="00402A5A" w:rsidP="00402A5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บริษัท ลอคบอกซ์ เวนเจอร์ส </w:t>
            </w:r>
          </w:p>
          <w:p w14:paraId="59CE7D8E" w14:textId="6D0BBCDF" w:rsidR="00402A5A" w:rsidRPr="00571226" w:rsidRDefault="00402A5A" w:rsidP="00402A5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  </w:t>
            </w:r>
            <w:r w:rsidRPr="00571226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</w:tcPr>
          <w:p w14:paraId="61B3A34D" w14:textId="1A3537C7" w:rsidR="00402A5A" w:rsidRPr="00571226" w:rsidRDefault="00402A5A" w:rsidP="00402A5A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571226">
              <w:rPr>
                <w:rFonts w:asciiTheme="minorHAnsi" w:hAnsiTheme="minorHAnsi"/>
                <w:sz w:val="22"/>
                <w:szCs w:val="22"/>
                <w:cs/>
              </w:rPr>
              <w:t>ให้</w:t>
            </w:r>
            <w:r w:rsidRPr="00571226">
              <w:rPr>
                <w:rFonts w:asciiTheme="minorHAnsi" w:hAnsiTheme="minorHAnsi" w:hint="cs"/>
                <w:sz w:val="22"/>
                <w:szCs w:val="22"/>
                <w:cs/>
              </w:rPr>
              <w:t>บริการ</w:t>
            </w:r>
            <w:r w:rsidRPr="00571226">
              <w:rPr>
                <w:rFonts w:asciiTheme="minorHAnsi" w:hAnsiTheme="minorHAnsi"/>
                <w:sz w:val="22"/>
                <w:szCs w:val="22"/>
                <w:cs/>
              </w:rPr>
              <w:t>เช่า</w:t>
            </w:r>
            <w:r w:rsidRPr="00571226">
              <w:rPr>
                <w:rFonts w:asciiTheme="minorHAnsi" w:hAnsiTheme="minorHAnsi" w:hint="cs"/>
                <w:sz w:val="22"/>
                <w:szCs w:val="22"/>
                <w:cs/>
              </w:rPr>
              <w:t>ตู้</w:t>
            </w:r>
            <w:r w:rsidRPr="00571226">
              <w:rPr>
                <w:rFonts w:asciiTheme="minorHAnsi" w:hAnsiTheme="minorHAnsi"/>
                <w:sz w:val="22"/>
                <w:szCs w:val="22"/>
                <w:cs/>
              </w:rPr>
              <w:t>ล็อคเกอร์</w:t>
            </w:r>
            <w:r w:rsidRPr="00571226">
              <w:rPr>
                <w:rFonts w:asciiTheme="minorHAnsi" w:hAnsiTheme="minorHAnsi" w:hint="cs"/>
                <w:sz w:val="22"/>
                <w:szCs w:val="22"/>
                <w:cs/>
              </w:rPr>
              <w:t xml:space="preserve"> </w:t>
            </w:r>
            <w:r w:rsidRPr="00571226">
              <w:rPr>
                <w:rFonts w:asciiTheme="minorHAnsi" w:hAnsiTheme="minorHAnsi"/>
                <w:sz w:val="22"/>
                <w:szCs w:val="22"/>
                <w:cs/>
              </w:rPr>
              <w:t>ให้เช่าพื้นที่ขายของ และพื้นที่โฆษณา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C9E55" w14:textId="35C57FB6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20.00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30929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31B0B" w14:textId="74C12CA0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20.00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75517B31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EFECED" w14:textId="72303725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1,250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1301D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7FB794" w14:textId="3210E2EA" w:rsidR="00402A5A" w:rsidRPr="0057122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39B28A19" w14:textId="77777777" w:rsidR="00402A5A" w:rsidRPr="006771E3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68B90D" w14:textId="4CDDF4F6" w:rsidR="00402A5A" w:rsidRPr="0057122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FE4A3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38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4334E8" w14:textId="7A0B65EB" w:rsidR="00402A5A" w:rsidRPr="0057122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4D516D24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D4D525" w14:textId="2251DF6F" w:rsidR="00402A5A" w:rsidRPr="0057122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1C8D4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82456F" w14:textId="708ACF9F" w:rsidR="00402A5A" w:rsidRPr="0057122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06AE73B1" w14:textId="77777777" w:rsidR="00402A5A" w:rsidRPr="006771E3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9901E6" w14:textId="184C00E6" w:rsidR="00402A5A" w:rsidRPr="0057122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21EAC207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22488E" w14:textId="3B8E8CA9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1,250</w:t>
            </w:r>
          </w:p>
        </w:tc>
      </w:tr>
      <w:tr w:rsidR="00402A5A" w:rsidRPr="00584299" w14:paraId="16E580B4" w14:textId="77777777" w:rsidTr="00D45885">
        <w:trPr>
          <w:cantSplit/>
          <w:trHeight w:val="395"/>
        </w:trPr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CFE6A" w14:textId="0FD4BCD3" w:rsidR="00402A5A" w:rsidRPr="00571226" w:rsidRDefault="00402A5A" w:rsidP="00402A5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  <w:cs/>
              </w:rPr>
            </w:pPr>
            <w:r w:rsidRPr="00571226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</w:tcPr>
          <w:p w14:paraId="54B8DD55" w14:textId="77777777" w:rsidR="00402A5A" w:rsidRPr="00571226" w:rsidRDefault="00402A5A" w:rsidP="00402A5A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FE1E4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9C3C4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80B2C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40917013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85619F" w14:textId="4842190B" w:rsidR="00402A5A" w:rsidRPr="00B1431E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1431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50,000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EC6A2" w14:textId="77777777" w:rsidR="00402A5A" w:rsidRPr="00B1431E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1725B1" w14:textId="1DF5CE21" w:rsidR="00402A5A" w:rsidRPr="00B1431E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1431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DE645" w14:textId="77777777" w:rsidR="00402A5A" w:rsidRPr="00B1431E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47BF5A" w14:textId="79F18BCC" w:rsidR="00402A5A" w:rsidRPr="00B1431E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1431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4DB2E" w14:textId="77777777" w:rsidR="00402A5A" w:rsidRPr="00B1431E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383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D93460" w14:textId="428CF9B6" w:rsidR="00402A5A" w:rsidRPr="00B1431E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1431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B175A" w14:textId="77777777" w:rsidR="00402A5A" w:rsidRPr="00B1431E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7B8E52" w14:textId="35548479" w:rsidR="00402A5A" w:rsidRPr="00B1431E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  <w:r w:rsidRPr="00B1431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FA339" w14:textId="77777777" w:rsidR="00402A5A" w:rsidRPr="00B1431E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F5ADD4" w14:textId="066AE922" w:rsidR="00402A5A" w:rsidRPr="00B1431E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1431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91004" w14:textId="77777777" w:rsidR="00402A5A" w:rsidRPr="00B1431E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E47E61" w14:textId="4E7E624A" w:rsidR="00402A5A" w:rsidRPr="00D45885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588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571A7C0D" w14:textId="7F219881" w:rsidR="00402A5A" w:rsidRPr="00B1431E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15D6FD" w14:textId="578319FA" w:rsidR="00402A5A" w:rsidRPr="00B1431E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1431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50,000</w:t>
            </w:r>
          </w:p>
        </w:tc>
      </w:tr>
      <w:tr w:rsidR="00402A5A" w:rsidRPr="00584299" w14:paraId="1F3831DF" w14:textId="77777777" w:rsidTr="00D45885">
        <w:trPr>
          <w:cantSplit/>
          <w:trHeight w:val="341"/>
        </w:trPr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DEFCA" w14:textId="77777777" w:rsidR="00402A5A" w:rsidRPr="00571226" w:rsidRDefault="00402A5A" w:rsidP="00402A5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</w:tcPr>
          <w:p w14:paraId="35B50C00" w14:textId="77777777" w:rsidR="00402A5A" w:rsidRPr="00571226" w:rsidRDefault="00402A5A" w:rsidP="00402A5A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A19E3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01B05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94489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6A474509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0617B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88527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8D800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38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33FA3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ECF634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38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E0641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38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2C287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38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DA9DB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4A1738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2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97EF6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85F02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8"/>
                <w:tab w:val="decimal" w:pos="738"/>
                <w:tab w:val="decimal" w:pos="811"/>
              </w:tabs>
              <w:ind w:right="22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1C00A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514AA1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38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30A8B3DE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091A06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02A5A" w:rsidRPr="00584299" w14:paraId="7991917E" w14:textId="77777777" w:rsidTr="00D45885">
        <w:trPr>
          <w:cantSplit/>
          <w:trHeight w:val="405"/>
        </w:trPr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B37EA" w14:textId="1336A44E" w:rsidR="00402A5A" w:rsidRPr="00571226" w:rsidRDefault="00402A5A" w:rsidP="00402A5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  <w:r w:rsidRPr="00571226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รวมบริษัทร่วม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</w:tcPr>
          <w:p w14:paraId="253D0E03" w14:textId="77777777" w:rsidR="00402A5A" w:rsidRPr="00571226" w:rsidRDefault="00402A5A" w:rsidP="00402A5A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F4243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DCE85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8976A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6B3581D7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EC3081E" w14:textId="16FFD941" w:rsidR="00402A5A" w:rsidRPr="00B817FF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817F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5,007,085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B6036" w14:textId="77777777" w:rsidR="00402A5A" w:rsidRPr="00B817FF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46AE18" w14:textId="798F11B3" w:rsidR="00402A5A" w:rsidRPr="00B817FF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817F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60,232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26918438" w14:textId="77777777" w:rsidR="00402A5A" w:rsidRPr="00B817FF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78A2658" w14:textId="067347F2" w:rsidR="00402A5A" w:rsidRPr="00B817FF" w:rsidRDefault="00402A5A" w:rsidP="00D4588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  <w:cs/>
                <w:lang w:val="en-US" w:bidi="th-TH"/>
              </w:rPr>
            </w:pPr>
            <w:r w:rsidRPr="00B817FF">
              <w:rPr>
                <w:rFonts w:asciiTheme="minorHAnsi" w:hAnsiTheme="minorHAnsi" w:cstheme="minorHAnsi" w:hint="cs"/>
                <w:b/>
                <w:bCs/>
                <w:szCs w:val="22"/>
                <w:cs/>
                <w:lang w:val="en-US" w:bidi="th-TH"/>
              </w:rPr>
              <w:t>(</w:t>
            </w:r>
            <w:r w:rsidRPr="00B817FF"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  <w:t>2,194,964</w:t>
            </w:r>
            <w:r w:rsidRPr="00B817FF">
              <w:rPr>
                <w:rFonts w:asciiTheme="minorHAnsi" w:hAnsiTheme="minorHAnsi" w:cstheme="minorHAnsi" w:hint="cs"/>
                <w:b/>
                <w:bCs/>
                <w:szCs w:val="22"/>
                <w:cs/>
                <w:lang w:val="en-US" w:bidi="th-TH"/>
              </w:rPr>
              <w:t>)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DDB2E" w14:textId="77777777" w:rsidR="00402A5A" w:rsidRPr="00B817FF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FE4C0D" w14:textId="2825B8A0" w:rsidR="00402A5A" w:rsidRPr="00B817FF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817F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28,355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6AB86E7B" w14:textId="77777777" w:rsidR="00402A5A" w:rsidRPr="00B817FF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07343C5" w14:textId="3559405D" w:rsidR="00402A5A" w:rsidRPr="00B817FF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45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  <w:r w:rsidRPr="00B817FF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(</w:t>
            </w:r>
            <w:r w:rsidRPr="00B817F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58,275</w:t>
            </w:r>
            <w:r w:rsidRPr="00B817FF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BA34D" w14:textId="77777777" w:rsidR="00402A5A" w:rsidRPr="00B817FF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B4866E" w14:textId="25FA9865" w:rsidR="00402A5A" w:rsidRPr="00B817FF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  <w:lang w:bidi="th-TH"/>
              </w:rPr>
            </w:pPr>
            <w:r w:rsidRPr="00B817FF">
              <w:rPr>
                <w:rFonts w:asciiTheme="minorHAnsi" w:hAnsiTheme="minorHAnsi" w:cstheme="minorHAnsi"/>
                <w:b/>
                <w:bCs/>
                <w:szCs w:val="22"/>
                <w:lang w:bidi="th-TH"/>
              </w:rPr>
              <w:t>90,354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58961269" w14:textId="77777777" w:rsidR="00402A5A" w:rsidRPr="00B817FF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04D2814" w14:textId="029C9593" w:rsidR="00402A5A" w:rsidRPr="00B817FF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  <w:cs/>
                <w:lang w:bidi="th-TH"/>
              </w:rPr>
            </w:pPr>
            <w:r w:rsidRPr="00B817FF">
              <w:rPr>
                <w:rFonts w:asciiTheme="minorHAnsi" w:hAnsiTheme="minorHAnsi" w:cstheme="minorHAnsi" w:hint="cs"/>
                <w:b/>
                <w:bCs/>
                <w:szCs w:val="22"/>
                <w:cs/>
                <w:lang w:bidi="th-TH"/>
              </w:rPr>
              <w:t>(</w:t>
            </w:r>
            <w:r w:rsidRPr="00B817FF">
              <w:rPr>
                <w:rFonts w:asciiTheme="minorHAnsi" w:hAnsiTheme="minorHAnsi" w:cstheme="minorHAnsi"/>
                <w:b/>
                <w:bCs/>
                <w:szCs w:val="22"/>
              </w:rPr>
              <w:t>1,470,905</w:t>
            </w:r>
            <w:r w:rsidRPr="00B817FF">
              <w:rPr>
                <w:rFonts w:asciiTheme="minorHAnsi" w:hAnsiTheme="minorHAnsi" w:cstheme="minorHAnsi" w:hint="cs"/>
                <w:b/>
                <w:bCs/>
                <w:szCs w:val="22"/>
                <w:cs/>
                <w:lang w:bidi="th-TH"/>
              </w:rPr>
              <w:t>)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7B074A40" w14:textId="77777777" w:rsidR="00402A5A" w:rsidRPr="00B817FF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1B861EC" w14:textId="73AFAFD7" w:rsidR="00402A5A" w:rsidRPr="00B817FF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817F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1,461,88</w:t>
            </w:r>
            <w:r w:rsidR="004B51D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</w:t>
            </w:r>
          </w:p>
        </w:tc>
      </w:tr>
      <w:tr w:rsidR="00402A5A" w:rsidRPr="00584299" w14:paraId="46C33C53" w14:textId="77777777" w:rsidTr="00D45885">
        <w:trPr>
          <w:cantSplit/>
          <w:trHeight w:val="367"/>
        </w:trPr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A5C65" w14:textId="77777777" w:rsidR="00402A5A" w:rsidRPr="00571226" w:rsidRDefault="00402A5A" w:rsidP="00402A5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</w:tcPr>
          <w:p w14:paraId="2BB77B30" w14:textId="77777777" w:rsidR="00402A5A" w:rsidRPr="00571226" w:rsidRDefault="00402A5A" w:rsidP="00402A5A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DBAE0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7066D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E88BF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2390D8B0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91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D58E7D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80DE1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11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C93A9F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34DA9CFC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39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1C5445E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C954D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1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588BED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03FD04F4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CB3AFE0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EF6CC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4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FEC275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38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0B76CDE3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1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7C52699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1166B113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35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BA3D230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02A5A" w:rsidRPr="00584299" w14:paraId="02A5CCF6" w14:textId="77777777" w:rsidTr="00D45885">
        <w:trPr>
          <w:cantSplit/>
          <w:trHeight w:val="367"/>
        </w:trPr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7AADF" w14:textId="77777777" w:rsidR="00402A5A" w:rsidRPr="00571226" w:rsidRDefault="00402A5A" w:rsidP="00402A5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</w:tcPr>
          <w:p w14:paraId="5502CF54" w14:textId="77777777" w:rsidR="00402A5A" w:rsidRPr="00571226" w:rsidRDefault="00402A5A" w:rsidP="00402A5A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8AAB2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95F0E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0879C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483F3853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09B06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80AF9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9CB78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3C3FB2B4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</w:tcPr>
          <w:p w14:paraId="72B783BF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626DC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D6BC2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082BE744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</w:tcPr>
          <w:p w14:paraId="1753E3DD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945B1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357D0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38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3DDCAF76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</w:tcPr>
          <w:p w14:paraId="56442718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0F9CACC6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89CCE5F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02A5A" w:rsidRPr="00584299" w14:paraId="101E6E84" w14:textId="77777777" w:rsidTr="00D45885">
        <w:trPr>
          <w:cantSplit/>
          <w:trHeight w:val="367"/>
        </w:trPr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2E63C" w14:textId="77777777" w:rsidR="00402A5A" w:rsidRPr="00571226" w:rsidRDefault="00402A5A" w:rsidP="00402A5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</w:tcPr>
          <w:p w14:paraId="215764F7" w14:textId="77777777" w:rsidR="00402A5A" w:rsidRPr="00571226" w:rsidRDefault="00402A5A" w:rsidP="00402A5A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9110D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FF7D7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3BDF6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14CB4B74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A66BF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E4A3C6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BBC78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5B2A23C1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</w:tcPr>
          <w:p w14:paraId="7AAA8CFC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F92A2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9510E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1C0757D6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</w:tcPr>
          <w:p w14:paraId="60C166BC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F2AC3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86D54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38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5A371E55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</w:tcPr>
          <w:p w14:paraId="0F939599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2BDEC595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C4EA50C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02A5A" w:rsidRPr="00584299" w14:paraId="7F36E765" w14:textId="77777777" w:rsidTr="00D45885">
        <w:trPr>
          <w:cantSplit/>
          <w:trHeight w:val="367"/>
        </w:trPr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9164C" w14:textId="77777777" w:rsidR="00402A5A" w:rsidRPr="00571226" w:rsidRDefault="00402A5A" w:rsidP="00402A5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</w:tcPr>
          <w:p w14:paraId="59594E1B" w14:textId="77777777" w:rsidR="00402A5A" w:rsidRPr="00571226" w:rsidRDefault="00402A5A" w:rsidP="00402A5A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63C3F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21FF1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03F55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5B6A9777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1862D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52CF0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9BCB1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33A8B369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</w:tcPr>
          <w:p w14:paraId="69F78634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46888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B1BF8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23BCEEE2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</w:tcPr>
          <w:p w14:paraId="22251C42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9E6BF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5EDE6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38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2C147975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</w:tcPr>
          <w:p w14:paraId="28843C5F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740CCB32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9DC3055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02A5A" w:rsidRPr="00584299" w14:paraId="6BE2ADA8" w14:textId="77777777" w:rsidTr="00D45885">
        <w:trPr>
          <w:cantSplit/>
          <w:trHeight w:val="367"/>
        </w:trPr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D0A4F" w14:textId="77777777" w:rsidR="00402A5A" w:rsidRPr="00571226" w:rsidRDefault="00402A5A" w:rsidP="00402A5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</w:tcPr>
          <w:p w14:paraId="06615B02" w14:textId="77777777" w:rsidR="00402A5A" w:rsidRPr="00571226" w:rsidRDefault="00402A5A" w:rsidP="00402A5A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D1B30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8FADF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D0F35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713D480E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23F30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F0941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2BCE8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2625F643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</w:tcPr>
          <w:p w14:paraId="196523FC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24480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AC70E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73A334C8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</w:tcPr>
          <w:p w14:paraId="572CCE8C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CAE4B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7607E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38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79FD9551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</w:tcPr>
          <w:p w14:paraId="10563293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55DEE57A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3165C60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02A5A" w:rsidRPr="00584299" w14:paraId="4703B8EA" w14:textId="77777777" w:rsidTr="00D45885">
        <w:trPr>
          <w:cantSplit/>
          <w:trHeight w:val="367"/>
        </w:trPr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2FD34" w14:textId="77777777" w:rsidR="00402A5A" w:rsidRPr="00571226" w:rsidRDefault="00402A5A" w:rsidP="00402A5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</w:tcPr>
          <w:p w14:paraId="4BE8B79D" w14:textId="77777777" w:rsidR="00402A5A" w:rsidRPr="00571226" w:rsidRDefault="00402A5A" w:rsidP="00402A5A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8E876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ADC52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30D62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46E5290A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44690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3EBAA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49B13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16DDD1DE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</w:tcPr>
          <w:p w14:paraId="56C8F154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EFD3D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60DE4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2B6F99B4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</w:tcPr>
          <w:p w14:paraId="736858DE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62B9F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426B0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38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312D030F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</w:tcPr>
          <w:p w14:paraId="26DB171D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3E128402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75F1DB6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02A5A" w:rsidRPr="00584299" w14:paraId="194BA49D" w14:textId="77777777" w:rsidTr="00D45885">
        <w:trPr>
          <w:cantSplit/>
          <w:trHeight w:val="367"/>
        </w:trPr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F4E4F" w14:textId="77777777" w:rsidR="00402A5A" w:rsidRPr="00571226" w:rsidRDefault="00402A5A" w:rsidP="00402A5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</w:tcPr>
          <w:p w14:paraId="548BF049" w14:textId="77777777" w:rsidR="00402A5A" w:rsidRPr="00571226" w:rsidRDefault="00402A5A" w:rsidP="00402A5A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DF438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EB7B3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A2012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52ED4EC5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3BB8C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EDDD9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1AE90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77D2B741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</w:tcPr>
          <w:p w14:paraId="69CD3CDC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4B4B1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4ABF1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7C34F485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</w:tcPr>
          <w:p w14:paraId="169591F6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D3B00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D1E0E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38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7F96DB9F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</w:tcPr>
          <w:p w14:paraId="5974601E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60983464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A1EC3D5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02A5A" w:rsidRPr="00584299" w14:paraId="0BF07E80" w14:textId="77777777" w:rsidTr="00D45885">
        <w:trPr>
          <w:cantSplit/>
          <w:trHeight w:val="367"/>
        </w:trPr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8BC9B" w14:textId="77777777" w:rsidR="00402A5A" w:rsidRPr="00571226" w:rsidRDefault="00402A5A" w:rsidP="00402A5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</w:tcPr>
          <w:p w14:paraId="5B986072" w14:textId="77777777" w:rsidR="00402A5A" w:rsidRPr="00571226" w:rsidRDefault="00402A5A" w:rsidP="00402A5A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8E2F5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7C045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80D3B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78B05524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F3593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706AC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7A5CA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51AFFDCA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</w:tcPr>
          <w:p w14:paraId="67A80C31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89D87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002D5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44A98776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</w:tcPr>
          <w:p w14:paraId="36BE8ACA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F47D1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2EDFF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38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7D013E01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</w:tcPr>
          <w:p w14:paraId="33B49BA2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32C365A7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D1F7C4E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02A5A" w:rsidRPr="00584299" w14:paraId="0A5BB6AE" w14:textId="77777777" w:rsidTr="00D45885">
        <w:trPr>
          <w:cantSplit/>
          <w:trHeight w:val="367"/>
        </w:trPr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D4FD5" w14:textId="77777777" w:rsidR="00402A5A" w:rsidRPr="00571226" w:rsidRDefault="00402A5A" w:rsidP="00402A5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</w:tcPr>
          <w:p w14:paraId="228CA806" w14:textId="77777777" w:rsidR="00402A5A" w:rsidRPr="00571226" w:rsidRDefault="00402A5A" w:rsidP="00402A5A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6BB96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70EF5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59FF4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44860A0A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BF686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D6B2A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50719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43DDFF95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</w:tcPr>
          <w:p w14:paraId="36A2C521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16034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45CDF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6DEB9068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</w:tcPr>
          <w:p w14:paraId="010FC4DF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03F74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F37F0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38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62619541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</w:tcPr>
          <w:p w14:paraId="54A7B8C0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41678B4C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C57AB84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02A5A" w:rsidRPr="00584299" w14:paraId="55DE072A" w14:textId="77777777" w:rsidTr="00D45885">
        <w:trPr>
          <w:cantSplit/>
          <w:trHeight w:val="288"/>
        </w:trPr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B94A0" w14:textId="085EFF57" w:rsidR="00402A5A" w:rsidRPr="00571226" w:rsidRDefault="00402A5A" w:rsidP="00402A5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  <w:r w:rsidRPr="00571226">
              <w:rPr>
                <w:rFonts w:asciiTheme="minorHAnsi" w:hAnsiTheme="minorHAnsi" w:cstheme="minorHAnsi" w:hint="cs"/>
                <w:b/>
                <w:bCs/>
                <w:i/>
                <w:iCs/>
                <w:sz w:val="22"/>
                <w:szCs w:val="22"/>
                <w:cs/>
              </w:rPr>
              <w:lastRenderedPageBreak/>
              <w:t>การร่วมค้าทางตรง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</w:tcPr>
          <w:p w14:paraId="37E18EE6" w14:textId="77777777" w:rsidR="00402A5A" w:rsidRPr="00571226" w:rsidRDefault="00402A5A" w:rsidP="00402A5A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3E00D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72C09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142E3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03FFF4B5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B6926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D7C6C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AF5C0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2BB2C1A2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</w:tcPr>
          <w:p w14:paraId="03BB3980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98837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B7FF8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1D392CB4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</w:tcPr>
          <w:p w14:paraId="3574C68A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16B1B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6D5E1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38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3668083C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</w:tcPr>
          <w:p w14:paraId="5010A410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2972D17B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4DB2317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02A5A" w:rsidRPr="00584299" w14:paraId="2834548B" w14:textId="77777777" w:rsidTr="00D45885">
        <w:trPr>
          <w:cantSplit/>
          <w:trHeight w:val="367"/>
        </w:trPr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48DE5" w14:textId="77777777" w:rsidR="00402A5A" w:rsidRDefault="00402A5A" w:rsidP="00402A5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บริษัท สบาย แมกซี่ อินชัวรันส์ </w:t>
            </w:r>
          </w:p>
          <w:p w14:paraId="7BF87916" w14:textId="28635778" w:rsidR="00402A5A" w:rsidRPr="00571226" w:rsidRDefault="00402A5A" w:rsidP="00402A5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571226">
              <w:rPr>
                <w:rFonts w:asciiTheme="minorHAnsi" w:hAnsiTheme="minorHAnsi" w:cstheme="minorHAnsi" w:hint="cs"/>
                <w:sz w:val="22"/>
                <w:szCs w:val="22"/>
                <w:cs/>
              </w:rPr>
              <w:t>โบรกเกอร์</w:t>
            </w: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</w:t>
            </w:r>
            <w:r w:rsidRPr="00571226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จำกัด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45885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(รายละเอียด </w:t>
            </w:r>
            <w:r w:rsidR="004B51DB" w:rsidRPr="00D45885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5.3</w:t>
            </w:r>
            <w:r w:rsidRPr="00D45885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</w:tcPr>
          <w:p w14:paraId="064A28C6" w14:textId="7F4464C0" w:rsidR="00402A5A" w:rsidRPr="00206DC4" w:rsidRDefault="00402A5A" w:rsidP="00402A5A">
            <w:pPr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571226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ตัวแทนจำหน่ายประกันภัย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AD712" w14:textId="5193962D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50.00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9AEA5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DD95E" w14:textId="48C8256F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50.00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24E8B46E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EAC2B" w14:textId="19942BE0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3,748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F96AE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47FBB" w14:textId="3E8F3A92" w:rsidR="00402A5A" w:rsidRPr="0057122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06E4FFB4" w14:textId="3EF9B911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</w:tcPr>
          <w:p w14:paraId="1A325CE8" w14:textId="0D3DA728" w:rsidR="00402A5A" w:rsidRPr="0057122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C65BBC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2F2D2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A2127" w14:textId="4413238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538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2166BE38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</w:tcPr>
          <w:p w14:paraId="7D9C374B" w14:textId="24A627E6" w:rsidR="00402A5A" w:rsidRPr="0057122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226FD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EA3BC" w14:textId="6E05712D" w:rsidR="00402A5A" w:rsidRPr="0057122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0EFC2576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</w:tcPr>
          <w:p w14:paraId="7A35E240" w14:textId="198872B1" w:rsidR="00402A5A" w:rsidRPr="0057122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0035AEE9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683C549" w14:textId="7865E0B0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4,286</w:t>
            </w:r>
          </w:p>
        </w:tc>
      </w:tr>
      <w:tr w:rsidR="00402A5A" w:rsidRPr="00584299" w14:paraId="1FE967D2" w14:textId="77777777" w:rsidTr="00D45885">
        <w:trPr>
          <w:cantSplit/>
          <w:trHeight w:val="367"/>
        </w:trPr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E9FB1" w14:textId="7BC7DA8C" w:rsidR="00402A5A" w:rsidRPr="00571226" w:rsidRDefault="00402A5A" w:rsidP="00402A5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571226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บริษัท แพลท ฟินเซิร์ฟ จำกัด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</w:tcPr>
          <w:p w14:paraId="37F10D90" w14:textId="1FFE5CE4" w:rsidR="00402A5A" w:rsidRPr="00571226" w:rsidRDefault="00402A5A" w:rsidP="00402A5A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571226">
              <w:rPr>
                <w:rFonts w:asciiTheme="minorHAnsi" w:hAnsiTheme="minorHAnsi" w:hint="cs"/>
                <w:sz w:val="22"/>
                <w:szCs w:val="22"/>
                <w:cs/>
              </w:rPr>
              <w:t>ให้</w:t>
            </w:r>
            <w:r w:rsidRPr="00571226">
              <w:rPr>
                <w:rFonts w:asciiTheme="minorHAnsi" w:hAnsiTheme="minorHAnsi"/>
                <w:sz w:val="22"/>
                <w:szCs w:val="22"/>
                <w:cs/>
              </w:rPr>
              <w:t>บริการเทคโนโลยีสารสนเทศ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212FF" w14:textId="7DC397D9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50.00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F97A1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8D0E8" w14:textId="09C11243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50.00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32E330D2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4A847" w14:textId="6AF2E2D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1,113</w:t>
            </w: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88A48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DA181" w14:textId="06DD2C9F" w:rsidR="00402A5A" w:rsidRPr="0057122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3D59B84A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</w:tcPr>
          <w:p w14:paraId="35FFD456" w14:textId="379F4A00" w:rsidR="00402A5A" w:rsidRPr="0057122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1BED6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2D82E" w14:textId="43596261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/>
              <w:jc w:val="right"/>
              <w:rPr>
                <w:rFonts w:asciiTheme="minorHAnsi" w:hAnsiTheme="minorHAnsi" w:cstheme="minorHAnsi"/>
                <w:szCs w:val="22"/>
                <w:cs/>
              </w:rPr>
            </w:pPr>
            <w:r>
              <w:rPr>
                <w:rFonts w:asciiTheme="minorHAnsi" w:hAnsiTheme="minorHAnsi" w:cstheme="minorHAnsi" w:hint="cs"/>
                <w:szCs w:val="22"/>
                <w:cs/>
              </w:rPr>
              <w:t>(</w:t>
            </w:r>
            <w:r>
              <w:rPr>
                <w:rFonts w:asciiTheme="minorHAnsi" w:hAnsiTheme="minorHAnsi" w:cstheme="minorHAnsi"/>
                <w:szCs w:val="22"/>
              </w:rPr>
              <w:t>8,633</w:t>
            </w:r>
            <w:r>
              <w:rPr>
                <w:rFonts w:asciiTheme="minorHAnsi" w:hAnsiTheme="minorHAnsi" w:cstheme="minorHAnsi" w:hint="cs"/>
                <w:szCs w:val="22"/>
                <w:cs/>
              </w:rPr>
              <w:t>)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54AC3EA4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</w:tcPr>
          <w:p w14:paraId="6EEC02ED" w14:textId="15555BE1" w:rsidR="00402A5A" w:rsidRPr="0057122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926C5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14A53" w14:textId="61D3CBFF" w:rsidR="00402A5A" w:rsidRPr="0057122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26DD4E9C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</w:tcPr>
          <w:p w14:paraId="131D8546" w14:textId="22A4C2CD" w:rsidR="00402A5A" w:rsidRPr="0057122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6E8E96A8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F36AF21" w14:textId="6EC6B51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1,104,967</w:t>
            </w:r>
          </w:p>
        </w:tc>
      </w:tr>
      <w:tr w:rsidR="00402A5A" w:rsidRPr="00584299" w14:paraId="20BB028F" w14:textId="77777777" w:rsidTr="00D45885">
        <w:trPr>
          <w:cantSplit/>
          <w:trHeight w:val="367"/>
        </w:trPr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34FBE" w14:textId="7F5CADF1" w:rsidR="00402A5A" w:rsidRPr="00571226" w:rsidRDefault="00402A5A" w:rsidP="00402A5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  <w:r w:rsidRPr="00571226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บริษัท เทโร สบาย จำกัด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</w:tcPr>
          <w:p w14:paraId="444AC1C1" w14:textId="77777777" w:rsidR="00402A5A" w:rsidRPr="00571226" w:rsidRDefault="00402A5A" w:rsidP="00402A5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571226">
              <w:rPr>
                <w:rFonts w:asciiTheme="minorHAnsi" w:hAnsiTheme="minorHAnsi" w:hint="cs"/>
                <w:sz w:val="22"/>
                <w:szCs w:val="22"/>
                <w:cs/>
              </w:rPr>
              <w:t>ให้</w:t>
            </w:r>
            <w:r w:rsidRPr="00571226">
              <w:rPr>
                <w:rFonts w:asciiTheme="minorHAnsi" w:hAnsiTheme="minorHAnsi"/>
                <w:sz w:val="22"/>
                <w:szCs w:val="22"/>
                <w:cs/>
              </w:rPr>
              <w:t xml:space="preserve">บริการสื่อโฆษณา </w:t>
            </w:r>
          </w:p>
          <w:p w14:paraId="0F3706B1" w14:textId="02F7EA13" w:rsidR="00402A5A" w:rsidRPr="00571226" w:rsidRDefault="00402A5A" w:rsidP="00402A5A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571226">
              <w:rPr>
                <w:rFonts w:asciiTheme="minorHAnsi" w:hAnsiTheme="minorHAnsi"/>
                <w:sz w:val="22"/>
                <w:szCs w:val="22"/>
                <w:cs/>
              </w:rPr>
              <w:t>การประชาสัมพันธ์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85F89" w14:textId="31312E12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50.00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5DD31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37325" w14:textId="7AAA081F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50.00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5AA5442E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58EBA" w14:textId="7550D8DF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,1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12C44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C1D77" w14:textId="2A1BC83A" w:rsidR="00402A5A" w:rsidRPr="0057122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4C036C98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</w:tcPr>
          <w:p w14:paraId="3A69E18E" w14:textId="3C7D8D37" w:rsidR="00402A5A" w:rsidRPr="0057122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ED25D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90217" w14:textId="48B5722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/>
              <w:jc w:val="right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 w:hint="cs"/>
                <w:szCs w:val="22"/>
                <w:cs/>
              </w:rPr>
              <w:t>(</w:t>
            </w:r>
            <w:r>
              <w:rPr>
                <w:rFonts w:asciiTheme="minorHAnsi" w:hAnsiTheme="minorHAnsi" w:cstheme="minorHAnsi"/>
                <w:szCs w:val="22"/>
              </w:rPr>
              <w:t>1,158</w:t>
            </w:r>
            <w:r>
              <w:rPr>
                <w:rFonts w:asciiTheme="minorHAnsi" w:hAnsiTheme="minorHAnsi" w:cstheme="minorHAnsi" w:hint="cs"/>
                <w:szCs w:val="22"/>
                <w:cs/>
              </w:rPr>
              <w:t>)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5C32110F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</w:tcPr>
          <w:p w14:paraId="07C54B16" w14:textId="06B2787F" w:rsidR="00402A5A" w:rsidRPr="0057122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E4E47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DD7FB" w14:textId="1545F132" w:rsidR="00402A5A" w:rsidRPr="0057122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56037805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</w:tcPr>
          <w:p w14:paraId="5E204EBA" w14:textId="25D1E56D" w:rsidR="00402A5A" w:rsidRPr="0057122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18791987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8D50F5B" w14:textId="1781A068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4,970</w:t>
            </w:r>
          </w:p>
        </w:tc>
      </w:tr>
      <w:tr w:rsidR="00402A5A" w:rsidRPr="00584299" w14:paraId="32D42C7B" w14:textId="77777777" w:rsidTr="00D45885">
        <w:trPr>
          <w:cantSplit/>
          <w:trHeight w:val="367"/>
        </w:trPr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961CA" w14:textId="77777777" w:rsidR="00402A5A" w:rsidRDefault="00402A5A" w:rsidP="00402A5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บริษัท ฟอร์ทสมาร์ท สบาย เทค</w:t>
            </w: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0578A400" w14:textId="1DDFFCC9" w:rsidR="00402A5A" w:rsidRPr="00571226" w:rsidRDefault="00402A5A" w:rsidP="00402A5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571226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</w:tcPr>
          <w:p w14:paraId="003851F8" w14:textId="306AD230" w:rsidR="00402A5A" w:rsidRPr="00571226" w:rsidRDefault="00402A5A" w:rsidP="00402A5A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571226">
              <w:rPr>
                <w:rFonts w:asciiTheme="minorHAnsi" w:hAnsiTheme="minorHAnsi"/>
                <w:sz w:val="22"/>
                <w:szCs w:val="22"/>
                <w:cs/>
              </w:rPr>
              <w:t>จำหน่ายสินค้าผ่านเครื่อง</w:t>
            </w:r>
            <w:r w:rsidRPr="00571226">
              <w:rPr>
                <w:rFonts w:asciiTheme="minorHAnsi" w:hAnsiTheme="minorHAnsi" w:hint="cs"/>
                <w:sz w:val="22"/>
                <w:szCs w:val="22"/>
                <w:cs/>
              </w:rPr>
              <w:t>อัตโนมัติ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D52E4" w14:textId="75E3254B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50.00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1A65C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7DBBF" w14:textId="261A93C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50.00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31661228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34992" w14:textId="5F242F84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500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A32FD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302A8" w14:textId="2EE5347F" w:rsidR="00402A5A" w:rsidRPr="0057122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42C9AC57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</w:tcPr>
          <w:p w14:paraId="4DE5601E" w14:textId="74E6C5BA" w:rsidR="00402A5A" w:rsidRPr="0057122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548EB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B6066" w14:textId="73E92B3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  <w:tab w:val="decimal" w:pos="738"/>
                <w:tab w:val="decimal" w:pos="811"/>
              </w:tabs>
              <w:ind w:right="22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2EDDFACE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</w:tcPr>
          <w:p w14:paraId="14EB6AD5" w14:textId="07C544A1" w:rsidR="00402A5A" w:rsidRPr="0057122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E377C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35C2C" w14:textId="3742D2CC" w:rsidR="00402A5A" w:rsidRPr="0057122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3203F2CE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</w:tcPr>
          <w:p w14:paraId="5C869530" w14:textId="005B4DDC" w:rsidR="00402A5A" w:rsidRPr="0057122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32162FCD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8348B64" w14:textId="47955CF4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500</w:t>
            </w:r>
          </w:p>
        </w:tc>
      </w:tr>
      <w:tr w:rsidR="00402A5A" w:rsidRPr="00571226" w14:paraId="2BDC62FF" w14:textId="77777777" w:rsidTr="00D45885">
        <w:trPr>
          <w:cantSplit/>
          <w:trHeight w:val="367"/>
        </w:trPr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E91DA" w14:textId="5B147BF4" w:rsidR="00402A5A" w:rsidRPr="00571226" w:rsidRDefault="00402A5A" w:rsidP="00402A5A">
            <w:pPr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571226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บริษัท สบาย มายเอชอาร์ จำกัด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</w:tcPr>
          <w:p w14:paraId="6AAE2585" w14:textId="669A826D" w:rsidR="00402A5A" w:rsidRPr="00571226" w:rsidRDefault="00402A5A" w:rsidP="00402A5A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571226">
              <w:rPr>
                <w:rFonts w:asciiTheme="minorHAnsi" w:hAnsiTheme="minorHAnsi"/>
                <w:sz w:val="22"/>
                <w:szCs w:val="22"/>
                <w:cs/>
              </w:rPr>
              <w:t>ให้คำปรึกษา และพัฒนาระบ</w:t>
            </w:r>
            <w:r>
              <w:rPr>
                <w:rFonts w:asciiTheme="minorHAnsi" w:hAnsiTheme="minorHAnsi" w:hint="cs"/>
                <w:sz w:val="22"/>
                <w:szCs w:val="22"/>
                <w:cs/>
              </w:rPr>
              <w:t>บ</w:t>
            </w:r>
            <w:r w:rsidRPr="00571226">
              <w:rPr>
                <w:rFonts w:asciiTheme="minorHAnsi" w:hAnsiTheme="minorHAnsi"/>
                <w:sz w:val="22"/>
                <w:szCs w:val="22"/>
                <w:cs/>
              </w:rPr>
              <w:t>ซอฟต์แวร์ เกี่ยวกับทรัพยากรบุคคล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24A8A" w14:textId="5638413B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50.00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26733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DEBEB" w14:textId="472B4A73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50.00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1960486D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73DF7" w14:textId="4DED7C42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27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0E154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140FC" w14:textId="01BF9C8B" w:rsidR="00402A5A" w:rsidRPr="0057122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1756EBED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</w:tcPr>
          <w:p w14:paraId="7CA5978B" w14:textId="543C67B5" w:rsidR="00402A5A" w:rsidRPr="0057122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3B564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2ADF2" w14:textId="532BD025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  <w:tab w:val="decimal" w:pos="738"/>
                <w:tab w:val="decimal" w:pos="811"/>
              </w:tabs>
              <w:ind w:right="22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4D17F70D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</w:tcPr>
          <w:p w14:paraId="2B6D9B45" w14:textId="35E69993" w:rsidR="00402A5A" w:rsidRPr="0057122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A6EF9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0162F" w14:textId="199DA877" w:rsidR="00402A5A" w:rsidRPr="0057122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204FC6BE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</w:tcPr>
          <w:p w14:paraId="2F882D4F" w14:textId="49C69A6F" w:rsidR="00402A5A" w:rsidRPr="0057122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163EF1B7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7CBADEF" w14:textId="1A81685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127</w:t>
            </w:r>
          </w:p>
        </w:tc>
      </w:tr>
      <w:tr w:rsidR="00402A5A" w:rsidRPr="00571226" w14:paraId="6E0E10D4" w14:textId="77777777" w:rsidTr="00D45885">
        <w:trPr>
          <w:cantSplit/>
          <w:trHeight w:val="367"/>
        </w:trPr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7A398" w14:textId="7BD19768" w:rsidR="00402A5A" w:rsidRPr="00571226" w:rsidRDefault="00402A5A" w:rsidP="00402A5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571226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บริษัท ลอค สบาย จำกัด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</w:tcPr>
          <w:p w14:paraId="13ABD06B" w14:textId="32AA78A1" w:rsidR="00402A5A" w:rsidRPr="00571226" w:rsidRDefault="00402A5A" w:rsidP="00402A5A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571226">
              <w:rPr>
                <w:rFonts w:asciiTheme="minorHAnsi" w:hAnsiTheme="minorHAnsi"/>
                <w:sz w:val="22"/>
                <w:szCs w:val="22"/>
                <w:cs/>
              </w:rPr>
              <w:t>ผลิตและจำหน่ายตู้ล็อคเกอร์ เครื่องจำหน่ายสินค้</w:t>
            </w:r>
            <w:r w:rsidRPr="00571226">
              <w:rPr>
                <w:rFonts w:asciiTheme="minorHAnsi" w:hAnsiTheme="minorHAnsi" w:hint="cs"/>
                <w:sz w:val="22"/>
                <w:szCs w:val="22"/>
                <w:cs/>
              </w:rPr>
              <w:t>า</w:t>
            </w:r>
            <w:r w:rsidRPr="00571226">
              <w:rPr>
                <w:rFonts w:asciiTheme="minorHAnsi" w:hAnsiTheme="minorHAnsi"/>
                <w:sz w:val="22"/>
                <w:szCs w:val="22"/>
                <w:cs/>
              </w:rPr>
              <w:t>อัตโนมัติ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75650" w14:textId="50E2781A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50.00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712CE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93735" w14:textId="1B265F74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50.00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20D7EC4F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15683" w14:textId="404E5E5A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34,970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0A1D3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D0B5E" w14:textId="327D0899" w:rsidR="00402A5A" w:rsidRPr="0057122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07EA0EB0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</w:tcPr>
          <w:p w14:paraId="39421B07" w14:textId="2C635D67" w:rsidR="00402A5A" w:rsidRPr="0057122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3B203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0E817" w14:textId="52DCFC53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  <w:tab w:val="decimal" w:pos="738"/>
                <w:tab w:val="decimal" w:pos="811"/>
              </w:tabs>
              <w:ind w:right="22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45F4B3BD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</w:tcPr>
          <w:p w14:paraId="57A03D63" w14:textId="6A9E6202" w:rsidR="00402A5A" w:rsidRPr="0057122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FF61A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115F1" w14:textId="5054943A" w:rsidR="00402A5A" w:rsidRPr="0057122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5A6397DD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</w:tcPr>
          <w:p w14:paraId="39C5E6E8" w14:textId="631F5FED" w:rsidR="00402A5A" w:rsidRPr="0057122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78382227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C832423" w14:textId="70E9ACEF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34,970</w:t>
            </w:r>
          </w:p>
        </w:tc>
      </w:tr>
      <w:tr w:rsidR="00402A5A" w:rsidRPr="00571226" w14:paraId="341C1B24" w14:textId="77777777" w:rsidTr="00D45885">
        <w:trPr>
          <w:cantSplit/>
          <w:trHeight w:val="367"/>
        </w:trPr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D1294" w14:textId="77777777" w:rsidR="00402A5A" w:rsidRDefault="00402A5A" w:rsidP="00402A5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</w:rPr>
            </w:pPr>
            <w:r w:rsidRPr="0030631E">
              <w:rPr>
                <w:rFonts w:asciiTheme="minorHAnsi" w:hAnsiTheme="minorHAnsi"/>
                <w:sz w:val="22"/>
                <w:szCs w:val="22"/>
                <w:cs/>
              </w:rPr>
              <w:t>บริษัท อุ๊ปส์ เน็ตเวิรค์ จำกัด</w:t>
            </w:r>
          </w:p>
          <w:p w14:paraId="7A86C84E" w14:textId="0564C65C" w:rsidR="00B60F61" w:rsidRPr="00D45885" w:rsidRDefault="00B60F61" w:rsidP="00402A5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  </w:t>
            </w:r>
            <w:r w:rsidRPr="00D45885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(รายละเอียด </w:t>
            </w:r>
            <w:r w:rsidR="004B51DB" w:rsidRPr="00D45885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4</w:t>
            </w:r>
            <w:r w:rsidRPr="00D45885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.</w:t>
            </w:r>
            <w:r w:rsidR="004B51DB" w:rsidRPr="00D45885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3</w:t>
            </w:r>
            <w:r w:rsidRPr="00D45885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</w:tcPr>
          <w:p w14:paraId="1FBF41FD" w14:textId="4192B02E" w:rsidR="00402A5A" w:rsidRPr="00571226" w:rsidRDefault="00402A5A" w:rsidP="00402A5A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30631E">
              <w:rPr>
                <w:rFonts w:asciiTheme="minorHAnsi" w:hAnsiTheme="minorHAnsi"/>
                <w:sz w:val="22"/>
                <w:szCs w:val="22"/>
                <w:cs/>
              </w:rPr>
              <w:t>การให้คำปรึกษาและการจัดหาเกี่ยวกับซอฟแวร์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33EE3" w14:textId="337DB9DD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031E1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64D0B" w14:textId="7950355D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50.00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09E683B4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748A9" w14:textId="151C2813" w:rsidR="00402A5A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B650C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03555" w14:textId="275EDF2E" w:rsidR="00402A5A" w:rsidRPr="0057122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46FACBA8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</w:tcPr>
          <w:p w14:paraId="1E63B457" w14:textId="7B02F94D" w:rsidR="00402A5A" w:rsidRPr="00C65BBC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A2BF1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4C18D" w14:textId="6FFDD208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1,249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67C20195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</w:tcPr>
          <w:p w14:paraId="18C39649" w14:textId="5922DD1D" w:rsidR="00402A5A" w:rsidRPr="0057122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92A3D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63715" w14:textId="70B7212C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7,272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32FC0110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</w:tcPr>
          <w:p w14:paraId="08C193E3" w14:textId="4EDFEEB6" w:rsidR="00402A5A" w:rsidRPr="00C65BBC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7177FC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0553337A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3EA71C9" w14:textId="38DF3891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8,521</w:t>
            </w:r>
          </w:p>
        </w:tc>
      </w:tr>
      <w:tr w:rsidR="00402A5A" w:rsidRPr="00571226" w14:paraId="18D234D3" w14:textId="77777777" w:rsidTr="00D45885">
        <w:trPr>
          <w:cantSplit/>
          <w:trHeight w:val="367"/>
        </w:trPr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47513" w14:textId="77777777" w:rsidR="00402A5A" w:rsidRDefault="00402A5A" w:rsidP="00402A5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</w:rPr>
            </w:pPr>
            <w:r w:rsidRPr="0030631E">
              <w:rPr>
                <w:rFonts w:asciiTheme="minorHAnsi" w:hAnsiTheme="minorHAnsi"/>
                <w:sz w:val="22"/>
                <w:szCs w:val="22"/>
                <w:cs/>
              </w:rPr>
              <w:t>บริษัท เรดเฮ้าส์ ดิจิทัล จำกัด</w:t>
            </w:r>
          </w:p>
          <w:p w14:paraId="6DBA47C1" w14:textId="25743211" w:rsidR="00B60F61" w:rsidRPr="00D45885" w:rsidRDefault="009F10AF" w:rsidP="00402A5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="00B60F61" w:rsidRPr="00D45885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(รายละเอียด </w:t>
            </w:r>
            <w:r w:rsidR="004B51DB" w:rsidRPr="00D45885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4</w:t>
            </w:r>
            <w:r w:rsidR="00B60F61" w:rsidRPr="00D45885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.</w:t>
            </w:r>
            <w:r w:rsidR="004B51DB" w:rsidRPr="00D45885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4</w:t>
            </w:r>
            <w:r w:rsidR="00B60F61" w:rsidRPr="00D45885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</w:tcPr>
          <w:p w14:paraId="47BF0058" w14:textId="77777777" w:rsidR="00402A5A" w:rsidRDefault="00402A5A" w:rsidP="00402A5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30631E">
              <w:rPr>
                <w:rFonts w:asciiTheme="minorHAnsi" w:hAnsiTheme="minorHAnsi"/>
                <w:sz w:val="22"/>
                <w:szCs w:val="22"/>
                <w:cs/>
              </w:rPr>
              <w:t xml:space="preserve">ให้บริการวางแผน ออกแบบ </w:t>
            </w:r>
          </w:p>
          <w:p w14:paraId="1E5FA110" w14:textId="0C62DCD8" w:rsidR="00402A5A" w:rsidRPr="00571226" w:rsidRDefault="00402A5A" w:rsidP="00402A5A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30631E">
              <w:rPr>
                <w:rFonts w:asciiTheme="minorHAnsi" w:hAnsiTheme="minorHAnsi"/>
                <w:sz w:val="22"/>
                <w:szCs w:val="22"/>
                <w:cs/>
              </w:rPr>
              <w:t>และจัดทำสื่อโฆษณา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2B6A8" w14:textId="7A0D908F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62EB0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9DFBE" w14:textId="756FBB2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50.00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6FD952A3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43684" w14:textId="5A6BB516" w:rsidR="00402A5A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C572B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8F824" w14:textId="7DA4B33C" w:rsidR="00402A5A" w:rsidRPr="0057122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15B47019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</w:tcPr>
          <w:p w14:paraId="463D1B97" w14:textId="3C230AB7" w:rsidR="00402A5A" w:rsidRPr="00C65BBC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845A6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4CA52" w14:textId="1CF8018B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/>
              <w:jc w:val="right"/>
              <w:rPr>
                <w:rFonts w:asciiTheme="minorHAnsi" w:hAnsiTheme="minorHAnsi" w:cstheme="minorHAnsi"/>
                <w:szCs w:val="22"/>
                <w:cs/>
              </w:rPr>
            </w:pPr>
            <w:r>
              <w:rPr>
                <w:rFonts w:asciiTheme="minorHAnsi" w:hAnsiTheme="minorHAnsi" w:cstheme="minorHAnsi" w:hint="cs"/>
                <w:szCs w:val="22"/>
                <w:cs/>
              </w:rPr>
              <w:t>(137)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75827D88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</w:tcPr>
          <w:p w14:paraId="2A16D121" w14:textId="29897B13" w:rsidR="00402A5A" w:rsidRPr="0057122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1A93E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68996" w14:textId="1593CB5E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1,708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40F92612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</w:tcPr>
          <w:p w14:paraId="31364D91" w14:textId="7FD5AC35" w:rsidR="00402A5A" w:rsidRPr="00C65BBC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7177FC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0B4A8307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49164BB" w14:textId="105E9078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1,571</w:t>
            </w:r>
          </w:p>
        </w:tc>
      </w:tr>
      <w:tr w:rsidR="00402A5A" w:rsidRPr="00571226" w14:paraId="4F72BBE7" w14:textId="77777777" w:rsidTr="00D45885">
        <w:trPr>
          <w:cantSplit/>
          <w:trHeight w:val="367"/>
        </w:trPr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BA569" w14:textId="77777777" w:rsidR="00402A5A" w:rsidRDefault="00402A5A" w:rsidP="00402A5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บริษัท สบาย เอ็กเชนจ์ จำกัด</w:t>
            </w:r>
          </w:p>
          <w:p w14:paraId="1799AC66" w14:textId="4E7608F3" w:rsidR="00B60F61" w:rsidRPr="00D45885" w:rsidRDefault="00B60F61" w:rsidP="00402A5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</w:tcPr>
          <w:p w14:paraId="666C2C03" w14:textId="77777777" w:rsidR="00402A5A" w:rsidRPr="00571226" w:rsidRDefault="00402A5A" w:rsidP="00402A5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571226">
              <w:rPr>
                <w:rFonts w:asciiTheme="minorHAnsi" w:hAnsiTheme="minorHAnsi" w:hint="cs"/>
                <w:sz w:val="22"/>
                <w:szCs w:val="22"/>
                <w:cs/>
              </w:rPr>
              <w:t>บริการทางการเงิน</w:t>
            </w:r>
          </w:p>
          <w:p w14:paraId="7D7773E2" w14:textId="5EE15105" w:rsidR="00402A5A" w:rsidRPr="00571226" w:rsidRDefault="00402A5A" w:rsidP="00402A5A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571226">
              <w:rPr>
                <w:rFonts w:asciiTheme="minorHAnsi" w:hAnsiTheme="minorHAnsi" w:hint="cs"/>
                <w:sz w:val="22"/>
                <w:szCs w:val="22"/>
                <w:cs/>
              </w:rPr>
              <w:t>และแต้มสิทธิประโยชน์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59318" w14:textId="04EE162B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8F26E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969B0" w14:textId="3CD531EF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50.00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684501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2BF674" w14:textId="59E96E25" w:rsidR="00402A5A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A97BC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BBC7BC" w14:textId="0CE8D33A" w:rsidR="00402A5A" w:rsidRPr="0057122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29EA593B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6DEF6C" w14:textId="57B3301A" w:rsidR="00402A5A" w:rsidRPr="00C65BBC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6C48B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2EFF2F" w14:textId="6561F901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  <w:tab w:val="decimal" w:pos="738"/>
                <w:tab w:val="decimal" w:pos="811"/>
              </w:tabs>
              <w:ind w:right="22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69007D1F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CD004D" w14:textId="3AAF4914" w:rsidR="00402A5A" w:rsidRPr="0057122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17559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4F95F8" w14:textId="77E7CECF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1,893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3839459A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2FFE30" w14:textId="7B1D65AA" w:rsidR="00402A5A" w:rsidRPr="00C65BBC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343737BA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61AE91" w14:textId="79187E91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1,893</w:t>
            </w:r>
          </w:p>
        </w:tc>
      </w:tr>
      <w:tr w:rsidR="00402A5A" w:rsidRPr="00571226" w14:paraId="6F71E40B" w14:textId="77777777" w:rsidTr="00D45885">
        <w:trPr>
          <w:cantSplit/>
          <w:trHeight w:val="367"/>
        </w:trPr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89636" w14:textId="705CF0AA" w:rsidR="00402A5A" w:rsidRPr="00571226" w:rsidRDefault="00402A5A" w:rsidP="00402A5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571226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</w:tcPr>
          <w:p w14:paraId="36B78AA8" w14:textId="77777777" w:rsidR="00402A5A" w:rsidRPr="00571226" w:rsidRDefault="00402A5A" w:rsidP="00402A5A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F1E62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D56CB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75E46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27B86392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D09E18" w14:textId="1730D424" w:rsidR="00402A5A" w:rsidRPr="00D703F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703F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1,159,133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DF88D" w14:textId="77777777" w:rsidR="00402A5A" w:rsidRPr="00D703F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452066" w14:textId="47471476" w:rsidR="00402A5A" w:rsidRPr="00D703F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703F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29F8C777" w14:textId="77777777" w:rsidR="00402A5A" w:rsidRPr="00D703F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08F4F9" w14:textId="5E945125" w:rsidR="00402A5A" w:rsidRPr="00D703F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ADF02" w14:textId="77777777" w:rsidR="00402A5A" w:rsidRPr="00D703F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3A0E71" w14:textId="4F15A53F" w:rsidR="00402A5A" w:rsidRPr="00D703F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/>
              <w:jc w:val="right"/>
              <w:rPr>
                <w:rFonts w:asciiTheme="minorHAnsi" w:hAnsiTheme="minorHAnsi" w:cstheme="minorHAnsi"/>
                <w:b/>
                <w:bCs/>
                <w:szCs w:val="22"/>
                <w:cs/>
              </w:rPr>
            </w:pPr>
            <w:r w:rsidRPr="00D703F6">
              <w:rPr>
                <w:rFonts w:asciiTheme="minorHAnsi" w:hAnsiTheme="minorHAnsi" w:cstheme="minorHAnsi" w:hint="cs"/>
                <w:b/>
                <w:bCs/>
                <w:szCs w:val="22"/>
                <w:cs/>
              </w:rPr>
              <w:t>(</w:t>
            </w:r>
            <w:r w:rsidRPr="00D703F6">
              <w:rPr>
                <w:rFonts w:asciiTheme="minorHAnsi" w:hAnsiTheme="minorHAnsi" w:cstheme="minorHAnsi"/>
                <w:b/>
                <w:bCs/>
                <w:szCs w:val="22"/>
                <w:lang w:bidi="th-TH"/>
              </w:rPr>
              <w:t>8,14</w:t>
            </w:r>
            <w:r>
              <w:rPr>
                <w:rFonts w:asciiTheme="minorHAnsi" w:hAnsiTheme="minorHAnsi" w:cstheme="minorHAnsi"/>
                <w:b/>
                <w:bCs/>
                <w:szCs w:val="22"/>
                <w:lang w:bidi="th-TH"/>
              </w:rPr>
              <w:t>1</w:t>
            </w:r>
            <w:r w:rsidRPr="00D703F6">
              <w:rPr>
                <w:rFonts w:asciiTheme="minorHAnsi" w:hAnsiTheme="minorHAnsi" w:cstheme="minorHAnsi" w:hint="cs"/>
                <w:b/>
                <w:bCs/>
                <w:szCs w:val="22"/>
                <w:cs/>
              </w:rPr>
              <w:t>)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5648E02A" w14:textId="77777777" w:rsidR="00402A5A" w:rsidRPr="00D703F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CC804D" w14:textId="719367B1" w:rsidR="00402A5A" w:rsidRPr="00D703F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  <w:r w:rsidRPr="00D703F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2EA07" w14:textId="77777777" w:rsidR="00402A5A" w:rsidRPr="00D703F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B90981" w14:textId="7E3976FA" w:rsidR="00402A5A" w:rsidRPr="00D703F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703F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10,873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02AE5031" w14:textId="77777777" w:rsidR="00402A5A" w:rsidRPr="00D703F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470F5C" w14:textId="31D22797" w:rsidR="00402A5A" w:rsidRPr="00D703F6" w:rsidRDefault="00402A5A" w:rsidP="00D4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703F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65253907" w14:textId="77777777" w:rsidR="00402A5A" w:rsidRPr="00D703F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09B501" w14:textId="51D5C69D" w:rsidR="00402A5A" w:rsidRPr="00D703F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1,161,865</w:t>
            </w:r>
          </w:p>
        </w:tc>
      </w:tr>
      <w:tr w:rsidR="00402A5A" w:rsidRPr="00571226" w14:paraId="3AD6770A" w14:textId="77777777" w:rsidTr="00D45885">
        <w:trPr>
          <w:cantSplit/>
          <w:trHeight w:val="367"/>
        </w:trPr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5B07C" w14:textId="7AE84B56" w:rsidR="00402A5A" w:rsidRPr="00571226" w:rsidRDefault="00402A5A" w:rsidP="00402A5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571226">
              <w:rPr>
                <w:rFonts w:asciiTheme="minorHAnsi" w:hAnsiTheme="minorHAnsi" w:cstheme="minorHAnsi" w:hint="cs"/>
                <w:b/>
                <w:bCs/>
                <w:i/>
                <w:iCs/>
                <w:sz w:val="22"/>
                <w:szCs w:val="22"/>
                <w:cs/>
              </w:rPr>
              <w:lastRenderedPageBreak/>
              <w:t>การร่วมค้าทางอ้อม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</w:tcPr>
          <w:p w14:paraId="06B04078" w14:textId="77777777" w:rsidR="00402A5A" w:rsidRPr="00571226" w:rsidRDefault="00402A5A" w:rsidP="00402A5A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5F0A5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DC000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B77DB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3E82096D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07C4E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D90C8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81755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5833E714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</w:tcPr>
          <w:p w14:paraId="5A34C3E1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B71DF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C3767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2EC63785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</w:tcPr>
          <w:p w14:paraId="054CBFA3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08D47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8DE6B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38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08199201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</w:tcPr>
          <w:p w14:paraId="5802EFC0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03B48C38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073F04C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02A5A" w:rsidRPr="00571226" w14:paraId="7CFDDB2C" w14:textId="77777777" w:rsidTr="00D45885">
        <w:trPr>
          <w:cantSplit/>
          <w:trHeight w:val="367"/>
        </w:trPr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EA764" w14:textId="77777777" w:rsidR="00402A5A" w:rsidRDefault="00402A5A" w:rsidP="00402A5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บริษัท บัซซีบีส์ มาเลเซีย </w:t>
            </w:r>
          </w:p>
          <w:p w14:paraId="7A571853" w14:textId="609091B0" w:rsidR="00402A5A" w:rsidRPr="00571226" w:rsidRDefault="00402A5A" w:rsidP="00402A5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571226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จำกัด</w:t>
            </w:r>
            <w:r w:rsidR="00FA548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B60F61" w:rsidRPr="00440E64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(รายละเอียด </w:t>
            </w:r>
            <w:r w:rsidR="004B51DB" w:rsidRPr="00440E6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4</w:t>
            </w:r>
            <w:r w:rsidR="00B60F61" w:rsidRPr="00440E64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.</w:t>
            </w:r>
            <w:r w:rsidR="006C22C8" w:rsidRPr="00440E6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7</w:t>
            </w:r>
            <w:r w:rsidR="00B60F61" w:rsidRPr="00440E64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</w:tcPr>
          <w:p w14:paraId="7A4D1C70" w14:textId="40DC5705" w:rsidR="00402A5A" w:rsidRPr="00571226" w:rsidRDefault="00402A5A" w:rsidP="00402A5A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571226">
              <w:rPr>
                <w:rFonts w:asciiTheme="minorHAnsi" w:hAnsiTheme="minorHAnsi"/>
                <w:sz w:val="22"/>
                <w:szCs w:val="22"/>
                <w:cs/>
              </w:rPr>
              <w:t>ให้บริการพาณิชย์อิเล็คทรอนิคส์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8F14A" w14:textId="60032F7C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70.00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DA6C9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42D14" w14:textId="34CF3FFD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15D26416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6515F" w14:textId="1B247999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1,427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C77E3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01927" w14:textId="0F31FBD9" w:rsidR="00402A5A" w:rsidRPr="00571226" w:rsidRDefault="00402A5A" w:rsidP="0044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27A1D745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</w:tcPr>
          <w:p w14:paraId="06CC2D57" w14:textId="6FEFF12E" w:rsidR="00402A5A" w:rsidRPr="00571226" w:rsidRDefault="00402A5A" w:rsidP="0044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409B7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5AAA3" w14:textId="2E046DAC" w:rsidR="00402A5A" w:rsidRPr="00571226" w:rsidRDefault="00402A5A" w:rsidP="00460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426"/>
              </w:tabs>
              <w:ind w:right="-27" w:hanging="1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737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42102467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</w:tcPr>
          <w:p w14:paraId="0051608F" w14:textId="1A0F1189" w:rsidR="00402A5A" w:rsidRPr="00571226" w:rsidRDefault="00402A5A" w:rsidP="0044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1F8F5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8B2E2" w14:textId="4FDB1D4B" w:rsidR="00402A5A" w:rsidRPr="00571226" w:rsidRDefault="00402A5A" w:rsidP="0044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6F237532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</w:tcPr>
          <w:p w14:paraId="3E53EAFC" w14:textId="645B6E6B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>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2,164</w:t>
            </w: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>)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346AAE13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BA4D149" w14:textId="638FD682" w:rsidR="00402A5A" w:rsidRPr="00571226" w:rsidRDefault="00402A5A" w:rsidP="0044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402A5A" w:rsidRPr="00571226" w14:paraId="31B7CFFC" w14:textId="77777777" w:rsidTr="00D45885">
        <w:trPr>
          <w:cantSplit/>
          <w:trHeight w:val="367"/>
        </w:trPr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5A541" w14:textId="77777777" w:rsidR="00402A5A" w:rsidRDefault="00402A5A" w:rsidP="00402A5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บริษัท มาร์เก็ตบัซซ จำกัด</w:t>
            </w:r>
          </w:p>
          <w:p w14:paraId="69044A8F" w14:textId="383EF4A1" w:rsidR="00B60F61" w:rsidRPr="00440E64" w:rsidRDefault="00B60F61" w:rsidP="00402A5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  </w:t>
            </w:r>
            <w:r w:rsidRPr="00440E64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(รายละเอียด </w:t>
            </w:r>
            <w:r w:rsidR="004B51DB" w:rsidRPr="00440E6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4</w:t>
            </w:r>
            <w:r w:rsidRPr="00440E64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.</w:t>
            </w:r>
            <w:r w:rsidR="006C22C8" w:rsidRPr="00440E6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7</w:t>
            </w:r>
            <w:r w:rsidRPr="00440E64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</w:tcPr>
          <w:p w14:paraId="64AD4104" w14:textId="1A46E4E5" w:rsidR="00402A5A" w:rsidRPr="00571226" w:rsidRDefault="00402A5A" w:rsidP="00402A5A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571226">
              <w:rPr>
                <w:rFonts w:asciiTheme="minorHAnsi" w:hAnsiTheme="minorHAnsi" w:hint="cs"/>
                <w:sz w:val="22"/>
                <w:szCs w:val="22"/>
                <w:cs/>
              </w:rPr>
              <w:t>ให้</w:t>
            </w:r>
            <w:r w:rsidRPr="00571226">
              <w:rPr>
                <w:rFonts w:asciiTheme="minorHAnsi" w:hAnsiTheme="minorHAnsi"/>
                <w:sz w:val="22"/>
                <w:szCs w:val="22"/>
                <w:cs/>
              </w:rPr>
              <w:t>บริการพาณิชย์อิเล็คทรอนิคส์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41F6D" w14:textId="2CC7D778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40.00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684CB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144AC" w14:textId="7BD6C74D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0B246E07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DB978" w14:textId="2BE7862D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1,678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0E98A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C2EC5" w14:textId="0B977FAA" w:rsidR="00402A5A" w:rsidRPr="00571226" w:rsidRDefault="00402A5A" w:rsidP="0044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344B1B07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</w:tcPr>
          <w:p w14:paraId="40589EC1" w14:textId="630453F1" w:rsidR="00402A5A" w:rsidRPr="00571226" w:rsidRDefault="00402A5A" w:rsidP="0044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F2955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165D8" w14:textId="0B8D3749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-70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>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294</w:t>
            </w: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>)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195CB948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</w:tcPr>
          <w:p w14:paraId="153CC046" w14:textId="7EED125E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>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1,200</w:t>
            </w: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>)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8F67D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4EC52" w14:textId="23FFB4D8" w:rsidR="00402A5A" w:rsidRPr="00571226" w:rsidRDefault="00402A5A" w:rsidP="0044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76EACBEB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</w:tcPr>
          <w:p w14:paraId="289DF72D" w14:textId="4616E5EB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>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184</w:t>
            </w: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>)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4F20361D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1C8DC4A" w14:textId="20251564" w:rsidR="00402A5A" w:rsidRPr="00571226" w:rsidRDefault="00402A5A" w:rsidP="0044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402A5A" w:rsidRPr="00571226" w14:paraId="250DF1B6" w14:textId="77777777" w:rsidTr="00D45885">
        <w:trPr>
          <w:cantSplit/>
          <w:trHeight w:val="367"/>
        </w:trPr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BE903" w14:textId="77777777" w:rsidR="00402A5A" w:rsidRDefault="00402A5A" w:rsidP="00402A5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บริษัท แคปเชอร์ วัน จำกัด</w:t>
            </w:r>
          </w:p>
          <w:p w14:paraId="70E47C2B" w14:textId="23587826" w:rsidR="00B60F61" w:rsidRPr="00440E64" w:rsidRDefault="00B60F61" w:rsidP="00402A5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  </w:t>
            </w:r>
            <w:r w:rsidRPr="00440E64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(รายละเอียด </w:t>
            </w:r>
            <w:r w:rsidR="004B51DB" w:rsidRPr="00440E6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4</w:t>
            </w:r>
            <w:r w:rsidRPr="00440E64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.</w:t>
            </w:r>
            <w:r w:rsidR="006C22C8" w:rsidRPr="00440E6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7</w:t>
            </w:r>
            <w:r w:rsidRPr="00440E64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</w:tcPr>
          <w:p w14:paraId="087C8219" w14:textId="3B860BB2" w:rsidR="00402A5A" w:rsidRPr="00571226" w:rsidRDefault="00402A5A" w:rsidP="00402A5A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571226">
              <w:rPr>
                <w:rFonts w:asciiTheme="minorHAnsi" w:hAnsiTheme="minorHAnsi" w:hint="cs"/>
                <w:sz w:val="22"/>
                <w:szCs w:val="22"/>
                <w:cs/>
              </w:rPr>
              <w:t>ให้</w:t>
            </w:r>
            <w:r w:rsidRPr="00571226">
              <w:rPr>
                <w:rFonts w:asciiTheme="minorHAnsi" w:hAnsiTheme="minorHAnsi"/>
                <w:sz w:val="22"/>
                <w:szCs w:val="22"/>
                <w:cs/>
              </w:rPr>
              <w:t>บริการพาณิชย์อิเล็คทรอนิคส์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7B1F4" w14:textId="207B896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30.00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2B24F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F6448" w14:textId="3E52F0D0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0A46E112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52AE2" w14:textId="206E33B1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4,770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AF48B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46D88" w14:textId="4E094957" w:rsidR="00402A5A" w:rsidRPr="00571226" w:rsidRDefault="00402A5A" w:rsidP="0044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0D2AF01F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</w:tcPr>
          <w:p w14:paraId="434A9673" w14:textId="3815237C" w:rsidR="00402A5A" w:rsidRPr="00571226" w:rsidRDefault="00402A5A" w:rsidP="0044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A94AB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62443" w14:textId="329553FF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-7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>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1,</w:t>
            </w:r>
            <w:r w:rsidR="00460F84">
              <w:rPr>
                <w:rFonts w:asciiTheme="minorHAnsi" w:hAnsiTheme="minorHAnsi" w:cstheme="minorHAnsi"/>
                <w:sz w:val="22"/>
                <w:szCs w:val="22"/>
              </w:rPr>
              <w:t>881</w:t>
            </w: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>)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4CC9E466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</w:tcPr>
          <w:p w14:paraId="784BF086" w14:textId="2DE69589" w:rsidR="00402A5A" w:rsidRPr="00571226" w:rsidRDefault="00402A5A" w:rsidP="0044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72BDC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A4F0A" w14:textId="23C979D8" w:rsidR="00402A5A" w:rsidRPr="00571226" w:rsidRDefault="00402A5A" w:rsidP="0044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2AF734B6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</w:tcPr>
          <w:p w14:paraId="68ADEA2E" w14:textId="025EE7DB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>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2,8</w:t>
            </w:r>
            <w:r w:rsidR="00460F84">
              <w:rPr>
                <w:rFonts w:asciiTheme="minorHAnsi" w:hAnsiTheme="minorHAnsi" w:cstheme="minorHAnsi"/>
                <w:sz w:val="22"/>
                <w:szCs w:val="22"/>
              </w:rPr>
              <w:t>89</w:t>
            </w: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>)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72FDCC29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D8E3EDA" w14:textId="49B260D7" w:rsidR="00402A5A" w:rsidRPr="00571226" w:rsidRDefault="00402A5A" w:rsidP="0044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402A5A" w:rsidRPr="00571226" w14:paraId="09E54546" w14:textId="77777777" w:rsidTr="00D45885">
        <w:trPr>
          <w:cantSplit/>
          <w:trHeight w:val="367"/>
        </w:trPr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AD8DD" w14:textId="60B70851" w:rsidR="00B60F61" w:rsidRPr="00440E64" w:rsidRDefault="00402A5A" w:rsidP="00F47544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</w:pPr>
            <w:r w:rsidRPr="00571226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บริษัท สบาย</w:t>
            </w:r>
            <w:r w:rsidR="006C22C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71226">
              <w:rPr>
                <w:rFonts w:asciiTheme="minorHAnsi" w:hAnsiTheme="minorHAnsi" w:cstheme="minorHAnsi" w:hint="cs"/>
                <w:sz w:val="22"/>
                <w:szCs w:val="22"/>
                <w:cs/>
              </w:rPr>
              <w:t>เอ็กเชนจ์ จำกัด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</w:tcPr>
          <w:p w14:paraId="792F48CA" w14:textId="77777777" w:rsidR="00F47544" w:rsidRPr="00571226" w:rsidRDefault="00F47544" w:rsidP="00F47544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571226">
              <w:rPr>
                <w:rFonts w:asciiTheme="minorHAnsi" w:hAnsiTheme="minorHAnsi" w:hint="cs"/>
                <w:sz w:val="22"/>
                <w:szCs w:val="22"/>
                <w:cs/>
              </w:rPr>
              <w:t>บริการทางการเงิน</w:t>
            </w:r>
          </w:p>
          <w:p w14:paraId="593E4EDB" w14:textId="369776DA" w:rsidR="00402A5A" w:rsidRPr="00571226" w:rsidRDefault="00F47544" w:rsidP="00F47544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571226">
              <w:rPr>
                <w:rFonts w:asciiTheme="minorHAnsi" w:hAnsiTheme="minorHAnsi" w:hint="cs"/>
                <w:sz w:val="22"/>
                <w:szCs w:val="22"/>
                <w:cs/>
              </w:rPr>
              <w:t>และแต้มสิทธิประโยชน์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406B8" w14:textId="7EA6654A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50.00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28E8C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35233" w14:textId="6D86E6C9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307530FD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E5382C" w14:textId="55A0EF86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2,660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8B6CA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79562C" w14:textId="554F6B5E" w:rsidR="00402A5A" w:rsidRPr="00571226" w:rsidRDefault="00402A5A" w:rsidP="0044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56EBBA50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57714C" w14:textId="1DFF2B35" w:rsidR="00402A5A" w:rsidRPr="00571226" w:rsidRDefault="00402A5A" w:rsidP="0044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2291B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0FC900" w14:textId="1D2BEBE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-7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>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15</w:t>
            </w: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>)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399ED6D3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A41D9E" w14:textId="02038084" w:rsidR="00402A5A" w:rsidRPr="00571226" w:rsidRDefault="00402A5A" w:rsidP="0044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0FC62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AF081A" w14:textId="03540FDD" w:rsidR="00402A5A" w:rsidRPr="00571226" w:rsidRDefault="00402A5A" w:rsidP="0044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3FD6B8BE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7A2F0F" w14:textId="13BE9C30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>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2,645</w:t>
            </w: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>)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096C2AB8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AF8746" w14:textId="5B39E4D5" w:rsidR="00402A5A" w:rsidRPr="00571226" w:rsidRDefault="00402A5A" w:rsidP="0044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402A5A" w:rsidRPr="00571226" w14:paraId="772B9075" w14:textId="77777777" w:rsidTr="00D45885">
        <w:trPr>
          <w:cantSplit/>
          <w:trHeight w:val="367"/>
        </w:trPr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2702D" w14:textId="5088D605" w:rsidR="00402A5A" w:rsidRPr="00571226" w:rsidRDefault="00402A5A" w:rsidP="00402A5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571226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</w:tcPr>
          <w:p w14:paraId="703633CE" w14:textId="77777777" w:rsidR="00402A5A" w:rsidRPr="00571226" w:rsidRDefault="00402A5A" w:rsidP="00402A5A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E4E49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E2874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2AD21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03588D4E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31934B" w14:textId="1C260380" w:rsidR="00402A5A" w:rsidRPr="0057733B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7733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10,535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C99A9" w14:textId="77777777" w:rsidR="00402A5A" w:rsidRPr="0057733B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CFB425" w14:textId="62D6CA0A" w:rsidR="00402A5A" w:rsidRPr="0057733B" w:rsidRDefault="00402A5A" w:rsidP="0044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7733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493EE1C8" w14:textId="77777777" w:rsidR="00402A5A" w:rsidRPr="0057733B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68968B" w14:textId="61295DF4" w:rsidR="00402A5A" w:rsidRPr="0057733B" w:rsidRDefault="00402A5A" w:rsidP="0044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7733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400A7" w14:textId="77777777" w:rsidR="00402A5A" w:rsidRPr="0057733B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79DC4F" w14:textId="64BE028E" w:rsidR="00402A5A" w:rsidRPr="0057733B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-7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7733B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(</w:t>
            </w:r>
            <w:r w:rsidRPr="0057733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1,</w:t>
            </w:r>
            <w:r w:rsidR="00460F8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453</w:t>
            </w:r>
            <w:r w:rsidRPr="0057733B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3405B424" w14:textId="77777777" w:rsidR="00402A5A" w:rsidRPr="0057733B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DCA311" w14:textId="6C536DED" w:rsidR="00402A5A" w:rsidRPr="0057733B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  <w:r w:rsidRPr="0057733B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(</w:t>
            </w:r>
            <w:r w:rsidRPr="0057733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1,200</w:t>
            </w:r>
            <w:r w:rsidRPr="0057733B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8A2CA" w14:textId="77777777" w:rsidR="00402A5A" w:rsidRPr="0057733B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39CA2B" w14:textId="4AF15432" w:rsidR="00402A5A" w:rsidRPr="0057733B" w:rsidRDefault="00402A5A" w:rsidP="0044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7733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490DA299" w14:textId="77777777" w:rsidR="00402A5A" w:rsidRPr="0057733B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239AAE" w14:textId="5C277DB1" w:rsidR="00402A5A" w:rsidRPr="0057733B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7733B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(</w:t>
            </w:r>
            <w:r w:rsidR="00460F8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7</w:t>
            </w:r>
            <w:r w:rsidRPr="0057733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8</w:t>
            </w:r>
            <w:r w:rsidR="00460F8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82</w:t>
            </w:r>
            <w:r w:rsidRPr="0057733B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0FF1C98C" w14:textId="77777777" w:rsidR="00402A5A" w:rsidRPr="0057733B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CDCC83" w14:textId="570C9938" w:rsidR="00402A5A" w:rsidRPr="0057733B" w:rsidRDefault="00402A5A" w:rsidP="0044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7733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</w:tr>
      <w:tr w:rsidR="00402A5A" w:rsidRPr="00571226" w14:paraId="35F598C9" w14:textId="77777777" w:rsidTr="00D45885">
        <w:trPr>
          <w:cantSplit/>
          <w:trHeight w:val="69"/>
        </w:trPr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5A419" w14:textId="77777777" w:rsidR="00402A5A" w:rsidRPr="00571226" w:rsidRDefault="00402A5A" w:rsidP="00402A5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</w:tcPr>
          <w:p w14:paraId="7FA50821" w14:textId="77777777" w:rsidR="00402A5A" w:rsidRPr="00571226" w:rsidRDefault="00402A5A" w:rsidP="00402A5A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5CAE7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5F5EF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88899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368D26F4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C4285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0C707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5021CC" w14:textId="77777777" w:rsidR="00402A5A" w:rsidRPr="00571226" w:rsidRDefault="00402A5A" w:rsidP="00DB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5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4E2D692C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28A390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79857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C10F4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2C634831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D55AB0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4F870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BCD1D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38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1BB87EA5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DF40C2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02C40A87" w14:textId="77777777" w:rsidR="00402A5A" w:rsidRPr="00571226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D48B6D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02A5A" w:rsidRPr="00571226" w14:paraId="1B682C53" w14:textId="77777777" w:rsidTr="00D45885">
        <w:trPr>
          <w:cantSplit/>
          <w:trHeight w:val="367"/>
        </w:trPr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FB6D4" w14:textId="2C876DB0" w:rsidR="00402A5A" w:rsidRPr="00571226" w:rsidRDefault="00402A5A" w:rsidP="00402A5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571226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รวมการร่วมค้า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</w:tcPr>
          <w:p w14:paraId="5765C279" w14:textId="77777777" w:rsidR="00402A5A" w:rsidRPr="00571226" w:rsidRDefault="00402A5A" w:rsidP="00402A5A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28587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989A0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18315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6B5EB32A" w14:textId="77777777" w:rsidR="00402A5A" w:rsidRPr="00571226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0C39BC" w14:textId="33302DE6" w:rsidR="00402A5A" w:rsidRPr="0057733B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7733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1,169,668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FB54B" w14:textId="77777777" w:rsidR="00402A5A" w:rsidRPr="0057733B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AAC979" w14:textId="6B509791" w:rsidR="00402A5A" w:rsidRPr="0057733B" w:rsidRDefault="00402A5A" w:rsidP="0044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7733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7B000EE1" w14:textId="77777777" w:rsidR="00402A5A" w:rsidRPr="0057733B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C47CB78" w14:textId="3CA1CA72" w:rsidR="00402A5A" w:rsidRPr="0057733B" w:rsidRDefault="00402A5A" w:rsidP="0044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7733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58CA3" w14:textId="77777777" w:rsidR="00402A5A" w:rsidRPr="0057733B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014572" w14:textId="7AFAB1A1" w:rsidR="00402A5A" w:rsidRPr="0057733B" w:rsidRDefault="00402A5A" w:rsidP="00402A5A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70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57733B">
              <w:rPr>
                <w:rFonts w:asciiTheme="minorHAnsi" w:hAnsiTheme="minorHAnsi" w:cstheme="minorHAnsi" w:hint="cs"/>
                <w:b/>
                <w:bCs/>
                <w:szCs w:val="22"/>
                <w:cs/>
              </w:rPr>
              <w:t>(</w:t>
            </w:r>
            <w:r w:rsidRPr="0057733B">
              <w:rPr>
                <w:rFonts w:asciiTheme="minorHAnsi" w:hAnsiTheme="minorHAnsi" w:cstheme="minorHAnsi"/>
                <w:b/>
                <w:bCs/>
                <w:szCs w:val="22"/>
              </w:rPr>
              <w:t>9,</w:t>
            </w:r>
            <w:r w:rsidR="00460F84">
              <w:rPr>
                <w:rFonts w:asciiTheme="minorHAnsi" w:hAnsiTheme="minorHAnsi" w:cstheme="minorHAnsi"/>
                <w:b/>
                <w:bCs/>
                <w:szCs w:val="22"/>
              </w:rPr>
              <w:t>594</w:t>
            </w:r>
            <w:r w:rsidRPr="0057733B">
              <w:rPr>
                <w:rFonts w:asciiTheme="minorHAnsi" w:hAnsiTheme="minorHAnsi" w:cstheme="minorHAnsi" w:hint="cs"/>
                <w:b/>
                <w:bCs/>
                <w:szCs w:val="22"/>
                <w:cs/>
              </w:rPr>
              <w:t>)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65D2068C" w14:textId="77777777" w:rsidR="00402A5A" w:rsidRPr="0057733B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552046C" w14:textId="57AD113C" w:rsidR="00402A5A" w:rsidRPr="0057733B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  <w:r w:rsidRPr="0057733B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(</w:t>
            </w:r>
            <w:r w:rsidRPr="0057733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1,200</w:t>
            </w:r>
            <w:r w:rsidRPr="0057733B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07BB9" w14:textId="77777777" w:rsidR="00402A5A" w:rsidRPr="0057733B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A1755E7" w14:textId="5778593D" w:rsidR="00402A5A" w:rsidRPr="0057733B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7733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10,873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2C4755C3" w14:textId="77777777" w:rsidR="00402A5A" w:rsidRPr="0057733B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7B1E152" w14:textId="5E15B711" w:rsidR="00402A5A" w:rsidRPr="0057733B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7733B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(</w:t>
            </w:r>
            <w:r w:rsidRPr="0057733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7,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8</w:t>
            </w:r>
            <w:r w:rsidR="00460F8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82</w:t>
            </w:r>
            <w:r w:rsidRPr="0057733B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0E1DEB92" w14:textId="77777777" w:rsidR="00402A5A" w:rsidRPr="0057733B" w:rsidRDefault="00402A5A" w:rsidP="00402A5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CE2FF48" w14:textId="3AD570C3" w:rsidR="00402A5A" w:rsidRPr="0057733B" w:rsidRDefault="00402A5A" w:rsidP="0040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7733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1,161,865</w:t>
            </w:r>
          </w:p>
        </w:tc>
      </w:tr>
    </w:tbl>
    <w:p w14:paraId="6B1BFA14" w14:textId="77777777" w:rsidR="00EF0C32" w:rsidRDefault="00EF0C32" w:rsidP="008879EB">
      <w:pPr>
        <w:pStyle w:val="BodyText2"/>
        <w:rPr>
          <w:b/>
          <w:bCs/>
          <w:lang w:val="en-US"/>
        </w:rPr>
      </w:pPr>
    </w:p>
    <w:p w14:paraId="16321BB1" w14:textId="77777777" w:rsidR="008003EB" w:rsidRDefault="008003EB" w:rsidP="008879EB">
      <w:pPr>
        <w:pStyle w:val="BodyText2"/>
        <w:rPr>
          <w:b/>
          <w:bCs/>
          <w:lang w:val="en-US"/>
        </w:rPr>
      </w:pPr>
    </w:p>
    <w:p w14:paraId="1DF1F619" w14:textId="77777777" w:rsidR="008003EB" w:rsidRDefault="008003EB" w:rsidP="008879EB">
      <w:pPr>
        <w:pStyle w:val="BodyText2"/>
        <w:rPr>
          <w:b/>
          <w:bCs/>
          <w:lang w:val="en-US"/>
        </w:rPr>
      </w:pPr>
    </w:p>
    <w:p w14:paraId="2D9C6B59" w14:textId="77777777" w:rsidR="008003EB" w:rsidRDefault="008003EB" w:rsidP="008879EB">
      <w:pPr>
        <w:pStyle w:val="BodyText2"/>
        <w:rPr>
          <w:b/>
          <w:bCs/>
          <w:lang w:val="en-US"/>
        </w:rPr>
      </w:pPr>
    </w:p>
    <w:tbl>
      <w:tblPr>
        <w:tblW w:w="4781" w:type="pct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9" w:type="dxa"/>
          <w:right w:w="79" w:type="dxa"/>
        </w:tblCellMar>
        <w:tblLook w:val="0040" w:firstRow="0" w:lastRow="1" w:firstColumn="0" w:lastColumn="0" w:noHBand="0" w:noVBand="0"/>
      </w:tblPr>
      <w:tblGrid>
        <w:gridCol w:w="2250"/>
        <w:gridCol w:w="2247"/>
        <w:gridCol w:w="990"/>
        <w:gridCol w:w="182"/>
        <w:gridCol w:w="988"/>
        <w:gridCol w:w="182"/>
        <w:gridCol w:w="1170"/>
        <w:gridCol w:w="182"/>
        <w:gridCol w:w="1259"/>
        <w:gridCol w:w="179"/>
        <w:gridCol w:w="1256"/>
        <w:gridCol w:w="179"/>
        <w:gridCol w:w="1173"/>
        <w:gridCol w:w="179"/>
        <w:gridCol w:w="1081"/>
        <w:gridCol w:w="179"/>
        <w:gridCol w:w="1209"/>
        <w:tblGridChange w:id="10">
          <w:tblGrid>
            <w:gridCol w:w="2250"/>
            <w:gridCol w:w="2247"/>
            <w:gridCol w:w="990"/>
            <w:gridCol w:w="182"/>
            <w:gridCol w:w="988"/>
            <w:gridCol w:w="182"/>
            <w:gridCol w:w="1170"/>
            <w:gridCol w:w="182"/>
            <w:gridCol w:w="1259"/>
            <w:gridCol w:w="179"/>
            <w:gridCol w:w="1256"/>
            <w:gridCol w:w="179"/>
            <w:gridCol w:w="1173"/>
            <w:gridCol w:w="179"/>
            <w:gridCol w:w="1081"/>
            <w:gridCol w:w="179"/>
            <w:gridCol w:w="1209"/>
          </w:tblGrid>
        </w:tblGridChange>
      </w:tblGrid>
      <w:tr w:rsidR="008003EB" w:rsidRPr="00571226" w14:paraId="1ECA2798" w14:textId="77777777" w:rsidTr="00E918BD">
        <w:trPr>
          <w:cantSplit/>
          <w:trHeight w:val="58"/>
          <w:tblHeader/>
        </w:trPr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F0940" w14:textId="77777777" w:rsidR="008003EB" w:rsidRPr="00571226" w:rsidRDefault="008003EB" w:rsidP="00660D15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</w:tcPr>
          <w:p w14:paraId="75A2C6DF" w14:textId="77777777" w:rsidR="008003EB" w:rsidRPr="00571226" w:rsidRDefault="008003EB" w:rsidP="00660D15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3489" w:type="pct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00B44510" w14:textId="7E324628" w:rsidR="008003EB" w:rsidRPr="00571226" w:rsidRDefault="008003EB" w:rsidP="00660D15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  <w:r w:rsidRPr="00571226">
              <w:rPr>
                <w:rFonts w:asciiTheme="minorHAnsi" w:hAnsiTheme="minorHAnsi"/>
                <w:b/>
                <w:bCs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</w:tr>
      <w:tr w:rsidR="00B60F61" w:rsidRPr="00571226" w14:paraId="203ED0B2" w14:textId="77777777" w:rsidTr="00D462F8">
        <w:trPr>
          <w:cantSplit/>
          <w:trHeight w:val="377"/>
          <w:tblHeader/>
        </w:trPr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6B978" w14:textId="77777777" w:rsidR="00B60F61" w:rsidRPr="00571226" w:rsidRDefault="00B60F61" w:rsidP="00FB133B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5FD65" w14:textId="0EAB0838" w:rsidR="00B60F61" w:rsidRPr="00571226" w:rsidRDefault="00B60F61" w:rsidP="00FB133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72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6EC7F" w14:textId="6BB75818" w:rsidR="00B60F61" w:rsidRPr="00571226" w:rsidRDefault="00B60F61" w:rsidP="00FB133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28DBB80D" w14:textId="77777777" w:rsidR="00B60F61" w:rsidRPr="00571226" w:rsidRDefault="00B60F61" w:rsidP="00FB133B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0A491" w14:textId="6106753F" w:rsidR="00B60F61" w:rsidRPr="00571226" w:rsidRDefault="00B60F61" w:rsidP="00FB1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5F9FC" w14:textId="77777777" w:rsidR="00B60F61" w:rsidRPr="00571226" w:rsidRDefault="00B60F61" w:rsidP="00FB1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82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8EA2DB" w14:textId="4F31AACB" w:rsidR="00B60F61" w:rsidRPr="00571226" w:rsidRDefault="00B60F61" w:rsidP="00FB133B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  <w:r w:rsidRPr="00571226">
              <w:rPr>
                <w:rFonts w:asciiTheme="minorHAnsi" w:hAnsiTheme="minorHAnsi" w:cstheme="minorHAnsi" w:hint="cs"/>
                <w:szCs w:val="22"/>
                <w:cs/>
                <w:lang w:val="en-US"/>
              </w:rPr>
              <w:t>รายการเคลื่อนไหวที่มีสาระสำคัญระหว่างงวด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A98E0" w14:textId="77777777" w:rsidR="00B60F61" w:rsidRPr="00571226" w:rsidRDefault="00B60F61" w:rsidP="00FB133B">
            <w:pPr>
              <w:pStyle w:val="a0"/>
              <w:tabs>
                <w:tab w:val="clear" w:pos="360"/>
                <w:tab w:val="clear" w:pos="720"/>
                <w:tab w:val="clear" w:pos="1080"/>
              </w:tabs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2BB0D" w14:textId="109D27AC" w:rsidR="00B60F61" w:rsidRPr="00571226" w:rsidRDefault="00B60F61" w:rsidP="00FB133B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FA5489" w:rsidRPr="00571226" w14:paraId="237D1D19" w14:textId="77777777" w:rsidTr="00D462F8">
        <w:trPr>
          <w:cantSplit/>
          <w:trHeight w:val="305"/>
          <w:tblHeader/>
        </w:trPr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7EEDC" w14:textId="77777777" w:rsidR="00FA5489" w:rsidRPr="00571226" w:rsidRDefault="00FA5489" w:rsidP="00FA5489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33841" w14:textId="77777777" w:rsidR="00FA5489" w:rsidRPr="00571226" w:rsidRDefault="00FA5489" w:rsidP="00FA548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72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1D047" w14:textId="4FA1A9F0" w:rsidR="00FA5489" w:rsidRPr="00571226" w:rsidRDefault="00FA5489" w:rsidP="00FA548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  <w:r w:rsidRPr="00571226">
              <w:rPr>
                <w:rFonts w:asciiTheme="minorHAnsi" w:hAnsiTheme="minorHAnsi" w:cstheme="minorHAnsi"/>
                <w:szCs w:val="22"/>
                <w:cs/>
                <w:lang w:val="en-US" w:bidi="th-TH"/>
              </w:rPr>
              <w:t>สัดส่วนความเป็นเจ้าของ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07103C9E" w14:textId="77777777" w:rsidR="00FA5489" w:rsidRPr="00571226" w:rsidRDefault="00FA5489" w:rsidP="00FA5489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23784" w14:textId="08013A87" w:rsidR="00FA5489" w:rsidRPr="00571226" w:rsidRDefault="00FA5489" w:rsidP="00FA5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  <w:cs/>
              </w:rPr>
              <w:t>ราคาทุ</w:t>
            </w:r>
            <w:r w:rsidRPr="00571226"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น </w:t>
            </w:r>
            <w:r w:rsidRPr="00571226">
              <w:rPr>
                <w:rFonts w:asciiTheme="minorHAnsi" w:hAnsiTheme="minorHAnsi"/>
                <w:sz w:val="22"/>
                <w:szCs w:val="22"/>
                <w:cs/>
              </w:rPr>
              <w:t>- สุทธิ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88CAF" w14:textId="77777777" w:rsidR="00FA5489" w:rsidRPr="00571226" w:rsidRDefault="00FA5489" w:rsidP="00FA5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82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9E53A" w14:textId="77777777" w:rsidR="00FA5489" w:rsidRPr="00571226" w:rsidRDefault="00FA5489" w:rsidP="00FA5489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Cs w:val="22"/>
                <w:cs/>
                <w:lang w:val="en-US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B98C5" w14:textId="77777777" w:rsidR="00FA5489" w:rsidRPr="00571226" w:rsidRDefault="00FA5489" w:rsidP="00FA5489">
            <w:pPr>
              <w:pStyle w:val="a0"/>
              <w:tabs>
                <w:tab w:val="clear" w:pos="360"/>
                <w:tab w:val="clear" w:pos="720"/>
                <w:tab w:val="clear" w:pos="1080"/>
              </w:tabs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087F8" w14:textId="11189698" w:rsidR="00FA5489" w:rsidRPr="00571226" w:rsidRDefault="00FA5489" w:rsidP="00FA5489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  <w:t>ราคาทุน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- </w:t>
            </w:r>
            <w:r w:rsidRPr="00571226"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  <w:t>สุทธิ</w:t>
            </w:r>
          </w:p>
        </w:tc>
      </w:tr>
      <w:tr w:rsidR="00FA5489" w:rsidRPr="00571226" w14:paraId="54E16141" w14:textId="77777777" w:rsidTr="00D462F8">
        <w:trPr>
          <w:cantSplit/>
          <w:trHeight w:val="216"/>
          <w:tblHeader/>
        </w:trPr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8F084" w14:textId="77777777" w:rsidR="00FA5489" w:rsidRPr="00571226" w:rsidRDefault="00FA5489" w:rsidP="00FA5489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</w:tcPr>
          <w:p w14:paraId="318FC61B" w14:textId="77777777" w:rsidR="00FA5489" w:rsidRPr="00571226" w:rsidRDefault="00FA5489" w:rsidP="00FA548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72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FBE97" w14:textId="77777777" w:rsidR="00FA5489" w:rsidRPr="00571226" w:rsidRDefault="00FA5489" w:rsidP="00FA548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  <w:r w:rsidRPr="00571226">
              <w:rPr>
                <w:rFonts w:asciiTheme="minorHAnsi" w:hAnsiTheme="minorHAnsi" w:cstheme="minorHAnsi" w:hint="cs"/>
                <w:szCs w:val="22"/>
                <w:cs/>
                <w:lang w:val="en-US" w:bidi="th-TH"/>
              </w:rPr>
              <w:t>ณ วันที่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382F9D51" w14:textId="77777777" w:rsidR="00FA5489" w:rsidRPr="00571226" w:rsidRDefault="00FA5489" w:rsidP="00FA5489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30D03" w14:textId="77777777" w:rsidR="00FA5489" w:rsidRPr="00571226" w:rsidRDefault="00FA5489" w:rsidP="00FA5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6E4BD" w14:textId="77777777" w:rsidR="00FA5489" w:rsidRPr="00571226" w:rsidRDefault="00FA5489" w:rsidP="00FA5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0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9171B" w14:textId="468370DF" w:rsidR="00FA5489" w:rsidRPr="00571226" w:rsidRDefault="00FA5489" w:rsidP="00FA5489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85540" w14:textId="77777777" w:rsidR="00FA5489" w:rsidRPr="00571226" w:rsidRDefault="00FA5489" w:rsidP="00FA5489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81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C76C70" w14:textId="40F44DFC" w:rsidR="00FA5489" w:rsidRPr="00571226" w:rsidRDefault="00FA5489" w:rsidP="00FA5489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  <w:t>โอนเปลี่ยนแปลงสถานะเงินลงทุน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22980531" w14:textId="77777777" w:rsidR="00FA5489" w:rsidRPr="00571226" w:rsidRDefault="00FA5489" w:rsidP="00FA5489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</w:tcPr>
          <w:p w14:paraId="57E3AFF0" w14:textId="77777777" w:rsidR="00FA5489" w:rsidRPr="00571226" w:rsidRDefault="00FA5489" w:rsidP="00FA5489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571226">
              <w:rPr>
                <w:rFonts w:asciiTheme="minorHAnsi" w:hAnsiTheme="minorHAnsi" w:cstheme="minorHAnsi" w:hint="cs"/>
                <w:sz w:val="22"/>
                <w:szCs w:val="22"/>
                <w:cs/>
                <w:lang w:val="en-US"/>
              </w:rPr>
              <w:t>ณ วันที่</w:t>
            </w:r>
          </w:p>
        </w:tc>
      </w:tr>
      <w:tr w:rsidR="00FA5489" w:rsidRPr="00571226" w14:paraId="7E777CE9" w14:textId="77777777" w:rsidTr="009D1343">
        <w:trPr>
          <w:cantSplit/>
          <w:trHeight w:val="585"/>
          <w:tblHeader/>
        </w:trPr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CD6FF" w14:textId="77777777" w:rsidR="00FA5489" w:rsidRPr="00571226" w:rsidRDefault="00FA5489" w:rsidP="00FA5489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0F36B" w14:textId="15704245" w:rsidR="00FA5489" w:rsidRPr="00571226" w:rsidRDefault="00FA5489" w:rsidP="00FA54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cs/>
                <w:lang w:bidi="th-TH"/>
              </w:rPr>
            </w:pPr>
            <w:r>
              <w:rPr>
                <w:rFonts w:asciiTheme="minorHAnsi" w:hAnsiTheme="minorHAnsi" w:cstheme="minorHAnsi" w:hint="cs"/>
                <w:szCs w:val="22"/>
                <w:cs/>
                <w:lang w:val="en-US" w:bidi="th-TH"/>
              </w:rPr>
              <w:t>ลักษณะธุรกิจ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7103C" w14:textId="77777777" w:rsidR="00FA5489" w:rsidRPr="00571226" w:rsidRDefault="00FA5489" w:rsidP="00FA5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 xml:space="preserve">1 </w:t>
            </w:r>
            <w:r w:rsidRPr="00571226">
              <w:rPr>
                <w:rFonts w:asciiTheme="minorHAnsi" w:hAnsiTheme="minorHAnsi" w:cstheme="minorHAnsi"/>
                <w:sz w:val="22"/>
                <w:szCs w:val="22"/>
                <w:cs/>
              </w:rPr>
              <w:t>มกราคม</w:t>
            </w:r>
          </w:p>
          <w:p w14:paraId="52B6A8C2" w14:textId="77777777" w:rsidR="00FA5489" w:rsidRPr="00571226" w:rsidRDefault="00FA5489" w:rsidP="00FA5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2567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507F2" w14:textId="77777777" w:rsidR="00FA5489" w:rsidRPr="00571226" w:rsidRDefault="00FA5489" w:rsidP="00FA54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lang w:bidi="th-TH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EB737" w14:textId="77777777" w:rsidR="00FA5489" w:rsidRPr="00571226" w:rsidRDefault="00FA5489" w:rsidP="00FA5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-20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 xml:space="preserve">30 </w:t>
            </w:r>
            <w:r w:rsidRPr="00571226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กันยายน</w:t>
            </w:r>
          </w:p>
          <w:p w14:paraId="27878CD4" w14:textId="77777777" w:rsidR="00FA5489" w:rsidRPr="00571226" w:rsidRDefault="00FA5489" w:rsidP="00FA5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-20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2567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25E4F" w14:textId="77777777" w:rsidR="00FA5489" w:rsidRPr="00571226" w:rsidRDefault="00FA5489" w:rsidP="00FA5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558C681" w14:textId="77777777" w:rsidR="00FA5489" w:rsidRPr="00571226" w:rsidRDefault="00FA5489" w:rsidP="00FA5489">
            <w:pPr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4197B" w14:textId="77777777" w:rsidR="00FA5489" w:rsidRPr="00571226" w:rsidRDefault="00FA5489" w:rsidP="00FA5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 xml:space="preserve">1 </w:t>
            </w:r>
            <w:r w:rsidRPr="00571226">
              <w:rPr>
                <w:rFonts w:asciiTheme="minorHAnsi" w:hAnsiTheme="minorHAnsi" w:cstheme="minorHAnsi"/>
                <w:sz w:val="22"/>
                <w:szCs w:val="22"/>
                <w:cs/>
              </w:rPr>
              <w:t>มกราคม</w:t>
            </w:r>
          </w:p>
          <w:p w14:paraId="53125C9F" w14:textId="77777777" w:rsidR="00FA5489" w:rsidRPr="00571226" w:rsidRDefault="00FA5489" w:rsidP="00FA5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2567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830E8" w14:textId="77777777" w:rsidR="00FA5489" w:rsidRPr="00571226" w:rsidRDefault="00FA5489" w:rsidP="00FA54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8F265" w14:textId="77777777" w:rsidR="00FA5489" w:rsidRPr="00571226" w:rsidRDefault="00FA5489" w:rsidP="00FA5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  <w:cs/>
              </w:rPr>
              <w:t>ซื้อ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0477FCCA" w14:textId="77777777" w:rsidR="00FA5489" w:rsidRPr="00571226" w:rsidRDefault="00FA5489" w:rsidP="00FA54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991AD" w14:textId="77777777" w:rsidR="00FA5489" w:rsidRPr="00571226" w:rsidRDefault="00FA5489" w:rsidP="00FA5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571226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ขาย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6477A" w14:textId="77777777" w:rsidR="00FA5489" w:rsidRPr="00571226" w:rsidRDefault="00FA5489" w:rsidP="00FA54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435D4" w14:textId="7954542B" w:rsidR="00FA5489" w:rsidRPr="00571226" w:rsidRDefault="00FA5489" w:rsidP="00FA54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lang w:bidi="th-TH"/>
              </w:rPr>
            </w:pPr>
            <w:r>
              <w:rPr>
                <w:rFonts w:asciiTheme="minorHAnsi" w:hAnsiTheme="minorHAnsi" w:cstheme="minorHAnsi" w:hint="cs"/>
                <w:szCs w:val="22"/>
                <w:cs/>
                <w:lang w:bidi="th-TH"/>
              </w:rPr>
              <w:t>เพิ่มขึ้น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1DBE1" w14:textId="77777777" w:rsidR="00FA5489" w:rsidRPr="00571226" w:rsidRDefault="00FA5489" w:rsidP="00FA54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lang w:bidi="th-TH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D4D16" w14:textId="02A4B4A5" w:rsidR="00FA5489" w:rsidRPr="00571226" w:rsidRDefault="00FA5489" w:rsidP="00FA5489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  <w:lang w:val="en-US"/>
              </w:rPr>
              <w:t>ลดลง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7B6312B1" w14:textId="77777777" w:rsidR="00FA5489" w:rsidRPr="00571226" w:rsidRDefault="00FA5489" w:rsidP="00FA54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0F801" w14:textId="77777777" w:rsidR="00FA5489" w:rsidRPr="00571226" w:rsidRDefault="00FA5489" w:rsidP="00FA5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-20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 xml:space="preserve">30 </w:t>
            </w:r>
            <w:r w:rsidRPr="00571226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กันยายน</w:t>
            </w:r>
          </w:p>
          <w:p w14:paraId="45C700D3" w14:textId="77777777" w:rsidR="00FA5489" w:rsidRPr="00571226" w:rsidRDefault="00FA5489" w:rsidP="00FA5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2567</w:t>
            </w:r>
          </w:p>
        </w:tc>
      </w:tr>
      <w:tr w:rsidR="00FA5489" w:rsidRPr="00571226" w14:paraId="7D434D07" w14:textId="77777777" w:rsidTr="009D1343">
        <w:trPr>
          <w:cantSplit/>
          <w:trHeight w:val="288"/>
          <w:tblHeader/>
        </w:trPr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FE3D1" w14:textId="77777777" w:rsidR="00FA5489" w:rsidRPr="00571226" w:rsidRDefault="00FA5489" w:rsidP="00FA5489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</w:tcPr>
          <w:p w14:paraId="1BD3956E" w14:textId="77777777" w:rsidR="00FA5489" w:rsidRPr="00571226" w:rsidRDefault="00FA5489" w:rsidP="00FA54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cs/>
                <w:lang w:bidi="th-TH"/>
              </w:rPr>
            </w:pPr>
          </w:p>
        </w:tc>
        <w:tc>
          <w:tcPr>
            <w:tcW w:w="72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861E6" w14:textId="77777777" w:rsidR="00FA5489" w:rsidRPr="00571226" w:rsidRDefault="00FA5489" w:rsidP="00FA5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</w:pPr>
            <w:r w:rsidRPr="0057122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</w:t>
            </w:r>
            <w:r w:rsidRPr="00571226"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  <w:t>ร้อยละ)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05706C3B" w14:textId="77777777" w:rsidR="00FA5489" w:rsidRPr="00571226" w:rsidRDefault="00FA5489" w:rsidP="00FA5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03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E19F02C" w14:textId="77777777" w:rsidR="00FA5489" w:rsidRPr="00571226" w:rsidRDefault="00FA5489" w:rsidP="00FA5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</w:pPr>
            <w:r w:rsidRPr="0057122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</w:t>
            </w:r>
            <w:r w:rsidRPr="00571226"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FA5489" w:rsidRPr="00571226" w14:paraId="6A00BACD" w14:textId="77777777" w:rsidTr="009D1343">
        <w:trPr>
          <w:cantSplit/>
          <w:trHeight w:val="367"/>
        </w:trPr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413B1" w14:textId="613BE34F" w:rsidR="00FA5489" w:rsidRPr="00F949B7" w:rsidRDefault="00FA5489" w:rsidP="00FA5489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  <w:r w:rsidRPr="00F949B7">
              <w:rPr>
                <w:rFonts w:asciiTheme="minorHAnsi" w:hAnsiTheme="minorHAnsi" w:cstheme="minorHAnsi" w:hint="cs"/>
                <w:b/>
                <w:bCs/>
                <w:i/>
                <w:iCs/>
                <w:sz w:val="22"/>
                <w:szCs w:val="22"/>
                <w:cs/>
              </w:rPr>
              <w:t>บริษัทร่วมทางตรง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</w:tcPr>
          <w:p w14:paraId="25541C5C" w14:textId="77777777" w:rsidR="00FA5489" w:rsidRPr="00F949B7" w:rsidRDefault="00FA5489" w:rsidP="00FA5489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0AB99" w14:textId="77777777" w:rsidR="00FA5489" w:rsidRPr="00F949B7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3CC92" w14:textId="77777777" w:rsidR="00FA5489" w:rsidRPr="00F949B7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BDB86" w14:textId="77777777" w:rsidR="00FA5489" w:rsidRPr="00F949B7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10817F65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105C1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6A290" w14:textId="77777777" w:rsidR="00FA5489" w:rsidRPr="00571226" w:rsidRDefault="00FA5489" w:rsidP="00FA548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76C44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44615381" w14:textId="77777777" w:rsidR="00FA5489" w:rsidRPr="00571226" w:rsidRDefault="00FA5489" w:rsidP="00FA548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</w:tcPr>
          <w:p w14:paraId="64CD5DCB" w14:textId="77777777" w:rsidR="00FA5489" w:rsidRPr="00571226" w:rsidRDefault="00FA5489" w:rsidP="00FA548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41E19" w14:textId="77777777" w:rsidR="00FA5489" w:rsidRPr="00571226" w:rsidRDefault="00FA5489" w:rsidP="00FA548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36766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30B25E04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</w:tcPr>
          <w:p w14:paraId="45CD8E81" w14:textId="7B6AEFBC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0B68A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7B781" w14:textId="44F868FD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A5489" w:rsidRPr="00571226" w14:paraId="589C91E3" w14:textId="77777777" w:rsidTr="009D1343">
        <w:trPr>
          <w:cantSplit/>
          <w:trHeight w:val="367"/>
        </w:trPr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01AC1" w14:textId="77777777" w:rsidR="00FA5489" w:rsidRDefault="00FA5489" w:rsidP="00FA5489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</w:rPr>
            </w:pPr>
            <w:r w:rsidRPr="00F949B7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บริษัท ดับเบิ้ลเซเว่น จำกัด</w:t>
            </w:r>
          </w:p>
          <w:p w14:paraId="195B69A7" w14:textId="2FC01CE9" w:rsidR="00FA5489" w:rsidRPr="00606B23" w:rsidRDefault="00FA5489" w:rsidP="00FA5489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606B23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(รายละเอียด</w:t>
            </w:r>
            <w:r w:rsidRPr="00606B2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5.1</w:t>
            </w:r>
            <w:r w:rsidRPr="00606B23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</w:tcPr>
          <w:p w14:paraId="62F0E151" w14:textId="0B792C6B" w:rsidR="00FA5489" w:rsidRPr="00F949B7" w:rsidRDefault="00FA5489" w:rsidP="00FA5489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F949B7">
              <w:rPr>
                <w:rFonts w:asciiTheme="minorHAnsi" w:hAnsiTheme="minorHAnsi"/>
                <w:sz w:val="22"/>
                <w:szCs w:val="22"/>
                <w:cs/>
              </w:rPr>
              <w:t>ให้บริการบริหารจัดการพื้นที่การพาณิชย์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0BC5D" w14:textId="42A9AE88" w:rsidR="00FA5489" w:rsidRPr="00F949B7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49B7">
              <w:rPr>
                <w:rFonts w:asciiTheme="minorHAnsi" w:hAnsiTheme="minorHAnsi" w:cstheme="minorHAnsi"/>
                <w:sz w:val="22"/>
                <w:szCs w:val="22"/>
              </w:rPr>
              <w:t>40.00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710C2" w14:textId="77777777" w:rsidR="00FA5489" w:rsidRPr="00F949B7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A9533" w14:textId="029970F3" w:rsidR="00FA5489" w:rsidRPr="00F949B7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49B7">
              <w:rPr>
                <w:rFonts w:asciiTheme="minorHAnsi" w:hAnsiTheme="minorHAnsi" w:cstheme="minorHAnsi"/>
                <w:sz w:val="22"/>
                <w:szCs w:val="22"/>
              </w:rPr>
              <w:t>40.00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001AC49C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54A8C" w14:textId="3AB40160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1,360,000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9A756" w14:textId="77777777" w:rsidR="00FA5489" w:rsidRPr="00571226" w:rsidRDefault="00FA5489" w:rsidP="00FA548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58B99" w14:textId="6641B3BE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37594200" w14:textId="77777777" w:rsidR="00FA5489" w:rsidRPr="00571226" w:rsidRDefault="00FA5489" w:rsidP="00FA548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</w:tcPr>
          <w:p w14:paraId="7645D689" w14:textId="02DF9C69" w:rsidR="00FA5489" w:rsidRPr="00571226" w:rsidRDefault="00FA5489" w:rsidP="00FA548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/>
              <w:jc w:val="right"/>
              <w:rPr>
                <w:rFonts w:asciiTheme="minorHAnsi" w:hAnsiTheme="minorHAnsi" w:cstheme="minorHAnsi"/>
                <w:szCs w:val="22"/>
                <w:lang w:bidi="th-TH"/>
              </w:rPr>
            </w:pPr>
            <w:r>
              <w:rPr>
                <w:rFonts w:asciiTheme="minorHAnsi" w:hAnsiTheme="minorHAnsi" w:cstheme="minorHAnsi" w:hint="cs"/>
                <w:szCs w:val="22"/>
                <w:cs/>
                <w:lang w:bidi="th-TH"/>
              </w:rPr>
              <w:t>(</w:t>
            </w:r>
            <w:r>
              <w:rPr>
                <w:rFonts w:asciiTheme="minorHAnsi" w:hAnsiTheme="minorHAnsi" w:cstheme="minorHAnsi"/>
                <w:szCs w:val="22"/>
              </w:rPr>
              <w:t>1,360,000</w:t>
            </w:r>
            <w:r>
              <w:rPr>
                <w:rFonts w:asciiTheme="minorHAnsi" w:hAnsiTheme="minorHAnsi" w:cstheme="minorHAnsi" w:hint="cs"/>
                <w:szCs w:val="22"/>
                <w:cs/>
                <w:lang w:bidi="th-TH"/>
              </w:rPr>
              <w:t>)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42C1E" w14:textId="77777777" w:rsidR="00FA5489" w:rsidRPr="00571226" w:rsidRDefault="00FA5489" w:rsidP="00FA548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D7FE6" w14:textId="0F5A3350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58005DEA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</w:tcPr>
          <w:p w14:paraId="211FBF2A" w14:textId="5EC30A31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right="19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580FA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1E50A" w14:textId="507BFBC1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FA5489" w:rsidRPr="00571226" w14:paraId="5F95E473" w14:textId="77777777" w:rsidTr="009D1343">
        <w:trPr>
          <w:cantSplit/>
          <w:trHeight w:val="367"/>
        </w:trPr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5C3C3" w14:textId="7E54F95D" w:rsidR="00FA5489" w:rsidRPr="006771E3" w:rsidRDefault="00FA5489" w:rsidP="00FA5489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F949B7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บริษัท อินโฟแกรมเมอร์</w:t>
            </w:r>
            <w:r w:rsidRPr="00F949B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949B7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</w:tcPr>
          <w:p w14:paraId="3FB4051A" w14:textId="01618007" w:rsidR="00FA5489" w:rsidRPr="00F949B7" w:rsidRDefault="00FA5489" w:rsidP="00FA5489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F949B7">
              <w:rPr>
                <w:rFonts w:asciiTheme="minorHAnsi" w:hAnsiTheme="minorHAnsi"/>
                <w:sz w:val="22"/>
                <w:szCs w:val="22"/>
                <w:cs/>
              </w:rPr>
              <w:t>ให้บริการจัดทำโปรแกรมคอมพิวเตอร์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49A9F" w14:textId="147936F5" w:rsidR="00FA5489" w:rsidRPr="00F949B7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49B7">
              <w:rPr>
                <w:rFonts w:asciiTheme="minorHAnsi" w:hAnsiTheme="minorHAnsi" w:cstheme="minorHAnsi"/>
                <w:sz w:val="22"/>
                <w:szCs w:val="22"/>
              </w:rPr>
              <w:t>40.00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CC059" w14:textId="77777777" w:rsidR="00FA5489" w:rsidRPr="00F949B7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BD01B" w14:textId="0DC1FB6F" w:rsidR="00FA5489" w:rsidRPr="00F949B7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40</w:t>
            </w:r>
            <w:r w:rsidRPr="00F949B7">
              <w:rPr>
                <w:rFonts w:asciiTheme="minorHAnsi" w:hAnsiTheme="minorHAnsi" w:cstheme="minorHAnsi"/>
                <w:sz w:val="22"/>
                <w:szCs w:val="22"/>
              </w:rPr>
              <w:t>.00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5F3B5102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F9239" w14:textId="610964BB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95,000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935AC" w14:textId="77777777" w:rsidR="00FA5489" w:rsidRPr="00571226" w:rsidRDefault="00FA5489" w:rsidP="00FA548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D04B2" w14:textId="01996DA6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3AB9CD3F" w14:textId="77777777" w:rsidR="00FA5489" w:rsidRPr="00571226" w:rsidRDefault="00FA5489" w:rsidP="00FA548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</w:tcPr>
          <w:p w14:paraId="0503C6A7" w14:textId="623D4DB2" w:rsidR="00FA5489" w:rsidRPr="00606B23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606B23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8A332" w14:textId="77777777" w:rsidR="00FA5489" w:rsidRPr="00571226" w:rsidRDefault="00FA5489" w:rsidP="00FA548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9ADA7" w14:textId="126F4E78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6B179623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</w:tcPr>
          <w:p w14:paraId="02E7BEF2" w14:textId="7D40E433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right="19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4F1B4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94B2D" w14:textId="435FB6EE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95,000</w:t>
            </w:r>
          </w:p>
        </w:tc>
      </w:tr>
      <w:tr w:rsidR="00FA5489" w:rsidRPr="00571226" w14:paraId="6CE635BC" w14:textId="77777777" w:rsidTr="009D1343">
        <w:trPr>
          <w:cantSplit/>
          <w:trHeight w:val="367"/>
        </w:trPr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9EB1B" w14:textId="2ABE8088" w:rsidR="00FA5489" w:rsidRPr="00F949B7" w:rsidRDefault="00FA5489" w:rsidP="00FA5489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cs/>
              </w:rPr>
            </w:pPr>
            <w:r w:rsidRPr="00F949B7">
              <w:rPr>
                <w:rFonts w:asciiTheme="minorHAnsi" w:hAnsiTheme="minorHAnsi"/>
                <w:sz w:val="22"/>
                <w:szCs w:val="22"/>
                <w:cs/>
              </w:rPr>
              <w:t>บริษัท บลู พาร์คกิ้ง จำกัด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</w:tcPr>
          <w:p w14:paraId="475D5069" w14:textId="086E255F" w:rsidR="00FA5489" w:rsidRPr="00F949B7" w:rsidRDefault="00FA5489" w:rsidP="00FA5489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F949B7">
              <w:rPr>
                <w:rFonts w:asciiTheme="minorHAnsi" w:hAnsiTheme="minorHAnsi"/>
                <w:sz w:val="22"/>
                <w:szCs w:val="22"/>
                <w:cs/>
              </w:rPr>
              <w:t>ให้บริการด้านระบบเทคโนโลยีสารสนเทศ และคอมพิวเตอร์อื่น</w:t>
            </w:r>
            <w:r w:rsidRPr="00F949B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F949B7">
              <w:rPr>
                <w:rFonts w:asciiTheme="minorHAnsi" w:hAnsiTheme="minorHAnsi"/>
                <w:sz w:val="22"/>
                <w:szCs w:val="22"/>
                <w:cs/>
              </w:rPr>
              <w:t>ๆ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2B1AC" w14:textId="1866485A" w:rsidR="00FA5489" w:rsidRPr="00F949B7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49B7">
              <w:rPr>
                <w:rFonts w:asciiTheme="minorHAnsi" w:hAnsiTheme="minorHAnsi" w:cstheme="minorHAnsi"/>
                <w:sz w:val="22"/>
                <w:szCs w:val="22"/>
              </w:rPr>
              <w:t>30.00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6F20B" w14:textId="77777777" w:rsidR="00FA5489" w:rsidRPr="00F949B7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072AC" w14:textId="26F25D0B" w:rsidR="00FA5489" w:rsidRPr="00F949B7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49B7">
              <w:rPr>
                <w:rFonts w:asciiTheme="minorHAnsi" w:hAnsiTheme="minorHAnsi" w:cstheme="minorHAnsi"/>
                <w:sz w:val="22"/>
                <w:szCs w:val="22"/>
              </w:rPr>
              <w:t>30.00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727C3927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972FF" w14:textId="7BA6F608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7,186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D74C8" w14:textId="77777777" w:rsidR="00FA5489" w:rsidRPr="00571226" w:rsidRDefault="00FA5489" w:rsidP="00FA548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5F5D2" w14:textId="761022D0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589458F9" w14:textId="77777777" w:rsidR="00FA5489" w:rsidRPr="00571226" w:rsidRDefault="00FA5489" w:rsidP="00FA548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</w:tcPr>
          <w:p w14:paraId="4E2620A6" w14:textId="64DAA0C5" w:rsidR="00FA5489" w:rsidRPr="00606B23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606B23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F5221" w14:textId="77777777" w:rsidR="00FA5489" w:rsidRPr="00571226" w:rsidRDefault="00FA5489" w:rsidP="00FA548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E7CF3" w14:textId="5322133B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33CC62A0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</w:tcPr>
          <w:p w14:paraId="42F060C7" w14:textId="3D7F7BF4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right="19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D852B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A720C" w14:textId="7A9F2D6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7,186</w:t>
            </w:r>
          </w:p>
        </w:tc>
      </w:tr>
      <w:tr w:rsidR="00FA5489" w:rsidRPr="00571226" w14:paraId="38962D1A" w14:textId="77777777" w:rsidTr="009D1343">
        <w:trPr>
          <w:cantSplit/>
          <w:trHeight w:val="367"/>
        </w:trPr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7C8D3" w14:textId="77777777" w:rsidR="00FA5489" w:rsidRPr="00F949B7" w:rsidRDefault="00FA5489" w:rsidP="00FA5489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</w:rPr>
            </w:pPr>
            <w:r w:rsidRPr="00F949B7">
              <w:rPr>
                <w:rFonts w:asciiTheme="minorHAnsi" w:hAnsiTheme="minorHAnsi" w:hint="cs"/>
                <w:sz w:val="22"/>
                <w:szCs w:val="22"/>
                <w:cs/>
              </w:rPr>
              <w:t>บริษัท แอสเฟียร์ อินโนเวชั่น</w:t>
            </w:r>
          </w:p>
          <w:p w14:paraId="3FA04413" w14:textId="45D5A2CE" w:rsidR="00FA5489" w:rsidRPr="00F949B7" w:rsidRDefault="00FA5489" w:rsidP="00FA5489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cs/>
              </w:rPr>
            </w:pPr>
            <w:r w:rsidRPr="00F949B7">
              <w:rPr>
                <w:rFonts w:asciiTheme="minorHAnsi" w:hAnsiTheme="minorHAnsi" w:hint="cs"/>
                <w:sz w:val="22"/>
                <w:szCs w:val="22"/>
                <w:cs/>
              </w:rPr>
              <w:t xml:space="preserve">   จำกัด (มหาชน)</w:t>
            </w: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</w:t>
            </w:r>
            <w:r w:rsidRPr="00606B23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(รายละเอียด</w:t>
            </w:r>
            <w:r w:rsidRPr="00606B2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5.2</w:t>
            </w:r>
            <w:r w:rsidRPr="00606B23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</w:tcPr>
          <w:p w14:paraId="02606FBD" w14:textId="57C0059F" w:rsidR="00FA5489" w:rsidRPr="00F949B7" w:rsidRDefault="00FA5489" w:rsidP="00FA5489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F949B7">
              <w:rPr>
                <w:rFonts w:asciiTheme="minorHAnsi" w:hAnsiTheme="minorHAnsi" w:hint="cs"/>
                <w:sz w:val="22"/>
                <w:szCs w:val="22"/>
                <w:cs/>
              </w:rPr>
              <w:t>ให้บริการเผยแพร่เกมส์ออนไลน์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B492D" w14:textId="69C64D1E" w:rsidR="00FA5489" w:rsidRPr="00F949B7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>25.00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320EF" w14:textId="77777777" w:rsidR="00FA5489" w:rsidRPr="00F949B7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35CA5" w14:textId="7789553F" w:rsidR="00FA5489" w:rsidRPr="00F949B7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7FF60E76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5D3FC" w14:textId="1265ACBE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2,149,136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21BA1" w14:textId="77777777" w:rsidR="00FA5489" w:rsidRPr="00571226" w:rsidRDefault="00FA5489" w:rsidP="00FA548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AA1FE" w14:textId="0F74609A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60,232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1EC55116" w14:textId="77777777" w:rsidR="00FA5489" w:rsidRPr="00571226" w:rsidRDefault="00FA5489" w:rsidP="00FA548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</w:tcPr>
          <w:p w14:paraId="12C47B3B" w14:textId="707EF0C6" w:rsidR="00FA5489" w:rsidRPr="00571226" w:rsidRDefault="00FA5489" w:rsidP="00FA548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/>
              <w:jc w:val="right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 w:hint="cs"/>
                <w:szCs w:val="22"/>
                <w:cs/>
                <w:lang w:bidi="th-TH"/>
              </w:rPr>
              <w:t>(</w:t>
            </w:r>
            <w:r>
              <w:rPr>
                <w:rFonts w:asciiTheme="minorHAnsi" w:hAnsiTheme="minorHAnsi" w:cstheme="minorHAnsi"/>
                <w:szCs w:val="22"/>
              </w:rPr>
              <w:t>845,712</w:t>
            </w:r>
            <w:r>
              <w:rPr>
                <w:rFonts w:asciiTheme="minorHAnsi" w:hAnsiTheme="minorHAnsi" w:cstheme="minorHAnsi" w:hint="cs"/>
                <w:szCs w:val="22"/>
                <w:cs/>
                <w:lang w:bidi="th-TH"/>
              </w:rPr>
              <w:t>)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84FCB" w14:textId="77777777" w:rsidR="00FA5489" w:rsidRPr="00571226" w:rsidRDefault="00FA5489" w:rsidP="00FA548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9CB8E" w14:textId="5D489CC4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3962D1E4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</w:tcPr>
          <w:p w14:paraId="1F1AE05C" w14:textId="42A23D8D" w:rsidR="00FA5489" w:rsidRPr="00571226" w:rsidRDefault="00FA5489" w:rsidP="00FA548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79"/>
              <w:jc w:val="right"/>
              <w:rPr>
                <w:rFonts w:asciiTheme="minorHAnsi" w:hAnsiTheme="minorHAnsi" w:cstheme="minorHAnsi"/>
                <w:szCs w:val="22"/>
                <w:cs/>
              </w:rPr>
            </w:pPr>
            <w:r>
              <w:rPr>
                <w:rFonts w:asciiTheme="minorHAnsi" w:hAnsiTheme="minorHAnsi" w:cstheme="minorHAnsi" w:hint="cs"/>
                <w:szCs w:val="22"/>
                <w:cs/>
              </w:rPr>
              <w:t>(</w:t>
            </w:r>
            <w:r>
              <w:rPr>
                <w:rFonts w:asciiTheme="minorHAnsi" w:hAnsiTheme="minorHAnsi" w:cstheme="minorHAnsi"/>
                <w:szCs w:val="22"/>
              </w:rPr>
              <w:t>1,363,656</w:t>
            </w:r>
            <w:r>
              <w:rPr>
                <w:rFonts w:asciiTheme="minorHAnsi" w:hAnsiTheme="minorHAnsi" w:cstheme="minorHAnsi" w:hint="cs"/>
                <w:szCs w:val="22"/>
                <w:cs/>
              </w:rPr>
              <w:t>)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DFCAA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2FE64" w14:textId="479DCA0B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FA5489" w:rsidRPr="00571226" w14:paraId="189F54DC" w14:textId="77777777" w:rsidTr="009D1343">
        <w:trPr>
          <w:cantSplit/>
          <w:trHeight w:val="367"/>
        </w:trPr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0BF63" w14:textId="77777777" w:rsidR="00FA5489" w:rsidRPr="00F949B7" w:rsidRDefault="00FA5489" w:rsidP="00FA5489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</w:rPr>
            </w:pPr>
            <w:r w:rsidRPr="00F949B7">
              <w:rPr>
                <w:rFonts w:asciiTheme="minorHAnsi" w:hAnsiTheme="minorHAnsi" w:hint="cs"/>
                <w:sz w:val="22"/>
                <w:szCs w:val="22"/>
                <w:cs/>
              </w:rPr>
              <w:t>บริษัท นครหลวง แคปปิตอล</w:t>
            </w:r>
          </w:p>
          <w:p w14:paraId="478C443E" w14:textId="6D6B1C64" w:rsidR="00FA5489" w:rsidRPr="00F949B7" w:rsidRDefault="00FA5489" w:rsidP="00FA5489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cs/>
              </w:rPr>
            </w:pPr>
            <w:r w:rsidRPr="00F949B7">
              <w:rPr>
                <w:rFonts w:asciiTheme="minorHAnsi" w:hAnsiTheme="minorHAnsi" w:hint="cs"/>
                <w:sz w:val="22"/>
                <w:szCs w:val="22"/>
                <w:cs/>
              </w:rPr>
              <w:t xml:space="preserve">   จำกัด (มหาชน)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</w:tcPr>
          <w:p w14:paraId="6B22E745" w14:textId="7CAF58C4" w:rsidR="00FA5489" w:rsidRPr="00F949B7" w:rsidRDefault="00FA5489" w:rsidP="00FA5489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F949B7">
              <w:rPr>
                <w:rFonts w:asciiTheme="minorHAnsi" w:hAnsiTheme="minorHAnsi" w:hint="cs"/>
                <w:sz w:val="22"/>
                <w:szCs w:val="22"/>
                <w:cs/>
              </w:rPr>
              <w:t>ให้บริการทางการเงินที่มิใช่ธนาคาร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F3FB9" w14:textId="5B6C1001" w:rsidR="00FA5489" w:rsidRPr="00F949B7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25</w:t>
            </w:r>
            <w:r w:rsidRPr="00F949B7">
              <w:rPr>
                <w:rFonts w:asciiTheme="minorHAnsi" w:hAnsiTheme="minorHAnsi" w:cstheme="minorHAnsi"/>
                <w:sz w:val="22"/>
                <w:szCs w:val="22"/>
              </w:rPr>
              <w:t>.00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C6736" w14:textId="77777777" w:rsidR="00FA5489" w:rsidRPr="00F949B7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055A3" w14:textId="30554592" w:rsidR="00FA5489" w:rsidRPr="00F949B7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25</w:t>
            </w:r>
            <w:r w:rsidRPr="00F949B7">
              <w:rPr>
                <w:rFonts w:asciiTheme="minorHAnsi" w:hAnsiTheme="minorHAnsi" w:cstheme="minorHAnsi"/>
                <w:sz w:val="22"/>
                <w:szCs w:val="22"/>
              </w:rPr>
              <w:t>.00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244231F2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2E1B0" w14:textId="1041159D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1,309,138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8EF6F" w14:textId="77777777" w:rsidR="00FA5489" w:rsidRPr="00571226" w:rsidRDefault="00FA5489" w:rsidP="00FA548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64EA4" w14:textId="6247AFA3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1C23B0D6" w14:textId="77777777" w:rsidR="00FA5489" w:rsidRPr="00571226" w:rsidRDefault="00FA5489" w:rsidP="00FA548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</w:tcPr>
          <w:p w14:paraId="2043D19E" w14:textId="7249EDEA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D6600" w14:textId="77777777" w:rsidR="00FA5489" w:rsidRPr="00571226" w:rsidRDefault="00FA5489" w:rsidP="00FA548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EF268" w14:textId="45B2FF58" w:rsidR="00FA5489" w:rsidRPr="00606B23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Cs w:val="22"/>
              </w:rPr>
            </w:pPr>
            <w:r w:rsidRPr="00606B23">
              <w:rPr>
                <w:rFonts w:asciiTheme="minorHAnsi" w:hAnsiTheme="minorHAnsi" w:cstheme="minorHAnsi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3C36428B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</w:tcPr>
          <w:p w14:paraId="08A3A245" w14:textId="6A281B72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4E765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DB541" w14:textId="2C698AD0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1,309,138</w:t>
            </w:r>
          </w:p>
        </w:tc>
      </w:tr>
      <w:tr w:rsidR="00FA5489" w:rsidRPr="00571226" w14:paraId="372A0218" w14:textId="77777777" w:rsidTr="009D1343">
        <w:trPr>
          <w:cantSplit/>
          <w:trHeight w:val="367"/>
        </w:trPr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82547" w14:textId="77777777" w:rsidR="00FA5489" w:rsidRPr="000923BA" w:rsidRDefault="00FA5489" w:rsidP="00FA5489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</w:rPr>
            </w:pPr>
            <w:r w:rsidRPr="000923BA">
              <w:rPr>
                <w:rFonts w:asciiTheme="minorHAnsi" w:hAnsiTheme="minorHAnsi"/>
                <w:sz w:val="22"/>
                <w:szCs w:val="22"/>
                <w:cs/>
              </w:rPr>
              <w:t>บริษัท ทีเอสอาร์ ลิฟวิ่ง โซลูชั่น</w:t>
            </w:r>
          </w:p>
          <w:p w14:paraId="2C8AF228" w14:textId="77777777" w:rsidR="00FA5489" w:rsidRPr="000923BA" w:rsidRDefault="00FA5489" w:rsidP="00FA5489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</w:rPr>
            </w:pPr>
            <w:r w:rsidRPr="000923BA">
              <w:rPr>
                <w:rFonts w:asciiTheme="minorHAnsi" w:hAnsiTheme="minorHAnsi"/>
                <w:sz w:val="22"/>
                <w:szCs w:val="22"/>
                <w:cs/>
              </w:rPr>
              <w:t xml:space="preserve">   จำกัด (มหาชน) (เดิมชื่อ   </w:t>
            </w:r>
          </w:p>
          <w:p w14:paraId="6978A871" w14:textId="77777777" w:rsidR="00FA5489" w:rsidRPr="000923BA" w:rsidRDefault="00FA5489" w:rsidP="00FA5489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</w:rPr>
            </w:pPr>
            <w:r w:rsidRPr="000923BA">
              <w:rPr>
                <w:rFonts w:asciiTheme="minorHAnsi" w:hAnsiTheme="minorHAnsi"/>
                <w:sz w:val="22"/>
                <w:szCs w:val="22"/>
                <w:cs/>
              </w:rPr>
              <w:t xml:space="preserve">   บริษัท สบาย คอนเน็กซ์ เทค</w:t>
            </w:r>
          </w:p>
          <w:p w14:paraId="54E2F4EE" w14:textId="77777777" w:rsidR="00FA5489" w:rsidRDefault="00FA5489" w:rsidP="00FA5489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</w:rPr>
            </w:pPr>
            <w:r w:rsidRPr="000923BA">
              <w:rPr>
                <w:rFonts w:asciiTheme="minorHAnsi" w:hAnsiTheme="minorHAnsi"/>
                <w:sz w:val="22"/>
                <w:szCs w:val="22"/>
                <w:cs/>
              </w:rPr>
              <w:t xml:space="preserve">   จำกัด (มหาชน))</w:t>
            </w: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</w:t>
            </w:r>
          </w:p>
          <w:p w14:paraId="111E16D3" w14:textId="3C33A5DE" w:rsidR="00FA5489" w:rsidRPr="00606B23" w:rsidRDefault="00FA5489" w:rsidP="00FA5489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i/>
                <w:iCs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606B23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(รายละเอียด</w:t>
            </w:r>
            <w:r w:rsidRPr="00606B2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r w:rsidRPr="00606B23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4</w:t>
            </w:r>
            <w:r w:rsidRPr="00606B2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.2</w:t>
            </w:r>
            <w:r w:rsidRPr="00606B23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</w:tcPr>
          <w:p w14:paraId="3808FF0A" w14:textId="77777777" w:rsidR="00FA5489" w:rsidRPr="00B817FF" w:rsidRDefault="00FA5489" w:rsidP="00FA5489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817FF">
              <w:rPr>
                <w:rFonts w:asciiTheme="minorHAnsi" w:hAnsiTheme="minorHAnsi"/>
                <w:sz w:val="22"/>
                <w:szCs w:val="22"/>
                <w:cs/>
              </w:rPr>
              <w:t>ผลิตและจัดจำหน่าย</w:t>
            </w:r>
          </w:p>
          <w:p w14:paraId="4A5E676E" w14:textId="4C2CEB3D" w:rsidR="00FA5489" w:rsidRPr="00F949B7" w:rsidRDefault="00FA5489" w:rsidP="00FA5489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B817FF">
              <w:rPr>
                <w:rFonts w:asciiTheme="minorHAnsi" w:hAnsiTheme="minorHAnsi"/>
                <w:sz w:val="22"/>
                <w:szCs w:val="22"/>
                <w:cs/>
              </w:rPr>
              <w:t>เครื่องกรองน้ำ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2CB71" w14:textId="72495D5F" w:rsidR="00FA5489" w:rsidRPr="00F949B7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24.92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377C8" w14:textId="77777777" w:rsidR="00FA5489" w:rsidRPr="00F949B7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034F" w14:textId="038FFA07" w:rsidR="00FA5489" w:rsidRPr="00F949B7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0396A467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2DA775" w14:textId="4577A367" w:rsidR="00FA5489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E1B82" w14:textId="77777777" w:rsidR="00FA5489" w:rsidRPr="00571226" w:rsidRDefault="00FA5489" w:rsidP="00FA548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F20233" w14:textId="19C47D7D" w:rsidR="00FA5489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3A4B2C4E" w14:textId="77777777" w:rsidR="00FA5489" w:rsidRPr="00571226" w:rsidRDefault="00FA5489" w:rsidP="00FA548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EF74A4" w14:textId="7C95C485" w:rsidR="00FA5489" w:rsidRDefault="00FA5489" w:rsidP="00FA548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/>
              <w:jc w:val="right"/>
              <w:rPr>
                <w:rFonts w:asciiTheme="minorHAnsi" w:hAnsiTheme="minorHAnsi" w:cstheme="minorHAnsi"/>
                <w:szCs w:val="22"/>
              </w:rPr>
            </w:pPr>
            <w:r w:rsidRPr="00571226">
              <w:rPr>
                <w:rFonts w:asciiTheme="minorHAnsi" w:hAnsiTheme="minorHAnsi" w:cstheme="minorHAnsi" w:hint="cs"/>
                <w:szCs w:val="22"/>
                <w:cs/>
                <w:lang w:bidi="th-TH"/>
              </w:rPr>
              <w:t>(</w:t>
            </w:r>
            <w:r>
              <w:rPr>
                <w:rFonts w:asciiTheme="minorHAnsi" w:hAnsiTheme="minorHAnsi" w:cstheme="minorHAnsi"/>
                <w:szCs w:val="22"/>
                <w:lang w:bidi="th-TH"/>
              </w:rPr>
              <w:t>52</w:t>
            </w:r>
            <w:r w:rsidRPr="00571226">
              <w:rPr>
                <w:rFonts w:asciiTheme="minorHAnsi" w:hAnsiTheme="minorHAnsi" w:cstheme="minorHAnsi"/>
                <w:szCs w:val="22"/>
                <w:lang w:bidi="th-TH"/>
              </w:rPr>
              <w:t>,</w:t>
            </w:r>
            <w:r>
              <w:rPr>
                <w:rFonts w:asciiTheme="minorHAnsi" w:hAnsiTheme="minorHAnsi" w:cstheme="minorHAnsi"/>
                <w:szCs w:val="22"/>
                <w:lang w:bidi="th-TH"/>
              </w:rPr>
              <w:t>081</w:t>
            </w:r>
            <w:r w:rsidRPr="00571226">
              <w:rPr>
                <w:rFonts w:asciiTheme="minorHAnsi" w:hAnsiTheme="minorHAnsi" w:cstheme="minorHAnsi" w:hint="cs"/>
                <w:szCs w:val="22"/>
                <w:cs/>
                <w:lang w:bidi="th-TH"/>
              </w:rPr>
              <w:t>)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A9C49" w14:textId="77777777" w:rsidR="00FA5489" w:rsidRPr="00571226" w:rsidRDefault="00FA5489" w:rsidP="00FA548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2A54CB" w14:textId="1C6E43DC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257,765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5B03B308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F81818" w14:textId="3783C479" w:rsidR="00FA5489" w:rsidRPr="00571226" w:rsidRDefault="00FA5489" w:rsidP="00FA548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79"/>
              <w:jc w:val="right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 w:hint="cs"/>
                <w:szCs w:val="22"/>
                <w:cs/>
              </w:rPr>
              <w:t>(</w:t>
            </w:r>
            <w:r>
              <w:rPr>
                <w:rFonts w:asciiTheme="minorHAnsi" w:hAnsiTheme="minorHAnsi" w:cstheme="minorHAnsi"/>
                <w:szCs w:val="22"/>
              </w:rPr>
              <w:t>205,684</w:t>
            </w:r>
            <w:r>
              <w:rPr>
                <w:rFonts w:asciiTheme="minorHAnsi" w:hAnsiTheme="minorHAnsi" w:cstheme="minorHAnsi" w:hint="cs"/>
                <w:szCs w:val="22"/>
                <w:cs/>
              </w:rPr>
              <w:t>)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1108F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A50E7F" w14:textId="38F333A2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FA5489" w:rsidRPr="00571226" w14:paraId="795AA80C" w14:textId="77777777" w:rsidTr="009D1343">
        <w:trPr>
          <w:cantSplit/>
          <w:trHeight w:val="367"/>
        </w:trPr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1EF3B" w14:textId="20181A8C" w:rsidR="00FA5489" w:rsidRPr="00F949B7" w:rsidRDefault="00FA5489" w:rsidP="00FA5489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  <w:cs/>
              </w:rPr>
            </w:pPr>
            <w:r w:rsidRPr="00571226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</w:tcPr>
          <w:p w14:paraId="47636986" w14:textId="77777777" w:rsidR="00FA5489" w:rsidRPr="00F949B7" w:rsidRDefault="00FA5489" w:rsidP="00FA5489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D41145" w14:textId="77777777" w:rsidR="00FA5489" w:rsidRPr="00F949B7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76ADF" w14:textId="77777777" w:rsidR="00FA5489" w:rsidRPr="00F949B7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BBA895" w14:textId="77777777" w:rsidR="00FA5489" w:rsidRPr="00F949B7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703F1F1D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0998436" w14:textId="05BA97DF" w:rsidR="00FA5489" w:rsidRPr="006E2241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224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4,920,460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1DC04" w14:textId="77777777" w:rsidR="00FA5489" w:rsidRPr="006E2241" w:rsidRDefault="00FA5489" w:rsidP="00FA548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125B79" w14:textId="615AA2D5" w:rsidR="00FA5489" w:rsidRPr="006E2241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224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60,232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364BF884" w14:textId="77777777" w:rsidR="00FA5489" w:rsidRPr="006E2241" w:rsidRDefault="00FA5489" w:rsidP="00FA548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89A557" w14:textId="0C11F054" w:rsidR="00FA5489" w:rsidRPr="006E2241" w:rsidRDefault="00FA5489" w:rsidP="00FA548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6E2241">
              <w:rPr>
                <w:rFonts w:asciiTheme="minorHAnsi" w:hAnsiTheme="minorHAnsi" w:cstheme="minorHAnsi" w:hint="cs"/>
                <w:b/>
                <w:bCs/>
                <w:szCs w:val="22"/>
                <w:cs/>
                <w:lang w:bidi="th-TH"/>
              </w:rPr>
              <w:t>(</w:t>
            </w:r>
            <w:r>
              <w:rPr>
                <w:rFonts w:asciiTheme="minorHAnsi" w:hAnsiTheme="minorHAnsi" w:cstheme="minorHAnsi"/>
                <w:b/>
                <w:bCs/>
                <w:szCs w:val="22"/>
              </w:rPr>
              <w:t>2,257</w:t>
            </w:r>
            <w:r w:rsidRPr="006E2241">
              <w:rPr>
                <w:rFonts w:asciiTheme="minorHAnsi" w:hAnsiTheme="minorHAnsi" w:cstheme="minorHAnsi"/>
                <w:b/>
                <w:bCs/>
                <w:szCs w:val="22"/>
              </w:rPr>
              <w:t>,</w:t>
            </w:r>
            <w:r>
              <w:rPr>
                <w:rFonts w:asciiTheme="minorHAnsi" w:hAnsiTheme="minorHAnsi" w:cstheme="minorHAnsi"/>
                <w:b/>
                <w:bCs/>
                <w:szCs w:val="22"/>
              </w:rPr>
              <w:t>793</w:t>
            </w:r>
            <w:r w:rsidRPr="006E2241">
              <w:rPr>
                <w:rFonts w:asciiTheme="minorHAnsi" w:hAnsiTheme="minorHAnsi" w:cstheme="minorHAnsi" w:hint="cs"/>
                <w:b/>
                <w:bCs/>
                <w:szCs w:val="22"/>
                <w:cs/>
                <w:lang w:bidi="th-TH"/>
              </w:rPr>
              <w:t>)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8B5BA" w14:textId="77777777" w:rsidR="00FA5489" w:rsidRPr="006E2241" w:rsidRDefault="00FA5489" w:rsidP="00FA548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80601D" w14:textId="10342C08" w:rsidR="00FA5489" w:rsidRPr="006E2241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224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257,765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1AF3ED36" w14:textId="77777777" w:rsidR="00FA5489" w:rsidRPr="006E2241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DFFEB2" w14:textId="5C22A628" w:rsidR="00FA5489" w:rsidRPr="006E2241" w:rsidRDefault="00FA5489" w:rsidP="00FA548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79"/>
              <w:jc w:val="right"/>
              <w:rPr>
                <w:rFonts w:asciiTheme="minorHAnsi" w:hAnsiTheme="minorHAnsi" w:cstheme="minorHAnsi"/>
                <w:b/>
                <w:bCs/>
                <w:szCs w:val="22"/>
                <w:lang w:bidi="th-TH"/>
              </w:rPr>
            </w:pPr>
            <w:r w:rsidRPr="006E2241">
              <w:rPr>
                <w:rFonts w:asciiTheme="minorHAnsi" w:hAnsiTheme="minorHAnsi" w:cstheme="minorHAnsi" w:hint="cs"/>
                <w:b/>
                <w:bCs/>
                <w:szCs w:val="22"/>
                <w:cs/>
              </w:rPr>
              <w:t>(</w:t>
            </w:r>
            <w:r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  <w:t>1,</w:t>
            </w:r>
            <w:r>
              <w:rPr>
                <w:rFonts w:asciiTheme="minorHAnsi" w:hAnsiTheme="minorHAnsi" w:cstheme="minorHAnsi"/>
                <w:b/>
                <w:bCs/>
                <w:szCs w:val="22"/>
                <w:lang w:bidi="th-TH"/>
              </w:rPr>
              <w:t>569</w:t>
            </w:r>
            <w:r w:rsidRPr="006E2241">
              <w:rPr>
                <w:rFonts w:asciiTheme="minorHAnsi" w:hAnsiTheme="minorHAnsi" w:cstheme="minorHAnsi"/>
                <w:b/>
                <w:bCs/>
                <w:szCs w:val="22"/>
                <w:lang w:bidi="th-TH"/>
              </w:rPr>
              <w:t>,</w:t>
            </w:r>
            <w:r>
              <w:rPr>
                <w:rFonts w:asciiTheme="minorHAnsi" w:hAnsiTheme="minorHAnsi" w:cstheme="minorHAnsi"/>
                <w:b/>
                <w:bCs/>
                <w:szCs w:val="22"/>
                <w:lang w:bidi="th-TH"/>
              </w:rPr>
              <w:t>340</w:t>
            </w:r>
            <w:r w:rsidRPr="006E2241">
              <w:rPr>
                <w:rFonts w:asciiTheme="minorHAnsi" w:hAnsiTheme="minorHAnsi" w:cstheme="minorHAnsi" w:hint="cs"/>
                <w:b/>
                <w:bCs/>
                <w:szCs w:val="22"/>
                <w:cs/>
              </w:rPr>
              <w:t>)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AB07B" w14:textId="77777777" w:rsidR="00FA5489" w:rsidRPr="006E2241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C9132E7" w14:textId="53FE378C" w:rsidR="00FA5489" w:rsidRPr="006E2241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224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1,411,324</w:t>
            </w:r>
          </w:p>
        </w:tc>
      </w:tr>
      <w:tr w:rsidR="00FA5489" w:rsidRPr="00571226" w14:paraId="77C6D647" w14:textId="77777777" w:rsidTr="009D1343">
        <w:trPr>
          <w:cantSplit/>
          <w:trHeight w:val="367"/>
        </w:trPr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946DE" w14:textId="77777777" w:rsidR="00FA5489" w:rsidRPr="00571226" w:rsidRDefault="00FA5489" w:rsidP="00FA5489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</w:tcPr>
          <w:p w14:paraId="47D0721D" w14:textId="77777777" w:rsidR="00FA5489" w:rsidRPr="00F949B7" w:rsidRDefault="00FA5489" w:rsidP="00FA5489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B6969B" w14:textId="77777777" w:rsidR="00FA5489" w:rsidRPr="00F949B7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C8A81" w14:textId="77777777" w:rsidR="00FA5489" w:rsidRPr="00F949B7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1A5AAB" w14:textId="77777777" w:rsidR="00FA5489" w:rsidRPr="00F949B7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131529DD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93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F3D1A9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F1A15" w14:textId="77777777" w:rsidR="00FA5489" w:rsidRPr="00571226" w:rsidRDefault="00FA5489" w:rsidP="00FA548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23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5881BB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09759E35" w14:textId="77777777" w:rsidR="00FA5489" w:rsidRPr="00571226" w:rsidRDefault="00FA5489" w:rsidP="00FA548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22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042FE5F" w14:textId="77777777" w:rsidR="00FA5489" w:rsidRPr="00571226" w:rsidRDefault="00FA5489" w:rsidP="00FA548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52EF2" w14:textId="77777777" w:rsidR="00FA5489" w:rsidRPr="00571226" w:rsidRDefault="00FA5489" w:rsidP="00FA548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4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86C8BE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33CFE62F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3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BE65A7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E8392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406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1A51F3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A5489" w:rsidRPr="00571226" w14:paraId="0792A5BD" w14:textId="77777777" w:rsidTr="009D1343">
        <w:trPr>
          <w:cantSplit/>
          <w:trHeight w:val="367"/>
        </w:trPr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17472" w14:textId="7B981308" w:rsidR="00FA5489" w:rsidRPr="00571226" w:rsidRDefault="00FA5489" w:rsidP="00FA5489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cs/>
              </w:rPr>
            </w:pPr>
            <w:r w:rsidRPr="00571226">
              <w:rPr>
                <w:rFonts w:asciiTheme="minorHAnsi" w:hAnsiTheme="minorHAnsi" w:cstheme="minorHAnsi" w:hint="cs"/>
                <w:b/>
                <w:bCs/>
                <w:i/>
                <w:iCs/>
                <w:sz w:val="22"/>
                <w:szCs w:val="22"/>
                <w:cs/>
              </w:rPr>
              <w:t>การร่วมค้าทางตรง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</w:tcPr>
          <w:p w14:paraId="685CE53F" w14:textId="77777777" w:rsidR="00FA5489" w:rsidRPr="00571226" w:rsidRDefault="00FA5489" w:rsidP="00FA5489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385B1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CAF0B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40760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01EBA134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40BA0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EDAC3" w14:textId="77777777" w:rsidR="00FA5489" w:rsidRPr="00571226" w:rsidRDefault="00FA5489" w:rsidP="00FA548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B28F5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3E0F08BC" w14:textId="77777777" w:rsidR="00FA5489" w:rsidRPr="00571226" w:rsidRDefault="00FA5489" w:rsidP="00FA548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</w:tcPr>
          <w:p w14:paraId="61CEE3F2" w14:textId="77777777" w:rsidR="00FA5489" w:rsidRPr="00571226" w:rsidRDefault="00FA5489" w:rsidP="00FA548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B97F9" w14:textId="77777777" w:rsidR="00FA5489" w:rsidRPr="00571226" w:rsidRDefault="00FA5489" w:rsidP="00FA548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21C3A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13919EB6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</w:tcPr>
          <w:p w14:paraId="54826416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69422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DA4A9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A5489" w:rsidRPr="00571226" w14:paraId="3FF4216F" w14:textId="77777777" w:rsidTr="009D1343">
        <w:trPr>
          <w:cantSplit/>
          <w:trHeight w:val="367"/>
        </w:trPr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B2A9B" w14:textId="77777777" w:rsidR="00FA5489" w:rsidRPr="00571226" w:rsidRDefault="00FA5489" w:rsidP="00FA5489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 w:hint="cs"/>
                <w:sz w:val="22"/>
                <w:szCs w:val="22"/>
                <w:cs/>
              </w:rPr>
              <w:lastRenderedPageBreak/>
              <w:t xml:space="preserve">บริษัท สบาย แมกซี่ อินชัวรันส์ </w:t>
            </w:r>
          </w:p>
          <w:p w14:paraId="7C6E57DE" w14:textId="365BFD35" w:rsidR="00FA5489" w:rsidRPr="00571226" w:rsidRDefault="00FA5489" w:rsidP="00FA5489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  <w:r w:rsidRPr="00571226"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  โบรกเกอร์ จำกัด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06B23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(รายละเอียด</w:t>
            </w:r>
            <w:r w:rsidRPr="00606B2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5.3</w:t>
            </w:r>
            <w:r w:rsidRPr="00606B23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</w:tcPr>
          <w:p w14:paraId="6ABDC245" w14:textId="293A1A3A" w:rsidR="00FA5489" w:rsidRPr="0030631E" w:rsidRDefault="00FA5489" w:rsidP="00FA5489">
            <w:pPr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571226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ตัวแทนจำหน่ายประกันภัย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2AEE1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50.00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BB11A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5F13C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50.00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17D46CE1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1C4A9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5,000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267D5" w14:textId="77777777" w:rsidR="00FA5489" w:rsidRPr="00571226" w:rsidRDefault="00FA5489" w:rsidP="00FA548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60117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1034975E" w14:textId="77777777" w:rsidR="00FA5489" w:rsidRPr="00571226" w:rsidRDefault="00FA5489" w:rsidP="00FA548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</w:tcPr>
          <w:p w14:paraId="4C9F9F14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6A95E" w14:textId="77777777" w:rsidR="00FA5489" w:rsidRPr="00571226" w:rsidRDefault="00FA5489" w:rsidP="00FA548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C5296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49B943B8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</w:tcPr>
          <w:p w14:paraId="6367D42A" w14:textId="15425DE4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345CC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96439" w14:textId="27B1C9B1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5,000</w:t>
            </w:r>
          </w:p>
        </w:tc>
      </w:tr>
      <w:tr w:rsidR="00FA5489" w:rsidRPr="00571226" w14:paraId="64ED78CF" w14:textId="77777777" w:rsidTr="009D1343">
        <w:trPr>
          <w:cantSplit/>
          <w:trHeight w:val="367"/>
        </w:trPr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37678" w14:textId="77777777" w:rsidR="00FA5489" w:rsidRPr="00571226" w:rsidRDefault="00FA5489" w:rsidP="00FA5489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  <w:r w:rsidRPr="00571226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บริษัท แพลท ฟินเซิร์ฟ จำกัด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</w:tcPr>
          <w:p w14:paraId="66D49695" w14:textId="72E55EAF" w:rsidR="00FA5489" w:rsidRPr="00571226" w:rsidRDefault="00FA5489" w:rsidP="00FA5489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571226">
              <w:rPr>
                <w:rFonts w:asciiTheme="minorHAnsi" w:hAnsiTheme="minorHAnsi" w:hint="cs"/>
                <w:sz w:val="22"/>
                <w:szCs w:val="22"/>
                <w:cs/>
              </w:rPr>
              <w:t>ให้</w:t>
            </w:r>
            <w:r w:rsidRPr="00571226">
              <w:rPr>
                <w:rFonts w:asciiTheme="minorHAnsi" w:hAnsiTheme="minorHAnsi"/>
                <w:sz w:val="22"/>
                <w:szCs w:val="22"/>
                <w:cs/>
              </w:rPr>
              <w:t>บริการเทคโนโลย</w:t>
            </w:r>
            <w:r>
              <w:rPr>
                <w:rFonts w:asciiTheme="minorHAnsi" w:hAnsiTheme="minorHAnsi" w:hint="cs"/>
                <w:sz w:val="22"/>
                <w:szCs w:val="22"/>
                <w:cs/>
              </w:rPr>
              <w:t>ี</w:t>
            </w:r>
            <w:r w:rsidRPr="00571226">
              <w:rPr>
                <w:rFonts w:asciiTheme="minorHAnsi" w:hAnsiTheme="minorHAnsi"/>
                <w:sz w:val="22"/>
                <w:szCs w:val="22"/>
                <w:cs/>
              </w:rPr>
              <w:t>สารสนเทศ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A1CCCA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50.00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A221F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3BD6B4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50.00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3DA89042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B2F7CA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1,130,000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8C29F" w14:textId="77777777" w:rsidR="00FA5489" w:rsidRPr="00571226" w:rsidRDefault="00FA5489" w:rsidP="00FA548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AF171F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4016AD12" w14:textId="77777777" w:rsidR="00FA5489" w:rsidRPr="00571226" w:rsidRDefault="00FA5489" w:rsidP="00FA548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FA56D8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264FF" w14:textId="77777777" w:rsidR="00FA5489" w:rsidRPr="00571226" w:rsidRDefault="00FA5489" w:rsidP="00FA548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49843F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55633728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47E44E" w14:textId="0507B3CB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E57F5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5120C1" w14:textId="33934824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1,130,000</w:t>
            </w:r>
          </w:p>
        </w:tc>
      </w:tr>
      <w:tr w:rsidR="00FA5489" w:rsidRPr="00571226" w14:paraId="2449029E" w14:textId="77777777" w:rsidTr="009D1343">
        <w:trPr>
          <w:cantSplit/>
          <w:trHeight w:val="367"/>
        </w:trPr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07F6F" w14:textId="77777777" w:rsidR="00FA5489" w:rsidRPr="00571226" w:rsidRDefault="00FA5489" w:rsidP="00FA5489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  <w:r w:rsidRPr="00571226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บริษัท เทโร สบาย จำกัด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</w:tcPr>
          <w:p w14:paraId="16657DD3" w14:textId="77777777" w:rsidR="00FA5489" w:rsidRPr="00571226" w:rsidRDefault="00FA5489" w:rsidP="00FA5489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571226">
              <w:rPr>
                <w:rFonts w:asciiTheme="minorHAnsi" w:hAnsiTheme="minorHAnsi" w:hint="cs"/>
                <w:sz w:val="22"/>
                <w:szCs w:val="22"/>
                <w:cs/>
              </w:rPr>
              <w:t>ให้</w:t>
            </w:r>
            <w:r w:rsidRPr="00571226">
              <w:rPr>
                <w:rFonts w:asciiTheme="minorHAnsi" w:hAnsiTheme="minorHAnsi"/>
                <w:sz w:val="22"/>
                <w:szCs w:val="22"/>
                <w:cs/>
              </w:rPr>
              <w:t xml:space="preserve">บริการสื่อโฆษณา </w:t>
            </w:r>
          </w:p>
          <w:p w14:paraId="4E98B97B" w14:textId="77777777" w:rsidR="00FA5489" w:rsidRPr="00571226" w:rsidRDefault="00FA5489" w:rsidP="00FA5489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571226">
              <w:rPr>
                <w:rFonts w:asciiTheme="minorHAnsi" w:hAnsiTheme="minorHAnsi"/>
                <w:sz w:val="22"/>
                <w:szCs w:val="22"/>
                <w:cs/>
              </w:rPr>
              <w:t>การประชาสัมพันธ์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07581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50.00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8BD31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EC6C9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50.00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391CD986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1AE9E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10,000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49B12" w14:textId="77777777" w:rsidR="00FA5489" w:rsidRPr="0060149C" w:rsidRDefault="00FA5489" w:rsidP="00FA548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DD9CE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2F798CA1" w14:textId="77777777" w:rsidR="00FA5489" w:rsidRPr="0060149C" w:rsidRDefault="00FA5489" w:rsidP="00FA548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</w:tcPr>
          <w:p w14:paraId="6514B954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6B83C" w14:textId="77777777" w:rsidR="00FA5489" w:rsidRPr="0060149C" w:rsidRDefault="00FA5489" w:rsidP="00FA548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6C523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31E5CCC5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</w:tcPr>
          <w:p w14:paraId="57ED818C" w14:textId="0FC887AB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FCBD9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C2491" w14:textId="14D964B3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10,000</w:t>
            </w:r>
          </w:p>
        </w:tc>
      </w:tr>
      <w:tr w:rsidR="00FA5489" w:rsidRPr="00571226" w14:paraId="00200EA2" w14:textId="77777777" w:rsidTr="009D1343">
        <w:trPr>
          <w:cantSplit/>
          <w:trHeight w:val="367"/>
        </w:trPr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8CBB2" w14:textId="77777777" w:rsidR="00FA5489" w:rsidRDefault="00FA5489" w:rsidP="00FA5489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บริษัท ฟอร์ทสมาร์ท สบาย</w:t>
            </w: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71226">
              <w:rPr>
                <w:rFonts w:asciiTheme="minorHAnsi" w:hAnsiTheme="minorHAnsi" w:cstheme="minorHAnsi" w:hint="cs"/>
                <w:sz w:val="22"/>
                <w:szCs w:val="22"/>
                <w:cs/>
              </w:rPr>
              <w:t>เทค</w:t>
            </w: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085C8A2" w14:textId="2A68460C" w:rsidR="00FA5489" w:rsidRPr="00F949B7" w:rsidRDefault="00FA5489" w:rsidP="00FA5489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  </w:t>
            </w:r>
            <w:r w:rsidRPr="00571226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</w:tcPr>
          <w:p w14:paraId="676EBC40" w14:textId="77777777" w:rsidR="00FA5489" w:rsidRPr="00571226" w:rsidRDefault="00FA5489" w:rsidP="00FA5489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571226">
              <w:rPr>
                <w:rFonts w:asciiTheme="minorHAnsi" w:hAnsiTheme="minorHAnsi"/>
                <w:sz w:val="22"/>
                <w:szCs w:val="22"/>
                <w:cs/>
              </w:rPr>
              <w:t>จำหน่ายสินค้าผ่านเครื่อง</w:t>
            </w:r>
            <w:r w:rsidRPr="00571226">
              <w:rPr>
                <w:rFonts w:asciiTheme="minorHAnsi" w:hAnsiTheme="minorHAnsi" w:hint="cs"/>
                <w:sz w:val="22"/>
                <w:szCs w:val="22"/>
                <w:cs/>
              </w:rPr>
              <w:t>อัตโนมัติ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8D571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50.00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12300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86D65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50.00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5ED9B6F2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C5A79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500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7B7C3" w14:textId="77777777" w:rsidR="00FA5489" w:rsidRPr="00571226" w:rsidRDefault="00FA5489" w:rsidP="00FA548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18B94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5FA4A181" w14:textId="77777777" w:rsidR="00FA5489" w:rsidRPr="00571226" w:rsidRDefault="00FA5489" w:rsidP="00FA548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</w:tcPr>
          <w:p w14:paraId="49D4ABB4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BEA0F" w14:textId="77777777" w:rsidR="00FA5489" w:rsidRPr="00571226" w:rsidRDefault="00FA5489" w:rsidP="00FA548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F4133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62D53630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</w:tcPr>
          <w:p w14:paraId="288CC899" w14:textId="4FF516F9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86468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0C6EB" w14:textId="4F5C3E9D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500</w:t>
            </w:r>
          </w:p>
        </w:tc>
      </w:tr>
      <w:tr w:rsidR="00FA5489" w:rsidRPr="00571226" w14:paraId="7B56A418" w14:textId="77777777" w:rsidTr="00D462F8">
        <w:trPr>
          <w:cantSplit/>
          <w:trHeight w:val="367"/>
        </w:trPr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E00BD" w14:textId="77777777" w:rsidR="00FA5489" w:rsidRPr="00571226" w:rsidRDefault="00FA5489" w:rsidP="00FA548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บริษัท สบาย มายเอชอาร์ จำกัด</w:t>
            </w:r>
          </w:p>
          <w:p w14:paraId="27CF5317" w14:textId="77777777" w:rsidR="00FA5489" w:rsidRPr="00571226" w:rsidRDefault="00FA5489" w:rsidP="00FA5489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</w:tcPr>
          <w:p w14:paraId="57B367F4" w14:textId="77777777" w:rsidR="00FA5489" w:rsidRPr="00571226" w:rsidRDefault="00FA5489" w:rsidP="00FA5489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571226">
              <w:rPr>
                <w:rFonts w:asciiTheme="minorHAnsi" w:hAnsiTheme="minorHAnsi"/>
                <w:sz w:val="22"/>
                <w:szCs w:val="22"/>
                <w:cs/>
              </w:rPr>
              <w:t>ให้คำปรึกษา และพัฒนาระบบซอฟต์แวร์ เกี่ยวกับทรัพยากรบุคคล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7EA3D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50.00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1DD87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C8D2A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50.00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3A304752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CDE11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127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024BD" w14:textId="77777777" w:rsidR="00FA5489" w:rsidRPr="00571226" w:rsidRDefault="00FA5489" w:rsidP="00FA548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E5C73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604D6FEF" w14:textId="77777777" w:rsidR="00FA5489" w:rsidRPr="00571226" w:rsidRDefault="00FA5489" w:rsidP="00FA548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</w:tcPr>
          <w:p w14:paraId="15CBFA98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959BB" w14:textId="77777777" w:rsidR="00FA5489" w:rsidRPr="00571226" w:rsidRDefault="00FA5489" w:rsidP="00FA548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443D5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253B279C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</w:tcPr>
          <w:p w14:paraId="696B4E6E" w14:textId="0F87B0D0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CCC18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E9169" w14:textId="09116E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127</w:t>
            </w:r>
          </w:p>
        </w:tc>
      </w:tr>
      <w:tr w:rsidR="00FA5489" w:rsidRPr="00571226" w14:paraId="74687B71" w14:textId="77777777" w:rsidTr="00D462F8">
        <w:trPr>
          <w:cantSplit/>
          <w:trHeight w:val="367"/>
        </w:trPr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23277" w14:textId="77777777" w:rsidR="00FA5489" w:rsidRPr="00571226" w:rsidRDefault="00FA5489" w:rsidP="00FA5489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  <w:r w:rsidRPr="00571226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บริษัท ลอค สบาย จำกัด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</w:tcPr>
          <w:p w14:paraId="11B6E1EA" w14:textId="77777777" w:rsidR="00FA5489" w:rsidRPr="00571226" w:rsidRDefault="00FA5489" w:rsidP="00FA5489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571226">
              <w:rPr>
                <w:rFonts w:asciiTheme="minorHAnsi" w:hAnsiTheme="minorHAnsi"/>
                <w:sz w:val="22"/>
                <w:szCs w:val="22"/>
                <w:cs/>
              </w:rPr>
              <w:t>ผลิตและจำหน่ายตู้ล็อคเกอร์ เครื่องจำหน่ายสินค้</w:t>
            </w:r>
            <w:r w:rsidRPr="00571226">
              <w:rPr>
                <w:rFonts w:asciiTheme="minorHAnsi" w:hAnsiTheme="minorHAnsi" w:hint="cs"/>
                <w:sz w:val="22"/>
                <w:szCs w:val="22"/>
                <w:cs/>
              </w:rPr>
              <w:t>า</w:t>
            </w:r>
            <w:r w:rsidRPr="00571226">
              <w:rPr>
                <w:rFonts w:asciiTheme="minorHAnsi" w:hAnsiTheme="minorHAnsi"/>
                <w:sz w:val="22"/>
                <w:szCs w:val="22"/>
                <w:cs/>
              </w:rPr>
              <w:t>อัตโนมัติ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589F4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50.00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8A151A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880E1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50.00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115509F0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AF9A2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34,970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76D3B" w14:textId="77777777" w:rsidR="00FA5489" w:rsidRPr="00571226" w:rsidRDefault="00FA5489" w:rsidP="00FA548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63ECF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4464E4" w14:textId="77777777" w:rsidR="00FA5489" w:rsidRPr="00571226" w:rsidRDefault="00FA5489" w:rsidP="00FA548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383"/>
              <w:jc w:val="right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</w:tcPr>
          <w:p w14:paraId="0FDF4291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096FF3" w14:textId="77777777" w:rsidR="00FA5489" w:rsidRPr="00571226" w:rsidRDefault="00FA5489" w:rsidP="00FA548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383"/>
              <w:jc w:val="right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86464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D02320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383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</w:tcPr>
          <w:p w14:paraId="41E06874" w14:textId="2CC51678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13FE49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F0FAF" w14:textId="0B690209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34,790</w:t>
            </w:r>
          </w:p>
        </w:tc>
      </w:tr>
      <w:tr w:rsidR="00FA5489" w:rsidRPr="00571226" w14:paraId="6D8E0359" w14:textId="77777777" w:rsidTr="00D462F8">
        <w:trPr>
          <w:cantSplit/>
          <w:trHeight w:val="367"/>
        </w:trPr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C3E34" w14:textId="77777777" w:rsidR="00FA5489" w:rsidRDefault="00FA5489" w:rsidP="00FA5489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</w:rPr>
            </w:pPr>
            <w:r w:rsidRPr="0030631E">
              <w:rPr>
                <w:rFonts w:asciiTheme="minorHAnsi" w:hAnsiTheme="minorHAnsi"/>
                <w:sz w:val="22"/>
                <w:szCs w:val="22"/>
                <w:cs/>
              </w:rPr>
              <w:t>บริษัท อุ๊ปส์ เน็ตเวิรค์ จำกัด</w:t>
            </w:r>
          </w:p>
          <w:p w14:paraId="2B432D9F" w14:textId="05BE7BAB" w:rsidR="00FA5489" w:rsidRPr="00606B23" w:rsidRDefault="00FA5489" w:rsidP="00FA5489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  </w:t>
            </w:r>
            <w:r w:rsidRPr="00606B23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(รายละเอียด </w:t>
            </w:r>
            <w:r w:rsidRPr="00606B2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4.3</w:t>
            </w:r>
            <w:r w:rsidRPr="00606B23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</w:tcPr>
          <w:p w14:paraId="4B3A022E" w14:textId="1D6AAA91" w:rsidR="00FA5489" w:rsidRPr="00571226" w:rsidRDefault="00FA5489" w:rsidP="00FA5489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30631E">
              <w:rPr>
                <w:rFonts w:asciiTheme="minorHAnsi" w:hAnsiTheme="minorHAnsi"/>
                <w:sz w:val="22"/>
                <w:szCs w:val="22"/>
                <w:cs/>
              </w:rPr>
              <w:t>การให้คำปรึกษาและการจัดหาเกี่ยวกับซอฟแวร์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27B40" w14:textId="430E605C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EF063D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F30A6" w14:textId="5C6205F1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50.00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6C8A05A7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7BE19" w14:textId="500110FF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4843E" w14:textId="77777777" w:rsidR="00FA5489" w:rsidRPr="00571226" w:rsidRDefault="00FA5489" w:rsidP="00FA548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24373" w14:textId="2E7F41C5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824F3E" w14:textId="77777777" w:rsidR="00FA5489" w:rsidRPr="00571226" w:rsidRDefault="00FA5489" w:rsidP="00FA548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383"/>
              <w:jc w:val="right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</w:tcPr>
          <w:p w14:paraId="2326EDC5" w14:textId="24494B76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7C55F1" w14:textId="77777777" w:rsidR="00FA5489" w:rsidRPr="00571226" w:rsidRDefault="00FA5489" w:rsidP="00FA548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383"/>
              <w:jc w:val="right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9BAF1" w14:textId="57283D88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1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7,272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8598D3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383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</w:tcPr>
          <w:p w14:paraId="0A44B85D" w14:textId="662AEBB5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6175DF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39452" w14:textId="5EEBFFC2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7,272</w:t>
            </w:r>
          </w:p>
        </w:tc>
      </w:tr>
      <w:tr w:rsidR="00FA5489" w:rsidRPr="00571226" w14:paraId="48B386EB" w14:textId="77777777" w:rsidTr="00D462F8">
        <w:trPr>
          <w:cantSplit/>
          <w:trHeight w:val="367"/>
        </w:trPr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3FFD0" w14:textId="77777777" w:rsidR="00FA5489" w:rsidRDefault="00FA5489" w:rsidP="00FA5489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</w:rPr>
            </w:pPr>
            <w:r w:rsidRPr="0030631E">
              <w:rPr>
                <w:rFonts w:asciiTheme="minorHAnsi" w:hAnsiTheme="minorHAnsi"/>
                <w:sz w:val="22"/>
                <w:szCs w:val="22"/>
                <w:cs/>
              </w:rPr>
              <w:t>บริษัท เรดเฮ้าส์ ดิจิทัล จำกัด</w:t>
            </w:r>
          </w:p>
          <w:p w14:paraId="051D02B7" w14:textId="13183E3A" w:rsidR="00FA5489" w:rsidRPr="00606B23" w:rsidRDefault="00FA5489" w:rsidP="00FA5489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  </w:t>
            </w:r>
            <w:r w:rsidRPr="00606B23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(รายละเอียด </w:t>
            </w:r>
            <w:r w:rsidRPr="00606B2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4.4</w:t>
            </w:r>
            <w:r w:rsidRPr="00606B23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</w:tcPr>
          <w:p w14:paraId="26A0D662" w14:textId="77777777" w:rsidR="00FA5489" w:rsidRDefault="00FA5489" w:rsidP="00FA5489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30631E">
              <w:rPr>
                <w:rFonts w:asciiTheme="minorHAnsi" w:hAnsiTheme="minorHAnsi"/>
                <w:sz w:val="22"/>
                <w:szCs w:val="22"/>
                <w:cs/>
              </w:rPr>
              <w:t xml:space="preserve">ให้บริการวางแผน ออกแบบ </w:t>
            </w:r>
          </w:p>
          <w:p w14:paraId="44FDE379" w14:textId="057CFA74" w:rsidR="00FA5489" w:rsidRPr="00571226" w:rsidRDefault="00FA5489" w:rsidP="00FA5489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30631E">
              <w:rPr>
                <w:rFonts w:asciiTheme="minorHAnsi" w:hAnsiTheme="minorHAnsi"/>
                <w:sz w:val="22"/>
                <w:szCs w:val="22"/>
                <w:cs/>
              </w:rPr>
              <w:t>และจัดทำสื่อโฆษณา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C6D40" w14:textId="491CEA29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C8175B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4AF23" w14:textId="7A2DF446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50.00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112FAA95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FD9F0" w14:textId="53F5F24F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8B4CA" w14:textId="77777777" w:rsidR="00FA5489" w:rsidRPr="00571226" w:rsidRDefault="00FA5489" w:rsidP="00FA548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C72BD" w14:textId="630B01B9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DA8FD6" w14:textId="77777777" w:rsidR="00FA5489" w:rsidRPr="00571226" w:rsidRDefault="00FA5489" w:rsidP="00FA548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383"/>
              <w:jc w:val="right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</w:tcPr>
          <w:p w14:paraId="43CCA9AF" w14:textId="2AE0B3A1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96671B" w14:textId="77777777" w:rsidR="00FA5489" w:rsidRPr="00571226" w:rsidRDefault="00FA5489" w:rsidP="00FA548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383"/>
              <w:jc w:val="right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E4A0E" w14:textId="5184244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1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1,708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6BCD5C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383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</w:tcPr>
          <w:p w14:paraId="35B206D5" w14:textId="0B16204B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BCED01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CE7C0" w14:textId="1EBF9636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1,708</w:t>
            </w:r>
          </w:p>
        </w:tc>
      </w:tr>
      <w:tr w:rsidR="004F2613" w:rsidRPr="00571226" w14:paraId="1B6D3D2F" w14:textId="77777777" w:rsidTr="00F47544">
        <w:trPr>
          <w:cantSplit/>
          <w:trHeight w:val="367"/>
        </w:trPr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D5DF3" w14:textId="77777777" w:rsidR="00FA5489" w:rsidRDefault="00FA5489" w:rsidP="00FA5489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บริษัท สบาย เอ็กเชนจ์ จำกัด</w:t>
            </w:r>
          </w:p>
          <w:p w14:paraId="67548560" w14:textId="34766068" w:rsidR="00FA5489" w:rsidRPr="00606B23" w:rsidRDefault="00FA5489" w:rsidP="00FA5489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</w:tcPr>
          <w:p w14:paraId="308DA04C" w14:textId="77777777" w:rsidR="00FA5489" w:rsidRPr="00571226" w:rsidRDefault="00FA5489" w:rsidP="00FA5489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571226">
              <w:rPr>
                <w:rFonts w:asciiTheme="minorHAnsi" w:hAnsiTheme="minorHAnsi" w:hint="cs"/>
                <w:sz w:val="22"/>
                <w:szCs w:val="22"/>
                <w:cs/>
              </w:rPr>
              <w:t>บริการทางการเงิน</w:t>
            </w:r>
          </w:p>
          <w:p w14:paraId="444B5714" w14:textId="77777777" w:rsidR="00FA5489" w:rsidRPr="00571226" w:rsidRDefault="00FA5489" w:rsidP="00FA5489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571226">
              <w:rPr>
                <w:rFonts w:asciiTheme="minorHAnsi" w:hAnsiTheme="minorHAnsi" w:hint="cs"/>
                <w:sz w:val="22"/>
                <w:szCs w:val="22"/>
                <w:cs/>
              </w:rPr>
              <w:t>และแต้มสิทธิประโยชน์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88172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6AAA75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A459C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50.00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ED5C4C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A954C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E353D" w14:textId="77777777" w:rsidR="00FA5489" w:rsidRPr="00571226" w:rsidRDefault="00FA5489" w:rsidP="00FA548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8D3A93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0D1C4D" w14:textId="77777777" w:rsidR="00FA5489" w:rsidRPr="00571226" w:rsidRDefault="00FA5489" w:rsidP="00FA548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383"/>
              <w:jc w:val="right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039C66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712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93DA83" w14:textId="77777777" w:rsidR="00FA5489" w:rsidRPr="00571226" w:rsidRDefault="00FA5489" w:rsidP="00FA548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383"/>
              <w:jc w:val="right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3284D1" w14:textId="31C3D472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1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1,250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1E2CBA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383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A6BD80" w14:textId="7397E345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C0C0DA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B32D82" w14:textId="0AC7EE6B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1,250</w:t>
            </w:r>
          </w:p>
        </w:tc>
      </w:tr>
      <w:tr w:rsidR="00FA5489" w:rsidRPr="00571226" w14:paraId="31B6AB41" w14:textId="77777777" w:rsidTr="009D1343">
        <w:trPr>
          <w:cantSplit/>
          <w:trHeight w:val="367"/>
        </w:trPr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10020" w14:textId="3485E75A" w:rsidR="00FA5489" w:rsidRPr="00571226" w:rsidRDefault="00FA5489" w:rsidP="00FA5489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571226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</w:tcPr>
          <w:p w14:paraId="14FEB37B" w14:textId="77777777" w:rsidR="00FA5489" w:rsidRPr="00571226" w:rsidRDefault="00FA5489" w:rsidP="00FA5489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81FB9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5ABDD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F04D8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22A997DB" w14:textId="77777777" w:rsidR="00FA5489" w:rsidRPr="00571226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F3367AD" w14:textId="77777777" w:rsidR="00FA5489" w:rsidRPr="00B817FF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817F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1,180,597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D3DC0" w14:textId="77777777" w:rsidR="00FA5489" w:rsidRPr="00B817FF" w:rsidRDefault="00FA5489" w:rsidP="00FA548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6D6C9CA" w14:textId="77777777" w:rsidR="00FA5489" w:rsidRPr="000F22BC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F22B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39081875" w14:textId="77777777" w:rsidR="00FA5489" w:rsidRPr="006C40B7" w:rsidRDefault="00FA5489" w:rsidP="00FA548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383"/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9F24B0" w14:textId="77777777" w:rsidR="00FA5489" w:rsidRPr="006C40B7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C40B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F21CC" w14:textId="77777777" w:rsidR="00FA5489" w:rsidRPr="00B817FF" w:rsidRDefault="00FA5489" w:rsidP="00FA548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383"/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0D048E1" w14:textId="315E6510" w:rsidR="00FA5489" w:rsidRPr="00B817FF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10,230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6188BB4D" w14:textId="77777777" w:rsidR="00FA5489" w:rsidRPr="00B817FF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383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865176" w14:textId="29379721" w:rsidR="00FA5489" w:rsidRPr="00B817FF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00991" w14:textId="77777777" w:rsidR="00FA5489" w:rsidRPr="00B817FF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ABB028" w14:textId="1F4ED07C" w:rsidR="00FA5489" w:rsidRPr="00F949B7" w:rsidRDefault="00FA5489" w:rsidP="00F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949B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1,1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90</w:t>
            </w:r>
            <w:r w:rsidRPr="00F949B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,8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F949B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7</w:t>
            </w:r>
          </w:p>
        </w:tc>
      </w:tr>
    </w:tbl>
    <w:p w14:paraId="458D5496" w14:textId="77777777" w:rsidR="008003EB" w:rsidRPr="008003EB" w:rsidRDefault="008003EB" w:rsidP="008879EB">
      <w:pPr>
        <w:pStyle w:val="BodyText2"/>
        <w:rPr>
          <w:b/>
          <w:bCs/>
          <w:cs/>
          <w:lang w:val="en-US"/>
        </w:rPr>
        <w:sectPr w:rsidR="008003EB" w:rsidRPr="008003EB" w:rsidSect="00F86832">
          <w:pgSz w:w="16834" w:h="11909" w:orient="landscape" w:code="9"/>
          <w:pgMar w:top="1152" w:right="691" w:bottom="1152" w:left="576" w:header="720" w:footer="720" w:gutter="0"/>
          <w:pgNumType w:start="39"/>
          <w:cols w:space="720"/>
          <w:docGrid w:linePitch="245"/>
        </w:sectPr>
      </w:pPr>
    </w:p>
    <w:p w14:paraId="06718B9E" w14:textId="7778823E" w:rsidR="004D58B7" w:rsidRPr="00AE484A" w:rsidRDefault="00BD57FD" w:rsidP="00A105F1">
      <w:pPr>
        <w:pStyle w:val="BodyText2"/>
        <w:ind w:firstLine="432"/>
        <w:rPr>
          <w:rFonts w:asciiTheme="minorHAnsi" w:hAnsiTheme="minorHAnsi" w:cstheme="minorHAnsi"/>
          <w:i/>
          <w:iCs/>
          <w:spacing w:val="-6"/>
          <w:lang w:val="en-US"/>
        </w:rPr>
      </w:pPr>
      <w:r>
        <w:rPr>
          <w:rFonts w:asciiTheme="minorHAnsi" w:eastAsia="Calibri" w:hAnsiTheme="minorHAnsi" w:cstheme="minorHAnsi" w:hint="cs"/>
          <w:i/>
          <w:iCs/>
          <w:kern w:val="2"/>
          <w:cs/>
          <w14:ligatures w14:val="standardContextual"/>
        </w:rPr>
        <w:lastRenderedPageBreak/>
        <w:t xml:space="preserve">  </w:t>
      </w:r>
      <w:r>
        <w:rPr>
          <w:rFonts w:asciiTheme="minorHAnsi" w:eastAsia="Calibri" w:hAnsiTheme="minorHAnsi" w:cstheme="minorHAnsi"/>
          <w:i/>
          <w:iCs/>
          <w:kern w:val="2"/>
          <w:lang w:val="en-US"/>
          <w14:ligatures w14:val="standardContextual"/>
        </w:rPr>
        <w:t>5.1</w:t>
      </w:r>
      <w:r w:rsidR="00215D26">
        <w:rPr>
          <w:rFonts w:asciiTheme="minorHAnsi" w:eastAsia="Calibri" w:hAnsiTheme="minorHAnsi" w:cstheme="minorHAnsi" w:hint="cs"/>
          <w:i/>
          <w:iCs/>
          <w:kern w:val="2"/>
          <w:cs/>
          <w:lang w:val="en-US"/>
          <w14:ligatures w14:val="standardContextual"/>
        </w:rPr>
        <w:t>)</w:t>
      </w:r>
      <w:r>
        <w:rPr>
          <w:rFonts w:asciiTheme="minorHAnsi" w:eastAsia="Calibri" w:hAnsiTheme="minorHAnsi" w:cstheme="minorHAnsi"/>
          <w:i/>
          <w:iCs/>
          <w:kern w:val="2"/>
          <w:lang w:val="en-US"/>
          <w14:ligatures w14:val="standardContextual"/>
        </w:rPr>
        <w:t xml:space="preserve"> </w:t>
      </w:r>
      <w:r w:rsidR="004D58B7" w:rsidRPr="00AE484A">
        <w:rPr>
          <w:rFonts w:asciiTheme="minorHAnsi" w:eastAsia="Calibri" w:hAnsiTheme="minorHAnsi" w:cstheme="minorHAnsi"/>
          <w:i/>
          <w:iCs/>
          <w:kern w:val="2"/>
          <w:cs/>
          <w14:ligatures w14:val="standardContextual"/>
        </w:rPr>
        <w:t>การจำหน่ายเงินลงทุนใน</w:t>
      </w:r>
      <w:r w:rsidR="004D58B7" w:rsidRPr="00AE484A">
        <w:rPr>
          <w:rFonts w:asciiTheme="minorHAnsi" w:hAnsiTheme="minorHAnsi" w:cstheme="minorHAnsi"/>
          <w:i/>
          <w:iCs/>
          <w:spacing w:val="-6"/>
          <w:cs/>
          <w:lang w:val="en-US"/>
        </w:rPr>
        <w:t>บริษัท ดับเบิ้ลเซเว่น จำกัด</w:t>
      </w:r>
    </w:p>
    <w:p w14:paraId="4D05DD8D" w14:textId="77777777" w:rsidR="004D58B7" w:rsidRPr="00AE484A" w:rsidRDefault="004D58B7" w:rsidP="00AE484A">
      <w:pPr>
        <w:pStyle w:val="BodyText2"/>
        <w:ind w:left="540"/>
        <w:rPr>
          <w:rFonts w:asciiTheme="minorHAnsi" w:hAnsiTheme="minorHAnsi" w:cstheme="minorHAnsi"/>
          <w:i/>
          <w:iCs/>
          <w:spacing w:val="-6"/>
          <w:cs/>
          <w:lang w:val="en-US"/>
        </w:rPr>
      </w:pPr>
    </w:p>
    <w:p w14:paraId="75114A0E" w14:textId="5ADCCD3A" w:rsidR="004D58B7" w:rsidRPr="00533B50" w:rsidRDefault="004D58B7" w:rsidP="00B970EE">
      <w:pPr>
        <w:pStyle w:val="BodyText2"/>
        <w:ind w:left="540"/>
        <w:rPr>
          <w:rFonts w:asciiTheme="minorHAnsi" w:eastAsia="Calibri" w:hAnsiTheme="minorHAnsi" w:cstheme="minorHAnsi"/>
          <w:kern w:val="2"/>
          <w:lang w:val="en-GB" w:eastAsia="en-GB"/>
          <w14:ligatures w14:val="standardContextual"/>
        </w:rPr>
      </w:pPr>
      <w:r w:rsidRPr="00533B50">
        <w:rPr>
          <w:cs/>
        </w:rPr>
        <w:t xml:space="preserve">เมื่อวันที่ </w:t>
      </w:r>
      <w:r w:rsidRPr="00533B50">
        <w:t xml:space="preserve">27 </w:t>
      </w:r>
      <w:r w:rsidRPr="00533B50">
        <w:rPr>
          <w:cs/>
        </w:rPr>
        <w:t xml:space="preserve">มกราคม </w:t>
      </w:r>
      <w:r w:rsidRPr="00533B50">
        <w:t xml:space="preserve">2567 </w:t>
      </w:r>
      <w:r w:rsidRPr="00533B50">
        <w:rPr>
          <w:cs/>
        </w:rPr>
        <w:t xml:space="preserve">คณะกรรมการบริษัทมีมติอนุมัติให้บริษัทจำหน่ายหุ้นสามัญทั้งหมดที่ถือโดยบริษัทในบริษัท ดับเบิ้ลเซเว่น จำกัด จำนวน </w:t>
      </w:r>
      <w:r w:rsidRPr="00533B50">
        <w:t xml:space="preserve">20,000 </w:t>
      </w:r>
      <w:r w:rsidRPr="00533B50">
        <w:rPr>
          <w:cs/>
        </w:rPr>
        <w:t xml:space="preserve">หุ้น หรือคิดเป็น ร้อยละ </w:t>
      </w:r>
      <w:r w:rsidRPr="00533B50">
        <w:t>40</w:t>
      </w:r>
      <w:r w:rsidR="00B970EE" w:rsidRPr="00533B50">
        <w:rPr>
          <w:rFonts w:hint="cs"/>
          <w:cs/>
        </w:rPr>
        <w:t>.</w:t>
      </w:r>
      <w:r w:rsidR="00B970EE" w:rsidRPr="00533B50">
        <w:rPr>
          <w:lang w:val="en-US"/>
        </w:rPr>
        <w:t>0</w:t>
      </w:r>
      <w:r w:rsidRPr="00533B50">
        <w:t xml:space="preserve"> </w:t>
      </w:r>
      <w:r w:rsidRPr="00533B50">
        <w:rPr>
          <w:cs/>
        </w:rPr>
        <w:t>ของทุนจดทะเบียน ให้แก่บริษัทสบาย</w:t>
      </w:r>
      <w:r w:rsidRPr="00533B50">
        <w:br/>
      </w:r>
      <w:r w:rsidRPr="00533B50">
        <w:rPr>
          <w:cs/>
        </w:rPr>
        <w:t>ฟูลฟิลเมนท์ จำกัด ซึ่งเป็นบริษัท</w:t>
      </w:r>
      <w:r w:rsidRPr="00533B50">
        <w:rPr>
          <w:rFonts w:asciiTheme="minorHAnsi" w:hAnsiTheme="minorHAnsi" w:cstheme="minorHAnsi"/>
          <w:cs/>
        </w:rPr>
        <w:t xml:space="preserve">ย่อยที่บริษัทถือหุ้นทั้งหมดร้อยละ </w:t>
      </w:r>
      <w:r w:rsidRPr="00533B50">
        <w:rPr>
          <w:rFonts w:asciiTheme="minorHAnsi" w:hAnsiTheme="minorHAnsi" w:cstheme="minorHAnsi"/>
        </w:rPr>
        <w:t>100</w:t>
      </w:r>
      <w:r w:rsidR="00B970EE" w:rsidRPr="00533B50">
        <w:rPr>
          <w:rFonts w:asciiTheme="minorHAnsi" w:hAnsiTheme="minorHAnsi" w:cstheme="minorHAnsi" w:hint="cs"/>
          <w:cs/>
        </w:rPr>
        <w:t>.</w:t>
      </w:r>
      <w:r w:rsidR="00B970EE" w:rsidRPr="00533B50">
        <w:rPr>
          <w:rFonts w:asciiTheme="minorHAnsi" w:hAnsiTheme="minorHAnsi" w:cstheme="minorHAnsi"/>
          <w:lang w:val="en-US"/>
        </w:rPr>
        <w:t>0</w:t>
      </w:r>
      <w:r w:rsidRPr="00533B50">
        <w:rPr>
          <w:rFonts w:asciiTheme="minorHAnsi" w:hAnsiTheme="minorHAnsi" w:cstheme="minorHAnsi"/>
          <w:cs/>
        </w:rPr>
        <w:t xml:space="preserve"> โดยบริษัทย่อยดังกล่าวจะชำระค่าตอบแทนจำนวน </w:t>
      </w:r>
      <w:r w:rsidRPr="00533B50">
        <w:rPr>
          <w:rFonts w:asciiTheme="minorHAnsi" w:hAnsiTheme="minorHAnsi" w:cstheme="minorHAnsi"/>
        </w:rPr>
        <w:t>1,360</w:t>
      </w:r>
      <w:r w:rsidR="00B970EE" w:rsidRPr="00533B50">
        <w:rPr>
          <w:rFonts w:asciiTheme="minorHAnsi" w:hAnsiTheme="minorHAnsi" w:cstheme="minorHAnsi" w:hint="cs"/>
          <w:cs/>
        </w:rPr>
        <w:t>.</w:t>
      </w:r>
      <w:r w:rsidR="00B970EE" w:rsidRPr="00533B50">
        <w:rPr>
          <w:rFonts w:asciiTheme="minorHAnsi" w:hAnsiTheme="minorHAnsi" w:cstheme="minorHAnsi"/>
          <w:lang w:val="en-US"/>
        </w:rPr>
        <w:t>0</w:t>
      </w:r>
      <w:r w:rsidRPr="00533B50">
        <w:rPr>
          <w:rFonts w:asciiTheme="minorHAnsi" w:hAnsiTheme="minorHAnsi" w:cstheme="minorHAnsi"/>
        </w:rPr>
        <w:t xml:space="preserve"> </w:t>
      </w:r>
      <w:r w:rsidRPr="00533B50">
        <w:rPr>
          <w:rFonts w:asciiTheme="minorHAnsi" w:hAnsiTheme="minorHAnsi" w:cstheme="minorHAnsi"/>
          <w:cs/>
        </w:rPr>
        <w:t>ล้านบาท ให้แก่</w:t>
      </w:r>
      <w:r w:rsidRPr="00533B50">
        <w:rPr>
          <w:rFonts w:asciiTheme="minorHAnsi" w:eastAsia="Calibri" w:hAnsiTheme="minorHAnsi" w:cstheme="minorHAnsi"/>
          <w:kern w:val="2"/>
          <w:cs/>
          <w:lang w:val="en-GB" w:eastAsia="en-GB"/>
          <w14:ligatures w14:val="standardContextual"/>
        </w:rPr>
        <w:t xml:space="preserve">บริษัท และในวันเดียวกัน คณะกรรมการบริษัทมีมติอนุมัติให้บริษัทสบาย ฟูลฟิลเมนท์ จำกัด จำหน่ายหุ้นสามัญทั้งหมดในบริษัท ดับเบิ้ลเซเว่น จำกัด ให้แก่บริษัท คอมเซเว่น จำกัด (มหาชน) โดย บริษัทสบาย ฟูลฟิลเมนท์ จำกัด จะได้รับชำระค่าตอบแทนเป็นหุ้นสามัญของบริษัท จำนวน </w:t>
      </w:r>
      <w:r w:rsidRPr="00533B50">
        <w:rPr>
          <w:rFonts w:asciiTheme="minorHAnsi" w:eastAsia="Calibri" w:hAnsiTheme="minorHAnsi" w:cstheme="minorHAnsi"/>
          <w:kern w:val="2"/>
          <w:lang w:val="en-GB" w:eastAsia="en-GB"/>
          <w14:ligatures w14:val="standardContextual"/>
        </w:rPr>
        <w:t>6</w:t>
      </w:r>
      <w:r w:rsidR="00B970EE" w:rsidRPr="00533B50">
        <w:rPr>
          <w:rFonts w:asciiTheme="minorHAnsi" w:eastAsia="Calibri" w:hAnsiTheme="minorHAnsi" w:cstheme="minorHAnsi"/>
          <w:kern w:val="2"/>
          <w:lang w:val="en-GB" w:eastAsia="en-GB"/>
          <w14:ligatures w14:val="standardContextual"/>
        </w:rPr>
        <w:t>8.0</w:t>
      </w:r>
      <w:r w:rsidRPr="00533B50">
        <w:rPr>
          <w:rFonts w:asciiTheme="minorHAnsi" w:eastAsia="Calibri" w:hAnsiTheme="minorHAnsi" w:cstheme="minorHAnsi"/>
          <w:kern w:val="2"/>
          <w:lang w:val="en-GB" w:eastAsia="en-GB"/>
          <w14:ligatures w14:val="standardContextual"/>
        </w:rPr>
        <w:t xml:space="preserve"> </w:t>
      </w:r>
      <w:r w:rsidR="00B970EE" w:rsidRPr="00533B50">
        <w:rPr>
          <w:rFonts w:asciiTheme="minorHAnsi" w:eastAsia="Calibri" w:hAnsiTheme="minorHAnsi" w:cstheme="minorHAnsi" w:hint="cs"/>
          <w:kern w:val="2"/>
          <w:cs/>
          <w:lang w:val="en-GB" w:eastAsia="en-GB"/>
          <w14:ligatures w14:val="standardContextual"/>
        </w:rPr>
        <w:t>ล้าน</w:t>
      </w:r>
      <w:r w:rsidRPr="00533B50">
        <w:rPr>
          <w:rFonts w:asciiTheme="minorHAnsi" w:eastAsia="Calibri" w:hAnsiTheme="minorHAnsi" w:cstheme="minorHAnsi"/>
          <w:kern w:val="2"/>
          <w:cs/>
          <w:lang w:val="en-GB" w:eastAsia="en-GB"/>
          <w14:ligatures w14:val="standardContextual"/>
        </w:rPr>
        <w:t xml:space="preserve">หุ้น หรือคิดเป็นร้อยละ </w:t>
      </w:r>
      <w:r w:rsidRPr="00533B50">
        <w:rPr>
          <w:rFonts w:asciiTheme="minorHAnsi" w:eastAsia="Calibri" w:hAnsiTheme="minorHAnsi" w:cstheme="minorHAnsi"/>
          <w:kern w:val="2"/>
          <w:lang w:val="en-GB" w:eastAsia="en-GB"/>
          <w14:ligatures w14:val="standardContextual"/>
        </w:rPr>
        <w:t>3.</w:t>
      </w:r>
      <w:r w:rsidR="00B970EE" w:rsidRPr="00533B50">
        <w:rPr>
          <w:rFonts w:asciiTheme="minorHAnsi" w:eastAsia="Calibri" w:hAnsiTheme="minorHAnsi" w:cstheme="minorHAnsi"/>
          <w:kern w:val="2"/>
          <w:lang w:val="en-US" w:eastAsia="en-GB"/>
          <w14:ligatures w14:val="standardContextual"/>
        </w:rPr>
        <w:t>9</w:t>
      </w:r>
      <w:r w:rsidRPr="00533B50">
        <w:rPr>
          <w:rFonts w:asciiTheme="minorHAnsi" w:eastAsia="Calibri" w:hAnsiTheme="minorHAnsi" w:cstheme="minorHAnsi"/>
          <w:kern w:val="2"/>
          <w:lang w:val="en-GB" w:eastAsia="en-GB"/>
          <w14:ligatures w14:val="standardContextual"/>
        </w:rPr>
        <w:t xml:space="preserve"> </w:t>
      </w:r>
      <w:r w:rsidRPr="00533B50">
        <w:rPr>
          <w:rFonts w:asciiTheme="minorHAnsi" w:eastAsia="Calibri" w:hAnsiTheme="minorHAnsi" w:cstheme="minorHAnsi"/>
          <w:kern w:val="2"/>
          <w:cs/>
          <w:lang w:val="en-GB" w:eastAsia="en-GB"/>
          <w14:ligatures w14:val="standardContextual"/>
        </w:rPr>
        <w:t xml:space="preserve">ของทุนชำระแล้วของบริษัท กลุ่มบริษัทรับรู้ขาดทุนจากการจำหน่ายเงินลงทุนในบริษัทร่วม จำนวน </w:t>
      </w:r>
      <w:r w:rsidRPr="00533B50">
        <w:rPr>
          <w:rFonts w:asciiTheme="minorHAnsi" w:eastAsia="Calibri" w:hAnsiTheme="minorHAnsi" w:cstheme="minorHAnsi"/>
          <w:kern w:val="2"/>
          <w:lang w:val="en-GB" w:eastAsia="en-GB"/>
          <w14:ligatures w14:val="standardContextual"/>
        </w:rPr>
        <w:t>995.6</w:t>
      </w:r>
      <w:r w:rsidRPr="00533B50">
        <w:rPr>
          <w:rFonts w:asciiTheme="minorHAnsi" w:eastAsia="Calibri" w:hAnsiTheme="minorHAnsi" w:cstheme="minorHAnsi"/>
          <w:kern w:val="2"/>
          <w:cs/>
          <w:lang w:val="en-GB" w:eastAsia="en-GB"/>
          <w14:ligatures w14:val="standardContextual"/>
        </w:rPr>
        <w:t xml:space="preserve"> ล้านบาท</w:t>
      </w:r>
      <w:r w:rsidRPr="00533B50">
        <w:rPr>
          <w:rFonts w:asciiTheme="minorHAnsi" w:eastAsia="Calibri" w:hAnsiTheme="minorHAnsi" w:cstheme="minorHAnsi"/>
          <w:kern w:val="2"/>
          <w:lang w:val="en-GB" w:eastAsia="en-GB"/>
          <w14:ligatures w14:val="standardContextual"/>
        </w:rPr>
        <w:t xml:space="preserve"> </w:t>
      </w:r>
      <w:r w:rsidRPr="00533B50">
        <w:rPr>
          <w:rFonts w:asciiTheme="minorHAnsi" w:eastAsia="Calibri" w:hAnsiTheme="minorHAnsi" w:cstheme="minorHAnsi"/>
          <w:kern w:val="2"/>
          <w:cs/>
          <w:lang w:val="en-GB" w:eastAsia="en-GB"/>
          <w14:ligatures w14:val="standardContextual"/>
        </w:rPr>
        <w:t>ในงบกำไรขาดทุนเบ็ดเสร็จรวมสำหรับงวด</w:t>
      </w:r>
      <w:r w:rsidR="00690BA3" w:rsidRPr="00533B50">
        <w:rPr>
          <w:rFonts w:asciiTheme="minorHAnsi" w:eastAsia="Calibri" w:hAnsiTheme="minorHAnsi" w:cstheme="minorHAnsi" w:hint="cs"/>
          <w:kern w:val="2"/>
          <w:cs/>
          <w:lang w:val="en-GB" w:eastAsia="en-GB"/>
          <w14:ligatures w14:val="standardContextual"/>
        </w:rPr>
        <w:t>เก้า</w:t>
      </w:r>
      <w:r w:rsidRPr="00533B50">
        <w:rPr>
          <w:rFonts w:asciiTheme="minorHAnsi" w:eastAsia="Calibri" w:hAnsiTheme="minorHAnsi" w:cstheme="minorHAnsi"/>
          <w:kern w:val="2"/>
          <w:cs/>
          <w:lang w:val="en-GB" w:eastAsia="en-GB"/>
          <w14:ligatures w14:val="standardContextual"/>
        </w:rPr>
        <w:t xml:space="preserve">เดือนสิ้นสุดวันที่ </w:t>
      </w:r>
      <w:r w:rsidRPr="00533B50">
        <w:rPr>
          <w:rFonts w:asciiTheme="minorHAnsi" w:eastAsia="Calibri" w:hAnsiTheme="minorHAnsi" w:cstheme="minorHAnsi"/>
          <w:kern w:val="2"/>
          <w:lang w:val="en-GB" w:eastAsia="en-GB"/>
          <w14:ligatures w14:val="standardContextual"/>
        </w:rPr>
        <w:t>3</w:t>
      </w:r>
      <w:r w:rsidR="00442F0C" w:rsidRPr="00533B50">
        <w:rPr>
          <w:rFonts w:asciiTheme="minorHAnsi" w:eastAsia="Calibri" w:hAnsiTheme="minorHAnsi" w:cstheme="minorHAnsi"/>
          <w:kern w:val="2"/>
          <w:lang w:val="en-US" w:eastAsia="en-GB"/>
          <w14:ligatures w14:val="standardContextual"/>
        </w:rPr>
        <w:t>0</w:t>
      </w:r>
      <w:r w:rsidRPr="00533B50">
        <w:rPr>
          <w:rFonts w:asciiTheme="minorHAnsi" w:eastAsia="Calibri" w:hAnsiTheme="minorHAnsi" w:cstheme="minorHAnsi"/>
          <w:kern w:val="2"/>
          <w:lang w:val="en-GB" w:eastAsia="en-GB"/>
          <w14:ligatures w14:val="standardContextual"/>
        </w:rPr>
        <w:t xml:space="preserve"> </w:t>
      </w:r>
      <w:r w:rsidR="00690BA3" w:rsidRPr="00533B50">
        <w:rPr>
          <w:rFonts w:asciiTheme="minorHAnsi" w:eastAsia="Calibri" w:hAnsiTheme="minorHAnsi" w:cstheme="minorHAnsi" w:hint="cs"/>
          <w:kern w:val="2"/>
          <w:cs/>
          <w:lang w:val="en-GB" w:eastAsia="en-GB"/>
          <w14:ligatures w14:val="standardContextual"/>
        </w:rPr>
        <w:t>กันยายน</w:t>
      </w:r>
      <w:r w:rsidRPr="00533B50">
        <w:rPr>
          <w:rFonts w:asciiTheme="minorHAnsi" w:eastAsia="Calibri" w:hAnsiTheme="minorHAnsi" w:cstheme="minorHAnsi"/>
          <w:kern w:val="2"/>
          <w:cs/>
          <w:lang w:val="en-GB" w:eastAsia="en-GB"/>
          <w14:ligatures w14:val="standardContextual"/>
        </w:rPr>
        <w:t xml:space="preserve"> </w:t>
      </w:r>
      <w:r w:rsidRPr="00533B50">
        <w:rPr>
          <w:rFonts w:asciiTheme="minorHAnsi" w:eastAsia="Calibri" w:hAnsiTheme="minorHAnsi" w:cstheme="minorHAnsi"/>
          <w:kern w:val="2"/>
          <w:lang w:val="en-GB" w:eastAsia="en-GB"/>
          <w14:ligatures w14:val="standardContextual"/>
        </w:rPr>
        <w:t>2567</w:t>
      </w:r>
    </w:p>
    <w:p w14:paraId="0D93E4D8" w14:textId="77777777" w:rsidR="004D58B7" w:rsidRPr="00533B50" w:rsidRDefault="004D58B7" w:rsidP="00767645">
      <w:pPr>
        <w:pStyle w:val="BodyText2"/>
        <w:ind w:left="540"/>
        <w:rPr>
          <w:rFonts w:asciiTheme="minorHAnsi" w:eastAsia="Calibri" w:hAnsiTheme="minorHAnsi" w:cstheme="minorHAnsi"/>
          <w:kern w:val="2"/>
          <w:lang w:val="en-GB"/>
          <w14:ligatures w14:val="standardContextual"/>
        </w:rPr>
      </w:pPr>
    </w:p>
    <w:p w14:paraId="7DBEDFDF" w14:textId="145DE65D" w:rsidR="004D58B7" w:rsidRPr="00533B50" w:rsidRDefault="00BD57FD" w:rsidP="00AE484A">
      <w:pPr>
        <w:pStyle w:val="BodyText2"/>
        <w:ind w:left="540"/>
        <w:jc w:val="left"/>
        <w:rPr>
          <w:rFonts w:asciiTheme="minorHAnsi" w:eastAsia="Calibri" w:hAnsiTheme="minorHAnsi" w:cstheme="minorHAnsi"/>
          <w:i/>
          <w:iCs/>
          <w:kern w:val="2"/>
          <w:cs/>
          <w14:ligatures w14:val="standardContextual"/>
        </w:rPr>
      </w:pPr>
      <w:r>
        <w:rPr>
          <w:rFonts w:asciiTheme="minorHAnsi" w:eastAsia="Calibri" w:hAnsiTheme="minorHAnsi" w:cstheme="minorHAnsi"/>
          <w:i/>
          <w:iCs/>
          <w:kern w:val="2"/>
          <w:lang w:val="en-US"/>
          <w14:ligatures w14:val="standardContextual"/>
        </w:rPr>
        <w:t>5.</w:t>
      </w:r>
      <w:r>
        <w:rPr>
          <w:rFonts w:asciiTheme="minorHAnsi" w:eastAsia="Calibri" w:hAnsiTheme="minorHAnsi" w:cstheme="minorHAnsi" w:hint="cs"/>
          <w:i/>
          <w:iCs/>
          <w:kern w:val="2"/>
          <w:cs/>
          <w:lang w:val="en-US"/>
          <w14:ligatures w14:val="standardContextual"/>
        </w:rPr>
        <w:t>2</w:t>
      </w:r>
      <w:r w:rsidR="009D1343">
        <w:rPr>
          <w:rFonts w:asciiTheme="minorHAnsi" w:eastAsia="Calibri" w:hAnsiTheme="minorHAnsi" w:cstheme="minorHAnsi" w:hint="cs"/>
          <w:i/>
          <w:iCs/>
          <w:kern w:val="2"/>
          <w:cs/>
          <w:lang w:val="en-US"/>
          <w14:ligatures w14:val="standardContextual"/>
        </w:rPr>
        <w:t>)</w:t>
      </w:r>
      <w:r>
        <w:rPr>
          <w:rFonts w:asciiTheme="minorHAnsi" w:eastAsia="Calibri" w:hAnsiTheme="minorHAnsi" w:cstheme="minorHAnsi"/>
          <w:i/>
          <w:iCs/>
          <w:kern w:val="2"/>
          <w:lang w:val="en-US"/>
          <w14:ligatures w14:val="standardContextual"/>
        </w:rPr>
        <w:t xml:space="preserve"> </w:t>
      </w:r>
      <w:r w:rsidR="004D58B7" w:rsidRPr="00533B50">
        <w:rPr>
          <w:rFonts w:asciiTheme="minorHAnsi" w:eastAsia="Calibri" w:hAnsiTheme="minorHAnsi" w:cstheme="minorHAnsi"/>
          <w:i/>
          <w:iCs/>
          <w:kern w:val="2"/>
          <w:cs/>
          <w14:ligatures w14:val="standardContextual"/>
        </w:rPr>
        <w:t>การสูญเสีย</w:t>
      </w:r>
      <w:r w:rsidR="00B970EE" w:rsidRPr="00533B50">
        <w:rPr>
          <w:rFonts w:asciiTheme="minorHAnsi" w:eastAsia="Calibri" w:hAnsiTheme="minorHAnsi" w:cstheme="minorHAnsi" w:hint="cs"/>
          <w:i/>
          <w:iCs/>
          <w:kern w:val="2"/>
          <w:cs/>
          <w14:ligatures w14:val="standardContextual"/>
        </w:rPr>
        <w:t>อิทธิพลอย่างมีสาระสำคัญ</w:t>
      </w:r>
      <w:r w:rsidR="004D58B7" w:rsidRPr="00533B50">
        <w:rPr>
          <w:rFonts w:asciiTheme="minorHAnsi" w:eastAsia="Calibri" w:hAnsiTheme="minorHAnsi" w:cstheme="minorHAnsi"/>
          <w:i/>
          <w:iCs/>
          <w:kern w:val="2"/>
          <w:cs/>
          <w14:ligatures w14:val="standardContextual"/>
        </w:rPr>
        <w:t>ใน บริษัท แอสเฟียร์ อินโนเวชั่นส์ จำกัด (มหาชน)</w:t>
      </w:r>
      <w:r w:rsidR="004D58B7" w:rsidRPr="00533B50">
        <w:rPr>
          <w:rFonts w:asciiTheme="minorHAnsi" w:eastAsia="Calibri" w:hAnsiTheme="minorHAnsi" w:cstheme="minorHAnsi"/>
          <w:i/>
          <w:iCs/>
          <w:kern w:val="2"/>
          <w14:ligatures w14:val="standardContextual"/>
        </w:rPr>
        <w:t xml:space="preserve"> </w:t>
      </w:r>
      <w:r w:rsidR="00AE484A" w:rsidRPr="00533B50">
        <w:rPr>
          <w:rFonts w:asciiTheme="minorHAnsi" w:eastAsia="Calibri" w:hAnsiTheme="minorHAnsi" w:cstheme="minorHAnsi"/>
          <w:i/>
          <w:iCs/>
          <w:kern w:val="2"/>
          <w:cs/>
          <w14:ligatures w14:val="standardContextual"/>
        </w:rPr>
        <w:br/>
      </w:r>
    </w:p>
    <w:p w14:paraId="0293CE1E" w14:textId="757335CC" w:rsidR="00AD7743" w:rsidRPr="00BD57FD" w:rsidRDefault="004D58B7" w:rsidP="00BD57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eastAsia="Calibri" w:hAnsiTheme="minorHAnsi" w:cstheme="minorHAnsi"/>
          <w:kern w:val="2"/>
          <w:sz w:val="30"/>
          <w:szCs w:val="30"/>
          <w:lang w:val="en-GB" w:eastAsia="en-GB"/>
          <w14:ligatures w14:val="standardContextual"/>
        </w:rPr>
      </w:pPr>
      <w:r w:rsidRPr="00533B50">
        <w:rPr>
          <w:rFonts w:asciiTheme="minorHAnsi" w:eastAsia="Calibri" w:hAnsiTheme="minorHAnsi" w:cstheme="minorHAnsi"/>
          <w:kern w:val="2"/>
          <w:sz w:val="30"/>
          <w:szCs w:val="30"/>
          <w:cs/>
          <w:lang w:val="en-GB" w:eastAsia="en-GB"/>
          <w14:ligatures w14:val="standardContextual"/>
        </w:rPr>
        <w:t xml:space="preserve">ในเดือนมิถุนายน </w:t>
      </w:r>
      <w:r w:rsidR="00A36033" w:rsidRPr="00533B50">
        <w:rPr>
          <w:rFonts w:asciiTheme="minorHAnsi" w:eastAsia="Calibri" w:hAnsiTheme="minorHAnsi" w:cstheme="minorHAnsi"/>
          <w:kern w:val="2"/>
          <w:sz w:val="30"/>
          <w:szCs w:val="30"/>
          <w:lang w:eastAsia="en-GB"/>
          <w14:ligatures w14:val="standardContextual"/>
        </w:rPr>
        <w:t xml:space="preserve">2567 </w:t>
      </w:r>
      <w:r w:rsidRPr="00533B50">
        <w:rPr>
          <w:rFonts w:asciiTheme="minorHAnsi" w:eastAsia="Calibri" w:hAnsiTheme="minorHAnsi" w:cstheme="minorHAnsi"/>
          <w:kern w:val="2"/>
          <w:sz w:val="30"/>
          <w:szCs w:val="30"/>
          <w:cs/>
          <w:lang w:val="en-GB" w:eastAsia="en-GB"/>
          <w14:ligatures w14:val="standardContextual"/>
        </w:rPr>
        <w:t>บริษัทถูกเรียกหลักประกันเพิ่มเติมจากบริษัทหลักทรัพย์ ซึ่งบริษัทเข้าทำสัญญาเงินกู้ยืมระยะสั้น ซึ่งค้ำประกันโดยตราสารทุนของ บริษัท แอสเฟียร์ อินโนเวชั่นส์ จำกัด (มหาชน) ที่ถือโดยบริษัท</w:t>
      </w:r>
      <w:r w:rsidR="00BD57FD">
        <w:rPr>
          <w:rFonts w:asciiTheme="minorHAnsi" w:eastAsia="Calibri" w:hAnsiTheme="minorHAnsi" w:cstheme="minorHAnsi" w:hint="cs"/>
          <w:kern w:val="2"/>
          <w:sz w:val="30"/>
          <w:szCs w:val="30"/>
          <w:cs/>
          <w:lang w:val="en-GB" w:eastAsia="en-GB"/>
          <w14:ligatures w14:val="standardContextual"/>
        </w:rPr>
        <w:t xml:space="preserve">            </w:t>
      </w:r>
      <w:r w:rsidRPr="00533B50">
        <w:rPr>
          <w:rFonts w:asciiTheme="minorHAnsi" w:eastAsia="Calibri" w:hAnsiTheme="minorHAnsi" w:cstheme="minorHAnsi"/>
          <w:kern w:val="2"/>
          <w:sz w:val="30"/>
          <w:szCs w:val="30"/>
          <w:cs/>
          <w:lang w:val="en-GB" w:eastAsia="en-GB"/>
          <w14:ligatures w14:val="standardContextual"/>
        </w:rPr>
        <w:t>เนื่องมาจากความผันผวนในตลาดหลักทรัพย์ ส่งผลให้ราคาหลักทรัพย์ที่ค้ำประกันมีมูลค่าลดลงเท่ากับหรือต่ำกว่าระดับอัตราหลักประกันที่ต้องดำรงไว้ (</w:t>
      </w:r>
      <w:r w:rsidRPr="00533B50">
        <w:rPr>
          <w:rFonts w:asciiTheme="minorHAnsi" w:eastAsia="Calibri" w:hAnsiTheme="minorHAnsi" w:cstheme="minorHAnsi"/>
          <w:kern w:val="2"/>
          <w:sz w:val="30"/>
          <w:szCs w:val="30"/>
          <w:lang w:val="en-GB" w:eastAsia="en-GB"/>
          <w14:ligatures w14:val="standardContextual"/>
        </w:rPr>
        <w:t>Maintenance Margin Rate)</w:t>
      </w:r>
      <w:r w:rsidRPr="00533B50">
        <w:rPr>
          <w:rFonts w:asciiTheme="minorHAnsi" w:eastAsia="Calibri" w:hAnsiTheme="minorHAnsi" w:cstheme="minorHAnsi"/>
          <w:kern w:val="2"/>
          <w:sz w:val="30"/>
          <w:szCs w:val="30"/>
          <w:cs/>
          <w:lang w:val="en-GB" w:eastAsia="en-GB"/>
          <w14:ligatures w14:val="standardContextual"/>
        </w:rPr>
        <w:t xml:space="preserve"> โดยบริษัทไม่ได้มี</w:t>
      </w:r>
      <w:r w:rsidRPr="00533B50">
        <w:rPr>
          <w:rFonts w:asciiTheme="minorHAnsi" w:eastAsia="Calibri" w:hAnsiTheme="minorHAnsi" w:cstheme="minorHAnsi" w:hint="cs"/>
          <w:kern w:val="2"/>
          <w:sz w:val="30"/>
          <w:szCs w:val="30"/>
          <w:cs/>
          <w:lang w:val="en-GB" w:eastAsia="en-GB"/>
          <w14:ligatures w14:val="standardContextual"/>
        </w:rPr>
        <w:t>การเพิ่มเติมหลักประกันใดๆ ส่งผลให้</w:t>
      </w:r>
      <w:r w:rsidRPr="00533B50">
        <w:rPr>
          <w:rFonts w:asciiTheme="minorHAnsi" w:eastAsia="Calibri" w:hAnsiTheme="minorHAnsi" w:cstheme="minorHAnsi"/>
          <w:kern w:val="2"/>
          <w:sz w:val="30"/>
          <w:szCs w:val="30"/>
          <w:cs/>
          <w:lang w:val="en-GB" w:eastAsia="en-GB"/>
          <w14:ligatures w14:val="standardContextual"/>
        </w:rPr>
        <w:t>บริษั</w:t>
      </w:r>
      <w:r w:rsidR="007F3A18" w:rsidRPr="00533B50">
        <w:rPr>
          <w:rFonts w:asciiTheme="minorHAnsi" w:eastAsia="Calibri" w:hAnsiTheme="minorHAnsi" w:cstheme="minorHAnsi" w:hint="cs"/>
          <w:kern w:val="2"/>
          <w:sz w:val="30"/>
          <w:szCs w:val="30"/>
          <w:cs/>
          <w:lang w:val="en-GB" w:eastAsia="en-GB"/>
          <w14:ligatures w14:val="standardContextual"/>
        </w:rPr>
        <w:t>ท</w:t>
      </w:r>
      <w:r w:rsidRPr="00533B50">
        <w:rPr>
          <w:rFonts w:asciiTheme="minorHAnsi" w:eastAsia="Calibri" w:hAnsiTheme="minorHAnsi" w:cstheme="minorHAnsi"/>
          <w:kern w:val="2"/>
          <w:sz w:val="30"/>
          <w:szCs w:val="30"/>
          <w:cs/>
          <w:lang w:val="en-GB" w:eastAsia="en-GB"/>
          <w14:ligatures w14:val="standardContextual"/>
        </w:rPr>
        <w:t>ถูกบังคับขาย (</w:t>
      </w:r>
      <w:r w:rsidRPr="00533B50">
        <w:rPr>
          <w:rFonts w:asciiTheme="minorHAnsi" w:eastAsia="Calibri" w:hAnsiTheme="minorHAnsi" w:cstheme="minorHAnsi"/>
          <w:kern w:val="2"/>
          <w:sz w:val="30"/>
          <w:szCs w:val="30"/>
          <w:lang w:val="en-GB" w:eastAsia="en-GB"/>
          <w14:ligatures w14:val="standardContextual"/>
        </w:rPr>
        <w:t>Force</w:t>
      </w:r>
      <w:r w:rsidR="00A36033" w:rsidRPr="00533B50">
        <w:rPr>
          <w:rFonts w:asciiTheme="minorHAnsi" w:eastAsia="Calibri" w:hAnsiTheme="minorHAnsi" w:cstheme="minorHAnsi"/>
          <w:kern w:val="2"/>
          <w:sz w:val="30"/>
          <w:szCs w:val="30"/>
          <w:lang w:eastAsia="en-GB"/>
          <w14:ligatures w14:val="standardContextual"/>
        </w:rPr>
        <w:t>d</w:t>
      </w:r>
      <w:r w:rsidRPr="00533B50">
        <w:rPr>
          <w:rFonts w:asciiTheme="minorHAnsi" w:eastAsia="Calibri" w:hAnsiTheme="minorHAnsi" w:cstheme="minorHAnsi"/>
          <w:kern w:val="2"/>
          <w:sz w:val="30"/>
          <w:szCs w:val="30"/>
          <w:lang w:val="en-GB" w:eastAsia="en-GB"/>
          <w14:ligatures w14:val="standardContextual"/>
        </w:rPr>
        <w:t xml:space="preserve"> </w:t>
      </w:r>
      <w:r w:rsidR="003D4DA8" w:rsidRPr="00533B50">
        <w:rPr>
          <w:rFonts w:asciiTheme="minorHAnsi" w:eastAsia="Calibri" w:hAnsiTheme="minorHAnsi" w:cstheme="minorHAnsi"/>
          <w:kern w:val="2"/>
          <w:sz w:val="30"/>
          <w:szCs w:val="30"/>
          <w:lang w:val="en-GB" w:eastAsia="en-GB"/>
          <w14:ligatures w14:val="standardContextual"/>
        </w:rPr>
        <w:t>s</w:t>
      </w:r>
      <w:r w:rsidRPr="00533B50">
        <w:rPr>
          <w:rFonts w:asciiTheme="minorHAnsi" w:eastAsia="Calibri" w:hAnsiTheme="minorHAnsi" w:cstheme="minorHAnsi"/>
          <w:kern w:val="2"/>
          <w:sz w:val="30"/>
          <w:szCs w:val="30"/>
          <w:lang w:val="en-GB" w:eastAsia="en-GB"/>
          <w14:ligatures w14:val="standardContextual"/>
        </w:rPr>
        <w:t xml:space="preserve">ell) </w:t>
      </w:r>
      <w:r w:rsidRPr="00533B50">
        <w:rPr>
          <w:rFonts w:asciiTheme="minorHAnsi" w:eastAsia="Calibri" w:hAnsiTheme="minorHAnsi" w:cstheme="minorHAnsi"/>
          <w:kern w:val="2"/>
          <w:sz w:val="30"/>
          <w:szCs w:val="30"/>
          <w:cs/>
          <w:lang w:val="en-GB" w:eastAsia="en-GB"/>
          <w14:ligatures w14:val="standardContextual"/>
        </w:rPr>
        <w:t>หุ้น</w:t>
      </w:r>
      <w:r w:rsidRPr="00533B50">
        <w:rPr>
          <w:rFonts w:asciiTheme="minorHAnsi" w:eastAsia="Calibri" w:hAnsiTheme="minorHAnsi" w:cstheme="minorHAnsi" w:hint="cs"/>
          <w:kern w:val="2"/>
          <w:sz w:val="30"/>
          <w:szCs w:val="30"/>
          <w:cs/>
          <w:lang w:val="en-GB" w:eastAsia="en-GB"/>
          <w14:ligatures w14:val="standardContextual"/>
        </w:rPr>
        <w:t xml:space="preserve">ของ </w:t>
      </w:r>
      <w:r w:rsidR="003D4DA8" w:rsidRPr="00533B50">
        <w:rPr>
          <w:rFonts w:asciiTheme="minorHAnsi" w:eastAsia="Calibri" w:hAnsiTheme="minorHAnsi"/>
          <w:kern w:val="2"/>
          <w:sz w:val="30"/>
          <w:szCs w:val="30"/>
          <w:cs/>
          <w:lang w:val="en-GB" w:eastAsia="en-GB"/>
          <w14:ligatures w14:val="standardContextual"/>
        </w:rPr>
        <w:t>บริษัท แอสเฟียร์ อินโนเวชั่นส์ จำกัด (มหาชน)</w:t>
      </w:r>
      <w:r w:rsidRPr="00533B50">
        <w:rPr>
          <w:rFonts w:asciiTheme="minorHAnsi" w:eastAsia="Calibri" w:hAnsiTheme="minorHAnsi" w:cstheme="minorHAnsi"/>
          <w:kern w:val="2"/>
          <w:sz w:val="30"/>
          <w:szCs w:val="30"/>
          <w:lang w:val="en-GB" w:eastAsia="en-GB"/>
          <w14:ligatures w14:val="standardContextual"/>
        </w:rPr>
        <w:t xml:space="preserve"> </w:t>
      </w:r>
      <w:r w:rsidRPr="00533B50">
        <w:rPr>
          <w:rFonts w:asciiTheme="minorHAnsi" w:eastAsia="Calibri" w:hAnsiTheme="minorHAnsi" w:cstheme="minorHAnsi"/>
          <w:kern w:val="2"/>
          <w:sz w:val="30"/>
          <w:szCs w:val="30"/>
          <w:cs/>
          <w:lang w:val="en-GB" w:eastAsia="en-GB"/>
          <w14:ligatures w14:val="standardContextual"/>
        </w:rPr>
        <w:t xml:space="preserve">เพื่อเป็นการลดภาระหนี้ของบริษัทกับทางบริษัทหลักทรัพย์ </w:t>
      </w:r>
      <w:r w:rsidR="00A2442F" w:rsidRPr="00533B50">
        <w:rPr>
          <w:rFonts w:asciiTheme="minorHAnsi" w:eastAsia="Calibri" w:hAnsiTheme="minorHAnsi" w:cstheme="minorHAnsi"/>
          <w:kern w:val="2"/>
          <w:sz w:val="30"/>
          <w:szCs w:val="30"/>
          <w:cs/>
          <w:lang w:val="en-GB" w:eastAsia="en-GB"/>
          <w14:ligatures w14:val="standardContextual"/>
        </w:rPr>
        <w:t>กลุ่ม</w:t>
      </w:r>
      <w:r w:rsidR="00A2442F" w:rsidRPr="00533B50">
        <w:rPr>
          <w:rFonts w:asciiTheme="minorHAnsi" w:eastAsia="Calibri" w:hAnsiTheme="minorHAnsi" w:cstheme="minorHAnsi" w:hint="cs"/>
          <w:kern w:val="2"/>
          <w:sz w:val="30"/>
          <w:szCs w:val="30"/>
          <w:cs/>
          <w:lang w:val="en-GB" w:eastAsia="en-GB"/>
          <w14:ligatures w14:val="standardContextual"/>
        </w:rPr>
        <w:t>บริษัทและบริษัท</w:t>
      </w:r>
      <w:r w:rsidR="00A2442F" w:rsidRPr="00533B50">
        <w:rPr>
          <w:rFonts w:asciiTheme="minorHAnsi" w:eastAsia="Calibri" w:hAnsiTheme="minorHAnsi" w:cstheme="minorHAnsi"/>
          <w:kern w:val="2"/>
          <w:sz w:val="30"/>
          <w:szCs w:val="30"/>
          <w:cs/>
          <w:lang w:val="en-GB" w:eastAsia="en-GB"/>
          <w14:ligatures w14:val="standardContextual"/>
        </w:rPr>
        <w:t>รับรู้</w:t>
      </w:r>
      <w:r w:rsidR="00A2442F" w:rsidRPr="00533B50">
        <w:rPr>
          <w:rFonts w:asciiTheme="minorHAnsi" w:eastAsia="Calibri" w:hAnsiTheme="minorHAnsi" w:cstheme="minorHAnsi" w:hint="cs"/>
          <w:kern w:val="2"/>
          <w:sz w:val="30"/>
          <w:szCs w:val="30"/>
          <w:cs/>
          <w:lang w:val="en-GB" w:eastAsia="en-GB"/>
          <w14:ligatures w14:val="standardContextual"/>
        </w:rPr>
        <w:t xml:space="preserve">ขาดทุนจากการขายเงินลงทุนใน </w:t>
      </w:r>
      <w:r w:rsidR="00C82D91" w:rsidRPr="00533B50">
        <w:rPr>
          <w:rFonts w:asciiTheme="minorHAnsi" w:eastAsia="Calibri" w:hAnsiTheme="minorHAnsi" w:cstheme="minorHAnsi" w:hint="cs"/>
          <w:kern w:val="2"/>
          <w:sz w:val="30"/>
          <w:szCs w:val="30"/>
          <w:cs/>
          <w:lang w:val="en-GB" w:eastAsia="en-GB"/>
          <w14:ligatures w14:val="standardContextual"/>
        </w:rPr>
        <w:t xml:space="preserve">           </w:t>
      </w:r>
      <w:r w:rsidR="00A2442F" w:rsidRPr="00533B50">
        <w:rPr>
          <w:rFonts w:asciiTheme="minorHAnsi" w:eastAsia="Calibri" w:hAnsiTheme="minorHAnsi"/>
          <w:kern w:val="2"/>
          <w:sz w:val="30"/>
          <w:szCs w:val="30"/>
          <w:cs/>
          <w:lang w:eastAsia="en-GB"/>
          <w14:ligatures w14:val="standardContextual"/>
        </w:rPr>
        <w:t>บริษัท แอสเฟียร์ อินโนเวชั่นส์ จำกัด (มหาชน)</w:t>
      </w:r>
      <w:r w:rsidR="00A2442F" w:rsidRPr="00533B50">
        <w:rPr>
          <w:rFonts w:asciiTheme="minorHAnsi" w:eastAsia="Calibri" w:hAnsiTheme="minorHAnsi" w:cstheme="minorHAnsi" w:hint="cs"/>
          <w:kern w:val="2"/>
          <w:sz w:val="30"/>
          <w:szCs w:val="30"/>
          <w:cs/>
          <w:lang w:eastAsia="en-GB"/>
          <w14:ligatures w14:val="standardContextual"/>
        </w:rPr>
        <w:t xml:space="preserve"> </w:t>
      </w:r>
      <w:r w:rsidR="00A2442F" w:rsidRPr="00533B50">
        <w:rPr>
          <w:rFonts w:asciiTheme="minorHAnsi" w:eastAsia="Calibri" w:hAnsiTheme="minorHAnsi"/>
          <w:kern w:val="2"/>
          <w:sz w:val="30"/>
          <w:szCs w:val="30"/>
          <w:cs/>
          <w:lang w:eastAsia="en-GB"/>
          <w14:ligatures w14:val="standardContextual"/>
        </w:rPr>
        <w:t xml:space="preserve">จำนวน </w:t>
      </w:r>
      <w:r w:rsidR="00A2442F" w:rsidRPr="00533B50">
        <w:rPr>
          <w:rFonts w:asciiTheme="minorHAnsi" w:eastAsia="Calibri" w:hAnsiTheme="minorHAnsi"/>
          <w:kern w:val="2"/>
          <w:sz w:val="30"/>
          <w:szCs w:val="30"/>
          <w:lang w:eastAsia="en-GB"/>
          <w14:ligatures w14:val="standardContextual"/>
        </w:rPr>
        <w:t>651</w:t>
      </w:r>
      <w:r w:rsidR="00A2442F" w:rsidRPr="00533B50">
        <w:rPr>
          <w:rFonts w:asciiTheme="minorHAnsi" w:eastAsia="Calibri" w:hAnsiTheme="minorHAnsi"/>
          <w:kern w:val="2"/>
          <w:sz w:val="30"/>
          <w:szCs w:val="30"/>
          <w:cs/>
          <w:lang w:eastAsia="en-GB"/>
          <w14:ligatures w14:val="standardContextual"/>
        </w:rPr>
        <w:t>.</w:t>
      </w:r>
      <w:r w:rsidR="00A2442F" w:rsidRPr="00533B50">
        <w:rPr>
          <w:rFonts w:asciiTheme="minorHAnsi" w:eastAsia="Calibri" w:hAnsiTheme="minorHAnsi"/>
          <w:kern w:val="2"/>
          <w:sz w:val="30"/>
          <w:szCs w:val="30"/>
          <w:lang w:eastAsia="en-GB"/>
          <w14:ligatures w14:val="standardContextual"/>
        </w:rPr>
        <w:t>7</w:t>
      </w:r>
      <w:r w:rsidR="00A2442F" w:rsidRPr="00533B50">
        <w:rPr>
          <w:rFonts w:asciiTheme="minorHAnsi" w:eastAsia="Calibri" w:hAnsiTheme="minorHAnsi"/>
          <w:kern w:val="2"/>
          <w:sz w:val="30"/>
          <w:szCs w:val="30"/>
          <w:cs/>
          <w:lang w:eastAsia="en-GB"/>
          <w14:ligatures w14:val="standardContextual"/>
        </w:rPr>
        <w:t xml:space="preserve"> ล้านบาท และ </w:t>
      </w:r>
      <w:r w:rsidR="00A2442F" w:rsidRPr="00533B50">
        <w:rPr>
          <w:rFonts w:asciiTheme="minorHAnsi" w:eastAsia="Calibri" w:hAnsiTheme="minorHAnsi"/>
          <w:kern w:val="2"/>
          <w:sz w:val="30"/>
          <w:szCs w:val="30"/>
          <w:lang w:eastAsia="en-GB"/>
          <w14:ligatures w14:val="standardContextual"/>
        </w:rPr>
        <w:t>637</w:t>
      </w:r>
      <w:r w:rsidR="00A2442F" w:rsidRPr="00533B50">
        <w:rPr>
          <w:rFonts w:asciiTheme="minorHAnsi" w:eastAsia="Calibri" w:hAnsiTheme="minorHAnsi"/>
          <w:kern w:val="2"/>
          <w:sz w:val="30"/>
          <w:szCs w:val="30"/>
          <w:cs/>
          <w:lang w:eastAsia="en-GB"/>
          <w14:ligatures w14:val="standardContextual"/>
        </w:rPr>
        <w:t>.</w:t>
      </w:r>
      <w:r w:rsidR="00A2442F" w:rsidRPr="00533B50">
        <w:rPr>
          <w:rFonts w:asciiTheme="minorHAnsi" w:eastAsia="Calibri" w:hAnsiTheme="minorHAnsi"/>
          <w:kern w:val="2"/>
          <w:sz w:val="30"/>
          <w:szCs w:val="30"/>
          <w:lang w:eastAsia="en-GB"/>
          <w14:ligatures w14:val="standardContextual"/>
        </w:rPr>
        <w:t>0</w:t>
      </w:r>
      <w:r w:rsidR="00A2442F" w:rsidRPr="00533B50">
        <w:rPr>
          <w:rFonts w:asciiTheme="minorHAnsi" w:eastAsia="Calibri" w:hAnsiTheme="minorHAnsi"/>
          <w:kern w:val="2"/>
          <w:sz w:val="30"/>
          <w:szCs w:val="30"/>
          <w:cs/>
          <w:lang w:eastAsia="en-GB"/>
          <w14:ligatures w14:val="standardContextual"/>
        </w:rPr>
        <w:t xml:space="preserve"> ล้านบาท </w:t>
      </w:r>
      <w:r w:rsidR="00A2442F" w:rsidRPr="00533B50">
        <w:rPr>
          <w:rFonts w:asciiTheme="minorHAnsi" w:eastAsia="Calibri" w:hAnsiTheme="minorHAnsi" w:cstheme="minorHAnsi" w:hint="cs"/>
          <w:kern w:val="2"/>
          <w:sz w:val="30"/>
          <w:szCs w:val="30"/>
          <w:cs/>
          <w:lang w:eastAsia="en-GB"/>
          <w14:ligatures w14:val="standardContextual"/>
        </w:rPr>
        <w:t>โดยบันทึกในรายการขาดทุนจากการจำหน่ายเงินลงทุนในบริษัทร่วม</w:t>
      </w:r>
      <w:r w:rsidR="00A2442F" w:rsidRPr="00533B50">
        <w:rPr>
          <w:rFonts w:asciiTheme="minorHAnsi" w:eastAsia="Calibri" w:hAnsiTheme="minorHAnsi" w:cstheme="minorHAnsi" w:hint="cs"/>
          <w:kern w:val="2"/>
          <w:sz w:val="30"/>
          <w:szCs w:val="30"/>
          <w:cs/>
          <w:lang w:val="en-GB" w:eastAsia="en-GB"/>
          <w14:ligatures w14:val="standardContextual"/>
        </w:rPr>
        <w:t>ในงบกำไรขาดทุนเบ็ดเสร็จรวมและงบกำไรขาดทุนเบ็ดเสร็จเฉพาะกิจการสำหรับงวด</w:t>
      </w:r>
      <w:r w:rsidR="00690BA3" w:rsidRPr="00533B50">
        <w:rPr>
          <w:rFonts w:asciiTheme="minorHAnsi" w:eastAsia="Calibri" w:hAnsiTheme="minorHAnsi" w:cstheme="minorHAnsi" w:hint="cs"/>
          <w:kern w:val="2"/>
          <w:sz w:val="30"/>
          <w:szCs w:val="30"/>
          <w:cs/>
          <w:lang w:val="en-GB" w:eastAsia="en-GB"/>
          <w14:ligatures w14:val="standardContextual"/>
        </w:rPr>
        <w:t>เก้า</w:t>
      </w:r>
      <w:r w:rsidR="008969A6" w:rsidRPr="00533B50">
        <w:rPr>
          <w:rFonts w:asciiTheme="minorHAnsi" w:eastAsia="Calibri" w:hAnsiTheme="minorHAnsi" w:cstheme="minorHAnsi" w:hint="cs"/>
          <w:kern w:val="2"/>
          <w:sz w:val="30"/>
          <w:szCs w:val="30"/>
          <w:cs/>
          <w:lang w:val="en-GB" w:eastAsia="en-GB"/>
          <w14:ligatures w14:val="standardContextual"/>
        </w:rPr>
        <w:t>เดือน</w:t>
      </w:r>
      <w:r w:rsidR="00A2442F" w:rsidRPr="00533B50">
        <w:rPr>
          <w:rFonts w:asciiTheme="minorHAnsi" w:eastAsia="Calibri" w:hAnsiTheme="minorHAnsi" w:cstheme="minorHAnsi" w:hint="cs"/>
          <w:kern w:val="2"/>
          <w:sz w:val="30"/>
          <w:szCs w:val="30"/>
          <w:cs/>
          <w:lang w:val="en-GB" w:eastAsia="en-GB"/>
          <w14:ligatures w14:val="standardContextual"/>
        </w:rPr>
        <w:t xml:space="preserve">สิ้นสุดวันที่ </w:t>
      </w:r>
      <w:r w:rsidR="00A2442F" w:rsidRPr="00533B50">
        <w:rPr>
          <w:rFonts w:asciiTheme="minorHAnsi" w:eastAsia="Calibri" w:hAnsiTheme="minorHAnsi" w:cstheme="minorHAnsi"/>
          <w:kern w:val="2"/>
          <w:sz w:val="30"/>
          <w:szCs w:val="30"/>
          <w:lang w:val="en-GB" w:eastAsia="en-GB"/>
          <w14:ligatures w14:val="standardContextual"/>
        </w:rPr>
        <w:t xml:space="preserve">30 </w:t>
      </w:r>
      <w:r w:rsidR="00690BA3" w:rsidRPr="00533B50">
        <w:rPr>
          <w:rFonts w:asciiTheme="minorHAnsi" w:eastAsia="Calibri" w:hAnsiTheme="minorHAnsi" w:cstheme="minorHAnsi" w:hint="cs"/>
          <w:kern w:val="2"/>
          <w:sz w:val="30"/>
          <w:szCs w:val="30"/>
          <w:cs/>
          <w:lang w:val="en-GB" w:eastAsia="en-GB"/>
          <w14:ligatures w14:val="standardContextual"/>
        </w:rPr>
        <w:t>กันยายน</w:t>
      </w:r>
      <w:r w:rsidR="00A2442F" w:rsidRPr="00533B50">
        <w:rPr>
          <w:rFonts w:asciiTheme="minorHAnsi" w:eastAsia="Calibri" w:hAnsiTheme="minorHAnsi" w:cstheme="minorHAnsi" w:hint="cs"/>
          <w:kern w:val="2"/>
          <w:sz w:val="30"/>
          <w:szCs w:val="30"/>
          <w:cs/>
          <w:lang w:val="en-GB" w:eastAsia="en-GB"/>
          <w14:ligatures w14:val="standardContextual"/>
        </w:rPr>
        <w:t xml:space="preserve"> </w:t>
      </w:r>
      <w:r w:rsidR="00A2442F" w:rsidRPr="00533B50">
        <w:rPr>
          <w:rFonts w:asciiTheme="minorHAnsi" w:eastAsia="Calibri" w:hAnsiTheme="minorHAnsi" w:cstheme="minorHAnsi"/>
          <w:kern w:val="2"/>
          <w:sz w:val="30"/>
          <w:szCs w:val="30"/>
          <w:lang w:eastAsia="en-GB"/>
          <w14:ligatures w14:val="standardContextual"/>
        </w:rPr>
        <w:t xml:space="preserve">2567 </w:t>
      </w:r>
      <w:r w:rsidR="00A2442F" w:rsidRPr="00533B50">
        <w:rPr>
          <w:rFonts w:asciiTheme="minorHAnsi" w:eastAsia="Calibri" w:hAnsiTheme="minorHAnsi" w:cstheme="minorHAnsi" w:hint="cs"/>
          <w:kern w:val="2"/>
          <w:sz w:val="30"/>
          <w:szCs w:val="30"/>
          <w:cs/>
          <w:lang w:eastAsia="en-GB"/>
          <w14:ligatures w14:val="standardContextual"/>
        </w:rPr>
        <w:t>ตามลำดับ</w:t>
      </w:r>
      <w:r w:rsidR="00A2442F" w:rsidRPr="00533B50">
        <w:rPr>
          <w:rFonts w:asciiTheme="minorHAnsi" w:eastAsia="Calibri" w:hAnsiTheme="minorHAnsi" w:cstheme="minorHAnsi"/>
          <w:kern w:val="2"/>
          <w:sz w:val="30"/>
          <w:szCs w:val="30"/>
          <w:lang w:eastAsia="en-GB"/>
          <w14:ligatures w14:val="standardContextual"/>
        </w:rPr>
        <w:t xml:space="preserve"> </w:t>
      </w:r>
      <w:r w:rsidR="00B33233" w:rsidRPr="00533B50">
        <w:rPr>
          <w:rFonts w:asciiTheme="minorHAnsi" w:eastAsia="Calibri" w:hAnsiTheme="minorHAnsi" w:cstheme="minorHAnsi" w:hint="cs"/>
          <w:kern w:val="2"/>
          <w:sz w:val="30"/>
          <w:szCs w:val="30"/>
          <w:cs/>
          <w:lang w:val="en-GB" w:eastAsia="en-GB"/>
          <w14:ligatures w14:val="standardContextual"/>
        </w:rPr>
        <w:t>นอกจากนี้</w:t>
      </w:r>
      <w:r w:rsidR="00A2442F" w:rsidRPr="00533B50">
        <w:rPr>
          <w:rFonts w:asciiTheme="minorHAnsi" w:eastAsia="Calibri" w:hAnsiTheme="minorHAnsi" w:cstheme="minorHAnsi"/>
          <w:kern w:val="2"/>
          <w:sz w:val="30"/>
          <w:szCs w:val="30"/>
          <w:cs/>
          <w:lang w:val="en-GB" w:eastAsia="en-GB"/>
          <w14:ligatures w14:val="standardContextual"/>
        </w:rPr>
        <w:t>สัดส่วนการถือหุ้น</w:t>
      </w:r>
      <w:r w:rsidR="00A2442F" w:rsidRPr="00533B50">
        <w:rPr>
          <w:rFonts w:asciiTheme="minorHAnsi" w:eastAsia="Calibri" w:hAnsiTheme="minorHAnsi" w:cstheme="minorHAnsi" w:hint="cs"/>
          <w:kern w:val="2"/>
          <w:sz w:val="30"/>
          <w:szCs w:val="30"/>
          <w:cs/>
          <w:lang w:val="en-GB" w:eastAsia="en-GB"/>
          <w14:ligatures w14:val="standardContextual"/>
        </w:rPr>
        <w:t>ของบริษัท</w:t>
      </w:r>
      <w:r w:rsidR="00A2442F" w:rsidRPr="00533B50">
        <w:rPr>
          <w:rFonts w:asciiTheme="minorHAnsi" w:eastAsia="Calibri" w:hAnsiTheme="minorHAnsi" w:cstheme="minorHAnsi"/>
          <w:kern w:val="2"/>
          <w:sz w:val="30"/>
          <w:szCs w:val="30"/>
          <w:cs/>
          <w:lang w:val="en-GB" w:eastAsia="en-GB"/>
          <w14:ligatures w14:val="standardContextual"/>
        </w:rPr>
        <w:t>ใน</w:t>
      </w:r>
      <w:r w:rsidR="00A2442F" w:rsidRPr="00533B50">
        <w:rPr>
          <w:rFonts w:asciiTheme="minorHAnsi" w:eastAsia="Calibri" w:hAnsiTheme="minorHAnsi" w:cstheme="minorHAnsi"/>
          <w:kern w:val="2"/>
          <w:sz w:val="30"/>
          <w:szCs w:val="30"/>
          <w:cs/>
          <w14:ligatures w14:val="standardContextual"/>
        </w:rPr>
        <w:t>บริษัท แอสเฟียร์ อินโนเวชั่นส์ จำกัด (มหาชน)</w:t>
      </w:r>
      <w:r w:rsidR="00A2442F" w:rsidRPr="00533B50">
        <w:rPr>
          <w:rFonts w:asciiTheme="minorHAnsi" w:eastAsia="Calibri" w:hAnsiTheme="minorHAnsi" w:cstheme="minorHAnsi"/>
          <w:kern w:val="2"/>
          <w:sz w:val="30"/>
          <w:szCs w:val="30"/>
          <w14:ligatures w14:val="standardContextual"/>
        </w:rPr>
        <w:t xml:space="preserve"> </w:t>
      </w:r>
      <w:r w:rsidR="00A2442F" w:rsidRPr="00533B50">
        <w:rPr>
          <w:rFonts w:asciiTheme="minorHAnsi" w:eastAsia="Calibri" w:hAnsiTheme="minorHAnsi" w:cstheme="minorHAnsi" w:hint="cs"/>
          <w:kern w:val="2"/>
          <w:sz w:val="30"/>
          <w:szCs w:val="30"/>
          <w:cs/>
          <w:lang w:val="en-GB" w:eastAsia="en-GB"/>
          <w14:ligatures w14:val="standardContextual"/>
        </w:rPr>
        <w:t>ลดลงอย่างต่อเนื่อง จึงมี</w:t>
      </w:r>
      <w:r w:rsidR="00A2442F" w:rsidRPr="00533B50">
        <w:rPr>
          <w:rFonts w:asciiTheme="minorHAnsi" w:eastAsia="Calibri" w:hAnsiTheme="minorHAnsi" w:cstheme="minorHAnsi"/>
          <w:kern w:val="2"/>
          <w:sz w:val="30"/>
          <w:szCs w:val="30"/>
          <w:cs/>
          <w:lang w:val="en-GB" w:eastAsia="en-GB"/>
          <w14:ligatures w14:val="standardContextual"/>
        </w:rPr>
        <w:t>ข้อบ่งชี้ว่าบริษัทได้สูญเสียอิทธิพลอย่างมีสาระสำคัญ</w:t>
      </w:r>
      <w:r w:rsidR="00A2442F" w:rsidRPr="00533B50">
        <w:rPr>
          <w:rFonts w:asciiTheme="minorHAnsi" w:eastAsia="Calibri" w:hAnsiTheme="minorHAnsi" w:cstheme="minorHAnsi" w:hint="cs"/>
          <w:kern w:val="2"/>
          <w:sz w:val="30"/>
          <w:szCs w:val="30"/>
          <w:cs/>
          <w:lang w:val="en-GB" w:eastAsia="en-GB"/>
          <w14:ligatures w14:val="standardContextual"/>
        </w:rPr>
        <w:t xml:space="preserve">ในบริษัทร่วม </w:t>
      </w:r>
      <w:r w:rsidRPr="00533B50">
        <w:rPr>
          <w:rFonts w:asciiTheme="minorHAnsi" w:eastAsia="Calibri" w:hAnsiTheme="minorHAnsi" w:cstheme="minorHAnsi"/>
          <w:kern w:val="2"/>
          <w:sz w:val="30"/>
          <w:szCs w:val="30"/>
          <w:cs/>
          <w:lang w:val="en-GB" w:eastAsia="en-GB"/>
          <w14:ligatures w14:val="standardContextual"/>
        </w:rPr>
        <w:t>กลุ่ม</w:t>
      </w:r>
      <w:r w:rsidR="001E759E" w:rsidRPr="00533B50">
        <w:rPr>
          <w:rFonts w:asciiTheme="minorHAnsi" w:eastAsia="Calibri" w:hAnsiTheme="minorHAnsi" w:cstheme="minorHAnsi" w:hint="cs"/>
          <w:kern w:val="2"/>
          <w:sz w:val="30"/>
          <w:szCs w:val="30"/>
          <w:cs/>
          <w:lang w:val="en-GB" w:eastAsia="en-GB"/>
          <w14:ligatures w14:val="standardContextual"/>
        </w:rPr>
        <w:t>บริษ</w:t>
      </w:r>
      <w:r w:rsidR="00A2442F" w:rsidRPr="00533B50">
        <w:rPr>
          <w:rFonts w:asciiTheme="minorHAnsi" w:eastAsia="Calibri" w:hAnsiTheme="minorHAnsi" w:cstheme="minorHAnsi" w:hint="cs"/>
          <w:kern w:val="2"/>
          <w:sz w:val="30"/>
          <w:szCs w:val="30"/>
          <w:cs/>
          <w:lang w:val="en-GB" w:eastAsia="en-GB"/>
          <w14:ligatures w14:val="standardContextual"/>
        </w:rPr>
        <w:t>ัท</w:t>
      </w:r>
      <w:r w:rsidRPr="00533B50">
        <w:rPr>
          <w:rFonts w:asciiTheme="minorHAnsi" w:eastAsia="Calibri" w:hAnsiTheme="minorHAnsi" w:cstheme="minorHAnsi"/>
          <w:kern w:val="2"/>
          <w:sz w:val="30"/>
          <w:szCs w:val="30"/>
          <w:cs/>
          <w:lang w:val="en-GB" w:eastAsia="en-GB"/>
          <w14:ligatures w14:val="standardContextual"/>
        </w:rPr>
        <w:t>รับรู้</w:t>
      </w:r>
      <w:r w:rsidRPr="00533B50">
        <w:rPr>
          <w:rFonts w:asciiTheme="minorHAnsi" w:eastAsia="Calibri" w:hAnsiTheme="minorHAnsi" w:cstheme="minorHAnsi" w:hint="cs"/>
          <w:kern w:val="2"/>
          <w:sz w:val="30"/>
          <w:szCs w:val="30"/>
          <w:cs/>
          <w:lang w:val="en-GB" w:eastAsia="en-GB"/>
          <w14:ligatures w14:val="standardContextual"/>
        </w:rPr>
        <w:t>ขาดทุนจากการสูญเสีย</w:t>
      </w:r>
      <w:r w:rsidRPr="00533B50">
        <w:rPr>
          <w:rFonts w:asciiTheme="minorHAnsi" w:eastAsia="Calibri" w:hAnsiTheme="minorHAnsi" w:cstheme="minorHAnsi"/>
          <w:kern w:val="2"/>
          <w:sz w:val="30"/>
          <w:szCs w:val="30"/>
          <w:cs/>
          <w:lang w:val="en-GB" w:eastAsia="en-GB"/>
          <w14:ligatures w14:val="standardContextual"/>
        </w:rPr>
        <w:t>อิทธิพลอย่างมีสาระสำคัญ</w:t>
      </w:r>
      <w:r w:rsidRPr="00533B50">
        <w:rPr>
          <w:rFonts w:asciiTheme="minorHAnsi" w:eastAsia="Calibri" w:hAnsiTheme="minorHAnsi" w:cstheme="minorHAnsi" w:hint="cs"/>
          <w:kern w:val="2"/>
          <w:sz w:val="30"/>
          <w:szCs w:val="30"/>
          <w:cs/>
          <w:lang w:val="en-GB" w:eastAsia="en-GB"/>
          <w14:ligatures w14:val="standardContextual"/>
        </w:rPr>
        <w:t xml:space="preserve">ในบริษัทร่วม </w:t>
      </w:r>
      <w:r w:rsidR="00A631EB" w:rsidRPr="00533B50">
        <w:rPr>
          <w:rFonts w:asciiTheme="minorHAnsi" w:eastAsia="Calibri" w:hAnsiTheme="minorHAnsi" w:cstheme="minorHAnsi" w:hint="cs"/>
          <w:kern w:val="2"/>
          <w:sz w:val="30"/>
          <w:szCs w:val="30"/>
          <w:cs/>
          <w:lang w:val="en-GB" w:eastAsia="en-GB"/>
          <w14:ligatures w14:val="standardContextual"/>
        </w:rPr>
        <w:t>โดยบันทึกใน</w:t>
      </w:r>
      <w:r w:rsidRPr="00533B50">
        <w:rPr>
          <w:rFonts w:asciiTheme="minorHAnsi" w:eastAsia="Calibri" w:hAnsiTheme="minorHAnsi" w:cstheme="minorHAnsi" w:hint="cs"/>
          <w:kern w:val="2"/>
          <w:sz w:val="30"/>
          <w:szCs w:val="30"/>
          <w:cs/>
          <w:lang w:val="en-GB" w:eastAsia="en-GB"/>
          <w14:ligatures w14:val="standardContextual"/>
        </w:rPr>
        <w:t>รายการ</w:t>
      </w:r>
      <w:r w:rsidRPr="00533B50">
        <w:rPr>
          <w:rFonts w:asciiTheme="minorHAnsi" w:eastAsia="Calibri" w:hAnsiTheme="minorHAnsi" w:cstheme="minorHAnsi"/>
          <w:kern w:val="2"/>
          <w:sz w:val="30"/>
          <w:szCs w:val="30"/>
          <w:cs/>
          <w:lang w:val="en-GB" w:eastAsia="en-GB"/>
          <w14:ligatures w14:val="standardContextual"/>
        </w:rPr>
        <w:t>ขาดทุนจากการสูญเสียอำนาจการควบคุมในบริษัทย่อยและอิทธิพลอย่างมีสาระสำคัญในบริษัทร่วม</w:t>
      </w:r>
      <w:r w:rsidRPr="00533B50">
        <w:rPr>
          <w:rFonts w:asciiTheme="minorHAnsi" w:eastAsia="Calibri" w:hAnsiTheme="minorHAnsi" w:cstheme="minorHAnsi" w:hint="cs"/>
          <w:kern w:val="2"/>
          <w:sz w:val="30"/>
          <w:szCs w:val="30"/>
          <w:cs/>
          <w:lang w:val="en-GB" w:eastAsia="en-GB"/>
          <w14:ligatures w14:val="standardContextual"/>
        </w:rPr>
        <w:t xml:space="preserve"> </w:t>
      </w:r>
      <w:r w:rsidR="00A631EB" w:rsidRPr="00533B50">
        <w:rPr>
          <w:rFonts w:asciiTheme="minorHAnsi" w:eastAsia="Calibri" w:hAnsiTheme="minorHAnsi" w:cstheme="minorHAnsi" w:hint="cs"/>
          <w:kern w:val="2"/>
          <w:sz w:val="30"/>
          <w:szCs w:val="30"/>
          <w:cs/>
          <w:lang w:val="en-GB" w:eastAsia="en-GB"/>
          <w14:ligatures w14:val="standardContextual"/>
        </w:rPr>
        <w:t xml:space="preserve">จำนวน </w:t>
      </w:r>
      <w:r w:rsidR="00A631EB" w:rsidRPr="00533B50">
        <w:rPr>
          <w:rFonts w:asciiTheme="minorHAnsi" w:eastAsia="Calibri" w:hAnsiTheme="minorHAnsi" w:cstheme="minorHAnsi"/>
          <w:kern w:val="2"/>
          <w:sz w:val="30"/>
          <w:szCs w:val="30"/>
          <w:lang w:eastAsia="en-GB"/>
          <w14:ligatures w14:val="standardContextual"/>
        </w:rPr>
        <w:t>1,053.8</w:t>
      </w:r>
      <w:r w:rsidR="00A631EB" w:rsidRPr="00533B50">
        <w:rPr>
          <w:rFonts w:asciiTheme="minorHAnsi" w:eastAsia="Calibri" w:hAnsiTheme="minorHAnsi" w:cstheme="minorHAnsi"/>
          <w:kern w:val="2"/>
          <w:sz w:val="30"/>
          <w:szCs w:val="30"/>
          <w:lang w:val="en-GB" w:eastAsia="en-GB"/>
          <w14:ligatures w14:val="standardContextual"/>
        </w:rPr>
        <w:t xml:space="preserve"> </w:t>
      </w:r>
      <w:r w:rsidR="00A631EB" w:rsidRPr="00533B50">
        <w:rPr>
          <w:rFonts w:asciiTheme="minorHAnsi" w:eastAsia="Calibri" w:hAnsiTheme="minorHAnsi" w:cstheme="minorHAnsi" w:hint="cs"/>
          <w:kern w:val="2"/>
          <w:sz w:val="30"/>
          <w:szCs w:val="30"/>
          <w:cs/>
          <w:lang w:val="en-GB" w:eastAsia="en-GB"/>
          <w14:ligatures w14:val="standardContextual"/>
        </w:rPr>
        <w:t xml:space="preserve">ล้านบาท และ </w:t>
      </w:r>
      <w:r w:rsidR="00A631EB" w:rsidRPr="00533B50">
        <w:rPr>
          <w:rFonts w:asciiTheme="minorHAnsi" w:eastAsia="Calibri" w:hAnsiTheme="minorHAnsi" w:cstheme="minorHAnsi"/>
          <w:kern w:val="2"/>
          <w:sz w:val="30"/>
          <w:szCs w:val="30"/>
          <w:lang w:val="en-GB" w:eastAsia="en-GB"/>
          <w14:ligatures w14:val="standardContextual"/>
        </w:rPr>
        <w:t>1,018.</w:t>
      </w:r>
      <w:r w:rsidR="001E759E" w:rsidRPr="00533B50">
        <w:rPr>
          <w:rFonts w:asciiTheme="minorHAnsi" w:eastAsia="Calibri" w:hAnsiTheme="minorHAnsi" w:cstheme="minorHAnsi"/>
          <w:kern w:val="2"/>
          <w:sz w:val="30"/>
          <w:szCs w:val="30"/>
          <w:lang w:eastAsia="en-GB"/>
          <w14:ligatures w14:val="standardContextual"/>
        </w:rPr>
        <w:t>7</w:t>
      </w:r>
      <w:r w:rsidR="00A631EB" w:rsidRPr="00533B50">
        <w:rPr>
          <w:rFonts w:asciiTheme="minorHAnsi" w:eastAsia="Calibri" w:hAnsiTheme="minorHAnsi" w:cstheme="minorHAnsi"/>
          <w:kern w:val="2"/>
          <w:sz w:val="30"/>
          <w:szCs w:val="30"/>
          <w:lang w:val="en-GB" w:eastAsia="en-GB"/>
          <w14:ligatures w14:val="standardContextual"/>
        </w:rPr>
        <w:t xml:space="preserve"> </w:t>
      </w:r>
      <w:r w:rsidR="00A631EB" w:rsidRPr="00533B50">
        <w:rPr>
          <w:rFonts w:asciiTheme="minorHAnsi" w:eastAsia="Calibri" w:hAnsiTheme="minorHAnsi" w:cstheme="minorHAnsi" w:hint="cs"/>
          <w:kern w:val="2"/>
          <w:sz w:val="30"/>
          <w:szCs w:val="30"/>
          <w:cs/>
          <w:lang w:val="en-GB" w:eastAsia="en-GB"/>
          <w14:ligatures w14:val="standardContextual"/>
        </w:rPr>
        <w:t xml:space="preserve">ล้านบาท </w:t>
      </w:r>
      <w:r w:rsidRPr="00533B50">
        <w:rPr>
          <w:rFonts w:asciiTheme="minorHAnsi" w:eastAsia="Calibri" w:hAnsiTheme="minorHAnsi" w:cstheme="minorHAnsi" w:hint="cs"/>
          <w:kern w:val="2"/>
          <w:sz w:val="30"/>
          <w:szCs w:val="30"/>
          <w:cs/>
          <w:lang w:val="en-GB" w:eastAsia="en-GB"/>
          <w14:ligatures w14:val="standardContextual"/>
        </w:rPr>
        <w:t>ในงบกำไรขาดทุนเบ็ดเสร็จรวมและงบกำไรขาดทุนเบ็ดเสร็จเฉพาะกิจการ</w:t>
      </w:r>
      <w:r w:rsidR="00A631EB" w:rsidRPr="00533B50">
        <w:rPr>
          <w:rFonts w:asciiTheme="minorHAnsi" w:eastAsia="Calibri" w:hAnsiTheme="minorHAnsi" w:cstheme="minorHAnsi" w:hint="cs"/>
          <w:kern w:val="2"/>
          <w:sz w:val="30"/>
          <w:szCs w:val="30"/>
          <w:cs/>
          <w:lang w:eastAsia="en-GB"/>
          <w14:ligatures w14:val="standardContextual"/>
        </w:rPr>
        <w:t>สำหรับงวด</w:t>
      </w:r>
      <w:r w:rsidR="00690BA3" w:rsidRPr="00533B50">
        <w:rPr>
          <w:rFonts w:asciiTheme="minorHAnsi" w:eastAsia="Calibri" w:hAnsiTheme="minorHAnsi" w:cstheme="minorHAnsi" w:hint="cs"/>
          <w:kern w:val="2"/>
          <w:sz w:val="30"/>
          <w:szCs w:val="30"/>
          <w:cs/>
          <w:lang w:eastAsia="en-GB"/>
          <w14:ligatures w14:val="standardContextual"/>
        </w:rPr>
        <w:t>เก้า</w:t>
      </w:r>
      <w:r w:rsidR="008969A6" w:rsidRPr="00533B50">
        <w:rPr>
          <w:rFonts w:asciiTheme="minorHAnsi" w:eastAsia="Calibri" w:hAnsiTheme="minorHAnsi" w:cstheme="minorHAnsi" w:hint="cs"/>
          <w:kern w:val="2"/>
          <w:sz w:val="30"/>
          <w:szCs w:val="30"/>
          <w:cs/>
          <w:lang w:eastAsia="en-GB"/>
          <w14:ligatures w14:val="standardContextual"/>
        </w:rPr>
        <w:t>เดือน</w:t>
      </w:r>
      <w:r w:rsidR="00A631EB" w:rsidRPr="00533B50">
        <w:rPr>
          <w:rFonts w:asciiTheme="minorHAnsi" w:eastAsia="Calibri" w:hAnsiTheme="minorHAnsi" w:cstheme="minorHAnsi" w:hint="cs"/>
          <w:kern w:val="2"/>
          <w:sz w:val="30"/>
          <w:szCs w:val="30"/>
          <w:cs/>
          <w:lang w:eastAsia="en-GB"/>
          <w14:ligatures w14:val="standardContextual"/>
        </w:rPr>
        <w:t xml:space="preserve">สิ้นสุดวันที่ </w:t>
      </w:r>
      <w:r w:rsidR="00A631EB" w:rsidRPr="00533B50">
        <w:rPr>
          <w:rFonts w:asciiTheme="minorHAnsi" w:eastAsia="Calibri" w:hAnsiTheme="minorHAnsi" w:cstheme="minorHAnsi"/>
          <w:kern w:val="2"/>
          <w:sz w:val="30"/>
          <w:szCs w:val="30"/>
          <w:lang w:eastAsia="en-GB"/>
          <w14:ligatures w14:val="standardContextual"/>
        </w:rPr>
        <w:t xml:space="preserve">30 </w:t>
      </w:r>
      <w:r w:rsidR="00690BA3" w:rsidRPr="00533B50">
        <w:rPr>
          <w:rFonts w:asciiTheme="minorHAnsi" w:eastAsia="Calibri" w:hAnsiTheme="minorHAnsi" w:cstheme="minorHAnsi" w:hint="cs"/>
          <w:kern w:val="2"/>
          <w:sz w:val="30"/>
          <w:szCs w:val="30"/>
          <w:cs/>
          <w:lang w:eastAsia="en-GB"/>
          <w14:ligatures w14:val="standardContextual"/>
        </w:rPr>
        <w:t>กันยายน</w:t>
      </w:r>
      <w:r w:rsidR="00A631EB" w:rsidRPr="00533B50">
        <w:rPr>
          <w:rFonts w:asciiTheme="minorHAnsi" w:eastAsia="Calibri" w:hAnsiTheme="minorHAnsi" w:cstheme="minorHAnsi" w:hint="cs"/>
          <w:kern w:val="2"/>
          <w:sz w:val="30"/>
          <w:szCs w:val="30"/>
          <w:cs/>
          <w:lang w:eastAsia="en-GB"/>
          <w14:ligatures w14:val="standardContextual"/>
        </w:rPr>
        <w:t xml:space="preserve"> </w:t>
      </w:r>
      <w:r w:rsidR="00A631EB" w:rsidRPr="00533B50">
        <w:rPr>
          <w:rFonts w:asciiTheme="minorHAnsi" w:eastAsia="Calibri" w:hAnsiTheme="minorHAnsi" w:cstheme="minorHAnsi"/>
          <w:kern w:val="2"/>
          <w:sz w:val="30"/>
          <w:szCs w:val="30"/>
          <w:lang w:eastAsia="en-GB"/>
          <w14:ligatures w14:val="standardContextual"/>
        </w:rPr>
        <w:t>2567</w:t>
      </w:r>
      <w:r w:rsidRPr="00533B50">
        <w:rPr>
          <w:rFonts w:asciiTheme="minorHAnsi" w:eastAsia="Calibri" w:hAnsiTheme="minorHAnsi" w:cstheme="minorHAnsi" w:hint="cs"/>
          <w:kern w:val="2"/>
          <w:sz w:val="30"/>
          <w:szCs w:val="30"/>
          <w:cs/>
          <w:lang w:val="en-GB" w:eastAsia="en-GB"/>
          <w14:ligatures w14:val="standardContextual"/>
        </w:rPr>
        <w:t xml:space="preserve"> ตามลำดับ </w:t>
      </w:r>
    </w:p>
    <w:p w14:paraId="52093DA8" w14:textId="77777777" w:rsidR="00AD7743" w:rsidRPr="00533B50" w:rsidRDefault="00AD7743" w:rsidP="00CD0A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eastAsia="Calibri" w:hAnsiTheme="minorHAnsi" w:cstheme="minorHAnsi"/>
          <w:kern w:val="2"/>
          <w:sz w:val="30"/>
          <w:szCs w:val="30"/>
          <w:lang w:val="en-GB" w:eastAsia="en-GB"/>
          <w14:ligatures w14:val="standardContextual"/>
        </w:rPr>
      </w:pPr>
    </w:p>
    <w:p w14:paraId="4F61B2D3" w14:textId="00E0E6BB" w:rsidR="004D58B7" w:rsidRDefault="004D58B7" w:rsidP="00CD0A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eastAsia="Calibri" w:hAnsiTheme="minorHAnsi"/>
          <w:kern w:val="2"/>
          <w:sz w:val="30"/>
          <w:szCs w:val="30"/>
          <w:lang w:val="en-GB" w:eastAsia="en-GB"/>
          <w14:ligatures w14:val="standardContextual"/>
        </w:rPr>
      </w:pPr>
      <w:r w:rsidRPr="00533B50">
        <w:rPr>
          <w:rFonts w:asciiTheme="minorHAnsi" w:eastAsia="Calibri" w:hAnsiTheme="minorHAnsi" w:cstheme="minorHAnsi" w:hint="cs"/>
          <w:kern w:val="2"/>
          <w:sz w:val="30"/>
          <w:szCs w:val="30"/>
          <w:cs/>
          <w:lang w:val="en-GB" w:eastAsia="en-GB"/>
          <w14:ligatures w14:val="standardContextual"/>
        </w:rPr>
        <w:t xml:space="preserve">ณ วันที่ </w:t>
      </w:r>
      <w:r w:rsidRPr="00533B50">
        <w:rPr>
          <w:rFonts w:asciiTheme="minorHAnsi" w:eastAsia="Calibri" w:hAnsiTheme="minorHAnsi" w:cstheme="minorHAnsi"/>
          <w:kern w:val="2"/>
          <w:sz w:val="30"/>
          <w:szCs w:val="30"/>
          <w:lang w:val="en-GB" w:eastAsia="en-GB"/>
          <w14:ligatures w14:val="standardContextual"/>
        </w:rPr>
        <w:t xml:space="preserve">30 </w:t>
      </w:r>
      <w:r w:rsidR="00690BA3" w:rsidRPr="00533B50">
        <w:rPr>
          <w:rFonts w:asciiTheme="minorHAnsi" w:eastAsia="Calibri" w:hAnsiTheme="minorHAnsi" w:cstheme="minorHAnsi" w:hint="cs"/>
          <w:kern w:val="2"/>
          <w:sz w:val="30"/>
          <w:szCs w:val="30"/>
          <w:cs/>
          <w:lang w:val="en-GB" w:eastAsia="en-GB"/>
          <w14:ligatures w14:val="standardContextual"/>
        </w:rPr>
        <w:t>กันยายน</w:t>
      </w:r>
      <w:r w:rsidRPr="00533B50">
        <w:rPr>
          <w:rFonts w:asciiTheme="minorHAnsi" w:eastAsia="Calibri" w:hAnsiTheme="minorHAnsi" w:cstheme="minorHAnsi" w:hint="cs"/>
          <w:kern w:val="2"/>
          <w:sz w:val="30"/>
          <w:szCs w:val="30"/>
          <w:cs/>
          <w:lang w:val="en-GB" w:eastAsia="en-GB"/>
          <w14:ligatures w14:val="standardContextual"/>
        </w:rPr>
        <w:t xml:space="preserve"> </w:t>
      </w:r>
      <w:r w:rsidRPr="00533B50">
        <w:rPr>
          <w:rFonts w:asciiTheme="minorHAnsi" w:eastAsia="Calibri" w:hAnsiTheme="minorHAnsi" w:cstheme="minorHAnsi"/>
          <w:kern w:val="2"/>
          <w:sz w:val="30"/>
          <w:szCs w:val="30"/>
          <w:lang w:val="en-GB" w:eastAsia="en-GB"/>
          <w14:ligatures w14:val="standardContextual"/>
        </w:rPr>
        <w:t xml:space="preserve">2567 </w:t>
      </w:r>
      <w:r w:rsidRPr="00533B50">
        <w:rPr>
          <w:rFonts w:asciiTheme="minorHAnsi" w:eastAsia="Calibri" w:hAnsiTheme="minorHAnsi" w:cstheme="minorHAnsi" w:hint="cs"/>
          <w:kern w:val="2"/>
          <w:sz w:val="30"/>
          <w:szCs w:val="30"/>
          <w:cs/>
          <w:lang w:val="en-GB" w:eastAsia="en-GB"/>
          <w14:ligatures w14:val="standardContextual"/>
        </w:rPr>
        <w:t>บริษัทมีสัดส่วนการถือหุ้นของบริษัทใน</w:t>
      </w:r>
      <w:r w:rsidR="00767645" w:rsidRPr="00533B50">
        <w:rPr>
          <w:rFonts w:asciiTheme="minorHAnsi" w:eastAsia="Calibri" w:hAnsiTheme="minorHAnsi" w:cstheme="minorHAnsi"/>
          <w:kern w:val="2"/>
          <w:sz w:val="30"/>
          <w:szCs w:val="30"/>
          <w:cs/>
          <w14:ligatures w14:val="standardContextual"/>
        </w:rPr>
        <w:t>บริษัท แอสเฟียร์ อินโนเวชั่นส์ จำกัด (มหาชน)</w:t>
      </w:r>
      <w:r w:rsidR="00767645" w:rsidRPr="00533B50">
        <w:rPr>
          <w:rFonts w:asciiTheme="minorHAnsi" w:eastAsia="Calibri" w:hAnsiTheme="minorHAnsi" w:cstheme="minorHAnsi"/>
          <w:kern w:val="2"/>
          <w:sz w:val="30"/>
          <w:szCs w:val="30"/>
          <w14:ligatures w14:val="standardContextual"/>
        </w:rPr>
        <w:t xml:space="preserve"> </w:t>
      </w:r>
      <w:r w:rsidRPr="00533B50">
        <w:rPr>
          <w:rFonts w:asciiTheme="minorHAnsi" w:eastAsia="Calibri" w:hAnsiTheme="minorHAnsi" w:cstheme="minorHAnsi" w:hint="cs"/>
          <w:kern w:val="2"/>
          <w:sz w:val="30"/>
          <w:szCs w:val="30"/>
          <w:cs/>
          <w:lang w:val="en-GB" w:eastAsia="en-GB"/>
          <w14:ligatures w14:val="standardContextual"/>
        </w:rPr>
        <w:t xml:space="preserve">ร้อยละ </w:t>
      </w:r>
      <w:r w:rsidR="005B2041">
        <w:rPr>
          <w:rFonts w:asciiTheme="minorHAnsi" w:eastAsia="Calibri" w:hAnsiTheme="minorHAnsi" w:cstheme="minorHAnsi"/>
          <w:kern w:val="2"/>
          <w:sz w:val="30"/>
          <w:szCs w:val="30"/>
          <w:lang w:val="en-GB" w:eastAsia="en-GB"/>
          <w14:ligatures w14:val="standardContextual"/>
        </w:rPr>
        <w:t>10</w:t>
      </w:r>
      <w:r w:rsidRPr="00533B50">
        <w:rPr>
          <w:rFonts w:asciiTheme="minorHAnsi" w:eastAsia="Calibri" w:hAnsiTheme="minorHAnsi" w:cstheme="minorHAnsi"/>
          <w:kern w:val="2"/>
          <w:sz w:val="30"/>
          <w:szCs w:val="30"/>
          <w:lang w:val="en-GB" w:eastAsia="en-GB"/>
          <w14:ligatures w14:val="standardContextual"/>
        </w:rPr>
        <w:t>.</w:t>
      </w:r>
      <w:r w:rsidR="005B2041">
        <w:rPr>
          <w:rFonts w:asciiTheme="minorHAnsi" w:eastAsia="Calibri" w:hAnsiTheme="minorHAnsi" w:cstheme="minorHAnsi"/>
          <w:kern w:val="2"/>
          <w:sz w:val="30"/>
          <w:szCs w:val="30"/>
          <w:lang w:val="en-GB" w:eastAsia="en-GB"/>
          <w14:ligatures w14:val="standardContextual"/>
        </w:rPr>
        <w:t>0</w:t>
      </w:r>
      <w:r w:rsidR="00A631EB" w:rsidRPr="00533B50">
        <w:rPr>
          <w:rFonts w:asciiTheme="minorHAnsi" w:eastAsia="Calibri" w:hAnsiTheme="minorHAnsi" w:cstheme="minorHAnsi" w:hint="cs"/>
          <w:kern w:val="2"/>
          <w:sz w:val="30"/>
          <w:szCs w:val="30"/>
          <w:cs/>
          <w:lang w:val="en-GB" w:eastAsia="en-GB"/>
          <w14:ligatures w14:val="standardContextual"/>
        </w:rPr>
        <w:t xml:space="preserve"> และ </w:t>
      </w:r>
      <w:r w:rsidR="00A631EB" w:rsidRPr="00533B50">
        <w:rPr>
          <w:rFonts w:asciiTheme="minorHAnsi" w:eastAsia="Calibri" w:hAnsiTheme="minorHAnsi"/>
          <w:kern w:val="2"/>
          <w:sz w:val="30"/>
          <w:szCs w:val="30"/>
          <w:cs/>
          <w:lang w:val="en-GB" w:eastAsia="en-GB"/>
          <w14:ligatures w14:val="standardContextual"/>
        </w:rPr>
        <w:t>จัดประเภทเงินลงทุนในบริษัท แอสเฟียร์ อินโนเวชั่นส์ จำกัด (มหาชน) เป็นเงินลงทุนในตราสารทุนที่วัดด้วยมูลค่ายุติธรรมผ่านกำไรหรือขาดทุน</w:t>
      </w:r>
    </w:p>
    <w:p w14:paraId="0C95D6E1" w14:textId="77777777" w:rsidR="009D1343" w:rsidRDefault="009D1343" w:rsidP="00CD0A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eastAsia="Calibri" w:hAnsiTheme="minorHAnsi" w:cstheme="minorHAnsi"/>
          <w:kern w:val="2"/>
          <w:sz w:val="30"/>
          <w:szCs w:val="30"/>
          <w:lang w:val="en-GB" w:eastAsia="en-GB"/>
          <w14:ligatures w14:val="standardContextual"/>
        </w:rPr>
      </w:pPr>
    </w:p>
    <w:p w14:paraId="28AF0CF3" w14:textId="2DCC6710" w:rsidR="009D1343" w:rsidRPr="009D1343" w:rsidRDefault="009D1343" w:rsidP="009D1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eastAsia="Calibri" w:hAnsiTheme="minorHAnsi" w:cstheme="minorHAnsi"/>
          <w:i/>
          <w:iCs/>
          <w:kern w:val="2"/>
          <w:sz w:val="30"/>
          <w:szCs w:val="30"/>
          <w:lang w:val="en-GB" w:eastAsia="en-GB"/>
          <w14:ligatures w14:val="standardContextual"/>
        </w:rPr>
      </w:pPr>
      <w:r>
        <w:rPr>
          <w:rFonts w:asciiTheme="minorHAnsi" w:eastAsia="Calibri" w:hAnsiTheme="minorHAnsi"/>
          <w:i/>
          <w:iCs/>
          <w:kern w:val="2"/>
          <w:sz w:val="30"/>
          <w:szCs w:val="30"/>
          <w:lang w:val="en-GB" w:eastAsia="en-GB"/>
          <w14:ligatures w14:val="standardContextual"/>
        </w:rPr>
        <w:lastRenderedPageBreak/>
        <w:t>5</w:t>
      </w:r>
      <w:r w:rsidRPr="009D1343">
        <w:rPr>
          <w:rFonts w:asciiTheme="minorHAnsi" w:eastAsia="Calibri" w:hAnsiTheme="minorHAnsi"/>
          <w:i/>
          <w:iCs/>
          <w:kern w:val="2"/>
          <w:sz w:val="30"/>
          <w:szCs w:val="30"/>
          <w:cs/>
          <w:lang w:val="en-GB" w:eastAsia="en-GB"/>
          <w14:ligatures w14:val="standardContextual"/>
        </w:rPr>
        <w:t>.</w:t>
      </w:r>
      <w:r>
        <w:rPr>
          <w:rFonts w:asciiTheme="minorHAnsi" w:eastAsia="Calibri" w:hAnsiTheme="minorHAnsi"/>
          <w:i/>
          <w:iCs/>
          <w:kern w:val="2"/>
          <w:sz w:val="30"/>
          <w:szCs w:val="30"/>
          <w:lang w:eastAsia="en-GB"/>
          <w14:ligatures w14:val="standardContextual"/>
        </w:rPr>
        <w:t>3</w:t>
      </w:r>
      <w:r w:rsidRPr="009D1343">
        <w:rPr>
          <w:rFonts w:asciiTheme="minorHAnsi" w:eastAsia="Calibri" w:hAnsiTheme="minorHAnsi"/>
          <w:i/>
          <w:iCs/>
          <w:kern w:val="2"/>
          <w:sz w:val="30"/>
          <w:szCs w:val="30"/>
          <w:cs/>
          <w:lang w:val="en-GB" w:eastAsia="en-GB"/>
          <w14:ligatures w14:val="standardContextual"/>
        </w:rPr>
        <w:t xml:space="preserve">) </w:t>
      </w:r>
      <w:r w:rsidR="002B4001" w:rsidRPr="002B4001">
        <w:rPr>
          <w:rFonts w:asciiTheme="minorHAnsi" w:eastAsia="Calibri" w:hAnsiTheme="minorHAnsi"/>
          <w:i/>
          <w:iCs/>
          <w:kern w:val="2"/>
          <w:sz w:val="30"/>
          <w:szCs w:val="30"/>
          <w:cs/>
          <w:lang w:val="en-GB" w:eastAsia="en-GB"/>
          <w14:ligatures w14:val="standardContextual"/>
        </w:rPr>
        <w:t>การจำหน่ายเงินลงทุนใน</w:t>
      </w:r>
      <w:r w:rsidRPr="009D1343">
        <w:rPr>
          <w:rFonts w:asciiTheme="minorHAnsi" w:eastAsia="Calibri" w:hAnsiTheme="minorHAnsi"/>
          <w:i/>
          <w:iCs/>
          <w:kern w:val="2"/>
          <w:sz w:val="30"/>
          <w:szCs w:val="30"/>
          <w:cs/>
          <w:lang w:val="en-GB" w:eastAsia="en-GB"/>
          <w14:ligatures w14:val="standardContextual"/>
        </w:rPr>
        <w:t xml:space="preserve">บริษัท สบาย แมกซี่ อินชัวรันส์ โบรกเกอร์ จำกัด </w:t>
      </w:r>
    </w:p>
    <w:p w14:paraId="5E9094A7" w14:textId="77777777" w:rsidR="009D1343" w:rsidRPr="009D1343" w:rsidRDefault="009D1343" w:rsidP="009D1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eastAsia="Calibri" w:hAnsiTheme="minorHAnsi" w:cstheme="minorHAnsi"/>
          <w:kern w:val="2"/>
          <w:sz w:val="30"/>
          <w:szCs w:val="30"/>
          <w:lang w:val="en-GB" w:eastAsia="en-GB"/>
          <w14:ligatures w14:val="standardContextual"/>
        </w:rPr>
      </w:pPr>
    </w:p>
    <w:p w14:paraId="0CDDED78" w14:textId="4C6730EA" w:rsidR="009D1343" w:rsidRDefault="009D1343" w:rsidP="009D1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eastAsia="Calibri" w:hAnsiTheme="minorHAnsi" w:cstheme="minorHAnsi"/>
          <w:kern w:val="2"/>
          <w:sz w:val="30"/>
          <w:szCs w:val="30"/>
          <w:lang w:val="en-GB" w:eastAsia="en-GB"/>
          <w14:ligatures w14:val="standardContextual"/>
        </w:rPr>
      </w:pPr>
      <w:r w:rsidRPr="009D1343">
        <w:rPr>
          <w:rFonts w:asciiTheme="minorHAnsi" w:eastAsia="Calibri" w:hAnsiTheme="minorHAnsi"/>
          <w:kern w:val="2"/>
          <w:sz w:val="30"/>
          <w:szCs w:val="30"/>
          <w:cs/>
          <w:lang w:val="en-GB" w:eastAsia="en-GB"/>
          <w14:ligatures w14:val="standardContextual"/>
        </w:rPr>
        <w:t xml:space="preserve">ในการประชุมคณะกรรมการบริษัท เมื่อวันที่ </w:t>
      </w:r>
      <w:r>
        <w:rPr>
          <w:rFonts w:asciiTheme="minorHAnsi" w:eastAsia="Calibri" w:hAnsiTheme="minorHAnsi"/>
          <w:kern w:val="2"/>
          <w:sz w:val="30"/>
          <w:szCs w:val="30"/>
          <w:lang w:val="en-GB" w:eastAsia="en-GB"/>
          <w14:ligatures w14:val="standardContextual"/>
        </w:rPr>
        <w:t>28</w:t>
      </w:r>
      <w:r w:rsidRPr="009D1343">
        <w:rPr>
          <w:rFonts w:asciiTheme="minorHAnsi" w:eastAsia="Calibri" w:hAnsiTheme="minorHAnsi"/>
          <w:kern w:val="2"/>
          <w:sz w:val="30"/>
          <w:szCs w:val="30"/>
          <w:cs/>
          <w:lang w:val="en-GB" w:eastAsia="en-GB"/>
          <w14:ligatures w14:val="standardContextual"/>
        </w:rPr>
        <w:t xml:space="preserve"> สิงหาคม </w:t>
      </w:r>
      <w:r>
        <w:rPr>
          <w:rFonts w:asciiTheme="minorHAnsi" w:eastAsia="Calibri" w:hAnsiTheme="minorHAnsi"/>
          <w:kern w:val="2"/>
          <w:sz w:val="30"/>
          <w:szCs w:val="30"/>
          <w:lang w:val="en-GB" w:eastAsia="en-GB"/>
          <w14:ligatures w14:val="standardContextual"/>
        </w:rPr>
        <w:t>2567</w:t>
      </w:r>
      <w:r w:rsidRPr="009D1343">
        <w:rPr>
          <w:rFonts w:asciiTheme="minorHAnsi" w:eastAsia="Calibri" w:hAnsiTheme="minorHAnsi"/>
          <w:kern w:val="2"/>
          <w:sz w:val="30"/>
          <w:szCs w:val="30"/>
          <w:cs/>
          <w:lang w:val="en-GB" w:eastAsia="en-GB"/>
          <w14:ligatures w14:val="standardContextual"/>
        </w:rPr>
        <w:t xml:space="preserve"> คณะกรรมการบริษัทมีมติอนุมัติการจำหน่ายหุ้นสามัญทั้งหมดของบริษัท สบาย แมกซี่ อินชัวรันส์ โบรกเกอร์ จำกัด</w:t>
      </w:r>
      <w:r w:rsidRPr="009D1343">
        <w:rPr>
          <w:rFonts w:asciiTheme="minorHAnsi" w:eastAsia="Calibri" w:hAnsiTheme="minorHAnsi"/>
          <w:kern w:val="2"/>
          <w:sz w:val="30"/>
          <w:szCs w:val="30"/>
          <w:lang w:val="en-GB" w:eastAsia="en-GB"/>
          <w14:ligatures w14:val="standardContextual"/>
        </w:rPr>
        <w:t xml:space="preserve"> </w:t>
      </w:r>
      <w:r w:rsidRPr="009D1343">
        <w:rPr>
          <w:rFonts w:asciiTheme="minorHAnsi" w:eastAsia="Calibri" w:hAnsiTheme="minorHAnsi"/>
          <w:kern w:val="2"/>
          <w:sz w:val="30"/>
          <w:szCs w:val="30"/>
          <w:cs/>
          <w:lang w:val="en-GB" w:eastAsia="en-GB"/>
          <w14:ligatures w14:val="standardContextual"/>
        </w:rPr>
        <w:t xml:space="preserve">จำนวน </w:t>
      </w:r>
      <w:r>
        <w:rPr>
          <w:rFonts w:asciiTheme="minorHAnsi" w:eastAsia="Calibri" w:hAnsiTheme="minorHAnsi"/>
          <w:kern w:val="2"/>
          <w:sz w:val="30"/>
          <w:szCs w:val="30"/>
          <w:lang w:val="en-GB" w:eastAsia="en-GB"/>
          <w14:ligatures w14:val="standardContextual"/>
        </w:rPr>
        <w:t>50</w:t>
      </w:r>
      <w:r w:rsidRPr="009D1343">
        <w:rPr>
          <w:rFonts w:asciiTheme="minorHAnsi" w:eastAsia="Calibri" w:hAnsiTheme="minorHAnsi"/>
          <w:kern w:val="2"/>
          <w:sz w:val="30"/>
          <w:szCs w:val="30"/>
          <w:lang w:val="en-GB" w:eastAsia="en-GB"/>
          <w14:ligatures w14:val="standardContextual"/>
        </w:rPr>
        <w:t>,</w:t>
      </w:r>
      <w:r>
        <w:rPr>
          <w:rFonts w:asciiTheme="minorHAnsi" w:eastAsia="Calibri" w:hAnsiTheme="minorHAnsi"/>
          <w:kern w:val="2"/>
          <w:sz w:val="30"/>
          <w:szCs w:val="30"/>
          <w:lang w:val="en-GB" w:eastAsia="en-GB"/>
          <w14:ligatures w14:val="standardContextual"/>
        </w:rPr>
        <w:t>000</w:t>
      </w:r>
      <w:r w:rsidRPr="009D1343">
        <w:rPr>
          <w:rFonts w:asciiTheme="minorHAnsi" w:eastAsia="Calibri" w:hAnsiTheme="minorHAnsi"/>
          <w:kern w:val="2"/>
          <w:sz w:val="30"/>
          <w:szCs w:val="30"/>
          <w:cs/>
          <w:lang w:val="en-GB" w:eastAsia="en-GB"/>
          <w14:ligatures w14:val="standardContextual"/>
        </w:rPr>
        <w:t xml:space="preserve"> หุ้น คิดเป็นร้อยละ </w:t>
      </w:r>
      <w:r>
        <w:rPr>
          <w:rFonts w:asciiTheme="minorHAnsi" w:eastAsia="Calibri" w:hAnsiTheme="minorHAnsi"/>
          <w:kern w:val="2"/>
          <w:sz w:val="30"/>
          <w:szCs w:val="30"/>
          <w:lang w:val="en-GB" w:eastAsia="en-GB"/>
          <w14:ligatures w14:val="standardContextual"/>
        </w:rPr>
        <w:t>50</w:t>
      </w:r>
      <w:r w:rsidRPr="009D1343">
        <w:rPr>
          <w:rFonts w:asciiTheme="minorHAnsi" w:eastAsia="Calibri" w:hAnsiTheme="minorHAnsi"/>
          <w:kern w:val="2"/>
          <w:sz w:val="30"/>
          <w:szCs w:val="30"/>
          <w:cs/>
          <w:lang w:val="en-GB" w:eastAsia="en-GB"/>
          <w14:ligatures w14:val="standardContextual"/>
        </w:rPr>
        <w:t>.</w:t>
      </w:r>
      <w:r>
        <w:rPr>
          <w:rFonts w:asciiTheme="minorHAnsi" w:eastAsia="Calibri" w:hAnsiTheme="minorHAnsi"/>
          <w:kern w:val="2"/>
          <w:sz w:val="30"/>
          <w:szCs w:val="30"/>
          <w:lang w:val="en-GB" w:eastAsia="en-GB"/>
          <w14:ligatures w14:val="standardContextual"/>
        </w:rPr>
        <w:t>0</w:t>
      </w:r>
      <w:r w:rsidRPr="009D1343">
        <w:rPr>
          <w:rFonts w:asciiTheme="minorHAnsi" w:eastAsia="Calibri" w:hAnsiTheme="minorHAnsi"/>
          <w:kern w:val="2"/>
          <w:sz w:val="30"/>
          <w:szCs w:val="30"/>
          <w:cs/>
          <w:lang w:val="en-GB" w:eastAsia="en-GB"/>
          <w14:ligatures w14:val="standardContextual"/>
        </w:rPr>
        <w:t xml:space="preserve"> ของทุนจดทะเบียนให้แก่ผู้ถือหุ้นของบริษัท สบาย แมกซี่ อินชัวรันส์ โบรกเกอร์ จำกัด</w:t>
      </w:r>
      <w:r>
        <w:rPr>
          <w:rFonts w:asciiTheme="minorHAnsi" w:eastAsia="Calibri" w:hAnsiTheme="minorHAnsi"/>
          <w:kern w:val="2"/>
          <w:sz w:val="30"/>
          <w:szCs w:val="30"/>
          <w:lang w:val="en-GB" w:eastAsia="en-GB"/>
          <w14:ligatures w14:val="standardContextual"/>
        </w:rPr>
        <w:t xml:space="preserve"> </w:t>
      </w:r>
      <w:r w:rsidRPr="009D1343">
        <w:rPr>
          <w:rFonts w:asciiTheme="minorHAnsi" w:eastAsia="Calibri" w:hAnsiTheme="minorHAnsi"/>
          <w:kern w:val="2"/>
          <w:sz w:val="30"/>
          <w:szCs w:val="30"/>
          <w:cs/>
          <w:lang w:val="en-GB" w:eastAsia="en-GB"/>
          <w14:ligatures w14:val="standardContextual"/>
        </w:rPr>
        <w:t>ตามสัดส่วนการถือหุ้น โดยบริษัทอยู่ระหว่างการดำเนินการในการเข้าเจรจา ทำความตกลง และดำเนิ</w:t>
      </w:r>
      <w:r w:rsidR="00853F09">
        <w:rPr>
          <w:rFonts w:asciiTheme="minorHAnsi" w:eastAsia="Calibri" w:hAnsiTheme="minorHAnsi" w:hint="cs"/>
          <w:kern w:val="2"/>
          <w:sz w:val="30"/>
          <w:szCs w:val="30"/>
          <w:cs/>
          <w:lang w:val="en-GB" w:eastAsia="en-GB"/>
          <w14:ligatures w14:val="standardContextual"/>
        </w:rPr>
        <w:t>น</w:t>
      </w:r>
      <w:r w:rsidRPr="009D1343">
        <w:rPr>
          <w:rFonts w:asciiTheme="minorHAnsi" w:eastAsia="Calibri" w:hAnsiTheme="minorHAnsi"/>
          <w:kern w:val="2"/>
          <w:sz w:val="30"/>
          <w:szCs w:val="30"/>
          <w:cs/>
          <w:lang w:val="en-GB" w:eastAsia="en-GB"/>
          <w14:ligatures w14:val="standardContextual"/>
        </w:rPr>
        <w:t>การอื่นใดอันจำเป็นและเกี่ยวกับข้องกับการขายดังกล่าว</w:t>
      </w:r>
    </w:p>
    <w:p w14:paraId="4AF0CEFC" w14:textId="77777777" w:rsidR="009D1343" w:rsidRDefault="009D1343" w:rsidP="00CD0A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eastAsia="Calibri" w:hAnsiTheme="minorHAnsi" w:cstheme="minorHAnsi"/>
          <w:kern w:val="2"/>
          <w:sz w:val="30"/>
          <w:szCs w:val="30"/>
          <w:lang w:val="en-GB" w:eastAsia="en-GB"/>
          <w14:ligatures w14:val="standardContextual"/>
        </w:rPr>
      </w:pPr>
    </w:p>
    <w:p w14:paraId="60A48990" w14:textId="77777777" w:rsidR="00CD0A0B" w:rsidRDefault="00CD0A0B" w:rsidP="00CD0A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eastAsia="Calibri" w:hAnsiTheme="minorHAnsi" w:cstheme="minorHAnsi"/>
          <w:kern w:val="2"/>
          <w:sz w:val="30"/>
          <w:szCs w:val="30"/>
          <w:lang w:val="en-GB" w:eastAsia="en-GB"/>
          <w14:ligatures w14:val="standardContextual"/>
        </w:rPr>
      </w:pPr>
    </w:p>
    <w:p w14:paraId="2B8331D1" w14:textId="77777777" w:rsidR="00A25F72" w:rsidRDefault="00A25F72" w:rsidP="00A068FC">
      <w:pPr>
        <w:pStyle w:val="BodyText2"/>
        <w:rPr>
          <w:cs/>
          <w:lang w:val="en-US"/>
        </w:rPr>
        <w:sectPr w:rsidR="00A25F72" w:rsidSect="00F86832">
          <w:pgSz w:w="11909" w:h="16834" w:code="9"/>
          <w:pgMar w:top="691" w:right="1152" w:bottom="576" w:left="1152" w:header="720" w:footer="720" w:gutter="0"/>
          <w:pgNumType w:start="45"/>
          <w:cols w:space="720"/>
          <w:docGrid w:linePitch="245"/>
        </w:sectPr>
      </w:pPr>
    </w:p>
    <w:p w14:paraId="2A347D09" w14:textId="5E0FAB88" w:rsidR="00725821" w:rsidRPr="000F22BC" w:rsidRDefault="00C90A63">
      <w:pPr>
        <w:pStyle w:val="BodyText2"/>
        <w:numPr>
          <w:ilvl w:val="0"/>
          <w:numId w:val="18"/>
        </w:numPr>
        <w:ind w:left="540" w:hanging="540"/>
        <w:rPr>
          <w:b/>
          <w:bCs/>
        </w:rPr>
      </w:pPr>
      <w:r w:rsidRPr="000F22BC">
        <w:rPr>
          <w:rFonts w:hint="cs"/>
          <w:b/>
          <w:bCs/>
          <w:cs/>
        </w:rPr>
        <w:lastRenderedPageBreak/>
        <w:t>ค่าความนิยม</w:t>
      </w:r>
    </w:p>
    <w:p w14:paraId="6E0AEAD6" w14:textId="77777777" w:rsidR="00CD0A0B" w:rsidRDefault="00CD0A0B" w:rsidP="00CD0A0B">
      <w:pPr>
        <w:pStyle w:val="BodyText2"/>
        <w:ind w:left="540"/>
        <w:rPr>
          <w:b/>
          <w:bCs/>
        </w:rPr>
      </w:pPr>
    </w:p>
    <w:tbl>
      <w:tblPr>
        <w:tblStyle w:val="TableGrid"/>
        <w:tblW w:w="13724" w:type="dxa"/>
        <w:tblInd w:w="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8"/>
        <w:gridCol w:w="2092"/>
        <w:gridCol w:w="2123"/>
        <w:gridCol w:w="1861"/>
        <w:gridCol w:w="1970"/>
      </w:tblGrid>
      <w:tr w:rsidR="0066182C" w14:paraId="4C60A870" w14:textId="77777777" w:rsidTr="00913A76">
        <w:trPr>
          <w:trHeight w:val="413"/>
        </w:trPr>
        <w:tc>
          <w:tcPr>
            <w:tcW w:w="5678" w:type="dxa"/>
          </w:tcPr>
          <w:p w14:paraId="0BE41099" w14:textId="77777777" w:rsidR="0066182C" w:rsidRPr="00A875B8" w:rsidRDefault="0066182C" w:rsidP="00A875B8">
            <w:pPr>
              <w:jc w:val="thaiDistribute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bookmarkStart w:id="11" w:name="_Hlk174194249"/>
          </w:p>
        </w:tc>
        <w:tc>
          <w:tcPr>
            <w:tcW w:w="8046" w:type="dxa"/>
            <w:gridSpan w:val="4"/>
          </w:tcPr>
          <w:p w14:paraId="4077BB7E" w14:textId="2049EE61" w:rsidR="0066182C" w:rsidRPr="00A875B8" w:rsidRDefault="0066182C" w:rsidP="00A875B8">
            <w:pPr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งบการเงินรวม</w:t>
            </w:r>
          </w:p>
        </w:tc>
      </w:tr>
      <w:tr w:rsidR="0066182C" w14:paraId="41AC8F7B" w14:textId="77777777" w:rsidTr="0066182C">
        <w:trPr>
          <w:trHeight w:val="413"/>
        </w:trPr>
        <w:tc>
          <w:tcPr>
            <w:tcW w:w="5678" w:type="dxa"/>
          </w:tcPr>
          <w:p w14:paraId="47CC88FC" w14:textId="77777777" w:rsidR="0066182C" w:rsidRPr="00A875B8" w:rsidRDefault="0066182C" w:rsidP="00A875B8">
            <w:pPr>
              <w:jc w:val="thaiDistribute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092" w:type="dxa"/>
          </w:tcPr>
          <w:p w14:paraId="0CB004CA" w14:textId="77777777" w:rsidR="0066182C" w:rsidRPr="002D702E" w:rsidRDefault="0066182C" w:rsidP="00A875B8">
            <w:pPr>
              <w:tabs>
                <w:tab w:val="clear" w:pos="1644"/>
                <w:tab w:val="left" w:pos="1424"/>
              </w:tabs>
              <w:ind w:left="-39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3984" w:type="dxa"/>
            <w:gridSpan w:val="2"/>
            <w:tcBorders>
              <w:bottom w:val="single" w:sz="4" w:space="0" w:color="auto"/>
            </w:tcBorders>
          </w:tcPr>
          <w:p w14:paraId="75531B66" w14:textId="77777777" w:rsidR="0066182C" w:rsidRPr="002D702E" w:rsidRDefault="0066182C" w:rsidP="00A875B8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2D702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รายการเคลื่อนไหวที่มีสาระสำคัญระหว่างงวด</w:t>
            </w:r>
          </w:p>
        </w:tc>
        <w:tc>
          <w:tcPr>
            <w:tcW w:w="1970" w:type="dxa"/>
          </w:tcPr>
          <w:p w14:paraId="57B479AC" w14:textId="0DD667A7" w:rsidR="0066182C" w:rsidRPr="002D702E" w:rsidRDefault="0066182C" w:rsidP="00A875B8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</w:tr>
      <w:tr w:rsidR="00A875B8" w14:paraId="2875AD4D" w14:textId="77777777" w:rsidTr="0066182C">
        <w:trPr>
          <w:trHeight w:val="826"/>
        </w:trPr>
        <w:tc>
          <w:tcPr>
            <w:tcW w:w="5678" w:type="dxa"/>
          </w:tcPr>
          <w:p w14:paraId="6B9E8811" w14:textId="72DE7ED6" w:rsidR="00A875B8" w:rsidRPr="00A875B8" w:rsidRDefault="00A875B8" w:rsidP="001A0114">
            <w:pPr>
              <w:tabs>
                <w:tab w:val="clear" w:pos="5387"/>
                <w:tab w:val="left" w:pos="5357"/>
              </w:tabs>
              <w:jc w:val="thaiDistribute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A875B8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2092" w:type="dxa"/>
          </w:tcPr>
          <w:p w14:paraId="76E510B2" w14:textId="77777777" w:rsidR="002D702E" w:rsidRPr="002D702E" w:rsidRDefault="00A875B8" w:rsidP="001A0114">
            <w:pPr>
              <w:ind w:left="-39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2D702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ณ วันที่ </w:t>
            </w:r>
            <w:r w:rsidRPr="002D702E">
              <w:rPr>
                <w:rFonts w:ascii="Angsana New" w:hAnsi="Angsana New"/>
                <w:spacing w:val="-6"/>
                <w:sz w:val="30"/>
                <w:szCs w:val="30"/>
              </w:rPr>
              <w:t xml:space="preserve">1 </w:t>
            </w:r>
            <w:r w:rsidRPr="002D702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มกราคม</w:t>
            </w:r>
            <w:r w:rsidR="002D702E" w:rsidRPr="002D702E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</w:p>
          <w:p w14:paraId="3BD6D223" w14:textId="241FE6C6" w:rsidR="00A875B8" w:rsidRPr="002D702E" w:rsidRDefault="002D702E" w:rsidP="001A0114">
            <w:pPr>
              <w:ind w:left="-39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2D702E">
              <w:rPr>
                <w:rFonts w:ascii="Angsana New" w:hAnsi="Angsana New"/>
                <w:spacing w:val="-6"/>
                <w:sz w:val="30"/>
                <w:szCs w:val="30"/>
              </w:rPr>
              <w:t>2567</w:t>
            </w:r>
          </w:p>
        </w:tc>
        <w:tc>
          <w:tcPr>
            <w:tcW w:w="2123" w:type="dxa"/>
            <w:tcBorders>
              <w:top w:val="single" w:sz="4" w:space="0" w:color="auto"/>
            </w:tcBorders>
          </w:tcPr>
          <w:p w14:paraId="3B485A2A" w14:textId="77777777" w:rsidR="00A875B8" w:rsidRPr="002D702E" w:rsidRDefault="00A875B8" w:rsidP="001A0114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2D702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861" w:type="dxa"/>
            <w:tcBorders>
              <w:top w:val="single" w:sz="4" w:space="0" w:color="auto"/>
            </w:tcBorders>
          </w:tcPr>
          <w:p w14:paraId="6190709C" w14:textId="0DAA0952" w:rsidR="00A875B8" w:rsidRPr="002D702E" w:rsidRDefault="00A875B8" w:rsidP="001A0114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2D702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โอนเปลี่ยนแปลงสถานะเงินลงทุน</w:t>
            </w:r>
          </w:p>
        </w:tc>
        <w:tc>
          <w:tcPr>
            <w:tcW w:w="1970" w:type="dxa"/>
          </w:tcPr>
          <w:p w14:paraId="7D3D01A9" w14:textId="0B87296E" w:rsidR="00A875B8" w:rsidRPr="002D702E" w:rsidRDefault="00A875B8" w:rsidP="001A0114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2D702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ณ วันที่ </w:t>
            </w:r>
            <w:r w:rsidRPr="002D702E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="0084446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กันยายน</w:t>
            </w:r>
            <w:r w:rsidR="002D702E" w:rsidRPr="002D702E">
              <w:rPr>
                <w:rFonts w:ascii="Angsana New" w:hAnsi="Angsana New"/>
                <w:spacing w:val="-6"/>
                <w:sz w:val="30"/>
                <w:szCs w:val="30"/>
              </w:rPr>
              <w:t xml:space="preserve"> 2567</w:t>
            </w:r>
          </w:p>
        </w:tc>
      </w:tr>
      <w:tr w:rsidR="002D702E" w14:paraId="22388748" w14:textId="77777777" w:rsidTr="002D702E">
        <w:trPr>
          <w:trHeight w:val="353"/>
        </w:trPr>
        <w:tc>
          <w:tcPr>
            <w:tcW w:w="5678" w:type="dxa"/>
          </w:tcPr>
          <w:p w14:paraId="2EC9382E" w14:textId="77777777" w:rsidR="002D702E" w:rsidRPr="00A875B8" w:rsidRDefault="002D702E" w:rsidP="001A0114">
            <w:pPr>
              <w:tabs>
                <w:tab w:val="clear" w:pos="5387"/>
                <w:tab w:val="left" w:pos="5357"/>
              </w:tabs>
              <w:jc w:val="thaiDistribute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8046" w:type="dxa"/>
            <w:gridSpan w:val="4"/>
          </w:tcPr>
          <w:p w14:paraId="5D29A8AB" w14:textId="239319BD" w:rsidR="002D702E" w:rsidRPr="002D702E" w:rsidRDefault="002D702E" w:rsidP="001A0114">
            <w:pPr>
              <w:jc w:val="center"/>
              <w:rPr>
                <w:rFonts w:ascii="Angsana New" w:hAnsi="Angsana New"/>
                <w:i/>
                <w:iCs/>
                <w:spacing w:val="-6"/>
                <w:sz w:val="30"/>
                <w:szCs w:val="30"/>
              </w:rPr>
            </w:pPr>
            <w:r w:rsidRPr="002D702E">
              <w:rPr>
                <w:rFonts w:ascii="Angsana New" w:hAnsi="Angsana New"/>
                <w:i/>
                <w:iCs/>
                <w:spacing w:val="-6"/>
                <w:sz w:val="30"/>
                <w:szCs w:val="30"/>
              </w:rPr>
              <w:t>(</w:t>
            </w:r>
            <w:r w:rsidRPr="002D702E">
              <w:rPr>
                <w:rFonts w:ascii="Angsana New" w:hAnsi="Angsana New" w:hint="cs"/>
                <w:i/>
                <w:iCs/>
                <w:spacing w:val="-6"/>
                <w:sz w:val="30"/>
                <w:szCs w:val="30"/>
                <w:cs/>
              </w:rPr>
              <w:t>พันบาท</w:t>
            </w:r>
            <w:r w:rsidRPr="002D702E">
              <w:rPr>
                <w:rFonts w:ascii="Angsana New" w:hAnsi="Angsana New"/>
                <w:i/>
                <w:iCs/>
                <w:spacing w:val="-6"/>
                <w:sz w:val="30"/>
                <w:szCs w:val="30"/>
              </w:rPr>
              <w:t>)</w:t>
            </w:r>
          </w:p>
        </w:tc>
      </w:tr>
      <w:tr w:rsidR="005B2041" w14:paraId="6EE631E3" w14:textId="77777777" w:rsidTr="00660D15">
        <w:trPr>
          <w:trHeight w:val="401"/>
        </w:trPr>
        <w:tc>
          <w:tcPr>
            <w:tcW w:w="5678" w:type="dxa"/>
          </w:tcPr>
          <w:p w14:paraId="520C1B39" w14:textId="5C3CAAD3" w:rsidR="005B2041" w:rsidRPr="00D241A1" w:rsidRDefault="005B2041" w:rsidP="00660D15">
            <w:pPr>
              <w:jc w:val="thaiDistribute"/>
              <w:rPr>
                <w:sz w:val="30"/>
                <w:szCs w:val="30"/>
                <w:cs/>
              </w:rPr>
            </w:pPr>
            <w:r w:rsidRPr="00D241A1">
              <w:rPr>
                <w:sz w:val="30"/>
                <w:szCs w:val="30"/>
                <w:cs/>
              </w:rPr>
              <w:t>ธุรกิจจำหน่ายสินค้าและบริการ “บัซซี่บีส์”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4924B0">
              <w:rPr>
                <w:rFonts w:hint="cs"/>
                <w:i/>
                <w:iCs/>
                <w:sz w:val="30"/>
                <w:szCs w:val="30"/>
                <w:cs/>
              </w:rPr>
              <w:t xml:space="preserve">(รายละเอียด </w:t>
            </w:r>
            <w:r w:rsidRPr="004924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6.1</w:t>
            </w:r>
            <w:r w:rsidRPr="004924B0">
              <w:rPr>
                <w:rFonts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092" w:type="dxa"/>
            <w:tcBorders>
              <w:top w:val="nil"/>
              <w:left w:val="nil"/>
              <w:right w:val="nil"/>
            </w:tcBorders>
          </w:tcPr>
          <w:p w14:paraId="357D3352" w14:textId="77777777" w:rsidR="005B2041" w:rsidRDefault="005B2041" w:rsidP="00660D15">
            <w:pPr>
              <w:ind w:lef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1,404,554</w:t>
            </w:r>
          </w:p>
        </w:tc>
        <w:tc>
          <w:tcPr>
            <w:tcW w:w="2123" w:type="dxa"/>
          </w:tcPr>
          <w:p w14:paraId="1F26B3EC" w14:textId="77777777" w:rsidR="005B2041" w:rsidRDefault="005B2041" w:rsidP="00660D15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61" w:type="dxa"/>
          </w:tcPr>
          <w:p w14:paraId="2AD12420" w14:textId="77777777" w:rsidR="005B2041" w:rsidRPr="001A2586" w:rsidRDefault="005B2041" w:rsidP="00660D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631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(</w:t>
            </w:r>
            <w:r w:rsidRPr="007E631B">
              <w:rPr>
                <w:rFonts w:ascii="Angsana New" w:hAnsi="Angsana New"/>
                <w:spacing w:val="-6"/>
                <w:sz w:val="30"/>
                <w:szCs w:val="30"/>
              </w:rPr>
              <w:t>1,404,554</w:t>
            </w:r>
            <w:r w:rsidRPr="007E631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)</w:t>
            </w:r>
          </w:p>
        </w:tc>
        <w:tc>
          <w:tcPr>
            <w:tcW w:w="1970" w:type="dxa"/>
            <w:tcBorders>
              <w:top w:val="nil"/>
              <w:left w:val="nil"/>
              <w:right w:val="nil"/>
            </w:tcBorders>
          </w:tcPr>
          <w:p w14:paraId="3463ACBA" w14:textId="77777777" w:rsidR="005B2041" w:rsidRDefault="005B2041" w:rsidP="00660D15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B2041" w14:paraId="15283D6B" w14:textId="77777777" w:rsidTr="00660D15">
        <w:trPr>
          <w:trHeight w:val="413"/>
        </w:trPr>
        <w:tc>
          <w:tcPr>
            <w:tcW w:w="5678" w:type="dxa"/>
          </w:tcPr>
          <w:p w14:paraId="0353798B" w14:textId="209695CD" w:rsidR="005B2041" w:rsidRPr="00D241A1" w:rsidRDefault="005B2041" w:rsidP="00660D15">
            <w:pPr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241A1">
              <w:rPr>
                <w:sz w:val="30"/>
                <w:szCs w:val="30"/>
                <w:cs/>
              </w:rPr>
              <w:t>ธุรกิจบัตรพลาสติก</w:t>
            </w:r>
            <w:r>
              <w:rPr>
                <w:sz w:val="30"/>
                <w:szCs w:val="30"/>
              </w:rPr>
              <w:t xml:space="preserve"> </w:t>
            </w:r>
            <w:r w:rsidRPr="004924B0">
              <w:rPr>
                <w:rFonts w:hint="cs"/>
                <w:i/>
                <w:iCs/>
                <w:sz w:val="30"/>
                <w:szCs w:val="30"/>
                <w:cs/>
              </w:rPr>
              <w:t xml:space="preserve">(รายละเอียด </w:t>
            </w:r>
            <w:r w:rsidRPr="004924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6.2</w:t>
            </w:r>
            <w:r w:rsidRPr="004924B0">
              <w:rPr>
                <w:rFonts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092" w:type="dxa"/>
          </w:tcPr>
          <w:p w14:paraId="346A831E" w14:textId="77777777" w:rsidR="005B2041" w:rsidRPr="00D241A1" w:rsidRDefault="005B2041" w:rsidP="00660D15">
            <w:pPr>
              <w:ind w:left="-39"/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1,127,864</w:t>
            </w:r>
          </w:p>
        </w:tc>
        <w:tc>
          <w:tcPr>
            <w:tcW w:w="2123" w:type="dxa"/>
          </w:tcPr>
          <w:p w14:paraId="7534E386" w14:textId="77777777" w:rsidR="005B2041" w:rsidRPr="00D7410A" w:rsidRDefault="005B2041" w:rsidP="00660D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(351,509)</w:t>
            </w:r>
          </w:p>
        </w:tc>
        <w:tc>
          <w:tcPr>
            <w:tcW w:w="1861" w:type="dxa"/>
          </w:tcPr>
          <w:p w14:paraId="0909836B" w14:textId="77777777" w:rsidR="005B2041" w:rsidRPr="001A2586" w:rsidRDefault="005B2041" w:rsidP="00660D15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25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70" w:type="dxa"/>
          </w:tcPr>
          <w:p w14:paraId="4D035D89" w14:textId="77777777" w:rsidR="005B2041" w:rsidRPr="007E631B" w:rsidRDefault="005B2041" w:rsidP="00660D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776,355</w:t>
            </w:r>
          </w:p>
        </w:tc>
      </w:tr>
      <w:tr w:rsidR="00284359" w14:paraId="0DA5477D" w14:textId="77777777" w:rsidTr="002D702E">
        <w:trPr>
          <w:trHeight w:val="401"/>
        </w:trPr>
        <w:tc>
          <w:tcPr>
            <w:tcW w:w="5678" w:type="dxa"/>
          </w:tcPr>
          <w:p w14:paraId="7E87F1D4" w14:textId="5906B898" w:rsidR="00284359" w:rsidRPr="00D241A1" w:rsidRDefault="00284359" w:rsidP="00284359">
            <w:pPr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241A1">
              <w:rPr>
                <w:sz w:val="30"/>
                <w:szCs w:val="30"/>
                <w:cs/>
              </w:rPr>
              <w:t>ธุรกิจผลิตและจัดจำหน่ายเครื่องกรองน้ำ</w:t>
            </w:r>
            <w:r w:rsidR="00BD57FD">
              <w:rPr>
                <w:rFonts w:hint="cs"/>
                <w:sz w:val="30"/>
                <w:szCs w:val="30"/>
                <w:cs/>
              </w:rPr>
              <w:t xml:space="preserve"> </w:t>
            </w:r>
            <w:r w:rsidR="00BD57FD" w:rsidRPr="004924B0">
              <w:rPr>
                <w:rFonts w:hint="cs"/>
                <w:i/>
                <w:iCs/>
                <w:sz w:val="30"/>
                <w:szCs w:val="30"/>
                <w:cs/>
              </w:rPr>
              <w:t xml:space="preserve">(รายละเอียด </w:t>
            </w:r>
            <w:r w:rsidR="00BD57FD" w:rsidRPr="004924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6.</w:t>
            </w:r>
            <w:r w:rsidR="005B2041" w:rsidRPr="004924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 w:rsidR="00BD57FD" w:rsidRPr="004924B0">
              <w:rPr>
                <w:rFonts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092" w:type="dxa"/>
          </w:tcPr>
          <w:p w14:paraId="40554A80" w14:textId="122A86F1" w:rsidR="00284359" w:rsidRPr="00D241A1" w:rsidRDefault="00284359" w:rsidP="00284359">
            <w:pPr>
              <w:ind w:left="-39"/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486,494</w:t>
            </w:r>
          </w:p>
        </w:tc>
        <w:tc>
          <w:tcPr>
            <w:tcW w:w="2123" w:type="dxa"/>
          </w:tcPr>
          <w:p w14:paraId="2317ED57" w14:textId="4FAEF6FC" w:rsidR="00284359" w:rsidRPr="00D241A1" w:rsidRDefault="00284359" w:rsidP="00284359">
            <w:pPr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>(486,494)</w:t>
            </w:r>
          </w:p>
        </w:tc>
        <w:tc>
          <w:tcPr>
            <w:tcW w:w="1861" w:type="dxa"/>
          </w:tcPr>
          <w:p w14:paraId="508751CF" w14:textId="71E48D36" w:rsidR="00284359" w:rsidRPr="00B033EB" w:rsidRDefault="00284359" w:rsidP="00284359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70" w:type="dxa"/>
          </w:tcPr>
          <w:p w14:paraId="725A4F68" w14:textId="497B8C17" w:rsidR="00284359" w:rsidRPr="001A0114" w:rsidRDefault="00284359" w:rsidP="00284359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84359" w14:paraId="71E0373B" w14:textId="77777777" w:rsidTr="002D702E">
        <w:trPr>
          <w:trHeight w:val="401"/>
        </w:trPr>
        <w:tc>
          <w:tcPr>
            <w:tcW w:w="5678" w:type="dxa"/>
          </w:tcPr>
          <w:p w14:paraId="18B43FE2" w14:textId="77777777" w:rsidR="00284359" w:rsidRPr="00D241A1" w:rsidRDefault="00284359" w:rsidP="00284359">
            <w:pPr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241A1">
              <w:rPr>
                <w:sz w:val="30"/>
                <w:szCs w:val="30"/>
                <w:cs/>
              </w:rPr>
              <w:t>ธุรกิจจำหน่ายเครื่องใช้ไฟฟ้า “เลิฟ ลีสซิ่ง”</w:t>
            </w:r>
          </w:p>
        </w:tc>
        <w:tc>
          <w:tcPr>
            <w:tcW w:w="2092" w:type="dxa"/>
            <w:tcBorders>
              <w:top w:val="nil"/>
              <w:left w:val="nil"/>
              <w:right w:val="nil"/>
            </w:tcBorders>
            <w:vAlign w:val="bottom"/>
          </w:tcPr>
          <w:p w14:paraId="560380CA" w14:textId="0E8E5E53" w:rsidR="00284359" w:rsidRPr="00D241A1" w:rsidRDefault="00284359" w:rsidP="00284359">
            <w:pPr>
              <w:ind w:left="-39"/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255,206</w:t>
            </w:r>
          </w:p>
        </w:tc>
        <w:tc>
          <w:tcPr>
            <w:tcW w:w="2123" w:type="dxa"/>
          </w:tcPr>
          <w:p w14:paraId="5F70AE5B" w14:textId="23BA1AA2" w:rsidR="00284359" w:rsidRPr="001A0114" w:rsidRDefault="00284359" w:rsidP="00284359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61" w:type="dxa"/>
          </w:tcPr>
          <w:p w14:paraId="56E5338A" w14:textId="359C8F3F" w:rsidR="00284359" w:rsidRPr="001A2586" w:rsidRDefault="00284359" w:rsidP="00284359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25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70" w:type="dxa"/>
            <w:tcBorders>
              <w:top w:val="nil"/>
              <w:left w:val="nil"/>
              <w:right w:val="nil"/>
            </w:tcBorders>
            <w:vAlign w:val="bottom"/>
          </w:tcPr>
          <w:p w14:paraId="31F728AD" w14:textId="523027EC" w:rsidR="00284359" w:rsidRPr="00D241A1" w:rsidRDefault="00284359" w:rsidP="00284359">
            <w:pPr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255,206</w:t>
            </w:r>
          </w:p>
        </w:tc>
      </w:tr>
      <w:tr w:rsidR="00BD57FD" w14:paraId="127DB814" w14:textId="77777777" w:rsidTr="002D702E">
        <w:trPr>
          <w:trHeight w:val="401"/>
        </w:trPr>
        <w:tc>
          <w:tcPr>
            <w:tcW w:w="5678" w:type="dxa"/>
          </w:tcPr>
          <w:p w14:paraId="2B308A8C" w14:textId="0C9F8D74" w:rsidR="00BD57FD" w:rsidRPr="00D241A1" w:rsidRDefault="00BD57FD" w:rsidP="00BD57FD">
            <w:pPr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241A1">
              <w:rPr>
                <w:rFonts w:ascii="Angsana New" w:hAnsi="Angsana New"/>
                <w:spacing w:val="-6"/>
                <w:sz w:val="30"/>
                <w:szCs w:val="30"/>
                <w:cs/>
              </w:rPr>
              <w:t>หน่วยอื่น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D241A1">
              <w:rPr>
                <w:rFonts w:ascii="Angsana New" w:hAnsi="Angsana New"/>
                <w:spacing w:val="-6"/>
                <w:sz w:val="30"/>
                <w:szCs w:val="30"/>
                <w:cs/>
              </w:rPr>
              <w:t>ๆ ซึ่งค่าความนิยมไม่มีนัยสำคัญ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3FECD0" w14:textId="579DE1DE" w:rsidR="00BD57FD" w:rsidRPr="00D241A1" w:rsidRDefault="00BD57FD" w:rsidP="00BD57FD">
            <w:pPr>
              <w:ind w:left="-39"/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847,654</w:t>
            </w:r>
          </w:p>
        </w:tc>
        <w:tc>
          <w:tcPr>
            <w:tcW w:w="2123" w:type="dxa"/>
          </w:tcPr>
          <w:p w14:paraId="2F6C93C6" w14:textId="1C785FE1" w:rsidR="00BD57FD" w:rsidRPr="00D241A1" w:rsidRDefault="00BD57FD" w:rsidP="00BD57FD">
            <w:pPr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>(191,558)</w:t>
            </w:r>
          </w:p>
        </w:tc>
        <w:tc>
          <w:tcPr>
            <w:tcW w:w="1861" w:type="dxa"/>
          </w:tcPr>
          <w:p w14:paraId="565898B7" w14:textId="7DC9A383" w:rsidR="00BD57FD" w:rsidRPr="001A2586" w:rsidRDefault="00BD57FD" w:rsidP="00BD57FD">
            <w:pPr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  </w:t>
            </w:r>
            <w:r w:rsidRPr="0048192F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>225,843</w:t>
            </w:r>
            <w:r w:rsidRPr="0048192F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    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E7964C" w14:textId="7C64860E" w:rsidR="00BD57FD" w:rsidRPr="00D241A1" w:rsidRDefault="00BD57FD" w:rsidP="00BD57FD">
            <w:pPr>
              <w:tabs>
                <w:tab w:val="clear" w:pos="1644"/>
                <w:tab w:val="left" w:pos="1536"/>
              </w:tabs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>430,253</w:t>
            </w:r>
          </w:p>
        </w:tc>
      </w:tr>
      <w:tr w:rsidR="00BD57FD" w:rsidRPr="00D7410A" w14:paraId="1DD7A54D" w14:textId="77777777" w:rsidTr="002D702E">
        <w:trPr>
          <w:trHeight w:val="413"/>
        </w:trPr>
        <w:tc>
          <w:tcPr>
            <w:tcW w:w="5678" w:type="dxa"/>
          </w:tcPr>
          <w:p w14:paraId="7C0BA244" w14:textId="77777777" w:rsidR="00BD57FD" w:rsidRPr="00D241A1" w:rsidRDefault="00BD57FD" w:rsidP="00BD57FD">
            <w:pPr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5D0416" w14:textId="77777777" w:rsidR="00BD57FD" w:rsidRPr="00D241A1" w:rsidRDefault="00BD57FD" w:rsidP="00BD57FD">
            <w:pPr>
              <w:ind w:left="-39"/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4,121,772</w:t>
            </w:r>
          </w:p>
        </w:tc>
        <w:tc>
          <w:tcPr>
            <w:tcW w:w="2123" w:type="dxa"/>
          </w:tcPr>
          <w:p w14:paraId="3C72A3B9" w14:textId="77777777" w:rsidR="00BD57FD" w:rsidRPr="00D241A1" w:rsidRDefault="00BD57FD" w:rsidP="00BD57FD">
            <w:pPr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861" w:type="dxa"/>
          </w:tcPr>
          <w:p w14:paraId="329B2FAE" w14:textId="77777777" w:rsidR="00BD57FD" w:rsidRPr="00A875B8" w:rsidRDefault="00BD57FD" w:rsidP="00BD57FD">
            <w:pPr>
              <w:jc w:val="thaiDistribute"/>
              <w:rPr>
                <w:rFonts w:ascii="Angsana New" w:hAnsi="Angsana New"/>
                <w:spacing w:val="-6"/>
                <w:sz w:val="30"/>
                <w:szCs w:val="30"/>
                <w:highlight w:val="yellow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80FF87" w14:textId="17771C0C" w:rsidR="00BD57FD" w:rsidRPr="00D7410A" w:rsidRDefault="00BD57FD" w:rsidP="00BD57FD">
            <w:pPr>
              <w:jc w:val="right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1,461,814</w:t>
            </w:r>
          </w:p>
        </w:tc>
      </w:tr>
      <w:bookmarkEnd w:id="11"/>
    </w:tbl>
    <w:p w14:paraId="6C3A431A" w14:textId="77777777" w:rsidR="000E423E" w:rsidRPr="00217B12" w:rsidRDefault="000E423E" w:rsidP="000E423E">
      <w:pPr>
        <w:pStyle w:val="BodyText2"/>
        <w:ind w:left="540"/>
        <w:rPr>
          <w:b/>
          <w:bCs/>
          <w:cs/>
        </w:rPr>
      </w:pPr>
    </w:p>
    <w:p w14:paraId="004F6525" w14:textId="77777777" w:rsidR="00FA26DA" w:rsidRDefault="00FA26DA" w:rsidP="00F02B01">
      <w:pPr>
        <w:pStyle w:val="index"/>
        <w:tabs>
          <w:tab w:val="clear" w:pos="1134"/>
        </w:tabs>
        <w:spacing w:after="0" w:line="240" w:lineRule="atLeast"/>
        <w:ind w:left="540" w:firstLine="0"/>
        <w:rPr>
          <w:rFonts w:ascii="Angsana New" w:hAnsi="Angsana New" w:cstheme="minorBidi"/>
          <w:sz w:val="20"/>
          <w:lang w:val="en-US" w:bidi="th-TH"/>
        </w:rPr>
        <w:sectPr w:rsidR="00FA26DA" w:rsidSect="00F86832">
          <w:pgSz w:w="16834" w:h="11909" w:orient="landscape" w:code="9"/>
          <w:pgMar w:top="691" w:right="1152" w:bottom="576" w:left="1152" w:header="720" w:footer="720" w:gutter="0"/>
          <w:pgNumType w:start="47"/>
          <w:cols w:space="720"/>
          <w:docGrid w:linePitch="245"/>
        </w:sectPr>
      </w:pPr>
    </w:p>
    <w:p w14:paraId="59E6AD0B" w14:textId="43E81382" w:rsidR="0013574C" w:rsidRDefault="00E10CEC" w:rsidP="00B5745C">
      <w:pPr>
        <w:tabs>
          <w:tab w:val="clear" w:pos="227"/>
          <w:tab w:val="clear" w:pos="454"/>
          <w:tab w:val="clear" w:pos="680"/>
          <w:tab w:val="left" w:pos="540"/>
        </w:tabs>
        <w:ind w:left="540" w:right="14" w:hanging="18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  <w:r>
        <w:rPr>
          <w:rFonts w:ascii="Angsana New" w:hAnsi="Angsana New"/>
          <w:spacing w:val="-6"/>
          <w:sz w:val="30"/>
          <w:szCs w:val="30"/>
          <w:vertAlign w:val="superscript"/>
          <w:lang w:val="en-GB" w:eastAsia="en-GB"/>
        </w:rPr>
        <w:lastRenderedPageBreak/>
        <w:t xml:space="preserve">      </w:t>
      </w:r>
      <w:r w:rsidR="00665774">
        <w:rPr>
          <w:rFonts w:ascii="Angsana New" w:hAnsi="Angsana New" w:hint="cs"/>
          <w:spacing w:val="-6"/>
          <w:sz w:val="30"/>
          <w:szCs w:val="30"/>
          <w:vertAlign w:val="superscript"/>
          <w:cs/>
          <w:lang w:val="en-GB" w:eastAsia="en-GB"/>
        </w:rPr>
        <w:t xml:space="preserve"> </w:t>
      </w:r>
      <w:r w:rsidR="00665774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ณ </w:t>
      </w:r>
      <w:r w:rsidR="00FA26DA">
        <w:rPr>
          <w:rFonts w:ascii="Angsana New" w:hAnsi="Angsana New" w:hint="cs"/>
          <w:spacing w:val="-6"/>
          <w:sz w:val="30"/>
          <w:szCs w:val="30"/>
          <w:cs/>
          <w:lang w:eastAsia="en-GB"/>
        </w:rPr>
        <w:t xml:space="preserve">วันที่ </w:t>
      </w:r>
      <w:r w:rsidR="00FA26DA">
        <w:rPr>
          <w:rFonts w:ascii="Angsana New" w:hAnsi="Angsana New"/>
          <w:spacing w:val="-6"/>
          <w:sz w:val="30"/>
          <w:szCs w:val="30"/>
          <w:lang w:eastAsia="en-GB"/>
        </w:rPr>
        <w:t xml:space="preserve">30 </w:t>
      </w:r>
      <w:r w:rsidR="00690BA3">
        <w:rPr>
          <w:rFonts w:ascii="Angsana New" w:hAnsi="Angsana New" w:hint="cs"/>
          <w:spacing w:val="-6"/>
          <w:sz w:val="30"/>
          <w:szCs w:val="30"/>
          <w:cs/>
          <w:lang w:eastAsia="en-GB"/>
        </w:rPr>
        <w:t>กันยายน</w:t>
      </w:r>
      <w:r w:rsidR="00FA26DA">
        <w:rPr>
          <w:rFonts w:ascii="Angsana New" w:hAnsi="Angsana New" w:hint="cs"/>
          <w:spacing w:val="-6"/>
          <w:sz w:val="30"/>
          <w:szCs w:val="30"/>
          <w:cs/>
          <w:lang w:eastAsia="en-GB"/>
        </w:rPr>
        <w:t xml:space="preserve"> </w:t>
      </w:r>
      <w:r w:rsidR="00FA26DA">
        <w:rPr>
          <w:rFonts w:ascii="Angsana New" w:hAnsi="Angsana New"/>
          <w:spacing w:val="-6"/>
          <w:sz w:val="30"/>
          <w:szCs w:val="30"/>
          <w:lang w:eastAsia="en-GB"/>
        </w:rPr>
        <w:t>2567</w:t>
      </w:r>
      <w:r w:rsidR="0013574C" w:rsidRPr="0013574C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 </w:t>
      </w:r>
      <w:r w:rsidR="0013574C" w:rsidRPr="004E419E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ผู้บริหาร</w:t>
      </w:r>
      <w:r w:rsidR="00665774" w:rsidRPr="004E419E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พิจารณา</w:t>
      </w:r>
      <w:r w:rsidR="0013574C" w:rsidRPr="004E419E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ว่าค่า</w:t>
      </w:r>
      <w:r w:rsidR="00F50DC9" w:rsidRPr="004E419E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ความ</w:t>
      </w:r>
      <w:r w:rsidR="0013574C" w:rsidRPr="004E419E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นิยมที่เกิดจากหน่วยสินทรัพย์ที่ก่อให้เกิดเงินสดและสินทรัพย์</w:t>
      </w:r>
      <w:r w:rsidR="00E41EDD" w:rsidRPr="004E419E">
        <w:rPr>
          <w:rFonts w:ascii="Angsana New" w:hAnsi="Angsana New"/>
          <w:spacing w:val="-6"/>
          <w:sz w:val="30"/>
          <w:szCs w:val="30"/>
          <w:lang w:val="en-GB" w:eastAsia="en-GB"/>
        </w:rPr>
        <w:br/>
      </w:r>
      <w:r w:rsidR="0013574C" w:rsidRPr="004E419E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ไม่มีตัวตนอื่นนอกจากค่าความนิยมอาจเกิดการด้อยค่า</w:t>
      </w:r>
      <w:r w:rsidR="0013574C" w:rsidRPr="0013574C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 </w:t>
      </w:r>
    </w:p>
    <w:p w14:paraId="79E8E559" w14:textId="12F7C8E9" w:rsidR="00B5745C" w:rsidRDefault="00B5745C" w:rsidP="00B5745C">
      <w:pPr>
        <w:tabs>
          <w:tab w:val="clear" w:pos="227"/>
          <w:tab w:val="clear" w:pos="454"/>
          <w:tab w:val="clear" w:pos="680"/>
          <w:tab w:val="left" w:pos="540"/>
        </w:tabs>
        <w:ind w:left="540" w:right="14" w:hanging="18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</w:p>
    <w:p w14:paraId="362C35FD" w14:textId="7AC5A2CF" w:rsidR="004E419E" w:rsidRPr="00D462F8" w:rsidRDefault="00606B23" w:rsidP="004E419E">
      <w:pPr>
        <w:tabs>
          <w:tab w:val="clear" w:pos="227"/>
          <w:tab w:val="clear" w:pos="454"/>
          <w:tab w:val="clear" w:pos="680"/>
          <w:tab w:val="left" w:pos="540"/>
        </w:tabs>
        <w:ind w:left="540" w:right="14" w:hanging="180"/>
        <w:jc w:val="thaiDistribute"/>
        <w:rPr>
          <w:rFonts w:asciiTheme="majorHAnsi" w:hAnsiTheme="majorHAnsi" w:cstheme="majorHAnsi"/>
          <w:i/>
          <w:iCs/>
          <w:sz w:val="30"/>
          <w:szCs w:val="30"/>
        </w:rPr>
      </w:pPr>
      <w:r w:rsidRPr="00D462F8">
        <w:rPr>
          <w:rFonts w:ascii="Angsana New" w:hAnsi="Angsana New"/>
          <w:i/>
          <w:iCs/>
          <w:spacing w:val="-6"/>
          <w:sz w:val="30"/>
          <w:szCs w:val="30"/>
          <w:cs/>
          <w:lang w:eastAsia="en-GB"/>
        </w:rPr>
        <w:t xml:space="preserve">    </w:t>
      </w:r>
      <w:r w:rsidR="004E419E" w:rsidRPr="00D462F8">
        <w:rPr>
          <w:rFonts w:ascii="Angsana New" w:hAnsi="Angsana New"/>
          <w:i/>
          <w:iCs/>
          <w:spacing w:val="-6"/>
          <w:sz w:val="30"/>
          <w:szCs w:val="30"/>
          <w:lang w:eastAsia="en-GB"/>
        </w:rPr>
        <w:t>6.1</w:t>
      </w:r>
      <w:r w:rsidR="004E419E" w:rsidRPr="00D462F8">
        <w:rPr>
          <w:rFonts w:ascii="Angsana New" w:hAnsi="Angsana New"/>
          <w:i/>
          <w:iCs/>
          <w:spacing w:val="-6"/>
          <w:sz w:val="30"/>
          <w:szCs w:val="30"/>
          <w:cs/>
          <w:lang w:eastAsia="en-GB"/>
        </w:rPr>
        <w:t>)</w:t>
      </w:r>
      <w:r w:rsidR="004E419E" w:rsidRPr="00D462F8">
        <w:rPr>
          <w:rFonts w:ascii="Angsana New" w:hAnsi="Angsana New"/>
          <w:i/>
          <w:iCs/>
          <w:spacing w:val="-6"/>
          <w:sz w:val="30"/>
          <w:szCs w:val="30"/>
          <w:lang w:eastAsia="en-GB"/>
        </w:rPr>
        <w:t xml:space="preserve"> </w:t>
      </w:r>
      <w:r w:rsidR="004E419E" w:rsidRPr="00D462F8">
        <w:rPr>
          <w:rFonts w:ascii="Angsana New" w:hAnsi="Angsana New"/>
          <w:i/>
          <w:iCs/>
          <w:spacing w:val="-6"/>
          <w:sz w:val="30"/>
          <w:szCs w:val="30"/>
          <w:cs/>
          <w:lang w:eastAsia="en-GB"/>
        </w:rPr>
        <w:t>ค่าความนิยมจากธุรกิจจำหน่ายสินค้าและบริการ “บัซซี่บีส์</w:t>
      </w:r>
      <w:r w:rsidR="004E419E" w:rsidRPr="00D462F8">
        <w:rPr>
          <w:i/>
          <w:iCs/>
          <w:sz w:val="30"/>
          <w:szCs w:val="30"/>
          <w:cs/>
        </w:rPr>
        <w:t>”</w:t>
      </w:r>
    </w:p>
    <w:p w14:paraId="591FF3AA" w14:textId="77777777" w:rsidR="004E419E" w:rsidRPr="002506E2" w:rsidRDefault="004E419E" w:rsidP="004E419E">
      <w:pPr>
        <w:tabs>
          <w:tab w:val="clear" w:pos="227"/>
          <w:tab w:val="clear" w:pos="454"/>
          <w:tab w:val="clear" w:pos="680"/>
          <w:tab w:val="left" w:pos="540"/>
        </w:tabs>
        <w:ind w:left="540" w:right="14" w:hanging="18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</w:p>
    <w:p w14:paraId="39D3A8E9" w14:textId="399C610B" w:rsidR="004E419E" w:rsidRPr="0024003E" w:rsidRDefault="004E419E" w:rsidP="004E419E">
      <w:pPr>
        <w:tabs>
          <w:tab w:val="clear" w:pos="454"/>
          <w:tab w:val="clear" w:pos="680"/>
          <w:tab w:val="clear" w:pos="907"/>
          <w:tab w:val="left" w:pos="630"/>
        </w:tabs>
        <w:ind w:left="540" w:right="14" w:hanging="180"/>
        <w:jc w:val="thaiDistribute"/>
        <w:rPr>
          <w:rFonts w:ascii="Angsana New" w:hAnsi="Angsana New"/>
          <w:spacing w:val="-6"/>
          <w:sz w:val="30"/>
          <w:szCs w:val="30"/>
          <w:cs/>
          <w:lang w:val="en-GB" w:eastAsia="en-GB"/>
        </w:rPr>
      </w:pPr>
      <w:r w:rsidRPr="0024003E">
        <w:rPr>
          <w:rFonts w:ascii="Angsana New" w:hAnsi="Angsana New"/>
          <w:spacing w:val="-6"/>
          <w:sz w:val="30"/>
          <w:szCs w:val="30"/>
          <w:lang w:val="en-GB" w:eastAsia="en-GB"/>
        </w:rPr>
        <w:tab/>
      </w:r>
      <w:r w:rsidRPr="0024003E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ในระหว่างงวดเก้าเดือนสิ้นสุดวันที่ </w:t>
      </w:r>
      <w:r w:rsidRPr="0024003E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30 </w:t>
      </w:r>
      <w:r w:rsidRPr="0024003E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กันยายน </w:t>
      </w:r>
      <w:r w:rsidRPr="0024003E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2567 </w:t>
      </w:r>
      <w:r w:rsidRPr="0024003E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กลุ่มบริษัทและบริษัทสูญเสียการควบคุมใน</w:t>
      </w:r>
      <w:r w:rsidRPr="004E419E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บริษัท บัซซี่บีส์ จำกัด</w:t>
      </w:r>
      <w:r w:rsidRPr="0024003E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จากการขายเงินลงทุนบางส่วน </w:t>
      </w:r>
      <w:r w:rsidRPr="00D462F8">
        <w:rPr>
          <w:rFonts w:ascii="Angsana New" w:hAnsi="Angsana New"/>
          <w:i/>
          <w:iCs/>
          <w:spacing w:val="-6"/>
          <w:sz w:val="30"/>
          <w:szCs w:val="30"/>
          <w:cs/>
          <w:lang w:val="en-GB" w:eastAsia="en-GB"/>
        </w:rPr>
        <w:t xml:space="preserve">(หมายเหตุข้อ </w:t>
      </w:r>
      <w:r w:rsidRPr="00D462F8">
        <w:rPr>
          <w:rFonts w:ascii="Angsana New" w:hAnsi="Angsana New"/>
          <w:i/>
          <w:iCs/>
          <w:spacing w:val="-6"/>
          <w:sz w:val="30"/>
          <w:szCs w:val="30"/>
          <w:lang w:val="en-GB" w:eastAsia="en-GB"/>
        </w:rPr>
        <w:t>4)</w:t>
      </w:r>
      <w:r w:rsidRPr="0024003E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 </w:t>
      </w:r>
      <w:r w:rsidRPr="0024003E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กลุ่มบริษัทตัดรายการสินทรัพย์และหนี้สิน ค่าความนิยม ส่วนได้เสียที่ไม่มีอำนาจควบคุม และส่วนประกอบอื่นในส่วนของเจ้าของที่เกี่ยวข้องกับ</w:t>
      </w:r>
      <w:r w:rsidRPr="004E419E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บริษัท บัซซี่บีส์ จำกัด</w:t>
      </w:r>
      <w:r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 </w:t>
      </w:r>
      <w:r w:rsidRPr="0024003E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กลุ่มบริษัทรับรู้ขาดทุนขาดทุนจากการสูญเสียอำนาจการควบคุมในบริษัทย่อย โดยบันทึกในรายการขาดทุนจากการสูญเสียอำนาจการควบคุมในบริษัทย่อยและอิทธิพลอย่างมีสาระสำคัญในบริษัทร่วม จำนวน </w:t>
      </w:r>
      <w:r w:rsidR="00C03C5D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581.7 </w:t>
      </w:r>
      <w:r w:rsidRPr="0024003E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ล้านบาท ในงบกำไรขาดทุนเบ็ดเสร็จรวมสำหรับงวด</w:t>
      </w:r>
      <w:r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เก้า</w:t>
      </w:r>
      <w:r w:rsidRPr="0024003E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เดือนสิ้นสุดวันที่ </w:t>
      </w:r>
      <w:r w:rsidRPr="0024003E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30 </w:t>
      </w:r>
      <w:r w:rsidRPr="0024003E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กันยายน </w:t>
      </w:r>
      <w:r w:rsidRPr="0024003E">
        <w:rPr>
          <w:rFonts w:ascii="Angsana New" w:hAnsi="Angsana New"/>
          <w:spacing w:val="-6"/>
          <w:sz w:val="30"/>
          <w:szCs w:val="30"/>
          <w:lang w:val="en-GB" w:eastAsia="en-GB"/>
        </w:rPr>
        <w:t>2567</w:t>
      </w:r>
    </w:p>
    <w:p w14:paraId="5A3E8AF9" w14:textId="77777777" w:rsidR="004E419E" w:rsidRDefault="004E419E" w:rsidP="00B5745C">
      <w:pPr>
        <w:tabs>
          <w:tab w:val="clear" w:pos="227"/>
          <w:tab w:val="clear" w:pos="454"/>
          <w:tab w:val="clear" w:pos="680"/>
          <w:tab w:val="left" w:pos="540"/>
        </w:tabs>
        <w:ind w:left="540" w:right="14" w:hanging="18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</w:p>
    <w:p w14:paraId="1811646B" w14:textId="0E17BD64" w:rsidR="00BD57FD" w:rsidRPr="00D462F8" w:rsidRDefault="00606B23" w:rsidP="00B5745C">
      <w:pPr>
        <w:tabs>
          <w:tab w:val="clear" w:pos="227"/>
          <w:tab w:val="clear" w:pos="454"/>
          <w:tab w:val="clear" w:pos="680"/>
          <w:tab w:val="left" w:pos="540"/>
        </w:tabs>
        <w:ind w:left="540" w:right="14" w:hanging="180"/>
        <w:jc w:val="thaiDistribute"/>
        <w:rPr>
          <w:rFonts w:ascii="Angsana New" w:hAnsi="Angsana New"/>
          <w:i/>
          <w:iCs/>
          <w:spacing w:val="-6"/>
          <w:sz w:val="30"/>
          <w:szCs w:val="30"/>
          <w:cs/>
          <w:lang w:eastAsia="en-GB"/>
        </w:rPr>
      </w:pPr>
      <w:r>
        <w:rPr>
          <w:rFonts w:ascii="Angsana New" w:hAnsi="Angsana New" w:hint="cs"/>
          <w:spacing w:val="-6"/>
          <w:sz w:val="30"/>
          <w:szCs w:val="30"/>
          <w:cs/>
          <w:lang w:eastAsia="en-GB"/>
        </w:rPr>
        <w:t xml:space="preserve">    </w:t>
      </w:r>
      <w:r w:rsidR="00BD57FD" w:rsidRPr="00D462F8">
        <w:rPr>
          <w:rFonts w:ascii="Angsana New" w:hAnsi="Angsana New"/>
          <w:i/>
          <w:iCs/>
          <w:spacing w:val="-6"/>
          <w:sz w:val="30"/>
          <w:szCs w:val="30"/>
          <w:lang w:eastAsia="en-GB"/>
        </w:rPr>
        <w:t>6.</w:t>
      </w:r>
      <w:r w:rsidR="004E419E" w:rsidRPr="00D462F8">
        <w:rPr>
          <w:rFonts w:ascii="Angsana New" w:hAnsi="Angsana New"/>
          <w:i/>
          <w:iCs/>
          <w:spacing w:val="-6"/>
          <w:sz w:val="30"/>
          <w:szCs w:val="30"/>
          <w:lang w:eastAsia="en-GB"/>
        </w:rPr>
        <w:t>2</w:t>
      </w:r>
      <w:r w:rsidR="00BD57FD" w:rsidRPr="00D462F8">
        <w:rPr>
          <w:rFonts w:ascii="Angsana New" w:hAnsi="Angsana New"/>
          <w:i/>
          <w:iCs/>
          <w:spacing w:val="-6"/>
          <w:sz w:val="30"/>
          <w:szCs w:val="30"/>
          <w:cs/>
          <w:lang w:eastAsia="en-GB"/>
        </w:rPr>
        <w:t>)</w:t>
      </w:r>
      <w:r w:rsidR="00BD57FD" w:rsidRPr="00D462F8">
        <w:rPr>
          <w:rFonts w:ascii="Angsana New" w:hAnsi="Angsana New"/>
          <w:i/>
          <w:iCs/>
          <w:spacing w:val="-6"/>
          <w:sz w:val="30"/>
          <w:szCs w:val="30"/>
          <w:lang w:eastAsia="en-GB"/>
        </w:rPr>
        <w:t xml:space="preserve"> </w:t>
      </w:r>
      <w:r w:rsidR="00BD57FD" w:rsidRPr="00D462F8">
        <w:rPr>
          <w:rFonts w:ascii="Angsana New" w:hAnsi="Angsana New"/>
          <w:i/>
          <w:iCs/>
          <w:spacing w:val="-6"/>
          <w:sz w:val="30"/>
          <w:szCs w:val="30"/>
          <w:cs/>
          <w:lang w:eastAsia="en-GB"/>
        </w:rPr>
        <w:t>ค่าความนิยมจาก</w:t>
      </w:r>
      <w:r w:rsidR="00E918BD" w:rsidRPr="00D462F8">
        <w:rPr>
          <w:rFonts w:ascii="Angsana New" w:hAnsi="Angsana New"/>
          <w:i/>
          <w:iCs/>
          <w:spacing w:val="-6"/>
          <w:sz w:val="30"/>
          <w:szCs w:val="30"/>
          <w:cs/>
          <w:lang w:eastAsia="en-GB"/>
        </w:rPr>
        <w:t>ธุรกิจบัตรพลาสติก</w:t>
      </w:r>
    </w:p>
    <w:p w14:paraId="14241305" w14:textId="77777777" w:rsidR="00BD57FD" w:rsidRPr="0013574C" w:rsidRDefault="00BD57FD" w:rsidP="00B5745C">
      <w:pPr>
        <w:tabs>
          <w:tab w:val="clear" w:pos="227"/>
          <w:tab w:val="clear" w:pos="454"/>
          <w:tab w:val="clear" w:pos="680"/>
          <w:tab w:val="left" w:pos="540"/>
        </w:tabs>
        <w:ind w:left="540" w:right="14" w:hanging="18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</w:p>
    <w:p w14:paraId="01896906" w14:textId="3C5D47AE" w:rsidR="0013574C" w:rsidRDefault="00EB3098" w:rsidP="00797E6A">
      <w:pPr>
        <w:tabs>
          <w:tab w:val="clear" w:pos="454"/>
          <w:tab w:val="clear" w:pos="680"/>
          <w:tab w:val="clear" w:pos="907"/>
          <w:tab w:val="left" w:pos="630"/>
        </w:tabs>
        <w:ind w:left="540" w:right="14" w:hanging="18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  <w:r>
        <w:rPr>
          <w:rFonts w:ascii="Angsana New" w:hAnsi="Angsana New"/>
          <w:spacing w:val="-6"/>
          <w:sz w:val="30"/>
          <w:szCs w:val="30"/>
          <w:cs/>
          <w:lang w:val="en-GB" w:eastAsia="en-GB"/>
        </w:rPr>
        <w:tab/>
      </w:r>
      <w:r w:rsidR="00606B23" w:rsidRPr="004E419E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มูลค่าที่คาดว่าจะได้รับคืนของหน่วยสินทรัพย์ที่ก่อให้เกิดเงินสดจากธุรกิจผลิต</w:t>
      </w:r>
      <w:r w:rsidR="00606B23" w:rsidRPr="004E419E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บัตรพลาสติก</w:t>
      </w:r>
      <w:r w:rsidR="00606B23" w:rsidRPr="004E419E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เป็นมูลค่าจากการใช้ ซึ่งวัดมูลค่าโดยการคิดลดกระแสเงินสดในอนาคตที่คาดว่าจะได้รับจากการดำเนินงานต่อเนื่องของ</w:t>
      </w:r>
      <w:r w:rsidR="00606B23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กลุ่ม</w:t>
      </w:r>
      <w:r w:rsidR="00606B23" w:rsidRPr="004E419E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บริษัท พลัส เทค </w:t>
      </w:r>
      <w:r w:rsidR="00353AC3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       </w:t>
      </w:r>
      <w:r w:rsidR="00606B23" w:rsidRPr="004E419E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อินโนเวชั่น จำกัด (มหาชน) ซึ่งมูลค่าตามบัญชีของหน่วยสินทรัพย์ที่ก่อให้เกิดเงินสดสูงกว่ามูลค่าที่คาดว่าจะได้รับคืน</w:t>
      </w:r>
      <w:r w:rsidR="00FF29B7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กลุ่ม</w:t>
      </w:r>
      <w:r w:rsidR="00606B23" w:rsidRPr="004E419E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บริษัทบันทึกขาดทุนจากการด้อยค่าค่าความนิยม</w:t>
      </w:r>
      <w:r w:rsidR="00606B23" w:rsidRPr="00C32358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จำนวน </w:t>
      </w:r>
      <w:r w:rsidR="00606B23" w:rsidRPr="00C32358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351.5 </w:t>
      </w:r>
      <w:r w:rsidR="00606B23" w:rsidRPr="00C32358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ล้านบาท ใน</w:t>
      </w:r>
      <w:r w:rsidR="00606B23" w:rsidRPr="004E419E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งบกำไรขาดทุนเบ็ดเสร็จรวม และขาดทุนจากการด้อยค่าเงินลงทุนในบริษัทย่อย </w:t>
      </w:r>
      <w:r w:rsidR="00606B23" w:rsidRPr="00D462F8">
        <w:rPr>
          <w:rFonts w:ascii="Angsana New" w:hAnsi="Angsana New"/>
          <w:i/>
          <w:iCs/>
          <w:spacing w:val="-6"/>
          <w:sz w:val="30"/>
          <w:szCs w:val="30"/>
          <w:cs/>
          <w:lang w:val="en-GB" w:eastAsia="en-GB"/>
        </w:rPr>
        <w:t xml:space="preserve">(หมายเหตุข้อ </w:t>
      </w:r>
      <w:r w:rsidR="00606B23" w:rsidRPr="00D462F8">
        <w:rPr>
          <w:rFonts w:ascii="Angsana New" w:hAnsi="Angsana New"/>
          <w:i/>
          <w:iCs/>
          <w:spacing w:val="-6"/>
          <w:sz w:val="30"/>
          <w:szCs w:val="30"/>
          <w:lang w:val="en-GB" w:eastAsia="en-GB"/>
        </w:rPr>
        <w:t>4)</w:t>
      </w:r>
      <w:r w:rsidR="00606B23" w:rsidRPr="004E419E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 </w:t>
      </w:r>
      <w:r w:rsidR="00606B23" w:rsidRPr="00C32358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จำนวน </w:t>
      </w:r>
      <w:r w:rsidR="00606B23" w:rsidRPr="00C32358">
        <w:rPr>
          <w:rFonts w:ascii="Angsana New" w:hAnsi="Angsana New"/>
          <w:spacing w:val="-6"/>
          <w:sz w:val="30"/>
          <w:szCs w:val="30"/>
          <w:lang w:val="en-GB" w:eastAsia="en-GB"/>
        </w:rPr>
        <w:t>1,6</w:t>
      </w:r>
      <w:r w:rsidR="00C32358" w:rsidRPr="00C32358">
        <w:rPr>
          <w:rFonts w:ascii="Angsana New" w:hAnsi="Angsana New"/>
          <w:spacing w:val="-6"/>
          <w:sz w:val="30"/>
          <w:szCs w:val="30"/>
          <w:lang w:val="en-GB" w:eastAsia="en-GB"/>
        </w:rPr>
        <w:t>38</w:t>
      </w:r>
      <w:r w:rsidR="00606B23" w:rsidRPr="00C32358">
        <w:rPr>
          <w:rFonts w:ascii="Angsana New" w:hAnsi="Angsana New"/>
          <w:spacing w:val="-6"/>
          <w:sz w:val="30"/>
          <w:szCs w:val="30"/>
          <w:lang w:val="en-GB" w:eastAsia="en-GB"/>
        </w:rPr>
        <w:t>.</w:t>
      </w:r>
      <w:r w:rsidR="00C32358" w:rsidRPr="00C32358">
        <w:rPr>
          <w:rFonts w:ascii="Angsana New" w:hAnsi="Angsana New"/>
          <w:spacing w:val="-6"/>
          <w:sz w:val="30"/>
          <w:szCs w:val="30"/>
          <w:lang w:val="en-GB" w:eastAsia="en-GB"/>
        </w:rPr>
        <w:t>8</w:t>
      </w:r>
      <w:r w:rsidR="00606B23" w:rsidRPr="00C32358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 </w:t>
      </w:r>
      <w:r w:rsidR="00606B23" w:rsidRPr="00C32358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ล้านบาท </w:t>
      </w:r>
      <w:r w:rsidR="00606B23" w:rsidRPr="004E419E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ในงบกำไรขาดทุนเบ็ดเสร็จเฉพาะกิจการสำหรับ</w:t>
      </w:r>
      <w:r w:rsidR="00606B23" w:rsidRPr="004E419E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งวดเก้า</w:t>
      </w:r>
      <w:r w:rsidR="00606B23" w:rsidRPr="004E419E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เดือนสิ้นสุดวันที่ </w:t>
      </w:r>
      <w:r w:rsidR="00606B23" w:rsidRPr="004E419E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30 </w:t>
      </w:r>
      <w:r w:rsidR="00606B23" w:rsidRPr="004E419E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กันยายน</w:t>
      </w:r>
      <w:r w:rsidR="00606B23" w:rsidRPr="004E419E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 </w:t>
      </w:r>
      <w:r w:rsidR="00606B23" w:rsidRPr="004E419E">
        <w:rPr>
          <w:rFonts w:ascii="Angsana New" w:hAnsi="Angsana New"/>
          <w:spacing w:val="-6"/>
          <w:sz w:val="30"/>
          <w:szCs w:val="30"/>
          <w:lang w:val="en-GB" w:eastAsia="en-GB"/>
        </w:rPr>
        <w:t>2567</w:t>
      </w:r>
    </w:p>
    <w:p w14:paraId="73247F12" w14:textId="77777777" w:rsidR="005900E9" w:rsidRDefault="005900E9" w:rsidP="00ED152D">
      <w:pPr>
        <w:tabs>
          <w:tab w:val="clear" w:pos="454"/>
          <w:tab w:val="clear" w:pos="680"/>
          <w:tab w:val="clear" w:pos="907"/>
          <w:tab w:val="left" w:pos="630"/>
        </w:tabs>
        <w:ind w:left="540" w:right="14" w:hanging="18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</w:p>
    <w:p w14:paraId="4AC54D02" w14:textId="6513A0CE" w:rsidR="004E419E" w:rsidRPr="00D462F8" w:rsidRDefault="00606B23" w:rsidP="00606B23">
      <w:pPr>
        <w:tabs>
          <w:tab w:val="clear" w:pos="227"/>
          <w:tab w:val="clear" w:pos="454"/>
          <w:tab w:val="clear" w:pos="680"/>
          <w:tab w:val="left" w:pos="540"/>
        </w:tabs>
        <w:ind w:left="540" w:right="14" w:hanging="180"/>
        <w:jc w:val="thaiDistribute"/>
        <w:rPr>
          <w:rFonts w:ascii="Angsana New" w:hAnsi="Angsana New"/>
          <w:i/>
          <w:iCs/>
          <w:spacing w:val="-6"/>
          <w:sz w:val="30"/>
          <w:szCs w:val="30"/>
          <w:lang w:eastAsia="en-GB"/>
        </w:rPr>
      </w:pPr>
      <w:r w:rsidRPr="00D462F8">
        <w:rPr>
          <w:rFonts w:ascii="Angsana New" w:hAnsi="Angsana New"/>
          <w:i/>
          <w:iCs/>
          <w:spacing w:val="-6"/>
          <w:sz w:val="30"/>
          <w:szCs w:val="30"/>
          <w:cs/>
          <w:lang w:eastAsia="en-GB"/>
        </w:rPr>
        <w:t xml:space="preserve">   </w:t>
      </w:r>
      <w:r w:rsidR="00E473A1" w:rsidRPr="00D462F8">
        <w:rPr>
          <w:rFonts w:ascii="Angsana New" w:hAnsi="Angsana New"/>
          <w:i/>
          <w:iCs/>
          <w:spacing w:val="-6"/>
          <w:sz w:val="30"/>
          <w:szCs w:val="30"/>
          <w:cs/>
          <w:lang w:eastAsia="en-GB"/>
        </w:rPr>
        <w:t xml:space="preserve"> </w:t>
      </w:r>
      <w:r w:rsidR="00BD57FD" w:rsidRPr="00D462F8">
        <w:rPr>
          <w:rFonts w:ascii="Angsana New" w:hAnsi="Angsana New"/>
          <w:i/>
          <w:iCs/>
          <w:spacing w:val="-6"/>
          <w:sz w:val="30"/>
          <w:szCs w:val="30"/>
          <w:lang w:eastAsia="en-GB"/>
        </w:rPr>
        <w:t>6.</w:t>
      </w:r>
      <w:r w:rsidR="004E419E" w:rsidRPr="00D462F8">
        <w:rPr>
          <w:rFonts w:ascii="Angsana New" w:hAnsi="Angsana New"/>
          <w:i/>
          <w:iCs/>
          <w:spacing w:val="-6"/>
          <w:sz w:val="30"/>
          <w:szCs w:val="30"/>
          <w:lang w:eastAsia="en-GB"/>
        </w:rPr>
        <w:t>3</w:t>
      </w:r>
      <w:r w:rsidR="00BD57FD" w:rsidRPr="00D462F8">
        <w:rPr>
          <w:rFonts w:ascii="Angsana New" w:hAnsi="Angsana New"/>
          <w:i/>
          <w:iCs/>
          <w:spacing w:val="-6"/>
          <w:sz w:val="30"/>
          <w:szCs w:val="30"/>
          <w:cs/>
          <w:lang w:eastAsia="en-GB"/>
        </w:rPr>
        <w:t>)</w:t>
      </w:r>
      <w:r w:rsidR="00BD57FD" w:rsidRPr="00D462F8">
        <w:rPr>
          <w:rFonts w:ascii="Angsana New" w:hAnsi="Angsana New"/>
          <w:i/>
          <w:iCs/>
          <w:spacing w:val="-6"/>
          <w:sz w:val="30"/>
          <w:szCs w:val="30"/>
          <w:lang w:eastAsia="en-GB"/>
        </w:rPr>
        <w:t xml:space="preserve"> </w:t>
      </w:r>
      <w:r w:rsidR="00BD57FD" w:rsidRPr="00D462F8">
        <w:rPr>
          <w:rFonts w:ascii="Angsana New" w:hAnsi="Angsana New"/>
          <w:i/>
          <w:iCs/>
          <w:spacing w:val="-6"/>
          <w:sz w:val="30"/>
          <w:szCs w:val="30"/>
          <w:cs/>
          <w:lang w:eastAsia="en-GB"/>
        </w:rPr>
        <w:t>ค่าความนิยมจาก</w:t>
      </w:r>
      <w:r w:rsidR="00E918BD" w:rsidRPr="00D462F8">
        <w:rPr>
          <w:rFonts w:ascii="Angsana New" w:hAnsi="Angsana New"/>
          <w:i/>
          <w:iCs/>
          <w:spacing w:val="-6"/>
          <w:sz w:val="30"/>
          <w:szCs w:val="30"/>
          <w:cs/>
          <w:lang w:eastAsia="en-GB"/>
        </w:rPr>
        <w:t>ธุรกิจผลิตและจัดจำหน่ายเครื่องกรองน้ำ</w:t>
      </w:r>
    </w:p>
    <w:p w14:paraId="7D17CDEA" w14:textId="77777777" w:rsidR="004E419E" w:rsidRDefault="004E419E" w:rsidP="004E419E">
      <w:pPr>
        <w:tabs>
          <w:tab w:val="clear" w:pos="227"/>
          <w:tab w:val="clear" w:pos="454"/>
          <w:tab w:val="clear" w:pos="680"/>
          <w:tab w:val="left" w:pos="540"/>
        </w:tabs>
        <w:ind w:left="540" w:right="14" w:hanging="180"/>
        <w:jc w:val="thaiDistribute"/>
        <w:rPr>
          <w:rFonts w:ascii="Angsana New" w:hAnsi="Angsana New"/>
          <w:spacing w:val="-6"/>
          <w:sz w:val="30"/>
          <w:szCs w:val="30"/>
          <w:lang w:eastAsia="en-GB"/>
        </w:rPr>
      </w:pPr>
    </w:p>
    <w:p w14:paraId="1B146BC1" w14:textId="20A7CC37" w:rsidR="00B5745C" w:rsidRDefault="005900E9" w:rsidP="00606B23">
      <w:pPr>
        <w:tabs>
          <w:tab w:val="clear" w:pos="227"/>
          <w:tab w:val="clear" w:pos="454"/>
          <w:tab w:val="clear" w:pos="680"/>
          <w:tab w:val="left" w:pos="540"/>
        </w:tabs>
        <w:ind w:left="540" w:right="14" w:hanging="18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  <w:r>
        <w:rPr>
          <w:rFonts w:ascii="Angsana New" w:hAnsi="Angsana New"/>
          <w:spacing w:val="-6"/>
          <w:sz w:val="30"/>
          <w:szCs w:val="30"/>
          <w:lang w:val="en-GB" w:eastAsia="en-GB"/>
        </w:rPr>
        <w:tab/>
      </w:r>
      <w:r w:rsidR="00606B23" w:rsidRPr="004E419E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มูลค่าที่คาดว่าจะได้รับคืนของหน่วยสินทรัพย์ที่ก่อให้เกิดเงินสด</w:t>
      </w:r>
      <w:r w:rsidR="00606B23" w:rsidRPr="004E419E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จากธุรกิจผลิตและจัดจำหน่ายเครื่องกรองน้ำ</w:t>
      </w:r>
      <w:r w:rsidR="00606B23" w:rsidRPr="004E419E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เป็นมูลค่าจากการใช้ ซึ่งวัดมูลค่าโดยการคิดลดกระแสเงินสดในอนาคตที่คาดว่าจะได้รับจากการดำเนินงานต่อเนื่องของบริษัท</w:t>
      </w:r>
      <w:r w:rsidR="00606B23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      </w:t>
      </w:r>
      <w:r w:rsidR="00606B23" w:rsidRPr="004E419E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ทีเอสอาร์ ลิฟวิ่ง โซลูชั่น</w:t>
      </w:r>
      <w:r w:rsidR="00606B23" w:rsidRPr="004E419E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 </w:t>
      </w:r>
      <w:r w:rsidR="00606B23" w:rsidRPr="004E419E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จำกัด (มหาชน) ซึ่งมูลค่าตามบัญชีของหน่วยสินทรัพย์ที่ก่อให้เกิดเงินสดสูงกว่ามูลค่าที่คาดว่าจะได้รับคืน </w:t>
      </w:r>
      <w:r w:rsidR="008C1C15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กลุ่ม</w:t>
      </w:r>
      <w:r w:rsidR="00606B23" w:rsidRPr="004E419E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บริษัท</w:t>
      </w:r>
      <w:r w:rsidR="00606B23" w:rsidRPr="004E419E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บันทึกขาดทุนจากการด้อย</w:t>
      </w:r>
      <w:r w:rsidR="00606B23" w:rsidRPr="004E419E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ค่าค่าความนิยมและสินทรัพย์ไม่มีตัวตนอื่นนอกจากค่าความนิยมจำนวน </w:t>
      </w:r>
      <w:r w:rsidR="00606B23" w:rsidRPr="004E419E">
        <w:rPr>
          <w:rFonts w:ascii="Angsana New" w:hAnsi="Angsana New"/>
          <w:spacing w:val="-6"/>
          <w:sz w:val="30"/>
          <w:szCs w:val="30"/>
          <w:lang w:val="en-GB" w:eastAsia="en-GB"/>
        </w:rPr>
        <w:t>486.5</w:t>
      </w:r>
      <w:r w:rsidR="00606B23" w:rsidRPr="004E419E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 ล้านบาทและ </w:t>
      </w:r>
      <w:r w:rsidR="00606B23" w:rsidRPr="004E419E">
        <w:rPr>
          <w:rFonts w:ascii="Angsana New" w:hAnsi="Angsana New"/>
          <w:spacing w:val="-6"/>
          <w:sz w:val="30"/>
          <w:szCs w:val="30"/>
          <w:lang w:eastAsia="en-GB"/>
        </w:rPr>
        <w:t>74.1</w:t>
      </w:r>
      <w:r w:rsidR="00606B23" w:rsidRPr="004E419E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 ล้านบาท ตามลำดับ ในงบกำไรขาดทุนเบ็ดเสร็จรวม และขาดทุนจากการด้อยค่าเงินลงทุนในบริษัทย่อย </w:t>
      </w:r>
      <w:r w:rsidR="00606B23" w:rsidRPr="00D462F8">
        <w:rPr>
          <w:rFonts w:ascii="Angsana New" w:hAnsi="Angsana New"/>
          <w:i/>
          <w:iCs/>
          <w:spacing w:val="-6"/>
          <w:sz w:val="30"/>
          <w:szCs w:val="30"/>
          <w:cs/>
          <w:lang w:val="en-GB" w:eastAsia="en-GB"/>
        </w:rPr>
        <w:t xml:space="preserve">(หมายเหตุข้อ </w:t>
      </w:r>
      <w:r w:rsidR="00606B23" w:rsidRPr="00D462F8">
        <w:rPr>
          <w:rFonts w:ascii="Angsana New" w:hAnsi="Angsana New"/>
          <w:i/>
          <w:iCs/>
          <w:spacing w:val="-6"/>
          <w:sz w:val="30"/>
          <w:szCs w:val="30"/>
          <w:lang w:val="en-GB" w:eastAsia="en-GB"/>
        </w:rPr>
        <w:t xml:space="preserve">4) </w:t>
      </w:r>
      <w:r w:rsidR="00606B23" w:rsidRPr="004E419E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จำนวน</w:t>
      </w:r>
      <w:r w:rsidR="00606B23" w:rsidRPr="004E419E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 680.0 </w:t>
      </w:r>
      <w:r w:rsidR="00606B23" w:rsidRPr="004E419E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ล้านบาท ในงบกำไรขาดทุนเบ็ดเสร็จเฉพาะกิจการสำหรับงวดเก้าเดือนสิ้นสุดวันที่ </w:t>
      </w:r>
      <w:r w:rsidR="00606B23" w:rsidRPr="004E419E">
        <w:rPr>
          <w:rFonts w:ascii="Angsana New" w:hAnsi="Angsana New"/>
          <w:spacing w:val="-6"/>
          <w:sz w:val="30"/>
          <w:szCs w:val="30"/>
          <w:lang w:eastAsia="en-GB"/>
        </w:rPr>
        <w:t xml:space="preserve">30 </w:t>
      </w:r>
      <w:r w:rsidR="00606B23" w:rsidRPr="004E419E">
        <w:rPr>
          <w:rFonts w:ascii="Angsana New" w:hAnsi="Angsana New" w:hint="cs"/>
          <w:spacing w:val="-6"/>
          <w:sz w:val="30"/>
          <w:szCs w:val="30"/>
          <w:cs/>
          <w:lang w:eastAsia="en-GB"/>
        </w:rPr>
        <w:t>กันยายน</w:t>
      </w:r>
      <w:r w:rsidR="00606B23" w:rsidRPr="004E419E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 </w:t>
      </w:r>
      <w:r w:rsidR="00606B23" w:rsidRPr="004E419E">
        <w:rPr>
          <w:rFonts w:ascii="Angsana New" w:hAnsi="Angsana New"/>
          <w:spacing w:val="-6"/>
          <w:sz w:val="30"/>
          <w:szCs w:val="30"/>
          <w:lang w:val="en-GB" w:eastAsia="en-GB"/>
        </w:rPr>
        <w:t>2567</w:t>
      </w:r>
    </w:p>
    <w:p w14:paraId="04044A2C" w14:textId="48F510B2" w:rsidR="00BD57FD" w:rsidRPr="00B5745C" w:rsidRDefault="00BD57FD" w:rsidP="00C42FF7">
      <w:pPr>
        <w:tabs>
          <w:tab w:val="clear" w:pos="454"/>
          <w:tab w:val="clear" w:pos="680"/>
          <w:tab w:val="clear" w:pos="907"/>
          <w:tab w:val="left" w:pos="630"/>
        </w:tabs>
        <w:ind w:right="14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</w:p>
    <w:p w14:paraId="13B6BD11" w14:textId="22AA0893" w:rsidR="0013574C" w:rsidRPr="0013574C" w:rsidRDefault="0013574C" w:rsidP="0013574C">
      <w:pPr>
        <w:ind w:left="54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  <w:r w:rsidRPr="0013574C">
        <w:rPr>
          <w:rFonts w:ascii="Angsana New" w:hAnsi="Angsana New"/>
          <w:spacing w:val="-6"/>
          <w:sz w:val="30"/>
          <w:szCs w:val="30"/>
          <w:cs/>
          <w:lang w:val="en-GB" w:eastAsia="en-GB"/>
        </w:rPr>
        <w:lastRenderedPageBreak/>
        <w:t xml:space="preserve">อัตราคิดลดที่ใช้เป็นอัตราโดยประมาณก่อนหักภาษีเงินได้ที่อ้างอิงจากอัตราดอกเบี้ยพันธบัตรรัฐบาลอายุ </w:t>
      </w:r>
      <w:r w:rsidRPr="0013574C">
        <w:rPr>
          <w:rFonts w:ascii="Angsana New" w:hAnsi="Angsana New"/>
          <w:spacing w:val="-6"/>
          <w:sz w:val="30"/>
          <w:szCs w:val="30"/>
          <w:lang w:val="en-GB" w:eastAsia="en-GB"/>
        </w:rPr>
        <w:t>5</w:t>
      </w:r>
      <w:r w:rsidRPr="0013574C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 ปี</w:t>
      </w:r>
      <w:r w:rsidRPr="0013574C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 </w:t>
      </w:r>
      <w:r w:rsidRPr="0013574C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ซึ่งออกโดยรัฐบาลในตลาดที่เกี่ยวเนื่องกันและมีกระแสเงินสดที่เป็นสกุลเงินเดียวกัน ปรับปรุงด้วยความเสี่ยงส่วนเพิ่ม</w:t>
      </w:r>
      <w:r w:rsidRPr="0013574C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 </w:t>
      </w:r>
      <w:r w:rsidRPr="0013574C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ที่สะท้อนการเพิ่มขึ้นของความเสี่ยงของการลงทุนในตราสารทุนทั่วไปและความเสี่ยงที่เฉพาะเจาะจงของหน่วยสินทรัพย์ที่ก่อให้เกิดเงินสด</w:t>
      </w:r>
    </w:p>
    <w:p w14:paraId="64800293" w14:textId="77777777" w:rsidR="0013574C" w:rsidRPr="0013574C" w:rsidRDefault="0013574C" w:rsidP="0013574C">
      <w:pPr>
        <w:ind w:left="54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</w:p>
    <w:p w14:paraId="1DEFB398" w14:textId="36030563" w:rsidR="0013574C" w:rsidRDefault="0013574C" w:rsidP="0013574C">
      <w:pPr>
        <w:ind w:left="54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  <w:r w:rsidRPr="0013574C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ประมาณการกระแสเงินสดเป็นการประมาณการสำหรับ </w:t>
      </w:r>
      <w:r w:rsidRPr="0013574C">
        <w:rPr>
          <w:rFonts w:ascii="Angsana New" w:hAnsi="Angsana New"/>
          <w:spacing w:val="-6"/>
          <w:sz w:val="30"/>
          <w:szCs w:val="30"/>
          <w:lang w:val="en-GB" w:eastAsia="en-GB"/>
        </w:rPr>
        <w:t>5</w:t>
      </w:r>
      <w:r w:rsidRPr="0013574C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 ปีข้างหน้าและอัตราการเติบโต</w:t>
      </w:r>
      <w:r w:rsidRPr="0013574C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สุดท้าย</w:t>
      </w:r>
      <w:r w:rsidRPr="0013574C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 ซึ่งอัตราการเติบโตกำหนดจากการประมาณการในระยะยาวของผู้บริหารเกี่ยวกับอัตราการเติบโตของกำไร </w:t>
      </w:r>
      <w:r w:rsidRPr="0013574C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EBITDA </w:t>
      </w:r>
      <w:r w:rsidRPr="0013574C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ประจำปี</w:t>
      </w:r>
      <w:r w:rsidRPr="0013574C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 </w:t>
      </w:r>
      <w:r w:rsidRPr="0013574C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ที่สอดคล้องกับข้อสมมติที่ว่าผู้เข้าร่วมตลาดจะสามารถทำได้</w:t>
      </w:r>
      <w:r w:rsidRPr="0013574C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 </w:t>
      </w:r>
    </w:p>
    <w:p w14:paraId="558A7A70" w14:textId="77777777" w:rsidR="0024003E" w:rsidRPr="0013574C" w:rsidRDefault="0024003E" w:rsidP="0013574C">
      <w:pPr>
        <w:ind w:left="54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</w:p>
    <w:p w14:paraId="4538A505" w14:textId="77777777" w:rsidR="0013574C" w:rsidRPr="0013574C" w:rsidRDefault="0013574C" w:rsidP="0013574C">
      <w:pPr>
        <w:ind w:left="54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  <w:r w:rsidRPr="0013574C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ประมาณการกำไร </w:t>
      </w:r>
      <w:r w:rsidRPr="0013574C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EBITDA </w:t>
      </w:r>
      <w:r w:rsidRPr="0013574C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อ้างอิงจากประสบการณ์ในอดีตปรับปรุงด้วยรายการต่อไปนี้ </w:t>
      </w:r>
    </w:p>
    <w:p w14:paraId="291F85B6" w14:textId="2CC20AAE" w:rsidR="0013574C" w:rsidRPr="0013574C" w:rsidRDefault="0013574C" w:rsidP="0013574C">
      <w:pPr>
        <w:tabs>
          <w:tab w:val="clear" w:pos="454"/>
          <w:tab w:val="left" w:pos="810"/>
        </w:tabs>
        <w:ind w:left="810" w:hanging="252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  <w:r w:rsidRPr="0013574C">
        <w:rPr>
          <w:rFonts w:ascii="Angsana New" w:hAnsi="Angsana New"/>
          <w:spacing w:val="-6"/>
          <w:sz w:val="30"/>
          <w:szCs w:val="30"/>
          <w:lang w:val="en-GB" w:eastAsia="en-GB"/>
        </w:rPr>
        <w:t>-</w:t>
      </w:r>
      <w:r w:rsidRPr="0013574C">
        <w:rPr>
          <w:rFonts w:ascii="Angsana New" w:hAnsi="Angsana New"/>
          <w:spacing w:val="-6"/>
          <w:sz w:val="30"/>
          <w:szCs w:val="30"/>
          <w:lang w:val="en-GB" w:eastAsia="en-GB"/>
        </w:rPr>
        <w:tab/>
      </w:r>
      <w:r w:rsidRPr="0013574C">
        <w:rPr>
          <w:rFonts w:ascii="Angsana New" w:hAnsi="Angsana New"/>
          <w:spacing w:val="-6"/>
          <w:sz w:val="30"/>
          <w:szCs w:val="30"/>
          <w:lang w:val="en-GB" w:eastAsia="en-GB"/>
        </w:rPr>
        <w:tab/>
      </w:r>
      <w:r w:rsidRPr="0013574C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อัตราการเพิ่มขึ้นของรายได้ประมาณมาจากอัตราการเติบโตถัวเฉลี่ย </w:t>
      </w:r>
      <w:r w:rsidRPr="0013574C">
        <w:rPr>
          <w:rFonts w:ascii="Angsana New" w:hAnsi="Angsana New"/>
          <w:spacing w:val="-6"/>
          <w:sz w:val="30"/>
          <w:szCs w:val="30"/>
          <w:lang w:val="en-GB" w:eastAsia="en-GB"/>
        </w:rPr>
        <w:t>5</w:t>
      </w:r>
      <w:r w:rsidRPr="0013574C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 ปีย้อนหลังและประมาณปริมาณการขายและการเพิ่มขึ้นของราคาขายในอีก </w:t>
      </w:r>
      <w:r w:rsidRPr="0013574C">
        <w:rPr>
          <w:rFonts w:ascii="Angsana New" w:hAnsi="Angsana New"/>
          <w:spacing w:val="-6"/>
          <w:sz w:val="30"/>
          <w:szCs w:val="30"/>
          <w:lang w:val="en-GB" w:eastAsia="en-GB"/>
        </w:rPr>
        <w:t>5</w:t>
      </w:r>
      <w:r w:rsidRPr="0013574C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 ปีข้างหน้า โดยมีข้อสมมติว่าราคาขายสามารถเพิ่มขึ้นสอดคล้องกับประมาณการ</w:t>
      </w:r>
      <w:r w:rsidR="00EB3098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   </w:t>
      </w:r>
      <w:r w:rsidRPr="0013574C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เงินเฟ้อในอีก </w:t>
      </w:r>
      <w:r w:rsidRPr="0013574C">
        <w:rPr>
          <w:rFonts w:ascii="Angsana New" w:hAnsi="Angsana New"/>
          <w:spacing w:val="-6"/>
          <w:sz w:val="30"/>
          <w:szCs w:val="30"/>
          <w:lang w:val="en-GB" w:eastAsia="en-GB"/>
        </w:rPr>
        <w:t>5</w:t>
      </w:r>
      <w:r w:rsidRPr="0013574C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 ปีข้างหน้า</w:t>
      </w:r>
    </w:p>
    <w:p w14:paraId="373ABDDD" w14:textId="2A83CFB7" w:rsidR="00545D2D" w:rsidRPr="00A243F1" w:rsidRDefault="0013574C" w:rsidP="00A243F1">
      <w:pPr>
        <w:tabs>
          <w:tab w:val="clear" w:pos="454"/>
          <w:tab w:val="left" w:pos="810"/>
        </w:tabs>
        <w:ind w:left="810" w:hanging="252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  <w:r w:rsidRPr="0013574C">
        <w:rPr>
          <w:rFonts w:ascii="Angsana New" w:hAnsi="Angsana New"/>
          <w:spacing w:val="-6"/>
          <w:sz w:val="30"/>
          <w:szCs w:val="30"/>
          <w:lang w:val="en-GB" w:eastAsia="en-GB"/>
        </w:rPr>
        <w:t>-</w:t>
      </w:r>
      <w:r w:rsidRPr="0013574C">
        <w:rPr>
          <w:rFonts w:ascii="Angsana New" w:hAnsi="Angsana New"/>
          <w:spacing w:val="-6"/>
          <w:sz w:val="30"/>
          <w:szCs w:val="30"/>
          <w:lang w:val="en-GB" w:eastAsia="en-GB"/>
        </w:rPr>
        <w:tab/>
      </w:r>
      <w:r w:rsidRPr="0013574C">
        <w:rPr>
          <w:rFonts w:ascii="Angsana New" w:hAnsi="Angsana New"/>
          <w:spacing w:val="-6"/>
          <w:sz w:val="30"/>
          <w:szCs w:val="30"/>
          <w:lang w:val="en-GB" w:eastAsia="en-GB"/>
        </w:rPr>
        <w:tab/>
      </w:r>
      <w:r w:rsidRPr="0013574C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ต้นทุนเกี่ยวกับสภาพแวดล้อมที่มีนัยสำคัญเป็นปัจจัยหนึ่งในการประมาณการกำไร </w:t>
      </w:r>
      <w:r w:rsidRPr="0013574C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EBITDA </w:t>
      </w:r>
      <w:r w:rsidRPr="0013574C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โดย</w:t>
      </w:r>
      <w:r w:rsidRPr="0013574C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มีข้อสมมติว่าเพิ่มขึ้นสอดคล้องกับเงินเฟ้อทุกปี</w:t>
      </w:r>
    </w:p>
    <w:p w14:paraId="4C5DAA2B" w14:textId="77777777" w:rsidR="00A25F72" w:rsidRDefault="00A25F72" w:rsidP="00895458">
      <w:pPr>
        <w:pStyle w:val="BodyText2"/>
        <w:rPr>
          <w:lang w:val="en-US"/>
        </w:rPr>
      </w:pPr>
    </w:p>
    <w:p w14:paraId="40896301" w14:textId="77777777" w:rsidR="00A461E5" w:rsidRDefault="00A461E5" w:rsidP="00895458">
      <w:pPr>
        <w:pStyle w:val="BodyText2"/>
        <w:rPr>
          <w:lang w:val="en-US"/>
        </w:rPr>
      </w:pPr>
    </w:p>
    <w:p w14:paraId="520BA25A" w14:textId="77777777" w:rsidR="00A461E5" w:rsidRDefault="00A461E5" w:rsidP="00895458">
      <w:pPr>
        <w:pStyle w:val="BodyText2"/>
        <w:rPr>
          <w:lang w:val="en-US"/>
        </w:rPr>
      </w:pPr>
    </w:p>
    <w:p w14:paraId="3D46BD07" w14:textId="77777777" w:rsidR="00A461E5" w:rsidRDefault="00A461E5" w:rsidP="00895458">
      <w:pPr>
        <w:pStyle w:val="BodyText2"/>
        <w:rPr>
          <w:lang w:val="en-US"/>
        </w:rPr>
      </w:pPr>
    </w:p>
    <w:p w14:paraId="568249BE" w14:textId="77777777" w:rsidR="00A461E5" w:rsidRDefault="00A461E5" w:rsidP="00895458">
      <w:pPr>
        <w:pStyle w:val="BodyText2"/>
        <w:rPr>
          <w:lang w:val="en-US"/>
        </w:rPr>
      </w:pPr>
    </w:p>
    <w:p w14:paraId="2D8496DB" w14:textId="77777777" w:rsidR="00A461E5" w:rsidRDefault="00A461E5" w:rsidP="00895458">
      <w:pPr>
        <w:pStyle w:val="BodyText2"/>
        <w:rPr>
          <w:lang w:val="en-US"/>
        </w:rPr>
      </w:pPr>
    </w:p>
    <w:p w14:paraId="4B2F4843" w14:textId="77777777" w:rsidR="00A461E5" w:rsidRDefault="00A461E5" w:rsidP="00895458">
      <w:pPr>
        <w:pStyle w:val="BodyText2"/>
        <w:rPr>
          <w:lang w:val="en-US"/>
        </w:rPr>
      </w:pPr>
    </w:p>
    <w:p w14:paraId="00F70D37" w14:textId="77777777" w:rsidR="00A461E5" w:rsidRDefault="00A461E5" w:rsidP="00895458">
      <w:pPr>
        <w:pStyle w:val="BodyText2"/>
        <w:rPr>
          <w:lang w:val="en-US"/>
        </w:rPr>
      </w:pPr>
    </w:p>
    <w:p w14:paraId="6551B05A" w14:textId="77777777" w:rsidR="00A461E5" w:rsidRDefault="00A461E5" w:rsidP="00895458">
      <w:pPr>
        <w:pStyle w:val="BodyText2"/>
        <w:rPr>
          <w:lang w:val="en-US"/>
        </w:rPr>
      </w:pPr>
    </w:p>
    <w:p w14:paraId="08CD5472" w14:textId="77777777" w:rsidR="00A461E5" w:rsidRDefault="00A461E5" w:rsidP="00895458">
      <w:pPr>
        <w:pStyle w:val="BodyText2"/>
        <w:rPr>
          <w:lang w:val="en-US"/>
        </w:rPr>
      </w:pPr>
    </w:p>
    <w:p w14:paraId="0A5C35FD" w14:textId="77777777" w:rsidR="00A461E5" w:rsidRDefault="00A461E5" w:rsidP="00895458">
      <w:pPr>
        <w:pStyle w:val="BodyText2"/>
        <w:rPr>
          <w:lang w:val="en-US"/>
        </w:rPr>
      </w:pPr>
    </w:p>
    <w:p w14:paraId="43166DD3" w14:textId="77777777" w:rsidR="00A461E5" w:rsidRDefault="00A461E5" w:rsidP="00895458">
      <w:pPr>
        <w:pStyle w:val="BodyText2"/>
        <w:rPr>
          <w:lang w:val="en-US"/>
        </w:rPr>
      </w:pPr>
    </w:p>
    <w:p w14:paraId="1FA7FD6B" w14:textId="77777777" w:rsidR="00A461E5" w:rsidRDefault="00A461E5" w:rsidP="00895458">
      <w:pPr>
        <w:pStyle w:val="BodyText2"/>
        <w:rPr>
          <w:lang w:val="en-US"/>
        </w:rPr>
      </w:pPr>
    </w:p>
    <w:p w14:paraId="5C6BD5A4" w14:textId="77777777" w:rsidR="00A461E5" w:rsidRDefault="00A461E5" w:rsidP="00895458">
      <w:pPr>
        <w:pStyle w:val="BodyText2"/>
        <w:rPr>
          <w:lang w:val="en-US"/>
        </w:rPr>
      </w:pPr>
    </w:p>
    <w:p w14:paraId="1EEE239D" w14:textId="77777777" w:rsidR="00A461E5" w:rsidRDefault="00A461E5" w:rsidP="00895458">
      <w:pPr>
        <w:pStyle w:val="BodyText2"/>
        <w:rPr>
          <w:lang w:val="en-US"/>
        </w:rPr>
      </w:pPr>
    </w:p>
    <w:p w14:paraId="0F202FF8" w14:textId="77777777" w:rsidR="00A461E5" w:rsidRDefault="00A461E5" w:rsidP="00895458">
      <w:pPr>
        <w:pStyle w:val="BodyText2"/>
        <w:rPr>
          <w:lang w:val="en-US"/>
        </w:rPr>
      </w:pPr>
    </w:p>
    <w:p w14:paraId="19A0C4B6" w14:textId="77777777" w:rsidR="00A461E5" w:rsidRPr="00B76196" w:rsidRDefault="00A461E5" w:rsidP="00895458">
      <w:pPr>
        <w:pStyle w:val="BodyText2"/>
        <w:rPr>
          <w:lang w:val="en-US"/>
        </w:rPr>
      </w:pPr>
    </w:p>
    <w:p w14:paraId="0B1AD644" w14:textId="4C5CFD6E" w:rsidR="003456CA" w:rsidRPr="009B25BA" w:rsidRDefault="00F44682" w:rsidP="00B76196">
      <w:pPr>
        <w:pStyle w:val="BodyText2"/>
        <w:numPr>
          <w:ilvl w:val="0"/>
          <w:numId w:val="18"/>
        </w:numPr>
        <w:ind w:left="540" w:hanging="540"/>
        <w:rPr>
          <w:sz w:val="20"/>
          <w:szCs w:val="20"/>
        </w:rPr>
      </w:pPr>
      <w:r w:rsidRPr="009B25BA">
        <w:rPr>
          <w:b/>
          <w:bCs/>
          <w:cs/>
        </w:rPr>
        <w:lastRenderedPageBreak/>
        <w:t>หนี้สินที่มีภาระดอกเบี้ย</w:t>
      </w:r>
    </w:p>
    <w:p w14:paraId="667659F3" w14:textId="77777777" w:rsidR="0066712D" w:rsidRPr="00B76196" w:rsidRDefault="0066712D" w:rsidP="0066712D">
      <w:pPr>
        <w:pStyle w:val="BodyText2"/>
        <w:ind w:left="540"/>
        <w:rPr>
          <w:sz w:val="20"/>
          <w:szCs w:val="20"/>
          <w:cs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8"/>
        <w:gridCol w:w="902"/>
        <w:gridCol w:w="1514"/>
        <w:gridCol w:w="270"/>
        <w:gridCol w:w="1470"/>
        <w:gridCol w:w="273"/>
        <w:gridCol w:w="1513"/>
      </w:tblGrid>
      <w:tr w:rsidR="00446AB9" w:rsidRPr="00B86C28" w14:paraId="1CDFC724" w14:textId="77777777" w:rsidTr="00A461E5">
        <w:trPr>
          <w:trHeight w:val="395"/>
        </w:trPr>
        <w:tc>
          <w:tcPr>
            <w:tcW w:w="3418" w:type="dxa"/>
          </w:tcPr>
          <w:p w14:paraId="08D674F6" w14:textId="77777777" w:rsidR="00446AB9" w:rsidRPr="00C60BB8" w:rsidRDefault="00446A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02" w:type="dxa"/>
          </w:tcPr>
          <w:p w14:paraId="2651B046" w14:textId="77777777" w:rsidR="00446AB9" w:rsidRPr="00C60BB8" w:rsidRDefault="00446A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5040" w:type="dxa"/>
            <w:gridSpan w:val="5"/>
          </w:tcPr>
          <w:p w14:paraId="26E43C08" w14:textId="77777777" w:rsidR="00446AB9" w:rsidRPr="00C60BB8" w:rsidRDefault="00446A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C60BB8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</w:tr>
      <w:tr w:rsidR="001A7059" w:rsidRPr="00B86C28" w14:paraId="04342B0B" w14:textId="77777777" w:rsidTr="00A461E5">
        <w:trPr>
          <w:trHeight w:val="749"/>
        </w:trPr>
        <w:tc>
          <w:tcPr>
            <w:tcW w:w="3418" w:type="dxa"/>
          </w:tcPr>
          <w:p w14:paraId="4FE76773" w14:textId="77777777" w:rsidR="001A7059" w:rsidRPr="00C60BB8" w:rsidRDefault="001A7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  <w:p w14:paraId="7B788988" w14:textId="77777777" w:rsidR="001A7059" w:rsidRPr="00C60BB8" w:rsidRDefault="001A7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02" w:type="dxa"/>
            <w:vAlign w:val="bottom"/>
          </w:tcPr>
          <w:p w14:paraId="5A410FAE" w14:textId="74C80174" w:rsidR="001A7059" w:rsidRPr="00C60BB8" w:rsidRDefault="00A243F1">
            <w:pPr>
              <w:tabs>
                <w:tab w:val="clear" w:pos="227"/>
                <w:tab w:val="clear" w:pos="454"/>
                <w:tab w:val="clear" w:pos="680"/>
                <w:tab w:val="left" w:pos="427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C60BB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>หมายเหตุ</w:t>
            </w:r>
          </w:p>
        </w:tc>
        <w:tc>
          <w:tcPr>
            <w:tcW w:w="1514" w:type="dxa"/>
            <w:vAlign w:val="bottom"/>
            <w:hideMark/>
          </w:tcPr>
          <w:p w14:paraId="1F3F687E" w14:textId="77777777" w:rsidR="001A7059" w:rsidRPr="00C60BB8" w:rsidRDefault="001A7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C60BB8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ส่วนที่มี</w:t>
            </w:r>
          </w:p>
          <w:p w14:paraId="5E987959" w14:textId="77777777" w:rsidR="001A7059" w:rsidRPr="00C60BB8" w:rsidRDefault="001A7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C60BB8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หลักประกัน</w:t>
            </w:r>
          </w:p>
        </w:tc>
        <w:tc>
          <w:tcPr>
            <w:tcW w:w="270" w:type="dxa"/>
            <w:vAlign w:val="bottom"/>
          </w:tcPr>
          <w:p w14:paraId="1A74216D" w14:textId="77777777" w:rsidR="001A7059" w:rsidRPr="00C60BB8" w:rsidRDefault="001A7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70" w:type="dxa"/>
            <w:vAlign w:val="bottom"/>
            <w:hideMark/>
          </w:tcPr>
          <w:p w14:paraId="7433211F" w14:textId="77777777" w:rsidR="001A7059" w:rsidRPr="00C60BB8" w:rsidRDefault="001A7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C60BB8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73" w:type="dxa"/>
            <w:vAlign w:val="bottom"/>
          </w:tcPr>
          <w:p w14:paraId="688A89E3" w14:textId="77777777" w:rsidR="001A7059" w:rsidRPr="00C60BB8" w:rsidRDefault="001A7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513" w:type="dxa"/>
            <w:vAlign w:val="bottom"/>
            <w:hideMark/>
          </w:tcPr>
          <w:p w14:paraId="25D8AB66" w14:textId="77777777" w:rsidR="001A7059" w:rsidRPr="00C60BB8" w:rsidRDefault="001A7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C60BB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1A7059" w:rsidRPr="00B86C28" w14:paraId="4EF44B6A" w14:textId="77777777" w:rsidTr="00A461E5">
        <w:trPr>
          <w:trHeight w:val="395"/>
        </w:trPr>
        <w:tc>
          <w:tcPr>
            <w:tcW w:w="3418" w:type="dxa"/>
          </w:tcPr>
          <w:p w14:paraId="6064074E" w14:textId="77777777" w:rsidR="001A7059" w:rsidRPr="00C60BB8" w:rsidRDefault="001A7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02" w:type="dxa"/>
          </w:tcPr>
          <w:p w14:paraId="78793205" w14:textId="77777777" w:rsidR="001A7059" w:rsidRPr="00C60BB8" w:rsidRDefault="001A7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040" w:type="dxa"/>
            <w:gridSpan w:val="5"/>
            <w:vAlign w:val="bottom"/>
            <w:hideMark/>
          </w:tcPr>
          <w:p w14:paraId="5700A62F" w14:textId="77777777" w:rsidR="001A7059" w:rsidRPr="00C60BB8" w:rsidRDefault="001A7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 w:rsidRPr="00C60BB8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GB" w:eastAsia="en-GB"/>
              </w:rPr>
              <w:t>(</w:t>
            </w:r>
            <w:r w:rsidRPr="00C60BB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>พันบาท)</w:t>
            </w:r>
          </w:p>
        </w:tc>
      </w:tr>
      <w:tr w:rsidR="001A7059" w:rsidRPr="00B86C28" w14:paraId="00E93058" w14:textId="77777777" w:rsidTr="00A461E5">
        <w:trPr>
          <w:trHeight w:val="317"/>
        </w:trPr>
        <w:tc>
          <w:tcPr>
            <w:tcW w:w="3418" w:type="dxa"/>
          </w:tcPr>
          <w:p w14:paraId="0CFE0265" w14:textId="5D8AD157" w:rsidR="001A7059" w:rsidRPr="00C60BB8" w:rsidRDefault="001A7059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0BB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Pr="00C60BB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D07A2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C60BB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4446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C60BB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2567</w:t>
            </w:r>
          </w:p>
        </w:tc>
        <w:tc>
          <w:tcPr>
            <w:tcW w:w="902" w:type="dxa"/>
            <w:vAlign w:val="bottom"/>
          </w:tcPr>
          <w:p w14:paraId="07AE8ADA" w14:textId="77777777" w:rsidR="001A7059" w:rsidRPr="00C60BB8" w:rsidRDefault="001A7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4" w:type="dxa"/>
            <w:vAlign w:val="bottom"/>
          </w:tcPr>
          <w:p w14:paraId="0FE11F67" w14:textId="77777777" w:rsidR="001A7059" w:rsidRPr="00C60BB8" w:rsidRDefault="001A7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A7E660B" w14:textId="77777777" w:rsidR="001A7059" w:rsidRPr="00C60BB8" w:rsidRDefault="001A7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6E1D939A" w14:textId="77777777" w:rsidR="001A7059" w:rsidRPr="00C60BB8" w:rsidRDefault="001A7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3" w:type="dxa"/>
            <w:vAlign w:val="bottom"/>
          </w:tcPr>
          <w:p w14:paraId="7FB47274" w14:textId="77777777" w:rsidR="001A7059" w:rsidRPr="00C60BB8" w:rsidRDefault="001A7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14:paraId="4897C18E" w14:textId="77777777" w:rsidR="001A7059" w:rsidRPr="00C60BB8" w:rsidRDefault="001A7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1A7059" w:rsidRPr="00B86C28" w14:paraId="7E3BB7AE" w14:textId="77777777" w:rsidTr="00A461E5">
        <w:trPr>
          <w:trHeight w:val="317"/>
        </w:trPr>
        <w:tc>
          <w:tcPr>
            <w:tcW w:w="3418" w:type="dxa"/>
            <w:vAlign w:val="bottom"/>
          </w:tcPr>
          <w:p w14:paraId="0CF04596" w14:textId="3BE88D7C" w:rsidR="001A7059" w:rsidRPr="00C60BB8" w:rsidRDefault="001A7059" w:rsidP="0006043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60BB8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</w:t>
            </w:r>
            <w:r w:rsidR="004924B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02" w:type="dxa"/>
            <w:vAlign w:val="bottom"/>
          </w:tcPr>
          <w:p w14:paraId="78AA4602" w14:textId="77777777" w:rsidR="001A7059" w:rsidRPr="00C60BB8" w:rsidRDefault="001A7059" w:rsidP="000604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14" w:type="dxa"/>
            <w:vAlign w:val="bottom"/>
          </w:tcPr>
          <w:p w14:paraId="16993381" w14:textId="60521B8B" w:rsidR="001A7059" w:rsidRPr="00D462F8" w:rsidRDefault="00485F81" w:rsidP="00D4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0E5997A9" w14:textId="77777777" w:rsidR="001A7059" w:rsidRPr="00C60BB8" w:rsidRDefault="001A7059" w:rsidP="0006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1E1BDFED" w14:textId="48F77ADD" w:rsidR="001A7059" w:rsidRPr="00C60BB8" w:rsidRDefault="00485F81" w:rsidP="007A6708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21,047</w:t>
            </w:r>
          </w:p>
        </w:tc>
        <w:tc>
          <w:tcPr>
            <w:tcW w:w="273" w:type="dxa"/>
            <w:vAlign w:val="bottom"/>
          </w:tcPr>
          <w:p w14:paraId="2E6A3D0C" w14:textId="77777777" w:rsidR="001A7059" w:rsidRPr="00C60BB8" w:rsidRDefault="001A7059" w:rsidP="0006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14:paraId="3CB4C6CF" w14:textId="5931422E" w:rsidR="001A7059" w:rsidRPr="00C60BB8" w:rsidRDefault="009D565B" w:rsidP="007A6708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21,</w:t>
            </w:r>
            <w:r w:rsidR="00906A9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047</w:t>
            </w:r>
          </w:p>
        </w:tc>
      </w:tr>
      <w:tr w:rsidR="001A7059" w:rsidRPr="00B86C28" w14:paraId="5607F73A" w14:textId="77777777" w:rsidTr="00A461E5">
        <w:trPr>
          <w:trHeight w:val="119"/>
        </w:trPr>
        <w:tc>
          <w:tcPr>
            <w:tcW w:w="3418" w:type="dxa"/>
            <w:vAlign w:val="bottom"/>
            <w:hideMark/>
          </w:tcPr>
          <w:p w14:paraId="54028F29" w14:textId="2B3E3C22" w:rsidR="004924B0" w:rsidRPr="00C60BB8" w:rsidRDefault="001A7059" w:rsidP="0023337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0BB8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2" w:type="dxa"/>
            <w:vAlign w:val="bottom"/>
          </w:tcPr>
          <w:p w14:paraId="013B08F7" w14:textId="77777777" w:rsidR="001A7059" w:rsidRPr="00C60BB8" w:rsidRDefault="001A7059" w:rsidP="000604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4" w:type="dxa"/>
            <w:vAlign w:val="bottom"/>
          </w:tcPr>
          <w:p w14:paraId="621C5F97" w14:textId="42D9C8A4" w:rsidR="001A7059" w:rsidRPr="00C60BB8" w:rsidRDefault="00906A99" w:rsidP="007A6708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127</w:t>
            </w:r>
            <w:r w:rsidR="009D565B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366</w:t>
            </w:r>
          </w:p>
        </w:tc>
        <w:tc>
          <w:tcPr>
            <w:tcW w:w="270" w:type="dxa"/>
            <w:vAlign w:val="bottom"/>
          </w:tcPr>
          <w:p w14:paraId="758BFE97" w14:textId="77777777" w:rsidR="001A7059" w:rsidRPr="00C60BB8" w:rsidRDefault="001A7059" w:rsidP="0006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0" w:type="dxa"/>
            <w:vAlign w:val="bottom"/>
          </w:tcPr>
          <w:p w14:paraId="16B2E5C9" w14:textId="04B74DF8" w:rsidR="001A7059" w:rsidRPr="00C60BB8" w:rsidRDefault="00906A99" w:rsidP="007A6708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71</w:t>
            </w:r>
            <w:r w:rsidR="009D565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145</w:t>
            </w:r>
          </w:p>
        </w:tc>
        <w:tc>
          <w:tcPr>
            <w:tcW w:w="273" w:type="dxa"/>
            <w:vAlign w:val="bottom"/>
          </w:tcPr>
          <w:p w14:paraId="68261E78" w14:textId="77777777" w:rsidR="001A7059" w:rsidRPr="00C60BB8" w:rsidRDefault="001A7059" w:rsidP="0006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14:paraId="196BC241" w14:textId="48D3F947" w:rsidR="001A7059" w:rsidRPr="00C60BB8" w:rsidRDefault="009D565B" w:rsidP="007A6708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198,5</w:t>
            </w:r>
            <w:r w:rsidR="003C6236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11</w:t>
            </w:r>
          </w:p>
        </w:tc>
      </w:tr>
      <w:tr w:rsidR="001A7059" w:rsidRPr="00B86C28" w14:paraId="726388C1" w14:textId="77777777" w:rsidTr="00A461E5">
        <w:trPr>
          <w:trHeight w:val="763"/>
        </w:trPr>
        <w:tc>
          <w:tcPr>
            <w:tcW w:w="3418" w:type="dxa"/>
          </w:tcPr>
          <w:p w14:paraId="0AA44E15" w14:textId="77777777" w:rsidR="001A7059" w:rsidRPr="00C60BB8" w:rsidRDefault="001A7059" w:rsidP="0006043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0BB8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เงินกู้ยืมระยะสั้นจากบุคคลหรือ</w:t>
            </w:r>
          </w:p>
          <w:p w14:paraId="5C541F38" w14:textId="5B5124E2" w:rsidR="001A7059" w:rsidRPr="00C60BB8" w:rsidRDefault="001A7059" w:rsidP="0006043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60BB8">
              <w:rPr>
                <w:rFonts w:ascii="Angsana New" w:hAnsi="Angsana New" w:hint="cs"/>
                <w:sz w:val="30"/>
                <w:szCs w:val="30"/>
                <w:cs/>
              </w:rPr>
              <w:t xml:space="preserve">   กิจการที่เกี่ยวข้องกัน</w:t>
            </w:r>
            <w:r w:rsidR="004924B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02" w:type="dxa"/>
            <w:vAlign w:val="bottom"/>
          </w:tcPr>
          <w:p w14:paraId="5489C740" w14:textId="0849C9FF" w:rsidR="001A7059" w:rsidRPr="00C60BB8" w:rsidRDefault="00A243F1" w:rsidP="000604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C60BB8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2</w:t>
            </w:r>
          </w:p>
        </w:tc>
        <w:tc>
          <w:tcPr>
            <w:tcW w:w="1514" w:type="dxa"/>
            <w:vAlign w:val="bottom"/>
          </w:tcPr>
          <w:p w14:paraId="148DFCD7" w14:textId="35EDA0F7" w:rsidR="001A7059" w:rsidRPr="00C60BB8" w:rsidRDefault="009D565B" w:rsidP="00D5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26297124" w14:textId="77777777" w:rsidR="001A7059" w:rsidRPr="00C60BB8" w:rsidRDefault="001A7059" w:rsidP="0006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741"/>
              </w:tabs>
              <w:ind w:right="-2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1EE62BED" w14:textId="340CAE07" w:rsidR="001A7059" w:rsidRPr="00C60BB8" w:rsidRDefault="009D565B" w:rsidP="007A6708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683,818</w:t>
            </w:r>
          </w:p>
        </w:tc>
        <w:tc>
          <w:tcPr>
            <w:tcW w:w="273" w:type="dxa"/>
            <w:vAlign w:val="bottom"/>
          </w:tcPr>
          <w:p w14:paraId="7F2FDF43" w14:textId="77777777" w:rsidR="001A7059" w:rsidRPr="00C60BB8" w:rsidRDefault="001A7059" w:rsidP="0006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14:paraId="6A950812" w14:textId="5CA1EA01" w:rsidR="001A7059" w:rsidRPr="00C60BB8" w:rsidRDefault="009D565B" w:rsidP="007A6708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683,818</w:t>
            </w:r>
          </w:p>
        </w:tc>
      </w:tr>
      <w:tr w:rsidR="00BF1687" w:rsidRPr="00B86C28" w14:paraId="6AEED1EB" w14:textId="77777777" w:rsidTr="00A461E5">
        <w:trPr>
          <w:trHeight w:val="381"/>
        </w:trPr>
        <w:tc>
          <w:tcPr>
            <w:tcW w:w="3418" w:type="dxa"/>
          </w:tcPr>
          <w:p w14:paraId="6D49B79E" w14:textId="58872FD7" w:rsidR="004924B0" w:rsidRPr="00C60BB8" w:rsidRDefault="00BF1687" w:rsidP="0023337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60BB8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2" w:type="dxa"/>
          </w:tcPr>
          <w:p w14:paraId="40162215" w14:textId="77777777" w:rsidR="00BF1687" w:rsidRPr="00C60BB8" w:rsidRDefault="00BF1687" w:rsidP="00BF16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4" w:type="dxa"/>
            <w:vAlign w:val="bottom"/>
          </w:tcPr>
          <w:p w14:paraId="2C2658DF" w14:textId="62E6A960" w:rsidR="00BF1687" w:rsidRDefault="009D565B" w:rsidP="00BF1687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961,59</w:t>
            </w:r>
            <w:r w:rsidR="003C6236"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562C234D" w14:textId="77777777" w:rsidR="00BF1687" w:rsidRPr="00C60BB8" w:rsidRDefault="00BF1687" w:rsidP="00BF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765314F7" w14:textId="691E8F21" w:rsidR="00BF1687" w:rsidRDefault="009D565B" w:rsidP="00BF1687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97,990</w:t>
            </w:r>
          </w:p>
        </w:tc>
        <w:tc>
          <w:tcPr>
            <w:tcW w:w="273" w:type="dxa"/>
            <w:vAlign w:val="bottom"/>
          </w:tcPr>
          <w:p w14:paraId="6C583952" w14:textId="77777777" w:rsidR="00BF1687" w:rsidRPr="00C60BB8" w:rsidRDefault="00BF1687" w:rsidP="00BF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14:paraId="0F9BE6B8" w14:textId="0BBFEE05" w:rsidR="00BF1687" w:rsidRDefault="009D565B" w:rsidP="00BF1687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1,059,58</w:t>
            </w:r>
            <w:r w:rsidR="003C6236"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7</w:t>
            </w:r>
          </w:p>
        </w:tc>
      </w:tr>
      <w:tr w:rsidR="00BF1687" w:rsidRPr="00B86C28" w14:paraId="58C6C278" w14:textId="77777777" w:rsidTr="00A461E5">
        <w:trPr>
          <w:trHeight w:val="381"/>
        </w:trPr>
        <w:tc>
          <w:tcPr>
            <w:tcW w:w="3418" w:type="dxa"/>
            <w:hideMark/>
          </w:tcPr>
          <w:p w14:paraId="2925766E" w14:textId="09B9D86B" w:rsidR="00BF1687" w:rsidRDefault="00BF1687" w:rsidP="00BF168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0BB8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  <w:r w:rsidRPr="00C60BB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3CEAFAF8" w14:textId="0C77EF3C" w:rsidR="0023337E" w:rsidRPr="00C60BB8" w:rsidRDefault="0023337E" w:rsidP="00BF168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2" w:type="dxa"/>
          </w:tcPr>
          <w:p w14:paraId="1DAAD2A3" w14:textId="77777777" w:rsidR="00BF1687" w:rsidRPr="00C60BB8" w:rsidRDefault="00BF1687" w:rsidP="00BF16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4" w:type="dxa"/>
            <w:vAlign w:val="bottom"/>
          </w:tcPr>
          <w:p w14:paraId="151EC557" w14:textId="3840B4F3" w:rsidR="00BF1687" w:rsidRPr="00C60BB8" w:rsidRDefault="009D565B" w:rsidP="00BF1687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11</w:t>
            </w:r>
            <w:r w:rsidR="003C6236"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</w:t>
            </w:r>
            <w:r w:rsidR="003C6236"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186</w:t>
            </w:r>
          </w:p>
        </w:tc>
        <w:tc>
          <w:tcPr>
            <w:tcW w:w="270" w:type="dxa"/>
            <w:vAlign w:val="bottom"/>
          </w:tcPr>
          <w:p w14:paraId="58855858" w14:textId="77777777" w:rsidR="00BF1687" w:rsidRPr="00C60BB8" w:rsidRDefault="00BF1687" w:rsidP="00BF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70" w:type="dxa"/>
            <w:vAlign w:val="bottom"/>
          </w:tcPr>
          <w:p w14:paraId="0E9B1B96" w14:textId="7B4C7094" w:rsidR="00BF1687" w:rsidRPr="00C60BB8" w:rsidRDefault="009D565B" w:rsidP="00BF1687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10</w:t>
            </w:r>
            <w:r w:rsidR="003C6236"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,6</w:t>
            </w:r>
            <w:r w:rsidR="003C6236"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09</w:t>
            </w:r>
          </w:p>
        </w:tc>
        <w:tc>
          <w:tcPr>
            <w:tcW w:w="273" w:type="dxa"/>
            <w:vAlign w:val="bottom"/>
          </w:tcPr>
          <w:p w14:paraId="6F7E0761" w14:textId="77777777" w:rsidR="00BF1687" w:rsidRPr="00C60BB8" w:rsidRDefault="00BF1687" w:rsidP="00BF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3" w:type="dxa"/>
            <w:vAlign w:val="bottom"/>
          </w:tcPr>
          <w:p w14:paraId="50EE15CA" w14:textId="6F51B2F0" w:rsidR="00BF1687" w:rsidRPr="00C60BB8" w:rsidRDefault="009D565B" w:rsidP="00BF1687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221,79</w:t>
            </w:r>
            <w:r w:rsidR="003C6236"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5</w:t>
            </w:r>
          </w:p>
        </w:tc>
      </w:tr>
      <w:tr w:rsidR="005A7093" w:rsidRPr="00B86C28" w14:paraId="5B40FEC5" w14:textId="77777777" w:rsidTr="00A461E5">
        <w:trPr>
          <w:trHeight w:val="368"/>
        </w:trPr>
        <w:tc>
          <w:tcPr>
            <w:tcW w:w="3418" w:type="dxa"/>
          </w:tcPr>
          <w:p w14:paraId="5C1F587F" w14:textId="7EDAE5CE" w:rsidR="005A7093" w:rsidRPr="00C60BB8" w:rsidRDefault="005A7093" w:rsidP="005A709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0BB8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  <w:r w:rsidR="00A461E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2" w:type="dxa"/>
          </w:tcPr>
          <w:p w14:paraId="3992F759" w14:textId="77777777" w:rsidR="005A7093" w:rsidRPr="00C60BB8" w:rsidRDefault="005A7093" w:rsidP="005A70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  <w:vAlign w:val="bottom"/>
          </w:tcPr>
          <w:p w14:paraId="5467694D" w14:textId="294BFC43" w:rsidR="005A7093" w:rsidRPr="00C60BB8" w:rsidRDefault="005A7093" w:rsidP="005A7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C7B42">
              <w:rPr>
                <w:rFonts w:ascii="Angsana New" w:hAnsi="Angsana New"/>
                <w:sz w:val="30"/>
                <w:szCs w:val="30"/>
                <w:lang w:eastAsia="en-GB"/>
              </w:rPr>
              <w:t>1</w:t>
            </w:r>
            <w:r w:rsidR="005036E4">
              <w:rPr>
                <w:rFonts w:ascii="Angsana New" w:hAnsi="Angsana New"/>
                <w:sz w:val="30"/>
                <w:szCs w:val="30"/>
                <w:lang w:eastAsia="en-GB"/>
              </w:rPr>
              <w:t>95</w:t>
            </w:r>
            <w:r w:rsidRPr="003C7B42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="005036E4">
              <w:rPr>
                <w:rFonts w:ascii="Angsana New" w:hAnsi="Angsana New"/>
                <w:sz w:val="30"/>
                <w:szCs w:val="30"/>
                <w:lang w:eastAsia="en-GB"/>
              </w:rPr>
              <w:t>059</w:t>
            </w:r>
          </w:p>
        </w:tc>
        <w:tc>
          <w:tcPr>
            <w:tcW w:w="270" w:type="dxa"/>
            <w:vAlign w:val="bottom"/>
          </w:tcPr>
          <w:p w14:paraId="1E3F9CF8" w14:textId="77777777" w:rsidR="005A7093" w:rsidRPr="00C60BB8" w:rsidRDefault="005A7093" w:rsidP="005A7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14:paraId="0975A273" w14:textId="53F3778F" w:rsidR="005A7093" w:rsidRPr="00C60BB8" w:rsidRDefault="005A7093" w:rsidP="005A7093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3,78</w:t>
            </w:r>
            <w:r w:rsidR="005036E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5036E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700</w:t>
            </w:r>
          </w:p>
        </w:tc>
        <w:tc>
          <w:tcPr>
            <w:tcW w:w="273" w:type="dxa"/>
            <w:vAlign w:val="bottom"/>
          </w:tcPr>
          <w:p w14:paraId="00E5CCC7" w14:textId="77777777" w:rsidR="005A7093" w:rsidRPr="00C60BB8" w:rsidRDefault="005A7093" w:rsidP="005A7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  <w:vAlign w:val="bottom"/>
          </w:tcPr>
          <w:p w14:paraId="0AEDAE36" w14:textId="2E50E64B" w:rsidR="005A7093" w:rsidRPr="00C60BB8" w:rsidRDefault="005A7093" w:rsidP="005A7093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3,977,759</w:t>
            </w:r>
          </w:p>
        </w:tc>
      </w:tr>
      <w:tr w:rsidR="005A7093" w:rsidRPr="00B86C28" w14:paraId="3527FB16" w14:textId="77777777" w:rsidTr="00A461E5">
        <w:trPr>
          <w:trHeight w:val="395"/>
        </w:trPr>
        <w:tc>
          <w:tcPr>
            <w:tcW w:w="3418" w:type="dxa"/>
            <w:hideMark/>
          </w:tcPr>
          <w:p w14:paraId="677AB6E6" w14:textId="77777777" w:rsidR="005A7093" w:rsidRPr="00C60BB8" w:rsidRDefault="005A7093" w:rsidP="005A7093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0B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902" w:type="dxa"/>
          </w:tcPr>
          <w:p w14:paraId="69C78A4A" w14:textId="77777777" w:rsidR="005A7093" w:rsidRPr="00C60BB8" w:rsidRDefault="005A7093" w:rsidP="005A70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C212EC" w14:textId="3010DF2F" w:rsidR="005A7093" w:rsidRPr="00C60BB8" w:rsidRDefault="009D565B" w:rsidP="005A7093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1,</w:t>
            </w:r>
            <w:r w:rsidR="00906A99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399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906A99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374</w:t>
            </w:r>
          </w:p>
        </w:tc>
        <w:tc>
          <w:tcPr>
            <w:tcW w:w="270" w:type="dxa"/>
            <w:vAlign w:val="bottom"/>
          </w:tcPr>
          <w:p w14:paraId="625CC95D" w14:textId="77777777" w:rsidR="005A7093" w:rsidRPr="00C60BB8" w:rsidRDefault="005A7093" w:rsidP="005A7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A5E8A0" w14:textId="127D49AB" w:rsidR="005A7093" w:rsidRPr="00C60BB8" w:rsidRDefault="009D565B" w:rsidP="005A7093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4,</w:t>
            </w:r>
            <w:r w:rsidR="00906A99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763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906A99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143</w:t>
            </w:r>
          </w:p>
        </w:tc>
        <w:tc>
          <w:tcPr>
            <w:tcW w:w="273" w:type="dxa"/>
            <w:vAlign w:val="bottom"/>
          </w:tcPr>
          <w:p w14:paraId="23DA14EC" w14:textId="77777777" w:rsidR="005A7093" w:rsidRPr="00C60BB8" w:rsidRDefault="005A7093" w:rsidP="005A7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617090" w14:textId="7B951945" w:rsidR="005A7093" w:rsidRPr="00C60BB8" w:rsidRDefault="009D565B" w:rsidP="005A7093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6,162,5</w:t>
            </w:r>
            <w:r w:rsidR="009970D6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1</w:t>
            </w:r>
            <w:r w:rsidR="003C623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GB" w:bidi="th-TH"/>
              </w:rPr>
              <w:t>7</w:t>
            </w:r>
          </w:p>
        </w:tc>
      </w:tr>
      <w:tr w:rsidR="00BD7199" w:rsidRPr="00B86C28" w14:paraId="1CAEE36D" w14:textId="77777777" w:rsidTr="00A461E5">
        <w:trPr>
          <w:trHeight w:val="395"/>
        </w:trPr>
        <w:tc>
          <w:tcPr>
            <w:tcW w:w="3418" w:type="dxa"/>
          </w:tcPr>
          <w:p w14:paraId="59C175D2" w14:textId="77777777" w:rsidR="00BD7199" w:rsidRPr="00C60BB8" w:rsidRDefault="00BD7199" w:rsidP="005A7093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2" w:type="dxa"/>
          </w:tcPr>
          <w:p w14:paraId="6DD1DF44" w14:textId="77777777" w:rsidR="00BD7199" w:rsidRPr="00C60BB8" w:rsidRDefault="00BD7199" w:rsidP="005A70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51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6F15B6" w14:textId="77777777" w:rsidR="00BD7199" w:rsidRDefault="00BD7199" w:rsidP="005A7093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  <w:vAlign w:val="bottom"/>
          </w:tcPr>
          <w:p w14:paraId="6BA0B112" w14:textId="77777777" w:rsidR="00BD7199" w:rsidRPr="00C60BB8" w:rsidRDefault="00BD7199" w:rsidP="005A7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EB5E419" w14:textId="77777777" w:rsidR="00BD7199" w:rsidRDefault="00BD7199" w:rsidP="005A7093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3" w:type="dxa"/>
            <w:vAlign w:val="bottom"/>
          </w:tcPr>
          <w:p w14:paraId="72FC3D90" w14:textId="77777777" w:rsidR="00BD7199" w:rsidRPr="00C60BB8" w:rsidRDefault="00BD7199" w:rsidP="005A7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1D2BD24" w14:textId="77777777" w:rsidR="00BD7199" w:rsidRDefault="00BD7199" w:rsidP="005A7093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</w:tr>
    </w:tbl>
    <w:p w14:paraId="47A73024" w14:textId="77777777" w:rsidR="00A461E5" w:rsidRPr="00A461E5" w:rsidRDefault="00A461E5"/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8"/>
        <w:gridCol w:w="902"/>
        <w:gridCol w:w="1528"/>
        <w:gridCol w:w="287"/>
        <w:gridCol w:w="1423"/>
        <w:gridCol w:w="289"/>
        <w:gridCol w:w="1513"/>
      </w:tblGrid>
      <w:tr w:rsidR="00BB7A7B" w:rsidRPr="00B86C28" w14:paraId="35F5A13A" w14:textId="77777777" w:rsidTr="00A461E5">
        <w:trPr>
          <w:trHeight w:val="395"/>
        </w:trPr>
        <w:tc>
          <w:tcPr>
            <w:tcW w:w="3418" w:type="dxa"/>
          </w:tcPr>
          <w:p w14:paraId="483C6444" w14:textId="77777777" w:rsidR="00BB7A7B" w:rsidRPr="00C60BB8" w:rsidRDefault="00BB7A7B" w:rsidP="00660D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02" w:type="dxa"/>
          </w:tcPr>
          <w:p w14:paraId="4FDF54CD" w14:textId="77777777" w:rsidR="00BB7A7B" w:rsidRPr="00C60BB8" w:rsidRDefault="00BB7A7B" w:rsidP="00660D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5040" w:type="dxa"/>
            <w:gridSpan w:val="5"/>
          </w:tcPr>
          <w:p w14:paraId="45C51CFB" w14:textId="61B9C4DB" w:rsidR="00BB7A7B" w:rsidRPr="00C60BB8" w:rsidRDefault="00BB7A7B" w:rsidP="00660D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C60BB8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GB" w:eastAsia="en-GB"/>
              </w:rPr>
              <w:t>งบการเงิน</w:t>
            </w: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GB" w:eastAsia="en-GB"/>
              </w:rPr>
              <w:t>เฉพาะกิจการ</w:t>
            </w:r>
          </w:p>
        </w:tc>
      </w:tr>
      <w:tr w:rsidR="001A7059" w:rsidRPr="00B86C28" w14:paraId="462424CF" w14:textId="77777777" w:rsidTr="00BB7A7B">
        <w:trPr>
          <w:trHeight w:val="783"/>
        </w:trPr>
        <w:tc>
          <w:tcPr>
            <w:tcW w:w="3418" w:type="dxa"/>
          </w:tcPr>
          <w:p w14:paraId="1FFB6E2A" w14:textId="77777777" w:rsidR="001A7059" w:rsidRPr="005B2926" w:rsidRDefault="001A7059" w:rsidP="007A24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  <w:p w14:paraId="0BBE0CCA" w14:textId="77777777" w:rsidR="001A7059" w:rsidRPr="005B2926" w:rsidRDefault="001A7059" w:rsidP="007A24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02" w:type="dxa"/>
            <w:vAlign w:val="bottom"/>
          </w:tcPr>
          <w:p w14:paraId="14FD5875" w14:textId="3B2597C3" w:rsidR="001A7059" w:rsidRPr="005B2926" w:rsidRDefault="00A243F1" w:rsidP="007A242B">
            <w:pPr>
              <w:tabs>
                <w:tab w:val="clear" w:pos="227"/>
                <w:tab w:val="clear" w:pos="454"/>
                <w:tab w:val="clear" w:pos="680"/>
              </w:tabs>
              <w:ind w:left="-96" w:right="-6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5B29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>หมายเหตุ</w:t>
            </w:r>
          </w:p>
        </w:tc>
        <w:tc>
          <w:tcPr>
            <w:tcW w:w="1528" w:type="dxa"/>
            <w:vAlign w:val="bottom"/>
            <w:hideMark/>
          </w:tcPr>
          <w:p w14:paraId="090ECDA2" w14:textId="77777777" w:rsidR="001A7059" w:rsidRPr="005B2926" w:rsidRDefault="001A7059" w:rsidP="007A24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B2926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ส่วนที่มี</w:t>
            </w:r>
          </w:p>
          <w:p w14:paraId="17F37C06" w14:textId="77777777" w:rsidR="001A7059" w:rsidRPr="005B2926" w:rsidRDefault="001A7059" w:rsidP="007A24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5B2926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หลักประกัน</w:t>
            </w:r>
          </w:p>
        </w:tc>
        <w:tc>
          <w:tcPr>
            <w:tcW w:w="287" w:type="dxa"/>
            <w:vAlign w:val="bottom"/>
          </w:tcPr>
          <w:p w14:paraId="72E9A02F" w14:textId="77777777" w:rsidR="001A7059" w:rsidRPr="005B2926" w:rsidRDefault="001A7059" w:rsidP="007A24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23" w:type="dxa"/>
            <w:vAlign w:val="bottom"/>
            <w:hideMark/>
          </w:tcPr>
          <w:p w14:paraId="07B31926" w14:textId="77777777" w:rsidR="001A7059" w:rsidRPr="005B2926" w:rsidRDefault="001A7059" w:rsidP="007A24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B2926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89" w:type="dxa"/>
            <w:vAlign w:val="bottom"/>
          </w:tcPr>
          <w:p w14:paraId="7CD873D5" w14:textId="77777777" w:rsidR="001A7059" w:rsidRPr="005B2926" w:rsidRDefault="001A7059" w:rsidP="007A24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513" w:type="dxa"/>
            <w:vAlign w:val="bottom"/>
            <w:hideMark/>
          </w:tcPr>
          <w:p w14:paraId="16E0B8F4" w14:textId="77777777" w:rsidR="001A7059" w:rsidRPr="005B2926" w:rsidRDefault="001A7059" w:rsidP="007A24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B29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1A7059" w:rsidRPr="00B86C28" w14:paraId="4870BFD1" w14:textId="77777777" w:rsidTr="00BB7A7B">
        <w:trPr>
          <w:trHeight w:val="397"/>
        </w:trPr>
        <w:tc>
          <w:tcPr>
            <w:tcW w:w="3418" w:type="dxa"/>
          </w:tcPr>
          <w:p w14:paraId="73A4ED91" w14:textId="77777777" w:rsidR="001A7059" w:rsidRPr="005B2926" w:rsidRDefault="001A7059" w:rsidP="007A24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02" w:type="dxa"/>
          </w:tcPr>
          <w:p w14:paraId="193AC1C0" w14:textId="77777777" w:rsidR="001A7059" w:rsidRPr="005B2926" w:rsidRDefault="001A7059" w:rsidP="007A24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040" w:type="dxa"/>
            <w:gridSpan w:val="5"/>
            <w:vAlign w:val="bottom"/>
            <w:hideMark/>
          </w:tcPr>
          <w:p w14:paraId="4EC3CBDD" w14:textId="77777777" w:rsidR="001A7059" w:rsidRPr="005B2926" w:rsidRDefault="001A7059" w:rsidP="007A24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 w:rsidRPr="005B2926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GB" w:eastAsia="en-GB"/>
              </w:rPr>
              <w:t>(</w:t>
            </w:r>
            <w:r w:rsidRPr="005B29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>พันบาท)</w:t>
            </w:r>
          </w:p>
        </w:tc>
      </w:tr>
      <w:tr w:rsidR="001A7059" w:rsidRPr="00B86C28" w14:paraId="0FDB6674" w14:textId="77777777" w:rsidTr="00BB7A7B">
        <w:trPr>
          <w:trHeight w:val="332"/>
        </w:trPr>
        <w:tc>
          <w:tcPr>
            <w:tcW w:w="3418" w:type="dxa"/>
          </w:tcPr>
          <w:p w14:paraId="287B894C" w14:textId="65068596" w:rsidR="001A7059" w:rsidRPr="005B2926" w:rsidRDefault="001A7059" w:rsidP="007A242B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29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Pr="005B292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D07A2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5B292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4446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5B292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B29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902" w:type="dxa"/>
            <w:vAlign w:val="bottom"/>
          </w:tcPr>
          <w:p w14:paraId="264EF051" w14:textId="77777777" w:rsidR="001A7059" w:rsidRPr="005B2926" w:rsidRDefault="001A7059" w:rsidP="007A24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28" w:type="dxa"/>
            <w:vAlign w:val="bottom"/>
          </w:tcPr>
          <w:p w14:paraId="12E946A1" w14:textId="77777777" w:rsidR="001A7059" w:rsidRPr="005B2926" w:rsidRDefault="001A7059" w:rsidP="007A2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87" w:type="dxa"/>
            <w:vAlign w:val="bottom"/>
          </w:tcPr>
          <w:p w14:paraId="1A474EC8" w14:textId="77777777" w:rsidR="001A7059" w:rsidRPr="005B2926" w:rsidRDefault="001A7059" w:rsidP="007A2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23" w:type="dxa"/>
            <w:vAlign w:val="bottom"/>
          </w:tcPr>
          <w:p w14:paraId="3CA5FC4A" w14:textId="77777777" w:rsidR="001A7059" w:rsidRPr="005B2926" w:rsidRDefault="001A7059" w:rsidP="007A2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89" w:type="dxa"/>
            <w:vAlign w:val="bottom"/>
          </w:tcPr>
          <w:p w14:paraId="46CC6E1C" w14:textId="77777777" w:rsidR="001A7059" w:rsidRPr="005B2926" w:rsidRDefault="001A7059" w:rsidP="007A2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14:paraId="2BA91019" w14:textId="77777777" w:rsidR="001A7059" w:rsidRPr="005B2926" w:rsidRDefault="001A7059" w:rsidP="007A2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316421" w:rsidRPr="00B86C28" w14:paraId="6B1AC158" w14:textId="77777777" w:rsidTr="00BB7A7B">
        <w:trPr>
          <w:trHeight w:val="332"/>
        </w:trPr>
        <w:tc>
          <w:tcPr>
            <w:tcW w:w="3418" w:type="dxa"/>
          </w:tcPr>
          <w:p w14:paraId="4029B9B5" w14:textId="1CC7309B" w:rsidR="00316421" w:rsidRPr="005B2926" w:rsidRDefault="00316421" w:rsidP="00316421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5B2926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902" w:type="dxa"/>
            <w:vAlign w:val="bottom"/>
          </w:tcPr>
          <w:p w14:paraId="1BC61EA3" w14:textId="5D0BE72E" w:rsidR="00316421" w:rsidRPr="005B2926" w:rsidRDefault="00316421" w:rsidP="003164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28" w:type="dxa"/>
            <w:vAlign w:val="bottom"/>
          </w:tcPr>
          <w:p w14:paraId="6FA73F81" w14:textId="50F04A69" w:rsidR="00316421" w:rsidRPr="009D565B" w:rsidRDefault="00475C54" w:rsidP="00475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7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87" w:type="dxa"/>
            <w:vAlign w:val="bottom"/>
          </w:tcPr>
          <w:p w14:paraId="7E3C2960" w14:textId="77777777" w:rsidR="00316421" w:rsidRPr="005B2926" w:rsidRDefault="00316421" w:rsidP="0031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23" w:type="dxa"/>
            <w:vAlign w:val="bottom"/>
          </w:tcPr>
          <w:p w14:paraId="650C4F45" w14:textId="12D4B5AC" w:rsidR="00316421" w:rsidRPr="005B2926" w:rsidRDefault="00475C54" w:rsidP="00475C54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9,920</w:t>
            </w:r>
          </w:p>
        </w:tc>
        <w:tc>
          <w:tcPr>
            <w:tcW w:w="289" w:type="dxa"/>
            <w:vAlign w:val="bottom"/>
          </w:tcPr>
          <w:p w14:paraId="2449EC99" w14:textId="77777777" w:rsidR="00316421" w:rsidRPr="005B2926" w:rsidRDefault="00316421" w:rsidP="0031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HAnsi" w:hAnsiTheme="majorHAnsi" w:cstheme="majorHAns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14:paraId="43067DF4" w14:textId="43A7DAEE" w:rsidR="00316421" w:rsidRPr="005B2926" w:rsidRDefault="00316421" w:rsidP="00316421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  <w:r w:rsidRPr="57658A3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9,9</w:t>
            </w:r>
            <w:r w:rsidR="3340F996" w:rsidRPr="57658A3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20</w:t>
            </w:r>
          </w:p>
        </w:tc>
      </w:tr>
      <w:tr w:rsidR="00316421" w:rsidRPr="00B86C28" w14:paraId="07B3D48C" w14:textId="77777777" w:rsidTr="00BB7A7B">
        <w:trPr>
          <w:trHeight w:val="123"/>
        </w:trPr>
        <w:tc>
          <w:tcPr>
            <w:tcW w:w="3418" w:type="dxa"/>
            <w:vAlign w:val="bottom"/>
            <w:hideMark/>
          </w:tcPr>
          <w:p w14:paraId="0FD27E89" w14:textId="50CEB50A" w:rsidR="004924B0" w:rsidRPr="005B2926" w:rsidRDefault="00316421" w:rsidP="0023337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B2926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2" w:type="dxa"/>
            <w:vAlign w:val="bottom"/>
          </w:tcPr>
          <w:p w14:paraId="194CFCAD" w14:textId="77777777" w:rsidR="00316421" w:rsidRPr="005B2926" w:rsidRDefault="00316421" w:rsidP="003164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8" w:type="dxa"/>
            <w:vAlign w:val="bottom"/>
          </w:tcPr>
          <w:p w14:paraId="6F6FCF01" w14:textId="11D56E6A" w:rsidR="00316421" w:rsidRPr="005B2926" w:rsidRDefault="0031419A" w:rsidP="00316421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94</w:t>
            </w:r>
            <w:r w:rsidR="00316421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951</w:t>
            </w:r>
          </w:p>
        </w:tc>
        <w:tc>
          <w:tcPr>
            <w:tcW w:w="287" w:type="dxa"/>
            <w:vAlign w:val="bottom"/>
          </w:tcPr>
          <w:p w14:paraId="2F655D77" w14:textId="77777777" w:rsidR="00316421" w:rsidRPr="005B2926" w:rsidRDefault="00316421" w:rsidP="0031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1423" w:type="dxa"/>
            <w:vAlign w:val="bottom"/>
          </w:tcPr>
          <w:p w14:paraId="5EBF5AB2" w14:textId="1B66E7CF" w:rsidR="00316421" w:rsidRPr="00DF1C09" w:rsidRDefault="0031419A" w:rsidP="00475C54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32</w:t>
            </w:r>
            <w:r w:rsidR="00475C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575</w:t>
            </w:r>
          </w:p>
        </w:tc>
        <w:tc>
          <w:tcPr>
            <w:tcW w:w="289" w:type="dxa"/>
            <w:vAlign w:val="bottom"/>
          </w:tcPr>
          <w:p w14:paraId="6E074EE7" w14:textId="77777777" w:rsidR="00316421" w:rsidRPr="005B2926" w:rsidRDefault="00316421" w:rsidP="0031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14:paraId="296AF7DE" w14:textId="750328EE" w:rsidR="00316421" w:rsidRPr="005B2926" w:rsidRDefault="00316421" w:rsidP="00316421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127,526</w:t>
            </w:r>
          </w:p>
        </w:tc>
      </w:tr>
      <w:tr w:rsidR="00316421" w:rsidRPr="00B86C28" w14:paraId="6A9073B1" w14:textId="77777777" w:rsidTr="00BB7A7B">
        <w:trPr>
          <w:trHeight w:val="123"/>
        </w:trPr>
        <w:tc>
          <w:tcPr>
            <w:tcW w:w="3418" w:type="dxa"/>
            <w:vAlign w:val="bottom"/>
          </w:tcPr>
          <w:p w14:paraId="18EDAA9F" w14:textId="77777777" w:rsidR="00316421" w:rsidRPr="005B2926" w:rsidRDefault="00316421" w:rsidP="0031642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B2926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เงินกู้ยืมระยะสั้นจากบุคคลหรือกิจการ</w:t>
            </w:r>
          </w:p>
          <w:p w14:paraId="70B74C3B" w14:textId="7D9C8E2E" w:rsidR="00316421" w:rsidRPr="005B2926" w:rsidRDefault="00316421" w:rsidP="0031642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B2926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5B2926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  <w:r w:rsidR="004924B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02" w:type="dxa"/>
            <w:vAlign w:val="bottom"/>
          </w:tcPr>
          <w:p w14:paraId="42F475A9" w14:textId="10A0EA50" w:rsidR="00316421" w:rsidRPr="005B2926" w:rsidRDefault="00316421" w:rsidP="00316421">
            <w:pPr>
              <w:tabs>
                <w:tab w:val="clear" w:pos="227"/>
                <w:tab w:val="clear" w:pos="454"/>
                <w:tab w:val="clear" w:pos="680"/>
                <w:tab w:val="left" w:pos="969"/>
              </w:tabs>
              <w:ind w:left="416" w:right="-650" w:hanging="167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B2926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528" w:type="dxa"/>
            <w:vAlign w:val="bottom"/>
          </w:tcPr>
          <w:p w14:paraId="483D1F0A" w14:textId="1546294D" w:rsidR="00316421" w:rsidRPr="005B2926" w:rsidRDefault="00316421" w:rsidP="009D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87" w:type="dxa"/>
            <w:vAlign w:val="bottom"/>
          </w:tcPr>
          <w:p w14:paraId="6BDCA337" w14:textId="6E53FBAE" w:rsidR="00316421" w:rsidRPr="005B2926" w:rsidRDefault="00316421" w:rsidP="0031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1423" w:type="dxa"/>
            <w:vAlign w:val="bottom"/>
          </w:tcPr>
          <w:p w14:paraId="0A6E53FE" w14:textId="3FAB25BF" w:rsidR="00316421" w:rsidRPr="005B2926" w:rsidRDefault="00316421" w:rsidP="00316421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1,085,314</w:t>
            </w:r>
          </w:p>
        </w:tc>
        <w:tc>
          <w:tcPr>
            <w:tcW w:w="289" w:type="dxa"/>
            <w:vAlign w:val="bottom"/>
          </w:tcPr>
          <w:p w14:paraId="4598F70A" w14:textId="77777777" w:rsidR="00316421" w:rsidRPr="005B2926" w:rsidRDefault="00316421" w:rsidP="0031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14:paraId="184A0437" w14:textId="23D3E1C3" w:rsidR="00316421" w:rsidRPr="005B2926" w:rsidRDefault="00316421" w:rsidP="00316421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1,085,314</w:t>
            </w:r>
          </w:p>
        </w:tc>
      </w:tr>
      <w:tr w:rsidR="00316421" w:rsidRPr="00B86C28" w14:paraId="0FD908D7" w14:textId="77777777" w:rsidTr="00BB7A7B">
        <w:trPr>
          <w:trHeight w:val="397"/>
        </w:trPr>
        <w:tc>
          <w:tcPr>
            <w:tcW w:w="3418" w:type="dxa"/>
            <w:hideMark/>
          </w:tcPr>
          <w:p w14:paraId="42B3329B" w14:textId="10B4A9B6" w:rsidR="004924B0" w:rsidRPr="005B2926" w:rsidRDefault="00316421" w:rsidP="0023337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B2926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2" w:type="dxa"/>
          </w:tcPr>
          <w:p w14:paraId="6FA92DF6" w14:textId="77777777" w:rsidR="00316421" w:rsidRPr="005B2926" w:rsidRDefault="00316421" w:rsidP="003164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28" w:type="dxa"/>
            <w:vAlign w:val="bottom"/>
          </w:tcPr>
          <w:p w14:paraId="05890E7B" w14:textId="65ACBD13" w:rsidR="00316421" w:rsidRPr="005B2926" w:rsidRDefault="00316421" w:rsidP="00316421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926,500</w:t>
            </w:r>
          </w:p>
        </w:tc>
        <w:tc>
          <w:tcPr>
            <w:tcW w:w="287" w:type="dxa"/>
            <w:vAlign w:val="bottom"/>
          </w:tcPr>
          <w:p w14:paraId="75FD3648" w14:textId="77777777" w:rsidR="00316421" w:rsidRPr="005B2926" w:rsidRDefault="00316421" w:rsidP="0031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23" w:type="dxa"/>
            <w:vAlign w:val="bottom"/>
          </w:tcPr>
          <w:p w14:paraId="0E1871CE" w14:textId="30FF158F" w:rsidR="00316421" w:rsidRPr="005B2926" w:rsidRDefault="00316421" w:rsidP="00316421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57658A3A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97,9</w:t>
            </w:r>
            <w:r w:rsidR="1FC61359" w:rsidRPr="57658A3A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9</w:t>
            </w:r>
            <w:r w:rsidRPr="57658A3A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0</w:t>
            </w:r>
          </w:p>
        </w:tc>
        <w:tc>
          <w:tcPr>
            <w:tcW w:w="289" w:type="dxa"/>
            <w:vAlign w:val="bottom"/>
          </w:tcPr>
          <w:p w14:paraId="5AD292DF" w14:textId="77777777" w:rsidR="00316421" w:rsidRPr="005B2926" w:rsidRDefault="00316421" w:rsidP="0031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HAnsi" w:hAnsiTheme="majorHAnsi" w:cstheme="majorHAns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14:paraId="5B596733" w14:textId="35D30D39" w:rsidR="00316421" w:rsidRPr="005B2926" w:rsidRDefault="00316421" w:rsidP="00316421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57658A3A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1,024,4</w:t>
            </w:r>
            <w:r w:rsidR="69093523" w:rsidRPr="57658A3A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9</w:t>
            </w:r>
            <w:r w:rsidRPr="57658A3A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0</w:t>
            </w:r>
          </w:p>
        </w:tc>
      </w:tr>
      <w:tr w:rsidR="00316421" w:rsidRPr="00B86C28" w14:paraId="05BD8F53" w14:textId="77777777" w:rsidTr="00BB7A7B">
        <w:trPr>
          <w:trHeight w:val="397"/>
        </w:trPr>
        <w:tc>
          <w:tcPr>
            <w:tcW w:w="3418" w:type="dxa"/>
            <w:hideMark/>
          </w:tcPr>
          <w:p w14:paraId="1434D682" w14:textId="2B137FDA" w:rsidR="00316421" w:rsidRPr="005B2926" w:rsidRDefault="00316421" w:rsidP="0031642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B2926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  <w:r w:rsidRPr="005B292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902" w:type="dxa"/>
          </w:tcPr>
          <w:p w14:paraId="4A15E7C2" w14:textId="77777777" w:rsidR="00316421" w:rsidRPr="005B2926" w:rsidRDefault="00316421" w:rsidP="003164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28" w:type="dxa"/>
            <w:vAlign w:val="bottom"/>
          </w:tcPr>
          <w:p w14:paraId="60F0FD6B" w14:textId="2BDC6457" w:rsidR="00316421" w:rsidRPr="005B2926" w:rsidRDefault="00316421" w:rsidP="00316421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5,358</w:t>
            </w:r>
          </w:p>
        </w:tc>
        <w:tc>
          <w:tcPr>
            <w:tcW w:w="287" w:type="dxa"/>
            <w:vAlign w:val="bottom"/>
          </w:tcPr>
          <w:p w14:paraId="1836CDBC" w14:textId="77777777" w:rsidR="00316421" w:rsidRPr="005B2926" w:rsidRDefault="00316421" w:rsidP="0031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Theme="majorHAnsi" w:hAnsiTheme="majorHAnsi" w:cstheme="majorHAns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23" w:type="dxa"/>
            <w:vAlign w:val="bottom"/>
          </w:tcPr>
          <w:p w14:paraId="097F734D" w14:textId="41022A2F" w:rsidR="00316421" w:rsidRPr="005B2926" w:rsidRDefault="00316421" w:rsidP="00316421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21,401</w:t>
            </w:r>
          </w:p>
        </w:tc>
        <w:tc>
          <w:tcPr>
            <w:tcW w:w="289" w:type="dxa"/>
            <w:vAlign w:val="bottom"/>
          </w:tcPr>
          <w:p w14:paraId="797707D1" w14:textId="77777777" w:rsidR="00316421" w:rsidRPr="005B2926" w:rsidRDefault="00316421" w:rsidP="0031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Theme="majorHAnsi" w:hAnsiTheme="majorHAnsi" w:cstheme="majorHAns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3" w:type="dxa"/>
            <w:vAlign w:val="bottom"/>
          </w:tcPr>
          <w:p w14:paraId="6673DBA1" w14:textId="0B1918FB" w:rsidR="00316421" w:rsidRPr="005B2926" w:rsidRDefault="00316421" w:rsidP="00316421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26,759</w:t>
            </w:r>
          </w:p>
        </w:tc>
      </w:tr>
      <w:tr w:rsidR="00316421" w:rsidRPr="00B86C28" w14:paraId="538028B9" w14:textId="77777777" w:rsidTr="00BB7A7B">
        <w:trPr>
          <w:trHeight w:val="397"/>
        </w:trPr>
        <w:tc>
          <w:tcPr>
            <w:tcW w:w="3418" w:type="dxa"/>
          </w:tcPr>
          <w:p w14:paraId="543022D7" w14:textId="6966F445" w:rsidR="00316421" w:rsidRPr="005B2926" w:rsidRDefault="00316421" w:rsidP="0031642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B2926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  <w:r w:rsidR="004924B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02" w:type="dxa"/>
          </w:tcPr>
          <w:p w14:paraId="55B57B14" w14:textId="77777777" w:rsidR="00316421" w:rsidRPr="005B2926" w:rsidRDefault="00316421" w:rsidP="003164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  <w:vAlign w:val="bottom"/>
          </w:tcPr>
          <w:p w14:paraId="591585CB" w14:textId="466839F7" w:rsidR="00316421" w:rsidRPr="003C7B42" w:rsidRDefault="005036E4" w:rsidP="003C7B42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3C7B42">
              <w:rPr>
                <w:rFonts w:ascii="Angsana New" w:hAnsi="Angsana New"/>
                <w:sz w:val="30"/>
                <w:szCs w:val="30"/>
                <w:lang w:eastAsia="en-GB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95</w:t>
            </w:r>
            <w:r w:rsidRPr="003C7B42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059</w:t>
            </w:r>
          </w:p>
        </w:tc>
        <w:tc>
          <w:tcPr>
            <w:tcW w:w="287" w:type="dxa"/>
            <w:vAlign w:val="bottom"/>
          </w:tcPr>
          <w:p w14:paraId="29BAB04A" w14:textId="77777777" w:rsidR="00316421" w:rsidRPr="005B2926" w:rsidRDefault="00316421" w:rsidP="0031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Theme="majorHAnsi" w:hAnsiTheme="majorHAnsi" w:cstheme="majorHAns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vAlign w:val="bottom"/>
          </w:tcPr>
          <w:p w14:paraId="7A09BDCD" w14:textId="5E0C19D0" w:rsidR="00316421" w:rsidRPr="005B2926" w:rsidRDefault="005036E4" w:rsidP="00316421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3,782,700</w:t>
            </w:r>
          </w:p>
        </w:tc>
        <w:tc>
          <w:tcPr>
            <w:tcW w:w="289" w:type="dxa"/>
            <w:vAlign w:val="bottom"/>
          </w:tcPr>
          <w:p w14:paraId="62C36725" w14:textId="77777777" w:rsidR="00316421" w:rsidRPr="005B2926" w:rsidRDefault="00316421" w:rsidP="0031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Theme="majorHAnsi" w:hAnsiTheme="majorHAnsi" w:cstheme="majorHAns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  <w:vAlign w:val="bottom"/>
          </w:tcPr>
          <w:p w14:paraId="7D58D213" w14:textId="0EDDB7B6" w:rsidR="00316421" w:rsidRPr="005B2926" w:rsidRDefault="00675226" w:rsidP="00316421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3,977,759</w:t>
            </w:r>
          </w:p>
        </w:tc>
      </w:tr>
      <w:tr w:rsidR="00316421" w:rsidRPr="00B86C28" w14:paraId="0A38B46C" w14:textId="77777777" w:rsidTr="00BB7A7B">
        <w:trPr>
          <w:trHeight w:val="397"/>
        </w:trPr>
        <w:tc>
          <w:tcPr>
            <w:tcW w:w="3418" w:type="dxa"/>
            <w:hideMark/>
          </w:tcPr>
          <w:p w14:paraId="76A72AEE" w14:textId="77777777" w:rsidR="00316421" w:rsidRPr="005B2926" w:rsidRDefault="00316421" w:rsidP="00316421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29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902" w:type="dxa"/>
          </w:tcPr>
          <w:p w14:paraId="0626D19E" w14:textId="77777777" w:rsidR="00316421" w:rsidRPr="005B2926" w:rsidRDefault="00316421" w:rsidP="003164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AE4D90" w14:textId="59CC32B9" w:rsidR="00316421" w:rsidRPr="005B2926" w:rsidRDefault="003C7B42" w:rsidP="00316421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1,2</w:t>
            </w:r>
            <w:r w:rsidR="0031419A"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21</w:t>
            </w: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,</w:t>
            </w:r>
            <w:r w:rsidR="0031419A"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868</w:t>
            </w:r>
          </w:p>
        </w:tc>
        <w:tc>
          <w:tcPr>
            <w:tcW w:w="287" w:type="dxa"/>
            <w:vAlign w:val="bottom"/>
          </w:tcPr>
          <w:p w14:paraId="1BE26581" w14:textId="77777777" w:rsidR="00316421" w:rsidRPr="005B2926" w:rsidRDefault="00316421" w:rsidP="0031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5CD7AF" w14:textId="4CF83CD8" w:rsidR="00316421" w:rsidRPr="005B2926" w:rsidRDefault="001302C9" w:rsidP="00316421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5</w:t>
            </w:r>
            <w:r w:rsidR="003C7B42" w:rsidRPr="57658A3A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0</w:t>
            </w:r>
            <w:r w:rsidR="0031419A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29</w:t>
            </w:r>
            <w:r w:rsidR="003C7B42" w:rsidRPr="57658A3A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31419A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900</w:t>
            </w:r>
          </w:p>
        </w:tc>
        <w:tc>
          <w:tcPr>
            <w:tcW w:w="289" w:type="dxa"/>
            <w:vAlign w:val="bottom"/>
          </w:tcPr>
          <w:p w14:paraId="1FCB3BE7" w14:textId="77777777" w:rsidR="00316421" w:rsidRPr="005B2926" w:rsidRDefault="00316421" w:rsidP="00316421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C5D2E6" w14:textId="00D170F6" w:rsidR="00316421" w:rsidRPr="005B2926" w:rsidRDefault="00675226" w:rsidP="00316421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57658A3A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6,251,</w:t>
            </w:r>
            <w:r w:rsidR="23FC0A0B" w:rsidRPr="57658A3A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76</w:t>
            </w:r>
            <w:r w:rsidR="001302C9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8</w:t>
            </w:r>
          </w:p>
        </w:tc>
      </w:tr>
    </w:tbl>
    <w:p w14:paraId="2C92972C" w14:textId="77777777" w:rsidR="00AD7743" w:rsidRPr="00D462F8" w:rsidRDefault="00AD7743" w:rsidP="00684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" w:firstLine="432"/>
        <w:rPr>
          <w:rFonts w:ascii="Angsana New" w:hAnsi="Angsana New"/>
          <w:b/>
          <w:bCs/>
          <w:i/>
          <w:iCs/>
          <w:lang w:val="en-GB" w:eastAsia="en-GB"/>
        </w:rPr>
      </w:pPr>
    </w:p>
    <w:p w14:paraId="4AB2A437" w14:textId="77777777" w:rsidR="00071440" w:rsidRDefault="00071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eastAsia="Calibri" w:hAnsiTheme="minorHAnsi"/>
          <w:b/>
          <w:bCs/>
          <w:i/>
          <w:iCs/>
          <w:kern w:val="2"/>
          <w:sz w:val="30"/>
          <w:szCs w:val="30"/>
          <w:lang w:val="en-GB" w:eastAsia="en-GB"/>
          <w14:ligatures w14:val="standardContextual"/>
        </w:rPr>
      </w:pPr>
      <w:r>
        <w:rPr>
          <w:rFonts w:asciiTheme="minorHAnsi" w:eastAsia="Calibri" w:hAnsiTheme="minorHAnsi"/>
          <w:b/>
          <w:bCs/>
          <w:i/>
          <w:iCs/>
          <w:kern w:val="2"/>
          <w:sz w:val="30"/>
          <w:szCs w:val="30"/>
          <w:lang w:val="en-GB" w:eastAsia="en-GB"/>
          <w14:ligatures w14:val="standardContextual"/>
        </w:rPr>
        <w:br w:type="page"/>
      </w:r>
    </w:p>
    <w:p w14:paraId="60154C92" w14:textId="04913CC5" w:rsidR="00BA3C0D" w:rsidRPr="00D462F8" w:rsidRDefault="00BA3C0D" w:rsidP="00D46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360"/>
        <w:jc w:val="thaiDistribute"/>
        <w:rPr>
          <w:rFonts w:asciiTheme="minorHAnsi" w:eastAsia="Calibri" w:hAnsiTheme="minorHAnsi"/>
          <w:i/>
          <w:iCs/>
          <w:kern w:val="2"/>
          <w:sz w:val="30"/>
          <w:szCs w:val="30"/>
          <w:lang w:val="en-GB" w:eastAsia="en-GB"/>
          <w14:ligatures w14:val="standardContextual"/>
        </w:rPr>
      </w:pPr>
      <w:r w:rsidRPr="00D462F8">
        <w:rPr>
          <w:rFonts w:asciiTheme="minorHAnsi" w:eastAsia="Calibri" w:hAnsiTheme="minorHAnsi"/>
          <w:i/>
          <w:iCs/>
          <w:kern w:val="2"/>
          <w:sz w:val="30"/>
          <w:szCs w:val="30"/>
          <w:lang w:val="en-GB" w:eastAsia="en-GB"/>
          <w14:ligatures w14:val="standardContextual"/>
        </w:rPr>
        <w:lastRenderedPageBreak/>
        <w:t>7</w:t>
      </w:r>
      <w:r w:rsidR="00071440" w:rsidRPr="00D462F8">
        <w:rPr>
          <w:rFonts w:asciiTheme="minorHAnsi" w:eastAsia="Calibri" w:hAnsiTheme="minorHAnsi"/>
          <w:i/>
          <w:iCs/>
          <w:kern w:val="2"/>
          <w:sz w:val="30"/>
          <w:szCs w:val="30"/>
          <w:lang w:val="en-GB" w:eastAsia="en-GB"/>
          <w14:ligatures w14:val="standardContextual"/>
        </w:rPr>
        <w:t>.1</w:t>
      </w:r>
      <w:r w:rsidRPr="00D462F8">
        <w:rPr>
          <w:rFonts w:asciiTheme="minorHAnsi" w:eastAsia="Calibri" w:hAnsiTheme="minorHAnsi"/>
          <w:i/>
          <w:iCs/>
          <w:kern w:val="2"/>
          <w:sz w:val="30"/>
          <w:szCs w:val="30"/>
          <w:cs/>
          <w:lang w:val="en-GB" w:eastAsia="en-GB"/>
          <w14:ligatures w14:val="standardContextual"/>
        </w:rPr>
        <w:t>) รายละเอียดหนี้สินที่มีภาระดอกเบี้ยส่วนที่มีหลักประกัน</w:t>
      </w:r>
    </w:p>
    <w:p w14:paraId="7E9597D7" w14:textId="77777777" w:rsidR="00BA3C0D" w:rsidRDefault="00BA3C0D" w:rsidP="00A46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eastAsia="Calibri" w:hAnsiTheme="minorHAnsi"/>
          <w:b/>
          <w:bCs/>
          <w:i/>
          <w:iCs/>
          <w:kern w:val="2"/>
          <w:sz w:val="30"/>
          <w:szCs w:val="30"/>
          <w:lang w:val="en-GB" w:eastAsia="en-GB"/>
          <w14:ligatures w14:val="standardContextual"/>
        </w:rPr>
      </w:pPr>
    </w:p>
    <w:tbl>
      <w:tblPr>
        <w:tblW w:w="4894" w:type="pct"/>
        <w:tblInd w:w="450" w:type="dxa"/>
        <w:tblLayout w:type="fixed"/>
        <w:tblCellMar>
          <w:left w:w="79" w:type="dxa"/>
          <w:right w:w="79" w:type="dxa"/>
        </w:tblCellMar>
        <w:tblLook w:val="0040" w:firstRow="0" w:lastRow="1" w:firstColumn="0" w:lastColumn="0" w:noHBand="0" w:noVBand="0"/>
      </w:tblPr>
      <w:tblGrid>
        <w:gridCol w:w="2520"/>
        <w:gridCol w:w="213"/>
        <w:gridCol w:w="3240"/>
        <w:gridCol w:w="188"/>
        <w:gridCol w:w="3240"/>
      </w:tblGrid>
      <w:tr w:rsidR="00071440" w:rsidRPr="00C57A5B" w14:paraId="5D0E1AD5" w14:textId="77777777" w:rsidTr="00D462F8">
        <w:trPr>
          <w:cantSplit/>
          <w:trHeight w:hRule="exact" w:val="340"/>
          <w:tblHeader/>
        </w:trPr>
        <w:tc>
          <w:tcPr>
            <w:tcW w:w="1340" w:type="pct"/>
            <w:shd w:val="clear" w:color="auto" w:fill="auto"/>
          </w:tcPr>
          <w:p w14:paraId="460B29CB" w14:textId="77777777" w:rsidR="00BA3C0D" w:rsidRPr="00FF37B2" w:rsidRDefault="00BA3C0D" w:rsidP="00BA3C0D">
            <w:pPr>
              <w:ind w:left="10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" w:type="pct"/>
          </w:tcPr>
          <w:p w14:paraId="2FF2D2EA" w14:textId="77777777" w:rsidR="00BA3C0D" w:rsidRPr="00C60BB8" w:rsidRDefault="00BA3C0D" w:rsidP="00B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ind w:right="-3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723" w:type="pct"/>
            <w:shd w:val="clear" w:color="auto" w:fill="auto"/>
          </w:tcPr>
          <w:p w14:paraId="39A5C837" w14:textId="1AA11016" w:rsidR="00BA3C0D" w:rsidRDefault="00BA3C0D" w:rsidP="00B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ind w:right="-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0BB8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100" w:type="pct"/>
            <w:shd w:val="clear" w:color="auto" w:fill="auto"/>
          </w:tcPr>
          <w:p w14:paraId="27FEC19F" w14:textId="77777777" w:rsidR="00BA3C0D" w:rsidRPr="00FF37B2" w:rsidRDefault="00BA3C0D" w:rsidP="00B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3" w:type="pct"/>
            <w:shd w:val="clear" w:color="auto" w:fill="auto"/>
          </w:tcPr>
          <w:p w14:paraId="7356A9DB" w14:textId="59794F60" w:rsidR="00BA3C0D" w:rsidRDefault="00BA3C0D" w:rsidP="00B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ind w:right="16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0BB8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GB" w:eastAsia="en-GB"/>
              </w:rPr>
              <w:t>งบการเงิน</w:t>
            </w: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GB" w:eastAsia="en-GB"/>
              </w:rPr>
              <w:t>เฉพาะกิจการ</w:t>
            </w:r>
          </w:p>
        </w:tc>
      </w:tr>
      <w:tr w:rsidR="00071440" w:rsidRPr="00C57A5B" w14:paraId="2B162F0D" w14:textId="77777777" w:rsidTr="00D462F8">
        <w:trPr>
          <w:cantSplit/>
          <w:trHeight w:hRule="exact" w:val="202"/>
        </w:trPr>
        <w:tc>
          <w:tcPr>
            <w:tcW w:w="1340" w:type="pct"/>
            <w:shd w:val="clear" w:color="auto" w:fill="auto"/>
          </w:tcPr>
          <w:p w14:paraId="5A23A506" w14:textId="3C5E57E5" w:rsidR="00BA3C0D" w:rsidRPr="00FF37B2" w:rsidRDefault="00BA3C0D" w:rsidP="00BA3C0D">
            <w:pPr>
              <w:ind w:left="10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" w:type="pct"/>
          </w:tcPr>
          <w:p w14:paraId="31D41110" w14:textId="77777777" w:rsidR="00BA3C0D" w:rsidRPr="00FF37B2" w:rsidRDefault="00BA3C0D" w:rsidP="00B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3" w:type="pct"/>
            <w:shd w:val="clear" w:color="auto" w:fill="auto"/>
          </w:tcPr>
          <w:p w14:paraId="2FE8E9FC" w14:textId="11923A52" w:rsidR="00BA3C0D" w:rsidRPr="00FF37B2" w:rsidRDefault="00BA3C0D" w:rsidP="00B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" w:type="pct"/>
            <w:shd w:val="clear" w:color="auto" w:fill="auto"/>
          </w:tcPr>
          <w:p w14:paraId="15652A69" w14:textId="77777777" w:rsidR="00BA3C0D" w:rsidRPr="00FF37B2" w:rsidRDefault="00BA3C0D" w:rsidP="00B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3" w:type="pct"/>
            <w:shd w:val="clear" w:color="auto" w:fill="auto"/>
          </w:tcPr>
          <w:p w14:paraId="6518CB05" w14:textId="77777777" w:rsidR="00BA3C0D" w:rsidRPr="00FF37B2" w:rsidRDefault="00BA3C0D" w:rsidP="00B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3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71440" w:rsidRPr="00C57A5B" w14:paraId="732E6581" w14:textId="77777777" w:rsidTr="00D462F8">
        <w:trPr>
          <w:cantSplit/>
          <w:trHeight w:val="2774"/>
        </w:trPr>
        <w:tc>
          <w:tcPr>
            <w:tcW w:w="1340" w:type="pct"/>
            <w:shd w:val="clear" w:color="auto" w:fill="auto"/>
          </w:tcPr>
          <w:p w14:paraId="19399EA7" w14:textId="754797F7" w:rsidR="00BA3C0D" w:rsidRPr="00FF37B2" w:rsidRDefault="00BA3C0D" w:rsidP="00D462F8">
            <w:pPr>
              <w:spacing w:line="240" w:lineRule="auto"/>
              <w:ind w:right="-108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  <w:r w:rsidRPr="005B2926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" w:type="pct"/>
          </w:tcPr>
          <w:p w14:paraId="12EFAAA5" w14:textId="77777777" w:rsidR="00BA3C0D" w:rsidRPr="00FF37B2" w:rsidRDefault="00BA3C0D" w:rsidP="00B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</w:p>
        </w:tc>
        <w:tc>
          <w:tcPr>
            <w:tcW w:w="1723" w:type="pct"/>
            <w:shd w:val="clear" w:color="auto" w:fill="auto"/>
          </w:tcPr>
          <w:p w14:paraId="301BCEBD" w14:textId="77777777" w:rsidR="00071440" w:rsidRPr="007F4209" w:rsidRDefault="00071440" w:rsidP="00071440">
            <w:pPr>
              <w:pStyle w:val="ListParagraph"/>
              <w:numPr>
                <w:ilvl w:val="0"/>
                <w:numId w:val="37"/>
              </w:numPr>
              <w:tabs>
                <w:tab w:val="decimal" w:pos="218"/>
              </w:tabs>
              <w:spacing w:line="220" w:lineRule="atLeast"/>
              <w:ind w:left="38" w:right="73" w:firstLine="0"/>
              <w:jc w:val="thaiDistribute"/>
              <w:rPr>
                <w:rFonts w:asciiTheme="majorHAnsi" w:hAnsiTheme="majorHAnsi" w:cstheme="majorHAnsi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7F4209">
              <w:rPr>
                <w:rFonts w:asciiTheme="majorHAnsi" w:hAnsiTheme="majorHAnsi" w:cstheme="majorHAnsi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ที่ดินที่เป็นกรรมสิทธิ์ของบริษัทอื่นที่เกี่ยวข้องกัน</w:t>
            </w:r>
          </w:p>
          <w:p w14:paraId="35D70100" w14:textId="77777777" w:rsidR="00071440" w:rsidRPr="007F4209" w:rsidRDefault="00071440" w:rsidP="00071440">
            <w:pPr>
              <w:pStyle w:val="ListParagraph"/>
              <w:numPr>
                <w:ilvl w:val="0"/>
                <w:numId w:val="37"/>
              </w:numPr>
              <w:tabs>
                <w:tab w:val="decimal" w:pos="218"/>
              </w:tabs>
              <w:spacing w:line="220" w:lineRule="atLeast"/>
              <w:ind w:left="38" w:right="73" w:firstLine="0"/>
              <w:jc w:val="thaiDistribute"/>
              <w:rPr>
                <w:rFonts w:asciiTheme="majorHAnsi" w:hAnsiTheme="majorHAnsi" w:cstheme="majorHAnsi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7F4209">
              <w:rPr>
                <w:rFonts w:asciiTheme="majorHAnsi" w:hAnsiTheme="majorHAnsi" w:cstheme="majorHAnsi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หุ้นของบริษัทที่ถือโดยกิจการที่เกี่ยวข้องกัน</w:t>
            </w:r>
          </w:p>
          <w:p w14:paraId="144E3CC3" w14:textId="77777777" w:rsidR="00071440" w:rsidRDefault="00071440" w:rsidP="00071440">
            <w:pPr>
              <w:pStyle w:val="ListParagraph"/>
              <w:numPr>
                <w:ilvl w:val="0"/>
                <w:numId w:val="37"/>
              </w:numPr>
              <w:tabs>
                <w:tab w:val="decimal" w:pos="218"/>
              </w:tabs>
              <w:spacing w:line="220" w:lineRule="atLeast"/>
              <w:ind w:left="38" w:right="73" w:firstLine="0"/>
              <w:jc w:val="thaiDistribute"/>
              <w:rPr>
                <w:rFonts w:asciiTheme="majorHAnsi" w:hAnsiTheme="majorHAnsi" w:cstheme="majorHAnsi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7F4209">
              <w:rPr>
                <w:rFonts w:asciiTheme="majorHAnsi" w:hAnsiTheme="majorHAnsi" w:cstheme="majorHAnsi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เงินลงทุนในตราสารทุนที่ถือโดยบริษัท</w:t>
            </w:r>
          </w:p>
          <w:p w14:paraId="13983ACA" w14:textId="26968219" w:rsidR="00BA3C0D" w:rsidRPr="00FF37B2" w:rsidRDefault="00071440" w:rsidP="00D462F8">
            <w:pPr>
              <w:pStyle w:val="ListParagraph"/>
              <w:numPr>
                <w:ilvl w:val="0"/>
                <w:numId w:val="37"/>
              </w:numPr>
              <w:tabs>
                <w:tab w:val="decimal" w:pos="218"/>
              </w:tabs>
              <w:spacing w:line="220" w:lineRule="atLeast"/>
              <w:ind w:left="38" w:right="73" w:firstLine="0"/>
              <w:jc w:val="thaiDistribute"/>
              <w:rPr>
                <w:rFonts w:ascii="Angsana New" w:hAnsi="Angsana New"/>
                <w:position w:val="4"/>
                <w:sz w:val="26"/>
                <w:szCs w:val="26"/>
              </w:rPr>
            </w:pPr>
            <w:r>
              <w:rPr>
                <w:rFonts w:asciiTheme="majorHAnsi" w:hAnsiTheme="majorHAnsi" w:cstheme="majorHAnsi" w:hint="cs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บริษัท</w:t>
            </w:r>
          </w:p>
        </w:tc>
        <w:tc>
          <w:tcPr>
            <w:tcW w:w="100" w:type="pct"/>
            <w:shd w:val="clear" w:color="auto" w:fill="auto"/>
          </w:tcPr>
          <w:p w14:paraId="52140191" w14:textId="77777777" w:rsidR="00BA3C0D" w:rsidRPr="00FF37B2" w:rsidRDefault="00BA3C0D" w:rsidP="00B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20" w:lineRule="atLeast"/>
              <w:ind w:right="-34"/>
              <w:jc w:val="center"/>
              <w:rPr>
                <w:rFonts w:ascii="Angsana New" w:hAnsi="Angsana New"/>
                <w:b/>
                <w:bCs/>
                <w:position w:val="4"/>
                <w:sz w:val="26"/>
                <w:szCs w:val="26"/>
                <w:cs/>
              </w:rPr>
            </w:pPr>
          </w:p>
        </w:tc>
        <w:tc>
          <w:tcPr>
            <w:tcW w:w="1723" w:type="pct"/>
            <w:shd w:val="clear" w:color="auto" w:fill="auto"/>
          </w:tcPr>
          <w:p w14:paraId="03D86AE2" w14:textId="1ABFD011" w:rsidR="00071440" w:rsidRPr="00D462F8" w:rsidRDefault="00BA3C0D" w:rsidP="00D462F8">
            <w:pPr>
              <w:pStyle w:val="ListParagraph"/>
              <w:numPr>
                <w:ilvl w:val="0"/>
                <w:numId w:val="37"/>
              </w:numPr>
              <w:tabs>
                <w:tab w:val="decimal" w:pos="218"/>
              </w:tabs>
              <w:spacing w:line="220" w:lineRule="atLeast"/>
              <w:ind w:left="38" w:right="73" w:firstLine="0"/>
              <w:jc w:val="thaiDistribute"/>
              <w:rPr>
                <w:rFonts w:asciiTheme="majorHAnsi" w:hAnsiTheme="majorHAnsi" w:cstheme="majorHAnsi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D462F8">
              <w:rPr>
                <w:rFonts w:asciiTheme="majorHAnsi" w:hAnsiTheme="majorHAnsi" w:cstheme="majorHAnsi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ที่ดินที่เป็นกรรมสิทธิ์ของบริษัทอื่นที่เกี่ยวข้องกัน</w:t>
            </w:r>
          </w:p>
          <w:p w14:paraId="1EE845D5" w14:textId="77777777" w:rsidR="00BA3C0D" w:rsidRPr="00D462F8" w:rsidRDefault="00BA3C0D" w:rsidP="00D462F8">
            <w:pPr>
              <w:pStyle w:val="ListParagraph"/>
              <w:numPr>
                <w:ilvl w:val="0"/>
                <w:numId w:val="37"/>
              </w:numPr>
              <w:tabs>
                <w:tab w:val="decimal" w:pos="218"/>
              </w:tabs>
              <w:spacing w:line="220" w:lineRule="atLeast"/>
              <w:ind w:left="38" w:right="73" w:firstLine="0"/>
              <w:jc w:val="thaiDistribute"/>
              <w:rPr>
                <w:rFonts w:asciiTheme="majorHAnsi" w:hAnsiTheme="majorHAnsi" w:cstheme="majorHAnsi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D462F8">
              <w:rPr>
                <w:rFonts w:asciiTheme="majorHAnsi" w:hAnsiTheme="majorHAnsi" w:cstheme="majorHAnsi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หุ้นของบริษัทที่ถือโดยกิจการที่เกี่ยวข้องกัน</w:t>
            </w:r>
          </w:p>
          <w:p w14:paraId="648CFBA1" w14:textId="21768A90" w:rsidR="00071440" w:rsidRPr="00FF37B2" w:rsidRDefault="00071440" w:rsidP="00D462F8">
            <w:pPr>
              <w:pStyle w:val="ListParagraph"/>
              <w:numPr>
                <w:ilvl w:val="0"/>
                <w:numId w:val="37"/>
              </w:numPr>
              <w:tabs>
                <w:tab w:val="decimal" w:pos="218"/>
              </w:tabs>
              <w:spacing w:line="220" w:lineRule="atLeast"/>
              <w:ind w:left="38" w:right="73" w:firstLine="0"/>
              <w:jc w:val="thaiDistribute"/>
              <w:rPr>
                <w:rFonts w:ascii="Angsana New" w:hAnsi="Angsana New"/>
                <w:position w:val="4"/>
                <w:sz w:val="26"/>
                <w:szCs w:val="26"/>
              </w:rPr>
            </w:pPr>
            <w:r w:rsidRPr="00D462F8">
              <w:rPr>
                <w:rFonts w:asciiTheme="majorHAnsi" w:hAnsiTheme="majorHAnsi" w:cstheme="majorHAnsi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เงินลงทุนในตราสารทุนที่ถือโดยบริษัท</w:t>
            </w:r>
          </w:p>
        </w:tc>
      </w:tr>
      <w:tr w:rsidR="00071440" w:rsidRPr="00C57A5B" w14:paraId="37160287" w14:textId="77777777" w:rsidTr="00D462F8">
        <w:trPr>
          <w:cantSplit/>
          <w:trHeight w:val="576"/>
        </w:trPr>
        <w:tc>
          <w:tcPr>
            <w:tcW w:w="1340" w:type="pct"/>
            <w:shd w:val="clear" w:color="auto" w:fill="auto"/>
          </w:tcPr>
          <w:p w14:paraId="2DFE5CD5" w14:textId="77777777" w:rsidR="00BA3C0D" w:rsidRDefault="00BA3C0D" w:rsidP="00BA3C0D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B2926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  <w:p w14:paraId="46EB764F" w14:textId="5D05AB12" w:rsidR="00BA3C0D" w:rsidRPr="00FF37B2" w:rsidRDefault="00BA3C0D" w:rsidP="00BA3C0D">
            <w:pPr>
              <w:spacing w:line="220" w:lineRule="atLeast"/>
              <w:ind w:left="10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</w:p>
        </w:tc>
        <w:tc>
          <w:tcPr>
            <w:tcW w:w="113" w:type="pct"/>
          </w:tcPr>
          <w:p w14:paraId="7E35C997" w14:textId="77777777" w:rsidR="00BA3C0D" w:rsidRPr="00D462F8" w:rsidRDefault="00BA3C0D" w:rsidP="00D462F8">
            <w:pPr>
              <w:pStyle w:val="ListParagraph"/>
              <w:tabs>
                <w:tab w:val="decimal" w:pos="218"/>
              </w:tabs>
              <w:spacing w:line="220" w:lineRule="atLeast"/>
              <w:ind w:left="38" w:right="73"/>
              <w:jc w:val="thaiDistribute"/>
              <w:rPr>
                <w:rFonts w:asciiTheme="majorHAnsi" w:hAnsiTheme="majorHAnsi" w:cstheme="majorHAnsi"/>
                <w:kern w:val="2"/>
                <w:sz w:val="30"/>
                <w:szCs w:val="30"/>
                <w:lang w:eastAsia="en-GB"/>
                <w14:ligatures w14:val="standardContextual"/>
              </w:rPr>
            </w:pPr>
          </w:p>
        </w:tc>
        <w:tc>
          <w:tcPr>
            <w:tcW w:w="1723" w:type="pct"/>
            <w:shd w:val="clear" w:color="auto" w:fill="auto"/>
          </w:tcPr>
          <w:p w14:paraId="1F35EFC2" w14:textId="77777777" w:rsidR="00071440" w:rsidRPr="007F4209" w:rsidRDefault="00071440" w:rsidP="00071440">
            <w:pPr>
              <w:pStyle w:val="ListParagraph"/>
              <w:numPr>
                <w:ilvl w:val="0"/>
                <w:numId w:val="37"/>
              </w:numPr>
              <w:tabs>
                <w:tab w:val="decimal" w:pos="218"/>
              </w:tabs>
              <w:spacing w:line="220" w:lineRule="atLeast"/>
              <w:ind w:left="38" w:right="73" w:firstLine="0"/>
              <w:jc w:val="thaiDistribute"/>
              <w:rPr>
                <w:rFonts w:asciiTheme="majorHAnsi" w:hAnsiTheme="majorHAnsi" w:cstheme="majorHAnsi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7F4209">
              <w:rPr>
                <w:rFonts w:asciiTheme="majorHAnsi" w:hAnsiTheme="majorHAnsi" w:cstheme="majorHAnsi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ที่ดินที่เป็นกรรมสิทธิ์ของบริษัทอื่นที่เกี่ยวข้องกัน</w:t>
            </w:r>
          </w:p>
          <w:p w14:paraId="08088AB2" w14:textId="77777777" w:rsidR="00BA3C0D" w:rsidRPr="00071440" w:rsidRDefault="00071440" w:rsidP="00071440">
            <w:pPr>
              <w:pStyle w:val="ListParagraph"/>
              <w:numPr>
                <w:ilvl w:val="0"/>
                <w:numId w:val="37"/>
              </w:numPr>
              <w:tabs>
                <w:tab w:val="decimal" w:pos="218"/>
              </w:tabs>
              <w:spacing w:line="220" w:lineRule="atLeast"/>
              <w:ind w:left="38" w:right="73" w:firstLine="0"/>
              <w:jc w:val="thaiDistribute"/>
              <w:rPr>
                <w:rFonts w:asciiTheme="majorHAnsi" w:hAnsiTheme="majorHAnsi" w:cstheme="majorHAnsi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7F4209">
              <w:rPr>
                <w:rFonts w:asciiTheme="majorHAnsi" w:hAnsiTheme="majorHAnsi" w:cstheme="majorHAnsi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ตราสารทุนของบริษัทย่อยที่ถือโดยบริษัท</w:t>
            </w:r>
          </w:p>
          <w:p w14:paraId="2D4DE943" w14:textId="576B4639" w:rsidR="00071440" w:rsidRPr="00D462F8" w:rsidRDefault="00071440" w:rsidP="00D462F8">
            <w:pPr>
              <w:pStyle w:val="ListParagraph"/>
              <w:numPr>
                <w:ilvl w:val="0"/>
                <w:numId w:val="37"/>
              </w:numPr>
              <w:tabs>
                <w:tab w:val="decimal" w:pos="218"/>
              </w:tabs>
              <w:spacing w:line="220" w:lineRule="atLeast"/>
              <w:ind w:left="38" w:right="73" w:firstLine="0"/>
              <w:jc w:val="thaiDistribute"/>
              <w:rPr>
                <w:rFonts w:asciiTheme="majorHAnsi" w:hAnsiTheme="majorHAnsi" w:cstheme="majorHAnsi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D462F8">
              <w:rPr>
                <w:rFonts w:asciiTheme="majorHAnsi" w:hAnsiTheme="majorHAnsi" w:cstheme="majorHAnsi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สินทรัพย์ที่เป็นกรรมสิทธิ์ของบริษัทย่อย</w:t>
            </w:r>
          </w:p>
        </w:tc>
        <w:tc>
          <w:tcPr>
            <w:tcW w:w="100" w:type="pct"/>
            <w:shd w:val="clear" w:color="auto" w:fill="auto"/>
          </w:tcPr>
          <w:p w14:paraId="20FA789F" w14:textId="77777777" w:rsidR="00BA3C0D" w:rsidRPr="00FF37B2" w:rsidRDefault="00BA3C0D" w:rsidP="00B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</w:p>
        </w:tc>
        <w:tc>
          <w:tcPr>
            <w:tcW w:w="1723" w:type="pct"/>
            <w:shd w:val="clear" w:color="auto" w:fill="auto"/>
          </w:tcPr>
          <w:p w14:paraId="5DB2826A" w14:textId="77777777" w:rsidR="00071440" w:rsidRPr="00D462F8" w:rsidRDefault="00071440" w:rsidP="00071440">
            <w:pPr>
              <w:pStyle w:val="ListParagraph"/>
              <w:numPr>
                <w:ilvl w:val="0"/>
                <w:numId w:val="37"/>
              </w:numPr>
              <w:tabs>
                <w:tab w:val="decimal" w:pos="218"/>
              </w:tabs>
              <w:spacing w:line="220" w:lineRule="atLeast"/>
              <w:ind w:left="38" w:right="73" w:firstLine="0"/>
              <w:jc w:val="thaiDistribute"/>
              <w:rPr>
                <w:rFonts w:asciiTheme="majorHAnsi" w:hAnsiTheme="majorHAnsi" w:cstheme="majorHAnsi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D462F8">
              <w:rPr>
                <w:rFonts w:asciiTheme="majorHAnsi" w:hAnsiTheme="majorHAnsi" w:cstheme="majorHAnsi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ที่ดินที่เป็นกรรมสิทธิ์ของบริษัทอื่นที่เกี่ยวข้องกัน</w:t>
            </w:r>
          </w:p>
          <w:p w14:paraId="43F237F7" w14:textId="4A97545B" w:rsidR="00BA3C0D" w:rsidRPr="00D462F8" w:rsidRDefault="00071440" w:rsidP="00D462F8">
            <w:pPr>
              <w:pStyle w:val="ListParagraph"/>
              <w:numPr>
                <w:ilvl w:val="0"/>
                <w:numId w:val="37"/>
              </w:numPr>
              <w:tabs>
                <w:tab w:val="decimal" w:pos="218"/>
              </w:tabs>
              <w:spacing w:line="220" w:lineRule="atLeast"/>
              <w:ind w:left="38" w:right="73" w:firstLine="0"/>
              <w:jc w:val="thaiDistribute"/>
              <w:rPr>
                <w:rFonts w:asciiTheme="minorHAnsi" w:hAnsiTheme="minorHAnsi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D462F8">
              <w:rPr>
                <w:rFonts w:asciiTheme="majorHAnsi" w:hAnsiTheme="majorHAnsi" w:cstheme="majorHAnsi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ตราสารทุนของบริษัทย่อยที่ถือโดยบริษัท</w:t>
            </w:r>
          </w:p>
        </w:tc>
      </w:tr>
      <w:tr w:rsidR="00071440" w:rsidRPr="00C57A5B" w14:paraId="50C9F1BB" w14:textId="77777777" w:rsidTr="00D462F8">
        <w:trPr>
          <w:cantSplit/>
          <w:trHeight w:val="576"/>
        </w:trPr>
        <w:tc>
          <w:tcPr>
            <w:tcW w:w="1340" w:type="pct"/>
            <w:shd w:val="clear" w:color="auto" w:fill="auto"/>
          </w:tcPr>
          <w:p w14:paraId="16469CB1" w14:textId="2AD1B146" w:rsidR="00BA3C0D" w:rsidRPr="00FF37B2" w:rsidRDefault="00BA3C0D" w:rsidP="00BA3C0D">
            <w:pPr>
              <w:spacing w:line="220" w:lineRule="atLeast"/>
              <w:ind w:left="10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  <w:r w:rsidRPr="005B2926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  <w:r w:rsidRPr="005B292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13" w:type="pct"/>
          </w:tcPr>
          <w:p w14:paraId="04A34957" w14:textId="77777777" w:rsidR="00BA3C0D" w:rsidRPr="00FF37B2" w:rsidRDefault="00BA3C0D" w:rsidP="00B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</w:p>
        </w:tc>
        <w:tc>
          <w:tcPr>
            <w:tcW w:w="1723" w:type="pct"/>
            <w:shd w:val="clear" w:color="auto" w:fill="auto"/>
          </w:tcPr>
          <w:p w14:paraId="4D06FA44" w14:textId="755E750B" w:rsidR="00BA3C0D" w:rsidRPr="00FF37B2" w:rsidRDefault="00071440" w:rsidP="00D462F8">
            <w:pPr>
              <w:pStyle w:val="ListParagraph"/>
              <w:numPr>
                <w:ilvl w:val="0"/>
                <w:numId w:val="37"/>
              </w:numPr>
              <w:tabs>
                <w:tab w:val="decimal" w:pos="218"/>
              </w:tabs>
              <w:spacing w:line="220" w:lineRule="atLeast"/>
              <w:ind w:left="38" w:right="73" w:firstLine="0"/>
              <w:jc w:val="thaiDistribute"/>
              <w:rPr>
                <w:rFonts w:ascii="Angsana New" w:hAnsi="Angsana New"/>
                <w:position w:val="4"/>
                <w:sz w:val="26"/>
                <w:szCs w:val="26"/>
              </w:rPr>
            </w:pPr>
            <w:r w:rsidRPr="007F4209">
              <w:rPr>
                <w:rFonts w:asciiTheme="majorHAnsi" w:hAnsiTheme="majorHAnsi" w:cstheme="majorHAnsi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สินทรัพย์ตามสัญญาเช่า</w:t>
            </w:r>
          </w:p>
        </w:tc>
        <w:tc>
          <w:tcPr>
            <w:tcW w:w="100" w:type="pct"/>
            <w:shd w:val="clear" w:color="auto" w:fill="auto"/>
          </w:tcPr>
          <w:p w14:paraId="1FBBEB9B" w14:textId="77777777" w:rsidR="00BA3C0D" w:rsidRPr="00FF37B2" w:rsidRDefault="00BA3C0D" w:rsidP="00B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</w:p>
        </w:tc>
        <w:tc>
          <w:tcPr>
            <w:tcW w:w="1723" w:type="pct"/>
            <w:shd w:val="clear" w:color="auto" w:fill="auto"/>
          </w:tcPr>
          <w:p w14:paraId="074A582D" w14:textId="2FD7CBE8" w:rsidR="00BA3C0D" w:rsidRPr="00D462F8" w:rsidRDefault="00071440" w:rsidP="00D462F8">
            <w:pPr>
              <w:pStyle w:val="ListParagraph"/>
              <w:numPr>
                <w:ilvl w:val="0"/>
                <w:numId w:val="37"/>
              </w:numPr>
              <w:tabs>
                <w:tab w:val="decimal" w:pos="218"/>
              </w:tabs>
              <w:spacing w:line="220" w:lineRule="atLeast"/>
              <w:ind w:left="38" w:right="73" w:firstLine="0"/>
              <w:jc w:val="thaiDistribute"/>
              <w:rPr>
                <w:rFonts w:asciiTheme="majorHAnsi" w:hAnsiTheme="majorHAnsi" w:cstheme="majorHAnsi"/>
                <w:position w:val="4"/>
                <w:sz w:val="26"/>
                <w:szCs w:val="26"/>
                <w:cs/>
              </w:rPr>
            </w:pPr>
            <w:r w:rsidRPr="00D462F8">
              <w:rPr>
                <w:rFonts w:asciiTheme="majorHAnsi" w:hAnsiTheme="majorHAnsi" w:cstheme="majorHAnsi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สินทรัพย์ตามสัญญาเช่า</w:t>
            </w:r>
          </w:p>
        </w:tc>
      </w:tr>
      <w:tr w:rsidR="00071440" w:rsidRPr="00C57A5B" w14:paraId="6A613D54" w14:textId="77777777" w:rsidTr="00D462F8">
        <w:trPr>
          <w:cantSplit/>
          <w:trHeight w:val="911"/>
        </w:trPr>
        <w:tc>
          <w:tcPr>
            <w:tcW w:w="1340" w:type="pct"/>
            <w:shd w:val="clear" w:color="auto" w:fill="auto"/>
          </w:tcPr>
          <w:p w14:paraId="1AA11B13" w14:textId="3479B0ED" w:rsidR="00BA3C0D" w:rsidRPr="00FF37B2" w:rsidRDefault="00BA3C0D" w:rsidP="00BA3C0D">
            <w:pPr>
              <w:spacing w:line="220" w:lineRule="atLeast"/>
              <w:ind w:left="10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  <w:r w:rsidRPr="005B2926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3" w:type="pct"/>
          </w:tcPr>
          <w:p w14:paraId="704E51BE" w14:textId="77777777" w:rsidR="00BA3C0D" w:rsidRPr="00FF37B2" w:rsidRDefault="00BA3C0D" w:rsidP="00B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</w:p>
        </w:tc>
        <w:tc>
          <w:tcPr>
            <w:tcW w:w="1723" w:type="pct"/>
            <w:shd w:val="clear" w:color="auto" w:fill="auto"/>
          </w:tcPr>
          <w:p w14:paraId="56F211E2" w14:textId="77777777" w:rsidR="00071440" w:rsidRDefault="00071440" w:rsidP="00071440">
            <w:pPr>
              <w:pStyle w:val="ListParagraph"/>
              <w:numPr>
                <w:ilvl w:val="0"/>
                <w:numId w:val="37"/>
              </w:numPr>
              <w:tabs>
                <w:tab w:val="decimal" w:pos="218"/>
              </w:tabs>
              <w:spacing w:line="220" w:lineRule="atLeast"/>
              <w:ind w:left="38" w:right="73" w:firstLine="0"/>
              <w:jc w:val="thaiDistribute"/>
              <w:rPr>
                <w:rFonts w:asciiTheme="majorHAnsi" w:hAnsiTheme="majorHAnsi" w:cstheme="majorHAnsi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7F4209">
              <w:rPr>
                <w:rFonts w:asciiTheme="majorHAnsi" w:hAnsiTheme="majorHAnsi" w:cstheme="majorHAnsi" w:hint="cs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 xml:space="preserve">เงินลงทุนในตราสารทุน </w:t>
            </w:r>
          </w:p>
          <w:p w14:paraId="3E01BDE2" w14:textId="0FE81ECB" w:rsidR="00BA3C0D" w:rsidRPr="00D462F8" w:rsidRDefault="00071440" w:rsidP="00D462F8">
            <w:pPr>
              <w:pStyle w:val="ListParagraph"/>
              <w:numPr>
                <w:ilvl w:val="0"/>
                <w:numId w:val="37"/>
              </w:numPr>
              <w:tabs>
                <w:tab w:val="decimal" w:pos="218"/>
              </w:tabs>
              <w:spacing w:line="220" w:lineRule="atLeast"/>
              <w:ind w:left="38" w:right="73" w:firstLine="0"/>
              <w:jc w:val="thaiDistribute"/>
              <w:rPr>
                <w:rFonts w:asciiTheme="majorHAnsi" w:hAnsiTheme="majorHAnsi" w:cstheme="majorHAnsi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7F4209">
              <w:rPr>
                <w:rFonts w:asciiTheme="majorHAnsi" w:hAnsiTheme="majorHAnsi" w:cstheme="majorHAnsi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เงินฝากออมทรัพย์ที่ถือโดยบริษัท</w:t>
            </w:r>
          </w:p>
        </w:tc>
        <w:tc>
          <w:tcPr>
            <w:tcW w:w="100" w:type="pct"/>
            <w:shd w:val="clear" w:color="auto" w:fill="auto"/>
          </w:tcPr>
          <w:p w14:paraId="63DE60DD" w14:textId="77777777" w:rsidR="00BA3C0D" w:rsidRPr="00FF37B2" w:rsidRDefault="00BA3C0D" w:rsidP="00B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</w:p>
        </w:tc>
        <w:tc>
          <w:tcPr>
            <w:tcW w:w="1723" w:type="pct"/>
            <w:shd w:val="clear" w:color="auto" w:fill="auto"/>
          </w:tcPr>
          <w:p w14:paraId="17895C2A" w14:textId="77777777" w:rsidR="00071440" w:rsidRPr="00D462F8" w:rsidRDefault="00071440" w:rsidP="00071440">
            <w:pPr>
              <w:pStyle w:val="ListParagraph"/>
              <w:numPr>
                <w:ilvl w:val="0"/>
                <w:numId w:val="37"/>
              </w:numPr>
              <w:tabs>
                <w:tab w:val="decimal" w:pos="218"/>
              </w:tabs>
              <w:spacing w:line="220" w:lineRule="atLeast"/>
              <w:ind w:left="38" w:right="73" w:firstLine="0"/>
              <w:jc w:val="thaiDistribute"/>
              <w:rPr>
                <w:rFonts w:asciiTheme="minorHAnsi" w:hAnsiTheme="minorHAnsi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D462F8">
              <w:rPr>
                <w:rFonts w:asciiTheme="majorHAnsi" w:hAnsiTheme="majorHAnsi" w:cstheme="majorHAnsi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เงินลงทุนในตราสารทุน</w:t>
            </w:r>
          </w:p>
          <w:p w14:paraId="6536EF5A" w14:textId="678C046B" w:rsidR="00BA3C0D" w:rsidRPr="00D462F8" w:rsidRDefault="00071440" w:rsidP="00D462F8">
            <w:pPr>
              <w:pStyle w:val="ListParagraph"/>
              <w:numPr>
                <w:ilvl w:val="0"/>
                <w:numId w:val="37"/>
              </w:numPr>
              <w:tabs>
                <w:tab w:val="decimal" w:pos="218"/>
              </w:tabs>
              <w:spacing w:line="220" w:lineRule="atLeast"/>
              <w:ind w:left="38" w:right="73" w:firstLine="0"/>
              <w:jc w:val="thaiDistribute"/>
              <w:rPr>
                <w:rFonts w:asciiTheme="minorHAnsi" w:hAnsiTheme="minorHAnsi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D462F8">
              <w:rPr>
                <w:rFonts w:asciiTheme="majorHAnsi" w:hAnsiTheme="majorHAnsi" w:cstheme="majorHAnsi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เงินฝากออมทรัพย์ที่ถือโดยบริษัท</w:t>
            </w:r>
          </w:p>
        </w:tc>
      </w:tr>
    </w:tbl>
    <w:p w14:paraId="2FA779B8" w14:textId="4E68C18A" w:rsidR="00071440" w:rsidRDefault="00071440" w:rsidP="00A46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eastAsia="Calibri" w:hAnsiTheme="minorHAnsi"/>
          <w:b/>
          <w:bCs/>
          <w:i/>
          <w:iCs/>
          <w:kern w:val="2"/>
          <w:sz w:val="30"/>
          <w:szCs w:val="30"/>
          <w:lang w:val="en-GB" w:eastAsia="en-GB"/>
          <w14:ligatures w14:val="standardContextual"/>
        </w:rPr>
      </w:pPr>
    </w:p>
    <w:p w14:paraId="23D5B562" w14:textId="77777777" w:rsidR="00071440" w:rsidRDefault="00071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eastAsia="Calibri" w:hAnsiTheme="minorHAnsi"/>
          <w:b/>
          <w:bCs/>
          <w:i/>
          <w:iCs/>
          <w:kern w:val="2"/>
          <w:sz w:val="30"/>
          <w:szCs w:val="30"/>
          <w:lang w:val="en-GB" w:eastAsia="en-GB"/>
          <w14:ligatures w14:val="standardContextual"/>
        </w:rPr>
      </w:pPr>
      <w:r>
        <w:rPr>
          <w:rFonts w:asciiTheme="minorHAnsi" w:eastAsia="Calibri" w:hAnsiTheme="minorHAnsi"/>
          <w:b/>
          <w:bCs/>
          <w:i/>
          <w:iCs/>
          <w:kern w:val="2"/>
          <w:sz w:val="30"/>
          <w:szCs w:val="30"/>
          <w:lang w:val="en-GB" w:eastAsia="en-GB"/>
          <w14:ligatures w14:val="standardContextual"/>
        </w:rPr>
        <w:br w:type="page"/>
      </w:r>
    </w:p>
    <w:p w14:paraId="38BFFFD3" w14:textId="70737BD0" w:rsidR="00F43C25" w:rsidRPr="00D462F8" w:rsidRDefault="00354F0C" w:rsidP="00D46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" w:firstLine="72"/>
        <w:rPr>
          <w:rFonts w:ascii="Angsana New" w:hAnsi="Angsana New"/>
          <w:i/>
          <w:iCs/>
          <w:sz w:val="30"/>
          <w:szCs w:val="30"/>
          <w:lang w:val="en-GB" w:eastAsia="en-GB"/>
        </w:rPr>
      </w:pPr>
      <w:r w:rsidRPr="00D462F8">
        <w:rPr>
          <w:rFonts w:ascii="Angsana New" w:hAnsi="Angsana New"/>
          <w:i/>
          <w:iCs/>
          <w:sz w:val="30"/>
          <w:szCs w:val="30"/>
          <w:lang w:val="en-GB" w:eastAsia="en-GB"/>
        </w:rPr>
        <w:lastRenderedPageBreak/>
        <w:t>7.</w:t>
      </w:r>
      <w:r w:rsidR="00071440" w:rsidRPr="00D462F8">
        <w:rPr>
          <w:rFonts w:ascii="Angsana New" w:hAnsi="Angsana New"/>
          <w:i/>
          <w:iCs/>
          <w:sz w:val="30"/>
          <w:szCs w:val="30"/>
          <w:lang w:val="en-GB" w:eastAsia="en-GB"/>
        </w:rPr>
        <w:t>2</w:t>
      </w:r>
      <w:r w:rsidRPr="00D462F8">
        <w:rPr>
          <w:rFonts w:ascii="Angsana New" w:hAnsi="Angsana New"/>
          <w:i/>
          <w:iCs/>
          <w:sz w:val="30"/>
          <w:szCs w:val="30"/>
          <w:cs/>
          <w:lang w:val="en-GB" w:eastAsia="en-GB"/>
        </w:rPr>
        <w:t xml:space="preserve">) </w:t>
      </w:r>
      <w:r w:rsidRPr="00D462F8">
        <w:rPr>
          <w:rFonts w:ascii="Angsana New" w:hAnsi="Angsana New"/>
          <w:i/>
          <w:iCs/>
          <w:sz w:val="30"/>
          <w:szCs w:val="30"/>
          <w:cs/>
          <w:lang w:eastAsia="en-GB"/>
        </w:rPr>
        <w:t>รายละเอียด</w:t>
      </w:r>
      <w:r w:rsidR="00F43C25" w:rsidRPr="00D462F8">
        <w:rPr>
          <w:rFonts w:ascii="Angsana New" w:hAnsi="Angsana New"/>
          <w:i/>
          <w:iCs/>
          <w:sz w:val="30"/>
          <w:szCs w:val="30"/>
          <w:cs/>
          <w:lang w:val="en-GB" w:eastAsia="en-GB"/>
        </w:rPr>
        <w:t>สินทรัพย์ที่ใช้เป็นหลักประกันหนี้สิน</w:t>
      </w:r>
      <w:r w:rsidRPr="00D462F8">
        <w:rPr>
          <w:rFonts w:ascii="Angsana New" w:hAnsi="Angsana New"/>
          <w:i/>
          <w:iCs/>
          <w:sz w:val="30"/>
          <w:szCs w:val="30"/>
          <w:cs/>
          <w:lang w:val="en-GB" w:eastAsia="en-GB"/>
        </w:rPr>
        <w:t>ในงบการเงินเฉพาะกิจการ</w:t>
      </w:r>
      <w:r w:rsidR="00F43C25" w:rsidRPr="00D462F8">
        <w:rPr>
          <w:rFonts w:ascii="Angsana New" w:hAnsi="Angsana New"/>
          <w:i/>
          <w:iCs/>
          <w:sz w:val="30"/>
          <w:szCs w:val="30"/>
          <w:cs/>
          <w:lang w:val="en-GB" w:eastAsia="en-GB"/>
        </w:rPr>
        <w:t xml:space="preserve"> </w:t>
      </w:r>
    </w:p>
    <w:p w14:paraId="3D67F939" w14:textId="77777777" w:rsidR="007A6708" w:rsidRDefault="007A6708" w:rsidP="00F43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32"/>
        <w:rPr>
          <w:rFonts w:ascii="Angsana New" w:hAnsi="Angsana New"/>
          <w:b/>
          <w:bCs/>
          <w:i/>
          <w:iCs/>
          <w:sz w:val="28"/>
          <w:szCs w:val="28"/>
          <w:lang w:val="en-GB" w:eastAsia="en-GB"/>
        </w:rPr>
      </w:pPr>
    </w:p>
    <w:p w14:paraId="0C9B997E" w14:textId="407EF4C2" w:rsidR="00034AEA" w:rsidRDefault="00034AEA" w:rsidP="003538E2">
      <w:pPr>
        <w:pStyle w:val="FSContent"/>
      </w:pPr>
      <w:r w:rsidRPr="007E5573">
        <w:rPr>
          <w:rFonts w:hint="cs"/>
          <w:cs/>
        </w:rPr>
        <w:t xml:space="preserve">หนี้สินที่มีภาระดอกเบี้ยและวงเงินกู้ยืมส่วนที่มีหลักประกันซึ่งไม่รวมหนี้สินตามสัญญาเช่า ณ วันที่ </w:t>
      </w:r>
      <w:r>
        <w:t xml:space="preserve">30 </w:t>
      </w:r>
      <w:r w:rsidR="00844469">
        <w:rPr>
          <w:rFonts w:hint="cs"/>
          <w:cs/>
        </w:rPr>
        <w:t>กันยายน</w:t>
      </w:r>
      <w:r w:rsidRPr="007E5573">
        <w:t xml:space="preserve"> </w:t>
      </w:r>
      <w:r w:rsidR="003538E2">
        <w:t xml:space="preserve">2567 </w:t>
      </w:r>
      <w:r w:rsidRPr="007E5573">
        <w:rPr>
          <w:rFonts w:hint="cs"/>
          <w:cs/>
        </w:rPr>
        <w:t>มีรายละเอียด</w:t>
      </w:r>
      <w:r w:rsidR="003962D8">
        <w:rPr>
          <w:rFonts w:hint="cs"/>
          <w:cs/>
        </w:rPr>
        <w:t>ของมูลค่าตามบัญชี</w:t>
      </w:r>
      <w:r w:rsidRPr="007E5573">
        <w:rPr>
          <w:rFonts w:hint="cs"/>
          <w:cs/>
        </w:rPr>
        <w:t>หลักประกันซึ่งเป็นสินทรัพย์ของ</w:t>
      </w:r>
      <w:r w:rsidRPr="00656C7A">
        <w:rPr>
          <w:rFonts w:hint="cs"/>
          <w:cs/>
        </w:rPr>
        <w:t>บริษัท</w:t>
      </w:r>
      <w:r w:rsidRPr="007E5573">
        <w:rPr>
          <w:rFonts w:hint="cs"/>
          <w:cs/>
        </w:rPr>
        <w:t xml:space="preserve"> ดังนี้</w:t>
      </w:r>
    </w:p>
    <w:p w14:paraId="5A8B922B" w14:textId="77777777" w:rsidR="00034AEA" w:rsidRDefault="00034AEA" w:rsidP="00034AEA">
      <w:pPr>
        <w:pStyle w:val="FSContent"/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930"/>
        <w:gridCol w:w="2250"/>
      </w:tblGrid>
      <w:tr w:rsidR="00656C7A" w:rsidRPr="0016249F" w14:paraId="2FEA48E8" w14:textId="77777777" w:rsidTr="000F22BC">
        <w:trPr>
          <w:trHeight w:val="691"/>
        </w:trPr>
        <w:tc>
          <w:tcPr>
            <w:tcW w:w="6930" w:type="dxa"/>
          </w:tcPr>
          <w:p w14:paraId="37736E90" w14:textId="77777777" w:rsidR="00656C7A" w:rsidRPr="0016249F" w:rsidRDefault="00656C7A" w:rsidP="001A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250" w:type="dxa"/>
            <w:vAlign w:val="center"/>
          </w:tcPr>
          <w:p w14:paraId="731962A5" w14:textId="77777777" w:rsidR="00656C7A" w:rsidRPr="00D91135" w:rsidRDefault="00656C7A" w:rsidP="001A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6C7A" w:rsidRPr="0016249F" w14:paraId="6D8C33CC" w14:textId="77777777" w:rsidTr="000F22BC">
        <w:trPr>
          <w:trHeight w:val="344"/>
        </w:trPr>
        <w:tc>
          <w:tcPr>
            <w:tcW w:w="6930" w:type="dxa"/>
          </w:tcPr>
          <w:p w14:paraId="49FBB496" w14:textId="77777777" w:rsidR="00656C7A" w:rsidRPr="0016249F" w:rsidRDefault="00656C7A" w:rsidP="001A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250" w:type="dxa"/>
          </w:tcPr>
          <w:p w14:paraId="584BC332" w14:textId="63630896" w:rsidR="00656C7A" w:rsidRPr="0016249F" w:rsidRDefault="00656C7A" w:rsidP="001A07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6249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56C7A" w:rsidRPr="0016249F" w14:paraId="0E854F18" w14:textId="77777777" w:rsidTr="000F22BC">
        <w:trPr>
          <w:trHeight w:val="344"/>
        </w:trPr>
        <w:tc>
          <w:tcPr>
            <w:tcW w:w="6930" w:type="dxa"/>
            <w:hideMark/>
          </w:tcPr>
          <w:p w14:paraId="36AC02C2" w14:textId="741EBA89" w:rsidR="00656C7A" w:rsidRPr="0016249F" w:rsidRDefault="00656C7A" w:rsidP="001A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2250" w:type="dxa"/>
          </w:tcPr>
          <w:p w14:paraId="7412C10F" w14:textId="6A74FDC2" w:rsidR="00656C7A" w:rsidRPr="003F7F67" w:rsidRDefault="0B765781" w:rsidP="00656C7A">
            <w:pPr>
              <w:pStyle w:val="acctfourfigures"/>
              <w:tabs>
                <w:tab w:val="clear" w:pos="765"/>
                <w:tab w:val="decimal" w:pos="1770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57658A3A">
              <w:rPr>
                <w:rFonts w:ascii="Angsana New" w:hAnsi="Angsana New"/>
                <w:sz w:val="30"/>
                <w:szCs w:val="30"/>
                <w:lang w:val="en-US" w:bidi="th-TH"/>
              </w:rPr>
              <w:t>61,</w:t>
            </w:r>
            <w:r w:rsidR="08660961" w:rsidRPr="57658A3A">
              <w:rPr>
                <w:rFonts w:ascii="Angsana New" w:hAnsi="Angsana New"/>
                <w:sz w:val="30"/>
                <w:szCs w:val="30"/>
                <w:lang w:val="en-US" w:bidi="th-TH"/>
              </w:rPr>
              <w:t>704</w:t>
            </w:r>
          </w:p>
        </w:tc>
      </w:tr>
      <w:tr w:rsidR="00656C7A" w:rsidRPr="0016249F" w14:paraId="7C53C047" w14:textId="77777777" w:rsidTr="000F22BC">
        <w:trPr>
          <w:trHeight w:val="344"/>
        </w:trPr>
        <w:tc>
          <w:tcPr>
            <w:tcW w:w="6930" w:type="dxa"/>
            <w:hideMark/>
          </w:tcPr>
          <w:p w14:paraId="2B37FBE6" w14:textId="3B6AD8D0" w:rsidR="00656C7A" w:rsidRPr="0016249F" w:rsidRDefault="00656C7A" w:rsidP="001A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2250" w:type="dxa"/>
          </w:tcPr>
          <w:p w14:paraId="0ABC7EA9" w14:textId="4EE5033D" w:rsidR="00656C7A" w:rsidRPr="003F7F67" w:rsidRDefault="00CC40C6" w:rsidP="00656C7A">
            <w:pPr>
              <w:pStyle w:val="acctfourfigures"/>
              <w:tabs>
                <w:tab w:val="clear" w:pos="765"/>
                <w:tab w:val="decimal" w:pos="1770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251</w:t>
            </w:r>
            <w:r w:rsidR="0086075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325</w:t>
            </w:r>
          </w:p>
        </w:tc>
      </w:tr>
      <w:tr w:rsidR="00CC40C6" w:rsidRPr="0016249F" w14:paraId="0CE86388" w14:textId="77777777" w:rsidTr="000F22BC">
        <w:trPr>
          <w:trHeight w:val="344"/>
        </w:trPr>
        <w:tc>
          <w:tcPr>
            <w:tcW w:w="6930" w:type="dxa"/>
          </w:tcPr>
          <w:p w14:paraId="1BF0E75D" w14:textId="4B04AACA" w:rsidR="00CC40C6" w:rsidRDefault="00CC40C6" w:rsidP="001A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2250" w:type="dxa"/>
          </w:tcPr>
          <w:p w14:paraId="03E896A8" w14:textId="2EFDBAB2" w:rsidR="00CC40C6" w:rsidRDefault="00CC40C6" w:rsidP="00656C7A">
            <w:pPr>
              <w:pStyle w:val="acctfourfigures"/>
              <w:tabs>
                <w:tab w:val="clear" w:pos="765"/>
                <w:tab w:val="decimal" w:pos="1770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651,155</w:t>
            </w:r>
          </w:p>
        </w:tc>
      </w:tr>
      <w:tr w:rsidR="00656C7A" w:rsidRPr="0016249F" w14:paraId="63731B93" w14:textId="77777777" w:rsidTr="000F22BC">
        <w:trPr>
          <w:trHeight w:val="355"/>
        </w:trPr>
        <w:tc>
          <w:tcPr>
            <w:tcW w:w="6930" w:type="dxa"/>
            <w:hideMark/>
          </w:tcPr>
          <w:p w14:paraId="34046E69" w14:textId="77777777" w:rsidR="00656C7A" w:rsidRPr="0016249F" w:rsidRDefault="00656C7A" w:rsidP="001A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24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8BC78C" w14:textId="5243EFF3" w:rsidR="00656C7A" w:rsidRPr="000207EE" w:rsidRDefault="00CC40C6" w:rsidP="00656C7A">
            <w:pPr>
              <w:pStyle w:val="acctfourfigures"/>
              <w:tabs>
                <w:tab w:val="clear" w:pos="765"/>
                <w:tab w:val="decimal" w:pos="1770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964</w:t>
            </w:r>
            <w:r w:rsidR="14CF0C76" w:rsidRPr="57658A3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184</w:t>
            </w:r>
          </w:p>
        </w:tc>
      </w:tr>
    </w:tbl>
    <w:p w14:paraId="4761847F" w14:textId="77777777" w:rsidR="00F033FF" w:rsidRDefault="00F033FF" w:rsidP="003962D8">
      <w:pPr>
        <w:pStyle w:val="BodyText2"/>
        <w:rPr>
          <w:lang w:val="en-US" w:eastAsia="en-GB"/>
        </w:rPr>
      </w:pPr>
    </w:p>
    <w:p w14:paraId="11FEDF50" w14:textId="7F9CF4DF" w:rsidR="00354F0C" w:rsidRPr="00D462F8" w:rsidRDefault="00354F0C" w:rsidP="00D46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" w:firstLine="72"/>
        <w:rPr>
          <w:rFonts w:ascii="Angsana New" w:hAnsi="Angsana New"/>
          <w:i/>
          <w:iCs/>
          <w:sz w:val="30"/>
          <w:szCs w:val="30"/>
          <w:lang w:eastAsia="en-GB"/>
        </w:rPr>
      </w:pPr>
      <w:r w:rsidRPr="00D462F8">
        <w:rPr>
          <w:rFonts w:ascii="Angsana New" w:hAnsi="Angsana New"/>
          <w:i/>
          <w:iCs/>
          <w:sz w:val="30"/>
          <w:szCs w:val="30"/>
          <w:lang w:val="en-GB" w:eastAsia="en-GB"/>
        </w:rPr>
        <w:t>7.</w:t>
      </w:r>
      <w:r w:rsidR="00746146" w:rsidRPr="00D462F8">
        <w:rPr>
          <w:rFonts w:ascii="Angsana New" w:hAnsi="Angsana New"/>
          <w:i/>
          <w:iCs/>
          <w:sz w:val="30"/>
          <w:szCs w:val="30"/>
          <w:lang w:val="en-GB" w:eastAsia="en-GB"/>
        </w:rPr>
        <w:t>3</w:t>
      </w:r>
      <w:r w:rsidRPr="00D462F8">
        <w:rPr>
          <w:rFonts w:ascii="Angsana New" w:hAnsi="Angsana New"/>
          <w:i/>
          <w:iCs/>
          <w:sz w:val="30"/>
          <w:szCs w:val="30"/>
          <w:cs/>
          <w:lang w:val="en-GB" w:eastAsia="en-GB"/>
        </w:rPr>
        <w:t>)</w:t>
      </w:r>
      <w:r w:rsidRPr="00D462F8">
        <w:rPr>
          <w:rFonts w:ascii="Angsana New" w:hAnsi="Angsana New"/>
          <w:i/>
          <w:iCs/>
          <w:sz w:val="30"/>
          <w:szCs w:val="30"/>
          <w:lang w:val="en-GB" w:eastAsia="en-GB"/>
        </w:rPr>
        <w:t xml:space="preserve"> </w:t>
      </w:r>
      <w:r w:rsidR="001D228C" w:rsidRPr="00D462F8">
        <w:rPr>
          <w:rFonts w:ascii="Angsana New" w:hAnsi="Angsana New"/>
          <w:i/>
          <w:iCs/>
          <w:sz w:val="30"/>
          <w:szCs w:val="30"/>
          <w:cs/>
          <w:lang w:val="en-GB" w:eastAsia="en-GB"/>
        </w:rPr>
        <w:t>การอนุมัติการขยายระเวลาสินเชื่อ</w:t>
      </w:r>
    </w:p>
    <w:p w14:paraId="454C0F97" w14:textId="77777777" w:rsidR="00354F0C" w:rsidRDefault="00354F0C" w:rsidP="003962D8">
      <w:pPr>
        <w:pStyle w:val="BodyText2"/>
        <w:rPr>
          <w:spacing w:val="-6"/>
          <w:lang w:val="en-US"/>
        </w:rPr>
      </w:pPr>
    </w:p>
    <w:p w14:paraId="3799A923" w14:textId="09954057" w:rsidR="001D228C" w:rsidRDefault="00964368" w:rsidP="00D462F8">
      <w:pPr>
        <w:pStyle w:val="BodyText2"/>
        <w:ind w:left="540"/>
        <w:rPr>
          <w:spacing w:val="-6"/>
          <w:lang w:val="en-US"/>
        </w:rPr>
      </w:pPr>
      <w:r w:rsidRPr="00964368">
        <w:rPr>
          <w:spacing w:val="-6"/>
          <w:cs/>
          <w:lang w:val="en-US"/>
        </w:rPr>
        <w:t xml:space="preserve">เมื่อวันที่ </w:t>
      </w:r>
      <w:r>
        <w:rPr>
          <w:spacing w:val="-6"/>
          <w:lang w:val="en-US"/>
        </w:rPr>
        <w:t>28</w:t>
      </w:r>
      <w:r w:rsidRPr="00964368">
        <w:rPr>
          <w:spacing w:val="-6"/>
          <w:cs/>
          <w:lang w:val="en-US"/>
        </w:rPr>
        <w:t xml:space="preserve"> สิงหาคม </w:t>
      </w:r>
      <w:r>
        <w:rPr>
          <w:spacing w:val="-6"/>
          <w:lang w:val="en-US"/>
        </w:rPr>
        <w:t>2567</w:t>
      </w:r>
      <w:r w:rsidRPr="00964368">
        <w:rPr>
          <w:spacing w:val="-6"/>
          <w:cs/>
          <w:lang w:val="en-US"/>
        </w:rPr>
        <w:t xml:space="preserve"> บริษัทได้รับการอนุมัติการขยายระยะเวลาของสัญญาวงเงินสินเชื่อวงเงินทุนระยะยาว </w:t>
      </w:r>
      <w:r>
        <w:rPr>
          <w:spacing w:val="-6"/>
          <w:lang w:val="en-US"/>
        </w:rPr>
        <w:t>2</w:t>
      </w:r>
      <w:r w:rsidRPr="00964368">
        <w:rPr>
          <w:spacing w:val="-6"/>
          <w:cs/>
          <w:lang w:val="en-US"/>
        </w:rPr>
        <w:t xml:space="preserve"> ฉบับจากสถาบันการเงินแห่งหนึ่ง โดยบริษัทได้ลงนามในบันทึกแนบท้ายสัญญาวงเงินสินเชื่อวงเงินทุนระยะยาว ภายใต้เงื่อน</w:t>
      </w:r>
      <w:r w:rsidR="005E3F97">
        <w:rPr>
          <w:rFonts w:hint="cs"/>
          <w:spacing w:val="-6"/>
          <w:cs/>
          <w:lang w:val="en-US"/>
        </w:rPr>
        <w:t>ไข</w:t>
      </w:r>
      <w:r w:rsidRPr="00964368">
        <w:rPr>
          <w:spacing w:val="-6"/>
          <w:cs/>
          <w:lang w:val="en-US"/>
        </w:rPr>
        <w:t xml:space="preserve">ของสัญญาดังกล่าวกำหนดให้ขยายระยะเวลาสัญญาสินเชื่อวงเงินออกไปอีก </w:t>
      </w:r>
      <w:r>
        <w:rPr>
          <w:spacing w:val="-6"/>
          <w:lang w:val="en-US"/>
        </w:rPr>
        <w:t>10</w:t>
      </w:r>
      <w:r w:rsidRPr="00964368">
        <w:rPr>
          <w:spacing w:val="-6"/>
          <w:cs/>
          <w:lang w:val="en-US"/>
        </w:rPr>
        <w:t xml:space="preserve"> ปี โดยครบกำหนดสัญญาในเดือนกรกฎาคม </w:t>
      </w:r>
      <w:r>
        <w:rPr>
          <w:spacing w:val="-6"/>
          <w:lang w:val="en-US"/>
        </w:rPr>
        <w:t>2577</w:t>
      </w:r>
      <w:r w:rsidRPr="00964368">
        <w:rPr>
          <w:spacing w:val="-6"/>
          <w:cs/>
          <w:lang w:val="en-US"/>
        </w:rPr>
        <w:t xml:space="preserve"> บริษัทจะเริ่มชำระคืนเงินต้นในเดือนสิงหาคม </w:t>
      </w:r>
      <w:r>
        <w:rPr>
          <w:spacing w:val="-6"/>
          <w:lang w:val="en-US"/>
        </w:rPr>
        <w:t>2569</w:t>
      </w:r>
      <w:r w:rsidRPr="00964368">
        <w:rPr>
          <w:spacing w:val="-6"/>
          <w:cs/>
          <w:lang w:val="en-US"/>
        </w:rPr>
        <w:t xml:space="preserve"> และบริษัทมีข้อกำหนดในการ</w:t>
      </w:r>
      <w:r w:rsidR="00C90965">
        <w:rPr>
          <w:rFonts w:hint="cs"/>
          <w:spacing w:val="-6"/>
          <w:cs/>
          <w:lang w:val="en-US"/>
        </w:rPr>
        <w:t>ห้าม</w:t>
      </w:r>
      <w:r w:rsidRPr="00964368">
        <w:rPr>
          <w:spacing w:val="-6"/>
          <w:cs/>
          <w:lang w:val="en-US"/>
        </w:rPr>
        <w:t>จำหน่ายจ่ายโอน หรือก่อภาระผูกพันในกลุ่มธุรกิจหลักตามที่กำหนดในสัญญา โดยไม่ได้รับความยินยอมเป็นลายลักษณ์อักษรจากธนาคาร</w:t>
      </w:r>
    </w:p>
    <w:p w14:paraId="50CC40F7" w14:textId="77777777" w:rsidR="001D228C" w:rsidRDefault="001D228C" w:rsidP="003962D8">
      <w:pPr>
        <w:pStyle w:val="BodyText2"/>
        <w:rPr>
          <w:spacing w:val="-6"/>
          <w:lang w:val="en-US"/>
        </w:rPr>
      </w:pPr>
    </w:p>
    <w:p w14:paraId="5AA2F5E4" w14:textId="436B11FD" w:rsidR="00F43C25" w:rsidRPr="00D462F8" w:rsidRDefault="00CE2FEF" w:rsidP="00D462F8">
      <w:pPr>
        <w:pStyle w:val="BodyText2"/>
        <w:ind w:left="540" w:hanging="360"/>
        <w:rPr>
          <w:i/>
          <w:iCs/>
          <w:lang w:val="en-US" w:eastAsia="en-GB"/>
        </w:rPr>
      </w:pPr>
      <w:r w:rsidRPr="00D462F8">
        <w:rPr>
          <w:i/>
          <w:iCs/>
          <w:lang w:val="en-GB" w:eastAsia="en-GB"/>
        </w:rPr>
        <w:t>7.</w:t>
      </w:r>
      <w:r w:rsidR="00746146" w:rsidRPr="00D462F8">
        <w:rPr>
          <w:i/>
          <w:iCs/>
          <w:lang w:val="en-GB" w:eastAsia="en-GB"/>
        </w:rPr>
        <w:t>4</w:t>
      </w:r>
      <w:r w:rsidRPr="00D462F8">
        <w:rPr>
          <w:i/>
          <w:iCs/>
          <w:cs/>
          <w:lang w:val="en-GB" w:eastAsia="en-GB"/>
        </w:rPr>
        <w:t xml:space="preserve">) </w:t>
      </w:r>
      <w:r w:rsidR="007A6708" w:rsidRPr="00D462F8">
        <w:rPr>
          <w:i/>
          <w:iCs/>
          <w:cs/>
          <w:lang w:val="en-GB" w:eastAsia="en-GB"/>
        </w:rPr>
        <w:t>ข้อกำหนดที่กำหนดในสัญญากู้ยืม</w:t>
      </w:r>
    </w:p>
    <w:p w14:paraId="1FDA0FAB" w14:textId="77777777" w:rsidR="007A6708" w:rsidRDefault="007A6708" w:rsidP="00CE79AB">
      <w:pPr>
        <w:pStyle w:val="BodyText2"/>
        <w:ind w:left="540"/>
        <w:rPr>
          <w:lang w:val="en-GB" w:eastAsia="en-GB"/>
        </w:rPr>
      </w:pPr>
    </w:p>
    <w:p w14:paraId="2BFCF8F2" w14:textId="7FCBC723" w:rsidR="00CE79AB" w:rsidRDefault="00CE79AB" w:rsidP="00CE79AB">
      <w:pPr>
        <w:pStyle w:val="BodyText2"/>
        <w:ind w:left="540"/>
        <w:rPr>
          <w:spacing w:val="-6"/>
          <w:lang w:val="en-US"/>
        </w:rPr>
      </w:pPr>
      <w:r w:rsidRPr="008337D9">
        <w:rPr>
          <w:rFonts w:hint="cs"/>
          <w:spacing w:val="-6"/>
          <w:cs/>
          <w:lang w:val="en-US"/>
        </w:rPr>
        <w:t>บริษัท</w:t>
      </w:r>
      <w:r w:rsidRPr="008337D9">
        <w:rPr>
          <w:spacing w:val="-6"/>
          <w:cs/>
          <w:lang w:val="en-US"/>
        </w:rPr>
        <w:t>มีข้อผูกพันที่จะต้องปฏิบัติตามเงื่อนไขและข้อกำหนดที่กำหนดในสัญญากู้ยืม เช่น การดำรงอัตราส่วนหนี้สินต่อส่วนของผู้ถือหุ้น</w:t>
      </w:r>
      <w:r w:rsidR="00D93193" w:rsidRPr="008337D9">
        <w:rPr>
          <w:spacing w:val="-6"/>
          <w:lang w:val="en-US"/>
        </w:rPr>
        <w:t xml:space="preserve"> </w:t>
      </w:r>
      <w:r w:rsidR="00D93193" w:rsidRPr="008337D9">
        <w:rPr>
          <w:rFonts w:hint="cs"/>
          <w:spacing w:val="-6"/>
          <w:cs/>
          <w:lang w:val="en-US"/>
        </w:rPr>
        <w:t>อัตราส่วนความสามารถในการชำระภาระผูกพัน สัดส่วนการถือหุ้นในบริษัท</w:t>
      </w:r>
      <w:r w:rsidR="00691E83">
        <w:rPr>
          <w:rFonts w:hint="cs"/>
          <w:spacing w:val="-6"/>
          <w:cs/>
          <w:lang w:val="en-US"/>
        </w:rPr>
        <w:t>ข</w:t>
      </w:r>
      <w:r w:rsidR="00D93193" w:rsidRPr="008337D9">
        <w:rPr>
          <w:rFonts w:hint="cs"/>
          <w:spacing w:val="-6"/>
          <w:cs/>
          <w:lang w:val="en-US"/>
        </w:rPr>
        <w:t>องผู้ถือหุ้นที่กำหนด</w:t>
      </w:r>
    </w:p>
    <w:p w14:paraId="79D90C23" w14:textId="77777777" w:rsidR="0093635F" w:rsidRDefault="0093635F" w:rsidP="00CE79AB">
      <w:pPr>
        <w:pStyle w:val="BodyText2"/>
        <w:ind w:left="540"/>
        <w:rPr>
          <w:spacing w:val="-6"/>
          <w:lang w:val="en-US"/>
        </w:rPr>
      </w:pPr>
    </w:p>
    <w:p w14:paraId="77DBB4B6" w14:textId="77777777" w:rsidR="004360FA" w:rsidRDefault="004360FA" w:rsidP="00CE79AB">
      <w:pPr>
        <w:pStyle w:val="BodyText2"/>
        <w:ind w:left="540"/>
        <w:rPr>
          <w:spacing w:val="-6"/>
          <w:lang w:val="en-US"/>
        </w:rPr>
      </w:pPr>
    </w:p>
    <w:p w14:paraId="7146D33C" w14:textId="77777777" w:rsidR="004360FA" w:rsidRDefault="004360FA" w:rsidP="00CE79AB">
      <w:pPr>
        <w:pStyle w:val="BodyText2"/>
        <w:ind w:left="540"/>
        <w:rPr>
          <w:spacing w:val="-6"/>
          <w:lang w:val="en-US"/>
        </w:rPr>
      </w:pPr>
    </w:p>
    <w:p w14:paraId="109CC359" w14:textId="77777777" w:rsidR="004360FA" w:rsidRDefault="004360FA" w:rsidP="00CE79AB">
      <w:pPr>
        <w:pStyle w:val="BodyText2"/>
        <w:ind w:left="540"/>
        <w:rPr>
          <w:spacing w:val="-6"/>
          <w:lang w:val="en-US"/>
        </w:rPr>
      </w:pPr>
    </w:p>
    <w:p w14:paraId="44AFE915" w14:textId="77777777" w:rsidR="004360FA" w:rsidRDefault="004360FA" w:rsidP="00CE79AB">
      <w:pPr>
        <w:pStyle w:val="BodyText2"/>
        <w:ind w:left="540"/>
        <w:rPr>
          <w:spacing w:val="-6"/>
          <w:lang w:val="en-US"/>
        </w:rPr>
      </w:pPr>
    </w:p>
    <w:p w14:paraId="3BA9CE2B" w14:textId="77777777" w:rsidR="004360FA" w:rsidRDefault="004360FA" w:rsidP="00CE79AB">
      <w:pPr>
        <w:pStyle w:val="BodyText2"/>
        <w:ind w:left="540"/>
        <w:rPr>
          <w:spacing w:val="-6"/>
          <w:lang w:val="en-US"/>
        </w:rPr>
      </w:pPr>
    </w:p>
    <w:p w14:paraId="54CA8A4F" w14:textId="5F498165" w:rsidR="00875E6B" w:rsidRDefault="00875E6B" w:rsidP="00875E6B">
      <w:pPr>
        <w:pStyle w:val="BodyText2"/>
        <w:ind w:left="540"/>
        <w:rPr>
          <w:i/>
          <w:iCs/>
          <w:spacing w:val="-6"/>
          <w:lang w:val="en-US"/>
        </w:rPr>
      </w:pPr>
      <w:r w:rsidRPr="00875E6B">
        <w:rPr>
          <w:i/>
          <w:iCs/>
          <w:spacing w:val="-6"/>
          <w:cs/>
          <w:lang w:val="en-US"/>
        </w:rPr>
        <w:lastRenderedPageBreak/>
        <w:t>การผิดนัดชำระหนี้เงินกู้ยืมจากสถาบันการเงิน</w:t>
      </w:r>
    </w:p>
    <w:p w14:paraId="44093786" w14:textId="77777777" w:rsidR="00196CAD" w:rsidRPr="00875E6B" w:rsidRDefault="00196CAD" w:rsidP="00875E6B">
      <w:pPr>
        <w:pStyle w:val="BodyText2"/>
        <w:ind w:left="540"/>
        <w:rPr>
          <w:i/>
          <w:iCs/>
          <w:spacing w:val="-6"/>
          <w:lang w:val="en-US"/>
        </w:rPr>
      </w:pPr>
    </w:p>
    <w:p w14:paraId="363B6CCE" w14:textId="53C31142" w:rsidR="00662FA3" w:rsidRDefault="00964368" w:rsidP="00E36AD7">
      <w:pPr>
        <w:pStyle w:val="BodyText2"/>
        <w:ind w:left="540"/>
        <w:rPr>
          <w:spacing w:val="-6"/>
          <w:lang w:val="en-US"/>
        </w:rPr>
      </w:pPr>
      <w:r w:rsidRPr="00964368">
        <w:rPr>
          <w:spacing w:val="-6"/>
          <w:cs/>
          <w:lang w:val="en-US"/>
        </w:rPr>
        <w:t xml:space="preserve">ในระหว่างงวดเก้าเดือนสิ้นสุดวันที่ </w:t>
      </w:r>
      <w:r>
        <w:rPr>
          <w:spacing w:val="-6"/>
          <w:lang w:val="en-US"/>
        </w:rPr>
        <w:t>30</w:t>
      </w:r>
      <w:r w:rsidRPr="00964368">
        <w:rPr>
          <w:spacing w:val="-6"/>
          <w:cs/>
          <w:lang w:val="en-US"/>
        </w:rPr>
        <w:t xml:space="preserve"> กันยายน </w:t>
      </w:r>
      <w:r>
        <w:rPr>
          <w:spacing w:val="-6"/>
          <w:lang w:val="en-US"/>
        </w:rPr>
        <w:t>2567</w:t>
      </w:r>
      <w:r w:rsidRPr="00964368">
        <w:rPr>
          <w:spacing w:val="-6"/>
          <w:cs/>
          <w:lang w:val="en-US"/>
        </w:rPr>
        <w:t xml:space="preserve"> บริษัทไม่สามารถชำระเงินเบิกเกินบัญชี เงินกู้ยืมระยะยาว และดอกเบี้ยที่ครบกำหนดตั้งแต่เดือนเมษายน </w:t>
      </w:r>
      <w:r>
        <w:rPr>
          <w:spacing w:val="-6"/>
          <w:lang w:val="en-US"/>
        </w:rPr>
        <w:t>2567</w:t>
      </w:r>
      <w:r w:rsidRPr="00964368">
        <w:rPr>
          <w:spacing w:val="-6"/>
          <w:cs/>
          <w:lang w:val="en-US"/>
        </w:rPr>
        <w:t xml:space="preserve"> ตามจำนวนและ/หรือกำหนดเวลาที่ระบุไว้ในสัญญากู้ยืมเงินกับสถาบันการเงินหลายแหล่ง ณ วันที่ </w:t>
      </w:r>
      <w:r>
        <w:rPr>
          <w:spacing w:val="-6"/>
          <w:lang w:val="en-US"/>
        </w:rPr>
        <w:t>30</w:t>
      </w:r>
      <w:r w:rsidRPr="00964368">
        <w:rPr>
          <w:spacing w:val="-6"/>
          <w:cs/>
          <w:lang w:val="en-US"/>
        </w:rPr>
        <w:t xml:space="preserve"> กันยายน </w:t>
      </w:r>
      <w:r>
        <w:rPr>
          <w:spacing w:val="-6"/>
          <w:lang w:val="en-US"/>
        </w:rPr>
        <w:t>2567</w:t>
      </w:r>
      <w:r w:rsidRPr="00964368">
        <w:rPr>
          <w:spacing w:val="-6"/>
          <w:cs/>
          <w:lang w:val="en-US"/>
        </w:rPr>
        <w:t xml:space="preserve"> บริษัทมียอดคงเหลือของเงินเบิกเกินบัญชี เงินกู้ยืมระยะยาวจากสถาบันการเงินที่ถึงกำหนดชำระเมื่อทวงถาม และดอกเบี้ยค้างจ่าย กับสถาบันการเงินดังกล่าวจำนวน </w:t>
      </w:r>
      <w:r>
        <w:rPr>
          <w:spacing w:val="-6"/>
          <w:lang w:val="en-US"/>
        </w:rPr>
        <w:t>118</w:t>
      </w:r>
      <w:r w:rsidRPr="00964368">
        <w:rPr>
          <w:spacing w:val="-6"/>
          <w:cs/>
          <w:lang w:val="en-US"/>
        </w:rPr>
        <w:t>.</w:t>
      </w:r>
      <w:r>
        <w:rPr>
          <w:spacing w:val="-6"/>
          <w:lang w:val="en-US"/>
        </w:rPr>
        <w:t>2</w:t>
      </w:r>
      <w:r w:rsidRPr="00964368">
        <w:rPr>
          <w:spacing w:val="-6"/>
          <w:cs/>
          <w:lang w:val="en-US"/>
        </w:rPr>
        <w:t xml:space="preserve"> </w:t>
      </w:r>
      <w:r w:rsidR="00625CEA">
        <w:rPr>
          <w:rFonts w:hint="cs"/>
          <w:spacing w:val="-6"/>
          <w:cs/>
          <w:lang w:val="en-US"/>
        </w:rPr>
        <w:t>ล้าน</w:t>
      </w:r>
      <w:r w:rsidRPr="00964368">
        <w:rPr>
          <w:spacing w:val="-6"/>
          <w:cs/>
          <w:lang w:val="en-US"/>
        </w:rPr>
        <w:t>บาท ซึ่งเป็นเหตุให้สถาบันการเงินดังกล่าวเป็นโจทก์ฟ้องบริษัทคดีแพ่ง ในฐานความผิด ผิดนัดผิดสัญญาไม่ได้ชำระหนี้ โดยได้เรียกร้องให้บริษัทชำระหนี้พร้อมดอกเบี้ยโดยทันที</w:t>
      </w:r>
      <w:r w:rsidR="00762410" w:rsidRPr="00762410">
        <w:rPr>
          <w:spacing w:val="-6"/>
          <w:cs/>
          <w:lang w:val="en-US"/>
        </w:rPr>
        <w:t xml:space="preserve"> ณ วันที่ </w:t>
      </w:r>
      <w:r w:rsidR="00762410">
        <w:rPr>
          <w:spacing w:val="-6"/>
          <w:lang w:val="en-US"/>
        </w:rPr>
        <w:t>30</w:t>
      </w:r>
      <w:r w:rsidR="00762410" w:rsidRPr="00762410">
        <w:rPr>
          <w:spacing w:val="-6"/>
          <w:cs/>
          <w:lang w:val="en-US"/>
        </w:rPr>
        <w:t xml:space="preserve"> กันยายน </w:t>
      </w:r>
      <w:r w:rsidR="00762410">
        <w:rPr>
          <w:spacing w:val="-6"/>
          <w:lang w:val="en-US"/>
        </w:rPr>
        <w:t>2567</w:t>
      </w:r>
      <w:r w:rsidR="00762410" w:rsidRPr="00762410">
        <w:rPr>
          <w:spacing w:val="-6"/>
          <w:cs/>
          <w:lang w:val="en-US"/>
        </w:rPr>
        <w:t xml:space="preserve"> </w:t>
      </w:r>
      <w:r w:rsidR="00A132C8">
        <w:rPr>
          <w:rFonts w:hint="cs"/>
          <w:spacing w:val="-6"/>
          <w:cs/>
          <w:lang w:val="en-US"/>
        </w:rPr>
        <w:t>บริษัท</w:t>
      </w:r>
      <w:r w:rsidR="00762410" w:rsidRPr="00762410">
        <w:rPr>
          <w:spacing w:val="-6"/>
          <w:cs/>
          <w:lang w:val="en-US"/>
        </w:rPr>
        <w:t>จัดประเภท</w:t>
      </w:r>
      <w:r w:rsidR="00A132C8">
        <w:rPr>
          <w:rFonts w:hint="cs"/>
          <w:spacing w:val="-6"/>
          <w:cs/>
          <w:lang w:val="en-US"/>
        </w:rPr>
        <w:t>เงินกู้ยืมดังกล่าว</w:t>
      </w:r>
      <w:r w:rsidR="00762410" w:rsidRPr="00762410">
        <w:rPr>
          <w:spacing w:val="-6"/>
          <w:cs/>
          <w:lang w:val="en-US"/>
        </w:rPr>
        <w:t>เป็นหนี้สินหมุนเวียนทั้งจำนวนในงบฐานะการเงินรวมและงบฐานะการเงินเฉพาะกิจการ</w:t>
      </w:r>
    </w:p>
    <w:p w14:paraId="37281E25" w14:textId="77777777" w:rsidR="00762410" w:rsidRPr="00662FA3" w:rsidRDefault="00762410" w:rsidP="00762410">
      <w:pPr>
        <w:pStyle w:val="BodyText2"/>
        <w:ind w:left="540"/>
        <w:rPr>
          <w:spacing w:val="-6"/>
          <w:lang w:val="en-US"/>
        </w:rPr>
      </w:pPr>
    </w:p>
    <w:p w14:paraId="175CE8F3" w14:textId="70729531" w:rsidR="00CE79AB" w:rsidRPr="00AC5017" w:rsidRDefault="00CE79AB" w:rsidP="00CE79AB">
      <w:pPr>
        <w:pStyle w:val="BodyText2"/>
        <w:ind w:left="540"/>
        <w:rPr>
          <w:i/>
          <w:iCs/>
          <w:lang w:val="en-US" w:eastAsia="en-GB"/>
        </w:rPr>
      </w:pPr>
      <w:r w:rsidRPr="008A1E0F">
        <w:rPr>
          <w:spacing w:val="-6"/>
          <w:cs/>
          <w:lang w:val="en-GB" w:eastAsia="en-GB"/>
        </w:rPr>
        <w:t xml:space="preserve">ณ วันที่ </w:t>
      </w:r>
      <w:r w:rsidRPr="008A1E0F">
        <w:rPr>
          <w:spacing w:val="-6"/>
          <w:lang w:val="en-GB" w:eastAsia="en-GB"/>
        </w:rPr>
        <w:t>3</w:t>
      </w:r>
      <w:r w:rsidR="00606302">
        <w:rPr>
          <w:spacing w:val="-6"/>
          <w:lang w:val="en-US" w:eastAsia="en-GB"/>
        </w:rPr>
        <w:t>0</w:t>
      </w:r>
      <w:r w:rsidRPr="008A1E0F">
        <w:rPr>
          <w:spacing w:val="-6"/>
          <w:lang w:val="en-GB" w:eastAsia="en-GB"/>
        </w:rPr>
        <w:t xml:space="preserve"> </w:t>
      </w:r>
      <w:r w:rsidR="0070200F">
        <w:rPr>
          <w:rFonts w:hint="cs"/>
          <w:spacing w:val="-6"/>
          <w:cs/>
          <w:lang w:val="en-GB" w:eastAsia="en-GB"/>
        </w:rPr>
        <w:t>กันยายน</w:t>
      </w:r>
      <w:r w:rsidRPr="008A1E0F">
        <w:rPr>
          <w:spacing w:val="-6"/>
          <w:cs/>
          <w:lang w:val="en-GB" w:eastAsia="en-GB"/>
        </w:rPr>
        <w:t xml:space="preserve"> </w:t>
      </w:r>
      <w:r w:rsidRPr="00770129">
        <w:rPr>
          <w:spacing w:val="-6"/>
          <w:lang w:val="en-US"/>
        </w:rPr>
        <w:t>2567</w:t>
      </w:r>
      <w:r w:rsidRPr="008A1E0F">
        <w:rPr>
          <w:spacing w:val="-6"/>
          <w:lang w:val="en-GB" w:eastAsia="en-GB"/>
        </w:rPr>
        <w:t xml:space="preserve"> </w:t>
      </w:r>
      <w:r w:rsidRPr="008A1E0F">
        <w:rPr>
          <w:spacing w:val="-6"/>
          <w:cs/>
          <w:lang w:val="en-GB" w:eastAsia="en-GB"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="00CF100A">
        <w:rPr>
          <w:spacing w:val="-6"/>
          <w:lang w:val="en-GB" w:eastAsia="en-GB"/>
        </w:rPr>
        <w:t xml:space="preserve"> </w:t>
      </w:r>
      <w:r w:rsidR="001D0C65">
        <w:rPr>
          <w:spacing w:val="-6"/>
          <w:lang w:val="en-US" w:eastAsia="en-GB"/>
        </w:rPr>
        <w:t>2</w:t>
      </w:r>
      <w:r w:rsidR="000A3477">
        <w:rPr>
          <w:spacing w:val="-6"/>
          <w:lang w:val="en-US" w:eastAsia="en-GB"/>
        </w:rPr>
        <w:t>8</w:t>
      </w:r>
      <w:r w:rsidR="003C7B42">
        <w:rPr>
          <w:spacing w:val="-6"/>
          <w:lang w:val="en-US" w:eastAsia="en-GB"/>
        </w:rPr>
        <w:t>.</w:t>
      </w:r>
      <w:r w:rsidR="000A3477">
        <w:rPr>
          <w:spacing w:val="-6"/>
          <w:lang w:val="en-US" w:eastAsia="en-GB"/>
        </w:rPr>
        <w:t>3</w:t>
      </w:r>
      <w:r w:rsidR="001A6FDD" w:rsidRPr="001A6FDD">
        <w:rPr>
          <w:spacing w:val="-6"/>
          <w:lang w:val="en-US" w:eastAsia="en-GB"/>
        </w:rPr>
        <w:t xml:space="preserve"> </w:t>
      </w:r>
      <w:r w:rsidRPr="008A1E0F">
        <w:rPr>
          <w:spacing w:val="-6"/>
          <w:cs/>
          <w:lang w:val="en-GB" w:eastAsia="en-GB"/>
        </w:rPr>
        <w:t>ล้านบาท</w:t>
      </w:r>
      <w:r w:rsidRPr="008A1E0F">
        <w:rPr>
          <w:cs/>
          <w:lang w:val="en-GB" w:eastAsia="en-GB"/>
        </w:rPr>
        <w:t xml:space="preserve"> แล</w:t>
      </w:r>
      <w:r w:rsidR="00D93193">
        <w:rPr>
          <w:rFonts w:hint="cs"/>
          <w:cs/>
          <w:lang w:val="en-GB" w:eastAsia="en-GB"/>
        </w:rPr>
        <w:t>ะ</w:t>
      </w:r>
      <w:r w:rsidR="00CF100A">
        <w:rPr>
          <w:rFonts w:hint="cs"/>
          <w:cs/>
          <w:lang w:val="en-GB" w:eastAsia="en-GB"/>
        </w:rPr>
        <w:t xml:space="preserve"> </w:t>
      </w:r>
      <w:r w:rsidR="003C7B42">
        <w:rPr>
          <w:spacing w:val="-6"/>
          <w:lang w:val="en-GB" w:eastAsia="en-GB"/>
        </w:rPr>
        <w:t>18.3</w:t>
      </w:r>
      <w:r w:rsidRPr="008A1E0F">
        <w:rPr>
          <w:lang w:val="en-GB" w:eastAsia="en-GB"/>
        </w:rPr>
        <w:t xml:space="preserve"> </w:t>
      </w:r>
      <w:r w:rsidRPr="008A1E0F">
        <w:rPr>
          <w:cs/>
          <w:lang w:val="en-GB" w:eastAsia="en-GB"/>
        </w:rPr>
        <w:t xml:space="preserve">ล้านบาท ตามลำดับ </w:t>
      </w:r>
      <w:r w:rsidR="00D93193" w:rsidRPr="00AC5017">
        <w:rPr>
          <w:i/>
          <w:iCs/>
          <w:lang w:val="en-US" w:eastAsia="en-GB"/>
        </w:rPr>
        <w:t>(</w:t>
      </w:r>
      <w:r w:rsidRPr="00AC5017">
        <w:rPr>
          <w:i/>
          <w:iCs/>
          <w:lang w:val="en-GB" w:eastAsia="en-GB"/>
        </w:rPr>
        <w:t xml:space="preserve">31 </w:t>
      </w:r>
      <w:r w:rsidRPr="00AC5017">
        <w:rPr>
          <w:i/>
          <w:iCs/>
          <w:cs/>
          <w:lang w:val="en-GB" w:eastAsia="en-GB"/>
        </w:rPr>
        <w:t xml:space="preserve">ธันวาคม </w:t>
      </w:r>
      <w:r w:rsidRPr="00AC5017">
        <w:rPr>
          <w:i/>
          <w:iCs/>
          <w:lang w:val="en-GB" w:eastAsia="en-GB"/>
        </w:rPr>
        <w:t xml:space="preserve">2566: 512.7 </w:t>
      </w:r>
      <w:r w:rsidRPr="00AC5017">
        <w:rPr>
          <w:i/>
          <w:iCs/>
          <w:cs/>
          <w:lang w:val="en-GB" w:eastAsia="en-GB"/>
        </w:rPr>
        <w:t xml:space="preserve">ล้านบาท และ </w:t>
      </w:r>
      <w:r w:rsidRPr="00AC5017">
        <w:rPr>
          <w:i/>
          <w:iCs/>
          <w:lang w:val="en-GB" w:eastAsia="en-GB"/>
        </w:rPr>
        <w:t>23.</w:t>
      </w:r>
      <w:r w:rsidR="000727E5">
        <w:rPr>
          <w:i/>
          <w:iCs/>
          <w:lang w:val="en-US" w:eastAsia="en-GB"/>
        </w:rPr>
        <w:t>3</w:t>
      </w:r>
      <w:r w:rsidRPr="00AC5017">
        <w:rPr>
          <w:i/>
          <w:iCs/>
          <w:cs/>
          <w:lang w:val="en-GB" w:eastAsia="en-GB"/>
        </w:rPr>
        <w:t xml:space="preserve"> ล้านบาท ตามลำดับ) </w:t>
      </w:r>
    </w:p>
    <w:p w14:paraId="46C2B6C7" w14:textId="628B22CD" w:rsidR="007A6708" w:rsidRDefault="007A6708" w:rsidP="00D33528">
      <w:pPr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C76EB48" w14:textId="64956DCD" w:rsidR="00241010" w:rsidRPr="00952AB4" w:rsidRDefault="00952AB4" w:rsidP="00952AB4">
      <w:pPr>
        <w:pStyle w:val="BodyText2"/>
        <w:numPr>
          <w:ilvl w:val="0"/>
          <w:numId w:val="18"/>
        </w:numPr>
        <w:ind w:left="540" w:hanging="540"/>
      </w:pPr>
      <w:r>
        <w:rPr>
          <w:rFonts w:hint="cs"/>
          <w:b/>
          <w:bCs/>
          <w:cs/>
        </w:rPr>
        <w:t>หุ้นกู้</w:t>
      </w:r>
    </w:p>
    <w:p w14:paraId="68BC8A03" w14:textId="77777777" w:rsidR="00952AB4" w:rsidRPr="00091F7B" w:rsidRDefault="00952AB4" w:rsidP="00952AB4">
      <w:pPr>
        <w:pStyle w:val="BodyText2"/>
        <w:ind w:left="540"/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170"/>
        <w:gridCol w:w="1260"/>
        <w:gridCol w:w="990"/>
        <w:gridCol w:w="540"/>
        <w:gridCol w:w="1440"/>
        <w:gridCol w:w="1530"/>
        <w:gridCol w:w="1260"/>
        <w:gridCol w:w="270"/>
        <w:gridCol w:w="990"/>
      </w:tblGrid>
      <w:tr w:rsidR="00D84D7B" w:rsidRPr="00CD67B5" w14:paraId="0E082219" w14:textId="77777777" w:rsidTr="008E30DC">
        <w:trPr>
          <w:tblHeader/>
        </w:trPr>
        <w:tc>
          <w:tcPr>
            <w:tcW w:w="9450" w:type="dxa"/>
            <w:gridSpan w:val="9"/>
          </w:tcPr>
          <w:p w14:paraId="0633D893" w14:textId="3E0AA14F" w:rsidR="00D84D7B" w:rsidRPr="00F676ED" w:rsidRDefault="00D84D7B" w:rsidP="00241010">
            <w:pPr>
              <w:ind w:left="-165"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76E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84D7B" w:rsidRPr="00CD67B5" w14:paraId="41015FD5" w14:textId="77777777" w:rsidTr="008E30DC">
        <w:trPr>
          <w:tblHeader/>
        </w:trPr>
        <w:tc>
          <w:tcPr>
            <w:tcW w:w="1170" w:type="dxa"/>
          </w:tcPr>
          <w:p w14:paraId="0021C1A8" w14:textId="77777777" w:rsidR="00D84D7B" w:rsidRPr="00CD67B5" w:rsidRDefault="00D84D7B" w:rsidP="00CD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CBF097F" w14:textId="4CB969EF" w:rsidR="00D84D7B" w:rsidRPr="00CD67B5" w:rsidRDefault="00D84D7B" w:rsidP="00CD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DC0449" w14:textId="09F84DCF" w:rsidR="00D84D7B" w:rsidRPr="00CD67B5" w:rsidRDefault="00D84D7B" w:rsidP="00241010">
            <w:pPr>
              <w:tabs>
                <w:tab w:val="clear" w:pos="227"/>
                <w:tab w:val="clear" w:pos="454"/>
                <w:tab w:val="clear" w:pos="680"/>
              </w:tabs>
              <w:ind w:left="-114"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D67B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540" w:type="dxa"/>
            <w:vAlign w:val="bottom"/>
          </w:tcPr>
          <w:p w14:paraId="6E9D325E" w14:textId="77777777" w:rsidR="00D84D7B" w:rsidRPr="00CD67B5" w:rsidRDefault="00D84D7B" w:rsidP="00241010">
            <w:pPr>
              <w:ind w:left="-118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D67B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อายุ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A235CA" w14:textId="77777777" w:rsidR="00D84D7B" w:rsidRPr="00CD67B5" w:rsidRDefault="00D84D7B" w:rsidP="00241010">
            <w:pPr>
              <w:ind w:left="-118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D67B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วันที่ออกหุ้นกู้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CF640C1" w14:textId="5116B4C1" w:rsidR="00D84D7B" w:rsidRPr="00CD67B5" w:rsidRDefault="00D84D7B" w:rsidP="0024101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67B5">
              <w:rPr>
                <w:rFonts w:ascii="Angsana New" w:hAnsi="Angsana New" w:hint="cs"/>
                <w:sz w:val="28"/>
                <w:szCs w:val="28"/>
                <w:cs/>
              </w:rPr>
              <w:t>วันที่ครบกำหนด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1EF2B1" w14:textId="74DFBB42" w:rsidR="00D84D7B" w:rsidRPr="00CD67B5" w:rsidRDefault="00D84D7B" w:rsidP="00241010">
            <w:pPr>
              <w:tabs>
                <w:tab w:val="clear" w:pos="90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67B5">
              <w:rPr>
                <w:rFonts w:ascii="Angsana New" w:hAnsi="Angsana New" w:hint="cs"/>
                <w:sz w:val="28"/>
                <w:szCs w:val="28"/>
                <w:cs/>
              </w:rPr>
              <w:t>จำนวนหน่วย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51748E" w14:textId="77777777" w:rsidR="00D84D7B" w:rsidRPr="00CD67B5" w:rsidRDefault="00D84D7B" w:rsidP="0024101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F10FA0" w14:textId="5646B68B" w:rsidR="00D84D7B" w:rsidRPr="00CD67B5" w:rsidRDefault="00D84D7B" w:rsidP="00241010">
            <w:pPr>
              <w:ind w:left="-165" w:right="-15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67B5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</w:p>
        </w:tc>
      </w:tr>
      <w:tr w:rsidR="00D84D7B" w:rsidRPr="00CD67B5" w14:paraId="04557F39" w14:textId="77777777" w:rsidTr="008E30DC">
        <w:trPr>
          <w:tblHeader/>
        </w:trPr>
        <w:tc>
          <w:tcPr>
            <w:tcW w:w="1170" w:type="dxa"/>
          </w:tcPr>
          <w:p w14:paraId="1B17C1CD" w14:textId="77777777" w:rsidR="00D84D7B" w:rsidRPr="00CD67B5" w:rsidRDefault="00D84D7B" w:rsidP="00CD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74D27EB" w14:textId="2A0EF69E" w:rsidR="00D84D7B" w:rsidRPr="00CD67B5" w:rsidRDefault="00D84D7B" w:rsidP="00CD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0136F7" w14:textId="31BF4064" w:rsidR="00D84D7B" w:rsidRPr="00CD67B5" w:rsidRDefault="00D84D7B" w:rsidP="00241010">
            <w:pPr>
              <w:tabs>
                <w:tab w:val="clear" w:pos="227"/>
                <w:tab w:val="clear" w:pos="454"/>
                <w:tab w:val="clear" w:pos="680"/>
              </w:tabs>
              <w:ind w:left="-114" w:right="-108"/>
              <w:jc w:val="center"/>
              <w:rPr>
                <w:rFonts w:ascii="Angsana New" w:hAnsi="Angsana New"/>
                <w:i/>
                <w:iCs/>
                <w:spacing w:val="-4"/>
                <w:sz w:val="28"/>
                <w:szCs w:val="28"/>
              </w:rPr>
            </w:pPr>
            <w:r w:rsidRPr="00CD67B5">
              <w:rPr>
                <w:rFonts w:ascii="Angsana New" w:hAnsi="Angsana New"/>
                <w:i/>
                <w:iCs/>
                <w:spacing w:val="-4"/>
                <w:sz w:val="28"/>
                <w:szCs w:val="28"/>
              </w:rPr>
              <w:t>(</w:t>
            </w:r>
            <w:r w:rsidRPr="00CD67B5">
              <w:rPr>
                <w:rFonts w:ascii="Angsana New" w:hAnsi="Angsana New" w:hint="cs"/>
                <w:i/>
                <w:iCs/>
                <w:spacing w:val="-4"/>
                <w:sz w:val="28"/>
                <w:szCs w:val="28"/>
                <w:cs/>
              </w:rPr>
              <w:t>ร้อยละ</w:t>
            </w:r>
            <w:r w:rsidRPr="00CD67B5">
              <w:rPr>
                <w:rFonts w:ascii="Angsana New" w:hAnsi="Angsana New"/>
                <w:i/>
                <w:iCs/>
                <w:spacing w:val="-4"/>
                <w:sz w:val="28"/>
                <w:szCs w:val="28"/>
              </w:rPr>
              <w:t>)</w:t>
            </w:r>
          </w:p>
        </w:tc>
        <w:tc>
          <w:tcPr>
            <w:tcW w:w="540" w:type="dxa"/>
            <w:vAlign w:val="bottom"/>
          </w:tcPr>
          <w:p w14:paraId="07A67E58" w14:textId="2BE96005" w:rsidR="00D84D7B" w:rsidRPr="00CD67B5" w:rsidRDefault="00D84D7B" w:rsidP="00241010">
            <w:pPr>
              <w:ind w:left="-118" w:right="-108"/>
              <w:jc w:val="center"/>
              <w:rPr>
                <w:rFonts w:ascii="Angsana New" w:hAnsi="Angsana New"/>
                <w:i/>
                <w:iCs/>
                <w:spacing w:val="-4"/>
                <w:sz w:val="28"/>
                <w:szCs w:val="28"/>
              </w:rPr>
            </w:pPr>
            <w:r w:rsidRPr="00CD67B5">
              <w:rPr>
                <w:rFonts w:ascii="Angsana New" w:hAnsi="Angsana New"/>
                <w:i/>
                <w:iCs/>
                <w:spacing w:val="-4"/>
                <w:sz w:val="28"/>
                <w:szCs w:val="28"/>
              </w:rPr>
              <w:t>(</w:t>
            </w:r>
            <w:r w:rsidRPr="00CD67B5">
              <w:rPr>
                <w:rFonts w:ascii="Angsana New" w:hAnsi="Angsana New" w:hint="cs"/>
                <w:i/>
                <w:iCs/>
                <w:spacing w:val="-4"/>
                <w:sz w:val="28"/>
                <w:szCs w:val="28"/>
                <w:cs/>
              </w:rPr>
              <w:t>ปี</w:t>
            </w:r>
            <w:r w:rsidRPr="00CD67B5">
              <w:rPr>
                <w:rFonts w:ascii="Angsana New" w:hAnsi="Angsana New"/>
                <w:i/>
                <w:iCs/>
                <w:spacing w:val="-4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49BCEE" w14:textId="77777777" w:rsidR="00D84D7B" w:rsidRPr="00CD67B5" w:rsidRDefault="00D84D7B" w:rsidP="00241010">
            <w:pPr>
              <w:ind w:left="-118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CE1AA76" w14:textId="77777777" w:rsidR="00D84D7B" w:rsidRPr="00CD67B5" w:rsidRDefault="00D84D7B" w:rsidP="0024101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8554CF4" w14:textId="62796F3B" w:rsidR="00D84D7B" w:rsidRPr="00CD67B5" w:rsidRDefault="00D84D7B" w:rsidP="00241010">
            <w:pPr>
              <w:tabs>
                <w:tab w:val="clear" w:pos="907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D67B5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CD67B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หน่วย</w:t>
            </w:r>
            <w:r w:rsidRPr="00CD67B5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760F8C" w14:textId="77777777" w:rsidR="00D84D7B" w:rsidRPr="00CD67B5" w:rsidRDefault="00D84D7B" w:rsidP="00241010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3F3EB5" w14:textId="6127716E" w:rsidR="00D84D7B" w:rsidRPr="00CD67B5" w:rsidRDefault="00D84D7B" w:rsidP="00241010">
            <w:pPr>
              <w:ind w:left="-165" w:right="-156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D67B5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CD67B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CD67B5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D84D7B" w:rsidRPr="00CD67B5" w14:paraId="5BA13D4A" w14:textId="77777777" w:rsidTr="008E30DC">
        <w:tc>
          <w:tcPr>
            <w:tcW w:w="1170" w:type="dxa"/>
          </w:tcPr>
          <w:p w14:paraId="3B66D3A8" w14:textId="411C5405" w:rsidR="00D84D7B" w:rsidRPr="00267721" w:rsidRDefault="00D84D7B" w:rsidP="00CD67B5">
            <w:pPr>
              <w:ind w:right="-132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SABUY24DA</w:t>
            </w:r>
          </w:p>
        </w:tc>
        <w:tc>
          <w:tcPr>
            <w:tcW w:w="1260" w:type="dxa"/>
            <w:shd w:val="clear" w:color="auto" w:fill="auto"/>
          </w:tcPr>
          <w:p w14:paraId="64BA1FD4" w14:textId="79729263" w:rsidR="00D84D7B" w:rsidRPr="00267721" w:rsidRDefault="00D84D7B" w:rsidP="00CD67B5">
            <w:pPr>
              <w:ind w:right="-132"/>
              <w:rPr>
                <w:rFonts w:asciiTheme="minorHAnsi" w:hAnsiTheme="minorHAnsi" w:cstheme="minorHAnsi"/>
                <w:sz w:val="28"/>
                <w:szCs w:val="28"/>
              </w:rPr>
            </w:pPr>
            <w:r w:rsidRPr="00267721">
              <w:rPr>
                <w:rFonts w:asciiTheme="minorHAnsi" w:hAnsiTheme="minorHAnsi" w:cstheme="minorHAnsi" w:hint="cs"/>
                <w:sz w:val="28"/>
                <w:szCs w:val="28"/>
                <w:cs/>
              </w:rPr>
              <w:t xml:space="preserve">ครั้งที่ </w:t>
            </w:r>
            <w:r w:rsidRPr="00360689">
              <w:rPr>
                <w:rFonts w:asciiTheme="minorHAnsi" w:hAnsiTheme="minorHAnsi" w:cstheme="minorHAnsi"/>
                <w:sz w:val="28"/>
                <w:szCs w:val="28"/>
              </w:rPr>
              <w:t>2</w:t>
            </w:r>
            <w:r w:rsidRPr="00267721">
              <w:rPr>
                <w:rFonts w:asciiTheme="minorHAnsi" w:hAnsiTheme="minorHAnsi" w:cstheme="minorHAnsi"/>
                <w:sz w:val="28"/>
                <w:szCs w:val="28"/>
              </w:rPr>
              <w:t>/</w:t>
            </w:r>
            <w:r w:rsidRPr="00360689">
              <w:rPr>
                <w:rFonts w:asciiTheme="minorHAnsi" w:hAnsiTheme="minorHAnsi" w:cstheme="minorHAnsi"/>
                <w:sz w:val="28"/>
                <w:szCs w:val="28"/>
              </w:rPr>
              <w:t>2565</w:t>
            </w:r>
          </w:p>
        </w:tc>
        <w:tc>
          <w:tcPr>
            <w:tcW w:w="990" w:type="dxa"/>
            <w:shd w:val="clear" w:color="auto" w:fill="auto"/>
          </w:tcPr>
          <w:p w14:paraId="0B606D06" w14:textId="6174788C" w:rsidR="00D84D7B" w:rsidRPr="00267721" w:rsidRDefault="00D84D7B" w:rsidP="00977420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60689">
              <w:rPr>
                <w:rFonts w:ascii="Angsana New" w:hAnsi="Angsana New"/>
                <w:sz w:val="28"/>
                <w:szCs w:val="28"/>
              </w:rPr>
              <w:t>6</w:t>
            </w:r>
            <w:r w:rsidRPr="00267721">
              <w:rPr>
                <w:rFonts w:ascii="Angsana New" w:hAnsi="Angsana New"/>
                <w:sz w:val="28"/>
                <w:szCs w:val="28"/>
              </w:rPr>
              <w:t>.</w:t>
            </w:r>
            <w:r w:rsidRPr="00360689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540" w:type="dxa"/>
            <w:tcBorders>
              <w:left w:val="nil"/>
            </w:tcBorders>
            <w:shd w:val="clear" w:color="auto" w:fill="auto"/>
          </w:tcPr>
          <w:p w14:paraId="5A433A25" w14:textId="11571640" w:rsidR="00D84D7B" w:rsidRPr="00267721" w:rsidRDefault="00D84D7B" w:rsidP="00977420">
            <w:pPr>
              <w:ind w:left="-104" w:right="-132"/>
              <w:jc w:val="center"/>
              <w:rPr>
                <w:rFonts w:asciiTheme="minorHAnsi" w:hAnsiTheme="minorHAnsi" w:cstheme="minorHAnsi"/>
                <w:sz w:val="28"/>
                <w:szCs w:val="28"/>
                <w:cs/>
              </w:rPr>
            </w:pPr>
            <w:r w:rsidRPr="00360689">
              <w:rPr>
                <w:rFonts w:asciiTheme="minorHAnsi" w:hAnsiTheme="minorHAnsi" w:cstheme="minorHAnsi"/>
                <w:sz w:val="28"/>
                <w:szCs w:val="28"/>
              </w:rPr>
              <w:t>2</w:t>
            </w:r>
            <w:r w:rsidRPr="00267721">
              <w:rPr>
                <w:rFonts w:asciiTheme="minorHAnsi" w:hAnsiTheme="minorHAnsi" w:cstheme="minorHAnsi"/>
                <w:sz w:val="28"/>
                <w:szCs w:val="28"/>
              </w:rPr>
              <w:t>.</w:t>
            </w:r>
            <w:r w:rsidRPr="00360689">
              <w:rPr>
                <w:rFonts w:asciiTheme="minorHAnsi" w:hAnsiTheme="minorHAnsi" w:cstheme="minorHAnsi"/>
                <w:sz w:val="28"/>
                <w:szCs w:val="28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5363F170" w14:textId="0A3AE3EB" w:rsidR="00D84D7B" w:rsidRPr="00267721" w:rsidRDefault="00D84D7B" w:rsidP="00241010">
            <w:pPr>
              <w:ind w:left="-110" w:right="-11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60689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Pr="00267721">
              <w:rPr>
                <w:rFonts w:ascii="Angsana New" w:hAnsi="Angsana New"/>
                <w:spacing w:val="-4"/>
                <w:sz w:val="28"/>
                <w:szCs w:val="28"/>
              </w:rPr>
              <w:t xml:space="preserve">0 </w:t>
            </w:r>
            <w:r w:rsidRPr="0026772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มิถุนายน </w:t>
            </w:r>
            <w:r w:rsidRPr="00360689">
              <w:rPr>
                <w:rFonts w:ascii="Angsana New" w:hAnsi="Angsana New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530" w:type="dxa"/>
            <w:shd w:val="clear" w:color="auto" w:fill="auto"/>
          </w:tcPr>
          <w:p w14:paraId="3C324555" w14:textId="7A047265" w:rsidR="00D84D7B" w:rsidRPr="00267721" w:rsidRDefault="00D84D7B" w:rsidP="00241010">
            <w:pPr>
              <w:tabs>
                <w:tab w:val="clear" w:pos="2580"/>
                <w:tab w:val="left" w:pos="1600"/>
              </w:tabs>
              <w:ind w:left="-110" w:right="-11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60689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Pr="00267721">
              <w:rPr>
                <w:rFonts w:ascii="Angsana New" w:hAnsi="Angsana New"/>
                <w:spacing w:val="-4"/>
                <w:sz w:val="28"/>
                <w:szCs w:val="28"/>
              </w:rPr>
              <w:t xml:space="preserve">0 </w:t>
            </w:r>
            <w:r w:rsidRPr="0026772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360689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Pr="00267721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6F9A9A14" w14:textId="5A2ADD2B" w:rsidR="00D84D7B" w:rsidRPr="00267721" w:rsidRDefault="00D84D7B" w:rsidP="00241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6068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26772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6068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267721">
              <w:rPr>
                <w:rFonts w:ascii="Angsana New" w:hAnsi="Angsana New"/>
                <w:color w:val="000000"/>
                <w:sz w:val="28"/>
                <w:szCs w:val="28"/>
              </w:rPr>
              <w:t>00,000</w:t>
            </w:r>
          </w:p>
        </w:tc>
        <w:tc>
          <w:tcPr>
            <w:tcW w:w="270" w:type="dxa"/>
            <w:shd w:val="clear" w:color="auto" w:fill="auto"/>
          </w:tcPr>
          <w:p w14:paraId="1915E70E" w14:textId="77777777" w:rsidR="00D84D7B" w:rsidRPr="00267721" w:rsidRDefault="00D84D7B" w:rsidP="0024101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84DCC3D" w14:textId="21444DDA" w:rsidR="00D84D7B" w:rsidRPr="00267721" w:rsidRDefault="00D84D7B" w:rsidP="00BA5D97">
            <w:pPr>
              <w:pStyle w:val="30"/>
              <w:tabs>
                <w:tab w:val="clear" w:pos="360"/>
                <w:tab w:val="clear" w:pos="720"/>
                <w:tab w:val="decimal" w:pos="1070"/>
              </w:tabs>
              <w:ind w:right="-111"/>
              <w:rPr>
                <w:rFonts w:asciiTheme="minorHAnsi" w:hAnsiTheme="minorHAnsi" w:cstheme="minorHAnsi"/>
                <w:sz w:val="28"/>
                <w:szCs w:val="28"/>
                <w:lang w:val="en-US"/>
              </w:rPr>
            </w:pPr>
            <w:r w:rsidRPr="00360689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1</w:t>
            </w:r>
            <w:r w:rsidRPr="00267721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,</w:t>
            </w:r>
            <w:r w:rsidRPr="00360689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5</w:t>
            </w:r>
            <w:r w:rsidRPr="00267721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00,000</w:t>
            </w:r>
          </w:p>
        </w:tc>
      </w:tr>
      <w:tr w:rsidR="00D84D7B" w:rsidRPr="00CD67B5" w14:paraId="44BC37BB" w14:textId="77777777" w:rsidTr="008E30DC">
        <w:tc>
          <w:tcPr>
            <w:tcW w:w="1170" w:type="dxa"/>
          </w:tcPr>
          <w:p w14:paraId="144039E6" w14:textId="79E61485" w:rsidR="00D84D7B" w:rsidRPr="00267721" w:rsidRDefault="00D84D7B" w:rsidP="00D84D7B">
            <w:pPr>
              <w:ind w:right="-132"/>
              <w:rPr>
                <w:rFonts w:asciiTheme="minorHAnsi" w:hAnsiTheme="minorHAnsi" w:cstheme="minorHAnsi"/>
                <w:sz w:val="28"/>
                <w:szCs w:val="28"/>
                <w:cs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SABUY254A</w:t>
            </w:r>
          </w:p>
        </w:tc>
        <w:tc>
          <w:tcPr>
            <w:tcW w:w="1260" w:type="dxa"/>
            <w:shd w:val="clear" w:color="auto" w:fill="auto"/>
          </w:tcPr>
          <w:p w14:paraId="3E184E68" w14:textId="72D298E3" w:rsidR="00D84D7B" w:rsidRPr="00267721" w:rsidRDefault="00D84D7B" w:rsidP="00D84D7B">
            <w:pPr>
              <w:ind w:right="-132"/>
              <w:rPr>
                <w:rFonts w:asciiTheme="minorHAnsi" w:hAnsiTheme="minorHAnsi" w:cstheme="minorHAnsi"/>
                <w:sz w:val="28"/>
                <w:szCs w:val="28"/>
                <w:cs/>
              </w:rPr>
            </w:pPr>
            <w:r w:rsidRPr="00267721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ครั้งที่ </w:t>
            </w:r>
            <w:r w:rsidRPr="00360689">
              <w:rPr>
                <w:rFonts w:asciiTheme="minorHAnsi" w:hAnsiTheme="minorHAnsi" w:cstheme="minorHAnsi"/>
                <w:sz w:val="28"/>
                <w:szCs w:val="28"/>
              </w:rPr>
              <w:t>3</w:t>
            </w:r>
            <w:r w:rsidRPr="00267721">
              <w:rPr>
                <w:rFonts w:asciiTheme="minorHAnsi" w:hAnsiTheme="minorHAnsi" w:cstheme="minorHAnsi"/>
                <w:sz w:val="28"/>
                <w:szCs w:val="28"/>
              </w:rPr>
              <w:t>/</w:t>
            </w:r>
            <w:r w:rsidRPr="00360689">
              <w:rPr>
                <w:rFonts w:asciiTheme="minorHAnsi" w:hAnsiTheme="minorHAnsi" w:cstheme="minorHAnsi"/>
                <w:sz w:val="28"/>
                <w:szCs w:val="28"/>
              </w:rPr>
              <w:t>2565</w:t>
            </w:r>
          </w:p>
        </w:tc>
        <w:tc>
          <w:tcPr>
            <w:tcW w:w="990" w:type="dxa"/>
            <w:shd w:val="clear" w:color="auto" w:fill="auto"/>
          </w:tcPr>
          <w:p w14:paraId="4584C971" w14:textId="0D6738D8" w:rsidR="00D84D7B" w:rsidRPr="00267721" w:rsidRDefault="00D84D7B" w:rsidP="00D84D7B">
            <w:pPr>
              <w:ind w:left="-108" w:right="-108"/>
              <w:jc w:val="center"/>
              <w:rPr>
                <w:rFonts w:asciiTheme="minorHAnsi" w:hAnsiTheme="minorHAnsi" w:cstheme="minorHAnsi"/>
                <w:sz w:val="28"/>
                <w:szCs w:val="28"/>
                <w:cs/>
              </w:rPr>
            </w:pPr>
            <w:r w:rsidRPr="00360689">
              <w:rPr>
                <w:rFonts w:asciiTheme="minorHAnsi" w:hAnsiTheme="minorHAnsi" w:cstheme="minorHAnsi"/>
                <w:sz w:val="28"/>
                <w:szCs w:val="28"/>
              </w:rPr>
              <w:t>6</w:t>
            </w:r>
            <w:r w:rsidRPr="00267721">
              <w:rPr>
                <w:rFonts w:asciiTheme="minorHAnsi" w:hAnsiTheme="minorHAnsi" w:cstheme="minorHAnsi"/>
                <w:sz w:val="28"/>
                <w:szCs w:val="28"/>
              </w:rPr>
              <w:t>.</w:t>
            </w:r>
            <w:r w:rsidRPr="00360689">
              <w:rPr>
                <w:rFonts w:asciiTheme="minorHAnsi" w:hAnsiTheme="minorHAnsi" w:cstheme="minorHAnsi"/>
                <w:sz w:val="28"/>
                <w:szCs w:val="28"/>
              </w:rPr>
              <w:t>25</w:t>
            </w:r>
          </w:p>
        </w:tc>
        <w:tc>
          <w:tcPr>
            <w:tcW w:w="540" w:type="dxa"/>
            <w:tcBorders>
              <w:left w:val="nil"/>
            </w:tcBorders>
            <w:shd w:val="clear" w:color="auto" w:fill="auto"/>
          </w:tcPr>
          <w:p w14:paraId="1230CFD7" w14:textId="33BAC9F5" w:rsidR="00D84D7B" w:rsidRPr="00267721" w:rsidRDefault="00D84D7B" w:rsidP="00D84D7B">
            <w:pPr>
              <w:ind w:left="-104" w:right="-132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60689">
              <w:rPr>
                <w:rFonts w:asciiTheme="minorHAnsi" w:hAnsiTheme="minorHAnsi" w:cstheme="minorHAnsi"/>
                <w:sz w:val="28"/>
                <w:szCs w:val="28"/>
              </w:rPr>
              <w:t>2</w:t>
            </w:r>
            <w:r w:rsidRPr="00267721">
              <w:rPr>
                <w:rFonts w:asciiTheme="minorHAnsi" w:hAnsiTheme="minorHAnsi" w:cstheme="minorHAnsi"/>
                <w:sz w:val="28"/>
                <w:szCs w:val="28"/>
              </w:rPr>
              <w:t>.</w:t>
            </w:r>
            <w:r w:rsidRPr="00360689">
              <w:rPr>
                <w:rFonts w:asciiTheme="minorHAnsi" w:hAnsiTheme="minorHAnsi" w:cstheme="minorHAnsi"/>
                <w:sz w:val="28"/>
                <w:szCs w:val="28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75A23222" w14:textId="2BB5EEE4" w:rsidR="00D84D7B" w:rsidRPr="00267721" w:rsidRDefault="00D84D7B" w:rsidP="00D84D7B">
            <w:pPr>
              <w:ind w:left="-110" w:right="-11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67721">
              <w:rPr>
                <w:rFonts w:asciiTheme="minorHAnsi" w:hAnsiTheme="minorHAnsi" w:cstheme="minorHAnsi"/>
                <w:sz w:val="28"/>
                <w:szCs w:val="28"/>
              </w:rPr>
              <w:t>7</w:t>
            </w:r>
            <w:r w:rsidRPr="00267721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 ตุลาคม </w:t>
            </w:r>
            <w:r w:rsidRPr="00360689">
              <w:rPr>
                <w:rFonts w:asciiTheme="minorHAnsi" w:hAnsiTheme="minorHAnsi" w:cstheme="minorHAnsi"/>
                <w:sz w:val="28"/>
                <w:szCs w:val="28"/>
              </w:rPr>
              <w:t>2565</w:t>
            </w:r>
          </w:p>
        </w:tc>
        <w:tc>
          <w:tcPr>
            <w:tcW w:w="1530" w:type="dxa"/>
            <w:shd w:val="clear" w:color="auto" w:fill="auto"/>
          </w:tcPr>
          <w:p w14:paraId="6A6A4A0B" w14:textId="29892D7E" w:rsidR="00D84D7B" w:rsidRPr="00267721" w:rsidRDefault="00D84D7B" w:rsidP="00D84D7B">
            <w:pPr>
              <w:tabs>
                <w:tab w:val="clear" w:pos="2580"/>
                <w:tab w:val="left" w:pos="1600"/>
              </w:tabs>
              <w:ind w:left="-110" w:right="-11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67721">
              <w:rPr>
                <w:rFonts w:asciiTheme="minorHAnsi" w:hAnsiTheme="minorHAnsi" w:cstheme="minorHAnsi"/>
                <w:sz w:val="28"/>
                <w:szCs w:val="28"/>
              </w:rPr>
              <w:t>7</w:t>
            </w:r>
            <w:r w:rsidRPr="00267721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 เมษายน </w:t>
            </w:r>
            <w:r w:rsidRPr="00360689">
              <w:rPr>
                <w:rFonts w:asciiTheme="minorHAnsi" w:hAnsiTheme="minorHAnsi" w:cstheme="minorHAnsi"/>
                <w:sz w:val="28"/>
                <w:szCs w:val="28"/>
              </w:rPr>
              <w:t>256</w:t>
            </w:r>
            <w:r w:rsidRPr="00267721">
              <w:rPr>
                <w:rFonts w:asciiTheme="minorHAnsi" w:hAnsiTheme="minorHAnsi" w:cstheme="minorHAnsi"/>
                <w:sz w:val="28"/>
                <w:szCs w:val="28"/>
              </w:rPr>
              <w:t>8</w:t>
            </w:r>
          </w:p>
        </w:tc>
        <w:tc>
          <w:tcPr>
            <w:tcW w:w="1260" w:type="dxa"/>
            <w:shd w:val="clear" w:color="auto" w:fill="auto"/>
          </w:tcPr>
          <w:p w14:paraId="0AA78667" w14:textId="583F823F" w:rsidR="00D84D7B" w:rsidRPr="00267721" w:rsidRDefault="00D84D7B" w:rsidP="00D84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center"/>
              <w:textAlignment w:val="baseline"/>
              <w:rPr>
                <w:rFonts w:asciiTheme="minorHAnsi" w:hAnsiTheme="minorHAnsi" w:cstheme="minorHAnsi"/>
                <w:sz w:val="28"/>
                <w:szCs w:val="28"/>
              </w:rPr>
            </w:pPr>
            <w:r w:rsidRPr="00360689">
              <w:rPr>
                <w:rFonts w:asciiTheme="minorHAnsi" w:hAnsiTheme="minorHAnsi" w:cstheme="minorHAnsi"/>
                <w:sz w:val="28"/>
                <w:szCs w:val="28"/>
              </w:rPr>
              <w:t>1</w:t>
            </w:r>
            <w:r w:rsidRPr="00267721">
              <w:rPr>
                <w:rFonts w:asciiTheme="minorHAnsi" w:hAnsiTheme="minorHAnsi" w:cstheme="minorHAnsi"/>
                <w:sz w:val="28"/>
                <w:szCs w:val="28"/>
              </w:rPr>
              <w:t>,000,000</w:t>
            </w:r>
          </w:p>
        </w:tc>
        <w:tc>
          <w:tcPr>
            <w:tcW w:w="270" w:type="dxa"/>
            <w:shd w:val="clear" w:color="auto" w:fill="auto"/>
          </w:tcPr>
          <w:p w14:paraId="57DBE14D" w14:textId="77777777" w:rsidR="00D84D7B" w:rsidRPr="00267721" w:rsidRDefault="00D84D7B" w:rsidP="00D84D7B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95F368B" w14:textId="6DCC7174" w:rsidR="00D84D7B" w:rsidRPr="00267721" w:rsidRDefault="00D84D7B" w:rsidP="00D84D7B">
            <w:pPr>
              <w:pStyle w:val="30"/>
              <w:tabs>
                <w:tab w:val="clear" w:pos="360"/>
                <w:tab w:val="clear" w:pos="720"/>
                <w:tab w:val="decimal" w:pos="1070"/>
              </w:tabs>
              <w:ind w:right="-111"/>
              <w:rPr>
                <w:rFonts w:asciiTheme="minorHAnsi" w:hAnsiTheme="minorHAnsi" w:cstheme="minorHAnsi"/>
                <w:sz w:val="28"/>
                <w:szCs w:val="28"/>
                <w:lang w:val="en-US"/>
              </w:rPr>
            </w:pPr>
            <w:r w:rsidRPr="00360689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1</w:t>
            </w:r>
            <w:r w:rsidRPr="00267721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,000,000</w:t>
            </w:r>
          </w:p>
        </w:tc>
      </w:tr>
      <w:tr w:rsidR="00D84D7B" w:rsidRPr="00CD67B5" w14:paraId="0062ED1D" w14:textId="77777777" w:rsidTr="008E30DC">
        <w:tc>
          <w:tcPr>
            <w:tcW w:w="1170" w:type="dxa"/>
          </w:tcPr>
          <w:p w14:paraId="537BDFEC" w14:textId="2CDF3686" w:rsidR="00D84D7B" w:rsidRPr="00267721" w:rsidRDefault="00D84D7B" w:rsidP="00D84D7B">
            <w:pPr>
              <w:ind w:right="-132"/>
              <w:rPr>
                <w:rFonts w:asciiTheme="minorHAnsi" w:hAnsiTheme="minorHAnsi" w:cstheme="minorHAnsi"/>
                <w:sz w:val="28"/>
                <w:szCs w:val="28"/>
                <w:cs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SABUY258A</w:t>
            </w:r>
          </w:p>
        </w:tc>
        <w:tc>
          <w:tcPr>
            <w:tcW w:w="1260" w:type="dxa"/>
            <w:shd w:val="clear" w:color="auto" w:fill="auto"/>
          </w:tcPr>
          <w:p w14:paraId="77634EA2" w14:textId="7EF9E2B9" w:rsidR="00D84D7B" w:rsidRPr="00267721" w:rsidRDefault="00D84D7B" w:rsidP="00D84D7B">
            <w:pPr>
              <w:ind w:right="-132"/>
              <w:rPr>
                <w:rFonts w:asciiTheme="minorHAnsi" w:hAnsiTheme="minorHAnsi" w:cstheme="minorHAnsi"/>
                <w:sz w:val="28"/>
                <w:szCs w:val="28"/>
                <w:cs/>
              </w:rPr>
            </w:pPr>
            <w:r w:rsidRPr="00267721">
              <w:rPr>
                <w:rFonts w:asciiTheme="minorHAnsi" w:hAnsiTheme="minorHAnsi" w:cstheme="minorHAnsi" w:hint="cs"/>
                <w:sz w:val="28"/>
                <w:szCs w:val="28"/>
                <w:cs/>
              </w:rPr>
              <w:t>ครั้งที่</w:t>
            </w:r>
            <w:r w:rsidRPr="00267721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 </w:t>
            </w:r>
            <w:r w:rsidRPr="00360689">
              <w:rPr>
                <w:rFonts w:asciiTheme="minorHAnsi" w:hAnsiTheme="minorHAnsi" w:cstheme="minorHAnsi"/>
                <w:sz w:val="28"/>
                <w:szCs w:val="28"/>
              </w:rPr>
              <w:t>1</w:t>
            </w:r>
            <w:r w:rsidRPr="00267721">
              <w:rPr>
                <w:rFonts w:asciiTheme="minorHAnsi" w:hAnsiTheme="minorHAnsi" w:cstheme="minorHAnsi"/>
                <w:sz w:val="28"/>
                <w:szCs w:val="28"/>
              </w:rPr>
              <w:t>/</w:t>
            </w:r>
            <w:r w:rsidRPr="00360689">
              <w:rPr>
                <w:rFonts w:asciiTheme="minorHAnsi" w:hAnsiTheme="minorHAnsi" w:cstheme="minorHAnsi"/>
                <w:sz w:val="28"/>
                <w:szCs w:val="28"/>
              </w:rPr>
              <w:t>2566</w:t>
            </w:r>
          </w:p>
        </w:tc>
        <w:tc>
          <w:tcPr>
            <w:tcW w:w="990" w:type="dxa"/>
            <w:shd w:val="clear" w:color="auto" w:fill="auto"/>
          </w:tcPr>
          <w:p w14:paraId="37CC92F0" w14:textId="56C5B31C" w:rsidR="00D84D7B" w:rsidRPr="00267721" w:rsidRDefault="00D84D7B" w:rsidP="00D84D7B">
            <w:pPr>
              <w:ind w:left="-108"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60689">
              <w:rPr>
                <w:rFonts w:ascii="Angsana New" w:hAnsi="Angsana New"/>
                <w:sz w:val="28"/>
                <w:szCs w:val="28"/>
              </w:rPr>
              <w:t>6</w:t>
            </w:r>
            <w:r w:rsidRPr="00267721">
              <w:rPr>
                <w:rFonts w:ascii="Angsana New" w:hAnsi="Angsana New"/>
                <w:sz w:val="28"/>
                <w:szCs w:val="28"/>
              </w:rPr>
              <w:t>.</w:t>
            </w:r>
            <w:r w:rsidRPr="00360689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540" w:type="dxa"/>
            <w:tcBorders>
              <w:left w:val="nil"/>
            </w:tcBorders>
            <w:shd w:val="clear" w:color="auto" w:fill="auto"/>
          </w:tcPr>
          <w:p w14:paraId="3E2DE538" w14:textId="59F4786B" w:rsidR="00D84D7B" w:rsidRPr="00267721" w:rsidRDefault="00D84D7B" w:rsidP="00D84D7B">
            <w:pPr>
              <w:ind w:left="-104" w:right="-132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60689">
              <w:rPr>
                <w:rFonts w:ascii="Angsana New" w:hAnsi="Angsana New"/>
                <w:sz w:val="28"/>
                <w:szCs w:val="28"/>
              </w:rPr>
              <w:t>2</w:t>
            </w:r>
            <w:r w:rsidRPr="00267721">
              <w:rPr>
                <w:rFonts w:ascii="Angsana New" w:hAnsi="Angsana New"/>
                <w:sz w:val="28"/>
                <w:szCs w:val="28"/>
              </w:rPr>
              <w:t>.</w:t>
            </w:r>
            <w:r w:rsidRPr="0036068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01BF5BA1" w14:textId="44FBEEE6" w:rsidR="00D84D7B" w:rsidRPr="00267721" w:rsidRDefault="00D84D7B" w:rsidP="00D84D7B">
            <w:pPr>
              <w:ind w:left="-110" w:right="-11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60689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Pr="00267721">
              <w:rPr>
                <w:rFonts w:ascii="Angsana New" w:hAnsi="Angsana New"/>
                <w:spacing w:val="-4"/>
                <w:sz w:val="28"/>
                <w:szCs w:val="28"/>
              </w:rPr>
              <w:t xml:space="preserve">7 </w:t>
            </w:r>
            <w:r w:rsidRPr="0026772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กุมภาพันธ์</w:t>
            </w:r>
            <w:r w:rsidRPr="00267721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360689">
              <w:rPr>
                <w:rFonts w:ascii="Angsana New" w:hAnsi="Angsana New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530" w:type="dxa"/>
            <w:shd w:val="clear" w:color="auto" w:fill="auto"/>
          </w:tcPr>
          <w:p w14:paraId="252AF181" w14:textId="3B690447" w:rsidR="00D84D7B" w:rsidRPr="00267721" w:rsidRDefault="00D84D7B" w:rsidP="00D84D7B">
            <w:pPr>
              <w:tabs>
                <w:tab w:val="clear" w:pos="2580"/>
                <w:tab w:val="left" w:pos="1600"/>
              </w:tabs>
              <w:ind w:left="-110" w:right="-11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60689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Pr="00267721">
              <w:rPr>
                <w:rFonts w:ascii="Angsana New" w:hAnsi="Angsana New"/>
                <w:spacing w:val="-4"/>
                <w:sz w:val="28"/>
                <w:szCs w:val="28"/>
              </w:rPr>
              <w:t xml:space="preserve">7 </w:t>
            </w:r>
            <w:r w:rsidRPr="0026772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สิงหาคม</w:t>
            </w:r>
            <w:r w:rsidRPr="00267721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360689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Pr="00267721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260" w:type="dxa"/>
            <w:shd w:val="clear" w:color="auto" w:fill="auto"/>
          </w:tcPr>
          <w:p w14:paraId="7B7F9650" w14:textId="423EE507" w:rsidR="00D84D7B" w:rsidRPr="00267721" w:rsidRDefault="00D84D7B" w:rsidP="00D84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center"/>
              <w:textAlignment w:val="baseline"/>
              <w:rPr>
                <w:rFonts w:asciiTheme="minorHAnsi" w:hAnsiTheme="minorHAnsi" w:cstheme="minorHAnsi"/>
                <w:sz w:val="28"/>
                <w:szCs w:val="28"/>
              </w:rPr>
            </w:pPr>
            <w:r w:rsidRPr="00360689">
              <w:rPr>
                <w:rFonts w:asciiTheme="minorHAnsi" w:hAnsiTheme="minorHAnsi" w:cstheme="minorHAnsi"/>
                <w:sz w:val="28"/>
                <w:szCs w:val="28"/>
              </w:rPr>
              <w:t>1</w:t>
            </w:r>
            <w:r w:rsidRPr="00267721">
              <w:rPr>
                <w:rFonts w:asciiTheme="minorHAnsi" w:hAnsiTheme="minorHAnsi" w:cstheme="minorHAnsi"/>
                <w:sz w:val="28"/>
                <w:szCs w:val="28"/>
              </w:rPr>
              <w:t>,</w:t>
            </w:r>
            <w:r w:rsidRPr="00360689">
              <w:rPr>
                <w:rFonts w:asciiTheme="minorHAnsi" w:hAnsiTheme="minorHAnsi" w:cstheme="minorHAnsi"/>
                <w:sz w:val="28"/>
                <w:szCs w:val="28"/>
              </w:rPr>
              <w:t>2</w:t>
            </w:r>
            <w:r w:rsidRPr="00267721"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 w:rsidRPr="00360689">
              <w:rPr>
                <w:rFonts w:asciiTheme="minorHAnsi" w:hAnsiTheme="minorHAnsi" w:cstheme="minorHAnsi"/>
                <w:sz w:val="28"/>
                <w:szCs w:val="28"/>
              </w:rPr>
              <w:t>5</w:t>
            </w:r>
            <w:r w:rsidRPr="00267721">
              <w:rPr>
                <w:rFonts w:asciiTheme="minorHAnsi" w:hAnsiTheme="minorHAnsi" w:cstheme="minorHAnsi"/>
                <w:sz w:val="28"/>
                <w:szCs w:val="28"/>
              </w:rPr>
              <w:t>,800</w:t>
            </w:r>
          </w:p>
        </w:tc>
        <w:tc>
          <w:tcPr>
            <w:tcW w:w="270" w:type="dxa"/>
            <w:shd w:val="clear" w:color="auto" w:fill="auto"/>
          </w:tcPr>
          <w:p w14:paraId="68B67199" w14:textId="77777777" w:rsidR="00D84D7B" w:rsidRPr="00267721" w:rsidRDefault="00D84D7B" w:rsidP="00D84D7B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A30E235" w14:textId="49C51E8B" w:rsidR="00D84D7B" w:rsidRPr="00267721" w:rsidRDefault="00D84D7B" w:rsidP="00D84D7B">
            <w:pPr>
              <w:pStyle w:val="30"/>
              <w:tabs>
                <w:tab w:val="clear" w:pos="360"/>
                <w:tab w:val="clear" w:pos="720"/>
                <w:tab w:val="decimal" w:pos="1070"/>
              </w:tabs>
              <w:ind w:right="-111"/>
              <w:rPr>
                <w:rFonts w:asciiTheme="minorHAnsi" w:hAnsiTheme="minorHAnsi" w:cstheme="minorHAnsi"/>
                <w:sz w:val="28"/>
                <w:szCs w:val="28"/>
                <w:lang w:val="en-US"/>
              </w:rPr>
            </w:pPr>
            <w:r w:rsidRPr="00360689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1</w:t>
            </w:r>
            <w:r w:rsidRPr="00267721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,</w:t>
            </w:r>
            <w:r w:rsidRPr="00360689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2</w:t>
            </w:r>
            <w:r w:rsidRPr="00267721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9</w:t>
            </w:r>
            <w:r w:rsidRPr="00360689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5</w:t>
            </w:r>
            <w:r w:rsidRPr="00267721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,800</w:t>
            </w:r>
          </w:p>
        </w:tc>
      </w:tr>
      <w:tr w:rsidR="00D84D7B" w:rsidRPr="00CD67B5" w14:paraId="446E020D" w14:textId="77777777" w:rsidTr="008E30DC">
        <w:tc>
          <w:tcPr>
            <w:tcW w:w="1170" w:type="dxa"/>
          </w:tcPr>
          <w:p w14:paraId="056DE2CD" w14:textId="09D241E8" w:rsidR="00D84D7B" w:rsidRPr="00267721" w:rsidRDefault="00D84D7B" w:rsidP="00D84D7B">
            <w:pPr>
              <w:ind w:right="-132"/>
              <w:rPr>
                <w:rFonts w:asciiTheme="minorHAnsi" w:hAnsiTheme="minorHAnsi" w:cstheme="minorHAnsi"/>
                <w:sz w:val="28"/>
                <w:szCs w:val="28"/>
                <w:cs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SABUY263A</w:t>
            </w:r>
          </w:p>
        </w:tc>
        <w:tc>
          <w:tcPr>
            <w:tcW w:w="1260" w:type="dxa"/>
            <w:shd w:val="clear" w:color="auto" w:fill="auto"/>
          </w:tcPr>
          <w:p w14:paraId="2F36C9AA" w14:textId="524A3F5E" w:rsidR="00D84D7B" w:rsidRPr="00267721" w:rsidRDefault="00D84D7B" w:rsidP="00D84D7B">
            <w:pPr>
              <w:ind w:right="-132"/>
              <w:rPr>
                <w:rFonts w:asciiTheme="minorHAnsi" w:hAnsiTheme="minorHAnsi" w:cstheme="minorHAnsi"/>
                <w:sz w:val="28"/>
                <w:szCs w:val="28"/>
                <w:cs/>
              </w:rPr>
            </w:pPr>
            <w:r w:rsidRPr="00267721">
              <w:rPr>
                <w:rFonts w:asciiTheme="minorHAnsi" w:hAnsiTheme="minorHAnsi" w:cstheme="minorHAnsi" w:hint="cs"/>
                <w:sz w:val="28"/>
                <w:szCs w:val="28"/>
                <w:cs/>
              </w:rPr>
              <w:t xml:space="preserve">ครั้งที่ </w:t>
            </w:r>
            <w:r w:rsidRPr="00360689">
              <w:rPr>
                <w:rFonts w:asciiTheme="minorHAnsi" w:hAnsiTheme="minorHAnsi" w:cstheme="minorHAnsi"/>
                <w:sz w:val="28"/>
                <w:szCs w:val="28"/>
              </w:rPr>
              <w:t>2</w:t>
            </w:r>
            <w:r w:rsidRPr="00267721">
              <w:rPr>
                <w:rFonts w:asciiTheme="minorHAnsi" w:hAnsiTheme="minorHAnsi" w:cstheme="minorHAnsi"/>
                <w:sz w:val="28"/>
                <w:szCs w:val="28"/>
              </w:rPr>
              <w:t>/</w:t>
            </w:r>
            <w:r w:rsidRPr="00360689">
              <w:rPr>
                <w:rFonts w:asciiTheme="minorHAnsi" w:hAnsiTheme="minorHAnsi" w:cstheme="minorHAnsi"/>
                <w:sz w:val="28"/>
                <w:szCs w:val="28"/>
              </w:rPr>
              <w:t>2566</w:t>
            </w:r>
          </w:p>
        </w:tc>
        <w:tc>
          <w:tcPr>
            <w:tcW w:w="990" w:type="dxa"/>
            <w:shd w:val="clear" w:color="auto" w:fill="auto"/>
          </w:tcPr>
          <w:p w14:paraId="63E351C7" w14:textId="1B5D089E" w:rsidR="00D84D7B" w:rsidRPr="00267721" w:rsidRDefault="00D84D7B" w:rsidP="00D84D7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0689">
              <w:rPr>
                <w:rFonts w:ascii="Angsana New" w:hAnsi="Angsana New"/>
                <w:sz w:val="28"/>
                <w:szCs w:val="28"/>
              </w:rPr>
              <w:t>6</w:t>
            </w:r>
            <w:r w:rsidRPr="00267721">
              <w:rPr>
                <w:rFonts w:ascii="Angsana New" w:hAnsi="Angsana New"/>
                <w:sz w:val="28"/>
                <w:szCs w:val="28"/>
              </w:rPr>
              <w:t>.</w:t>
            </w:r>
            <w:r w:rsidRPr="00360689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540" w:type="dxa"/>
            <w:tcBorders>
              <w:left w:val="nil"/>
            </w:tcBorders>
            <w:shd w:val="clear" w:color="auto" w:fill="auto"/>
          </w:tcPr>
          <w:p w14:paraId="22C52306" w14:textId="7E711B14" w:rsidR="00D84D7B" w:rsidRPr="00267721" w:rsidRDefault="00D84D7B" w:rsidP="00D84D7B">
            <w:pPr>
              <w:ind w:left="-104" w:right="-1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0689">
              <w:rPr>
                <w:rFonts w:ascii="Angsana New" w:hAnsi="Angsana New"/>
                <w:sz w:val="28"/>
                <w:szCs w:val="28"/>
              </w:rPr>
              <w:t>2</w:t>
            </w:r>
            <w:r w:rsidRPr="00267721">
              <w:rPr>
                <w:rFonts w:ascii="Angsana New" w:hAnsi="Angsana New"/>
                <w:sz w:val="28"/>
                <w:szCs w:val="28"/>
              </w:rPr>
              <w:t>.8</w:t>
            </w:r>
          </w:p>
        </w:tc>
        <w:tc>
          <w:tcPr>
            <w:tcW w:w="1440" w:type="dxa"/>
            <w:shd w:val="clear" w:color="auto" w:fill="auto"/>
          </w:tcPr>
          <w:p w14:paraId="7FDD6DF3" w14:textId="046C41E6" w:rsidR="00D84D7B" w:rsidRPr="00267721" w:rsidRDefault="00D84D7B" w:rsidP="00D84D7B">
            <w:pPr>
              <w:ind w:left="-110" w:right="-11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60689">
              <w:rPr>
                <w:rFonts w:ascii="Angsana New" w:hAnsi="Angsana New"/>
                <w:spacing w:val="-4"/>
                <w:sz w:val="28"/>
                <w:szCs w:val="28"/>
              </w:rPr>
              <w:t>21</w:t>
            </w:r>
            <w:r w:rsidRPr="00267721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267721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มิถุนายน </w:t>
            </w:r>
            <w:r w:rsidRPr="00360689">
              <w:rPr>
                <w:rFonts w:ascii="Angsana New" w:hAnsi="Angsana New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530" w:type="dxa"/>
            <w:shd w:val="clear" w:color="auto" w:fill="auto"/>
          </w:tcPr>
          <w:p w14:paraId="6CCFFC22" w14:textId="0FBCCD6B" w:rsidR="00D84D7B" w:rsidRPr="00267721" w:rsidRDefault="00D84D7B" w:rsidP="00D84D7B">
            <w:pPr>
              <w:tabs>
                <w:tab w:val="clear" w:pos="2580"/>
                <w:tab w:val="left" w:pos="1600"/>
              </w:tabs>
              <w:ind w:left="-110" w:right="-11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60689">
              <w:rPr>
                <w:rFonts w:ascii="Angsana New" w:hAnsi="Angsana New"/>
                <w:spacing w:val="-4"/>
                <w:sz w:val="28"/>
                <w:szCs w:val="28"/>
              </w:rPr>
              <w:t>21</w:t>
            </w:r>
            <w:r w:rsidRPr="00267721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267721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มีนาคม </w:t>
            </w:r>
            <w:r w:rsidRPr="00360689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9</w:t>
            </w:r>
          </w:p>
        </w:tc>
        <w:tc>
          <w:tcPr>
            <w:tcW w:w="1260" w:type="dxa"/>
            <w:shd w:val="clear" w:color="auto" w:fill="auto"/>
          </w:tcPr>
          <w:p w14:paraId="0208A41C" w14:textId="5FAE58BD" w:rsidR="00D84D7B" w:rsidRPr="00267721" w:rsidRDefault="00D84D7B" w:rsidP="00D84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center"/>
              <w:textAlignment w:val="baseline"/>
              <w:rPr>
                <w:rFonts w:asciiTheme="minorHAnsi" w:hAnsiTheme="minorHAnsi" w:cstheme="minorHAnsi"/>
                <w:sz w:val="28"/>
                <w:szCs w:val="28"/>
              </w:rPr>
            </w:pPr>
            <w:r w:rsidRPr="00360689">
              <w:rPr>
                <w:rFonts w:asciiTheme="minorHAnsi" w:hAnsiTheme="minorHAnsi" w:cstheme="minorHAnsi"/>
                <w:sz w:val="28"/>
                <w:szCs w:val="28"/>
              </w:rPr>
              <w:t>1</w:t>
            </w:r>
            <w:r w:rsidRPr="00267721"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 w:rsidRPr="00360689">
              <w:rPr>
                <w:rFonts w:asciiTheme="minorHAnsi" w:hAnsiTheme="minorHAnsi" w:cstheme="minorHAnsi"/>
                <w:sz w:val="28"/>
                <w:szCs w:val="28"/>
              </w:rPr>
              <w:t>5</w:t>
            </w:r>
            <w:r w:rsidRPr="00267721">
              <w:rPr>
                <w:rFonts w:asciiTheme="minorHAnsi" w:hAnsiTheme="minorHAnsi" w:cstheme="minorHAnsi"/>
                <w:sz w:val="28"/>
                <w:szCs w:val="28"/>
              </w:rPr>
              <w:t>,700</w:t>
            </w:r>
          </w:p>
        </w:tc>
        <w:tc>
          <w:tcPr>
            <w:tcW w:w="270" w:type="dxa"/>
            <w:shd w:val="clear" w:color="auto" w:fill="auto"/>
          </w:tcPr>
          <w:p w14:paraId="208C6E1C" w14:textId="77777777" w:rsidR="00D84D7B" w:rsidRPr="00267721" w:rsidRDefault="00D84D7B" w:rsidP="00D84D7B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668FAE5" w14:textId="1882E59E" w:rsidR="00D84D7B" w:rsidRPr="00267721" w:rsidRDefault="00D84D7B" w:rsidP="00D84D7B">
            <w:pPr>
              <w:pStyle w:val="30"/>
              <w:tabs>
                <w:tab w:val="clear" w:pos="360"/>
                <w:tab w:val="clear" w:pos="720"/>
                <w:tab w:val="decimal" w:pos="1070"/>
              </w:tabs>
              <w:ind w:right="-111"/>
              <w:rPr>
                <w:rFonts w:asciiTheme="minorHAnsi" w:hAnsiTheme="minorHAnsi" w:cstheme="minorHAnsi"/>
                <w:sz w:val="28"/>
                <w:szCs w:val="28"/>
                <w:lang w:val="en-US"/>
              </w:rPr>
            </w:pPr>
            <w:r w:rsidRPr="00360689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1</w:t>
            </w:r>
            <w:r w:rsidRPr="00267721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9</w:t>
            </w:r>
            <w:r w:rsidRPr="00360689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5</w:t>
            </w:r>
            <w:r w:rsidRPr="00267721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,700</w:t>
            </w:r>
          </w:p>
        </w:tc>
      </w:tr>
      <w:tr w:rsidR="00D84D7B" w:rsidRPr="00CD67B5" w14:paraId="066C9441" w14:textId="77777777" w:rsidTr="008E30DC">
        <w:tc>
          <w:tcPr>
            <w:tcW w:w="3960" w:type="dxa"/>
            <w:gridSpan w:val="4"/>
          </w:tcPr>
          <w:p w14:paraId="43CA02F2" w14:textId="63A28A4B" w:rsidR="00D84D7B" w:rsidRPr="00267721" w:rsidRDefault="00D84D7B" w:rsidP="00D84D7B">
            <w:pPr>
              <w:ind w:right="-132"/>
              <w:rPr>
                <w:rFonts w:ascii="Angsana New" w:hAnsi="Angsana New"/>
                <w:sz w:val="28"/>
                <w:szCs w:val="28"/>
              </w:rPr>
            </w:pPr>
            <w:r w:rsidRPr="00267721">
              <w:rPr>
                <w:rFonts w:asciiTheme="minorHAnsi" w:hAnsiTheme="minorHAnsi" w:cstheme="minorHAnsi" w:hint="cs"/>
                <w:i/>
                <w:iCs/>
                <w:sz w:val="28"/>
                <w:szCs w:val="28"/>
                <w:cs/>
              </w:rPr>
              <w:t>หัก</w:t>
            </w:r>
            <w:r w:rsidRPr="00267721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Pr="00267721">
              <w:rPr>
                <w:rFonts w:asciiTheme="minorHAnsi" w:hAnsiTheme="minorHAnsi" w:cstheme="minorHAnsi" w:hint="cs"/>
                <w:sz w:val="28"/>
                <w:szCs w:val="28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440" w:type="dxa"/>
            <w:shd w:val="clear" w:color="auto" w:fill="auto"/>
          </w:tcPr>
          <w:p w14:paraId="37DFC9AB" w14:textId="77777777" w:rsidR="00D84D7B" w:rsidRPr="00267721" w:rsidRDefault="00D84D7B" w:rsidP="00D84D7B">
            <w:pPr>
              <w:ind w:left="-110" w:right="-11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F48711A" w14:textId="77777777" w:rsidR="00D84D7B" w:rsidRPr="00267721" w:rsidRDefault="00D84D7B" w:rsidP="00D84D7B">
            <w:pPr>
              <w:tabs>
                <w:tab w:val="clear" w:pos="2580"/>
                <w:tab w:val="left" w:pos="1600"/>
              </w:tabs>
              <w:ind w:left="-110" w:right="-11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927ACF7" w14:textId="63602D5A" w:rsidR="00D84D7B" w:rsidRPr="00267721" w:rsidRDefault="00D84D7B" w:rsidP="00D84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center"/>
              <w:textAlignment w:val="baselin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2235440" w14:textId="77777777" w:rsidR="00D84D7B" w:rsidRPr="00267721" w:rsidRDefault="00D84D7B" w:rsidP="00D84D7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063F0E4" w14:textId="3C68EA8A" w:rsidR="00D84D7B" w:rsidRPr="00267721" w:rsidRDefault="00D84D7B" w:rsidP="00D84D7B">
            <w:pPr>
              <w:pStyle w:val="30"/>
              <w:tabs>
                <w:tab w:val="clear" w:pos="360"/>
                <w:tab w:val="clear" w:pos="720"/>
                <w:tab w:val="decimal" w:pos="1070"/>
              </w:tabs>
              <w:ind w:right="-111"/>
              <w:rPr>
                <w:rFonts w:asciiTheme="minorHAnsi" w:hAnsiTheme="minorHAnsi" w:cstheme="minorHAnsi"/>
                <w:sz w:val="28"/>
                <w:szCs w:val="28"/>
                <w:lang w:val="en-US"/>
              </w:rPr>
            </w:pPr>
            <w:r w:rsidRPr="00267721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(</w:t>
            </w:r>
            <w:r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13</w:t>
            </w:r>
            <w:r w:rsidRPr="00267721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,</w:t>
            </w:r>
            <w:r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741</w:t>
            </w:r>
            <w:r w:rsidRPr="00267721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)</w:t>
            </w:r>
          </w:p>
        </w:tc>
      </w:tr>
      <w:tr w:rsidR="00D84D7B" w:rsidRPr="00CD67B5" w14:paraId="3BA61274" w14:textId="77777777" w:rsidTr="008E30DC">
        <w:tc>
          <w:tcPr>
            <w:tcW w:w="1170" w:type="dxa"/>
          </w:tcPr>
          <w:p w14:paraId="4B92DD2E" w14:textId="35BFC396" w:rsidR="00D84D7B" w:rsidRPr="00267721" w:rsidRDefault="00D84D7B" w:rsidP="00D84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</w:pPr>
            <w:r w:rsidRPr="00267721">
              <w:rPr>
                <w:rFonts w:asciiTheme="minorHAnsi" w:hAnsiTheme="minorHAnsi" w:cstheme="minorHAnsi" w:hint="cs"/>
                <w:b/>
                <w:bCs/>
                <w:sz w:val="28"/>
                <w:szCs w:val="28"/>
                <w:cs/>
              </w:rPr>
              <w:t xml:space="preserve">หุ้นกู้ </w:t>
            </w:r>
            <w:r w:rsidRPr="00267721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- </w:t>
            </w:r>
            <w:r w:rsidRPr="00267721">
              <w:rPr>
                <w:rFonts w:asciiTheme="minorHAnsi" w:hAnsiTheme="minorHAnsi" w:cstheme="minorHAns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14:paraId="510BC329" w14:textId="18BF26D7" w:rsidR="00D84D7B" w:rsidRPr="00267721" w:rsidRDefault="00D84D7B" w:rsidP="00D84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B4AEC83" w14:textId="77777777" w:rsidR="00D84D7B" w:rsidRPr="00267721" w:rsidRDefault="00D84D7B" w:rsidP="00D84D7B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146037A8" w14:textId="77777777" w:rsidR="00D84D7B" w:rsidRPr="00267721" w:rsidRDefault="00D84D7B" w:rsidP="00D84D7B">
            <w:pPr>
              <w:ind w:left="-104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A43E83F" w14:textId="77777777" w:rsidR="00D84D7B" w:rsidRPr="00267721" w:rsidRDefault="00D84D7B" w:rsidP="00D84D7B">
            <w:pPr>
              <w:ind w:left="-110" w:right="-110"/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A3185EA" w14:textId="77777777" w:rsidR="00D84D7B" w:rsidRPr="00267721" w:rsidRDefault="00D84D7B" w:rsidP="00D84D7B">
            <w:pPr>
              <w:tabs>
                <w:tab w:val="clear" w:pos="2580"/>
                <w:tab w:val="left" w:pos="1600"/>
              </w:tabs>
              <w:ind w:left="-110" w:right="-110"/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8EB315B" w14:textId="77777777" w:rsidR="00D84D7B" w:rsidRPr="00267721" w:rsidRDefault="00D84D7B" w:rsidP="00D84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center"/>
              <w:textAlignment w:val="baselin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1D1579D" w14:textId="77777777" w:rsidR="00D84D7B" w:rsidRPr="00267721" w:rsidRDefault="00D84D7B" w:rsidP="00D84D7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1AD68F" w14:textId="4BE127C3" w:rsidR="00D84D7B" w:rsidRPr="00267721" w:rsidRDefault="00D84D7B" w:rsidP="00D84D7B">
            <w:pPr>
              <w:pStyle w:val="30"/>
              <w:tabs>
                <w:tab w:val="clear" w:pos="360"/>
                <w:tab w:val="clear" w:pos="720"/>
                <w:tab w:val="decimal" w:pos="1070"/>
              </w:tabs>
              <w:ind w:right="-111"/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/>
              </w:rPr>
              <w:t>3</w:t>
            </w:r>
            <w:r w:rsidRPr="00267721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/>
              </w:rPr>
              <w:t>977</w:t>
            </w:r>
            <w:r w:rsidRPr="00267721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/>
              </w:rPr>
              <w:t>759</w:t>
            </w:r>
          </w:p>
        </w:tc>
      </w:tr>
    </w:tbl>
    <w:p w14:paraId="396D0E05" w14:textId="77777777" w:rsidR="00975D8C" w:rsidRPr="00494B97" w:rsidRDefault="00975D8C" w:rsidP="00EC76CD">
      <w:pPr>
        <w:ind w:left="540"/>
        <w:jc w:val="thaiDistribute"/>
        <w:rPr>
          <w:rFonts w:ascii="Angsana New" w:hAnsi="Angsana New"/>
          <w:spacing w:val="-6"/>
          <w:sz w:val="30"/>
          <w:szCs w:val="30"/>
          <w:cs/>
        </w:rPr>
      </w:pPr>
    </w:p>
    <w:p w14:paraId="1127D546" w14:textId="7D79E45E" w:rsidR="00A243F1" w:rsidRDefault="005D7ACB" w:rsidP="00A243F1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70469A">
        <w:rPr>
          <w:rFonts w:ascii="Angsana New" w:hAnsi="Angsana New" w:hint="cs"/>
          <w:spacing w:val="-6"/>
          <w:sz w:val="30"/>
          <w:szCs w:val="30"/>
          <w:cs/>
        </w:rPr>
        <w:t>หุ้นกู้</w:t>
      </w:r>
      <w:r w:rsidRPr="0070469A">
        <w:rPr>
          <w:rFonts w:ascii="Angsana New" w:hAnsi="Angsana New"/>
          <w:spacing w:val="-6"/>
          <w:sz w:val="30"/>
          <w:szCs w:val="30"/>
          <w:cs/>
        </w:rPr>
        <w:t xml:space="preserve">มีกำหนดชำระดอกเบี้ยทุก </w:t>
      </w:r>
      <w:r w:rsidR="00814812" w:rsidRPr="003B185A">
        <w:rPr>
          <w:rFonts w:ascii="Angsana New" w:hAnsi="Angsana New"/>
          <w:spacing w:val="-6"/>
          <w:sz w:val="30"/>
          <w:szCs w:val="30"/>
        </w:rPr>
        <w:t>3</w:t>
      </w:r>
      <w:r w:rsidRPr="0070469A">
        <w:rPr>
          <w:rFonts w:ascii="Angsana New" w:hAnsi="Angsana New"/>
          <w:spacing w:val="-6"/>
          <w:sz w:val="30"/>
          <w:szCs w:val="30"/>
          <w:cs/>
        </w:rPr>
        <w:t xml:space="preserve"> เดือน</w:t>
      </w:r>
      <w:r w:rsidRPr="0070469A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1E3AE5" w:rsidRPr="0070469A">
        <w:rPr>
          <w:rFonts w:ascii="Angsana New" w:hAnsi="Angsana New" w:hint="cs"/>
          <w:spacing w:val="-6"/>
          <w:sz w:val="30"/>
          <w:szCs w:val="30"/>
          <w:cs/>
        </w:rPr>
        <w:t>ไม่ด้อยสิทธิและไม่มีหลักประกัน</w:t>
      </w:r>
      <w:r w:rsidR="00DF1C09">
        <w:rPr>
          <w:rFonts w:ascii="Angsana New" w:hAnsi="Angsana New" w:hint="cs"/>
          <w:spacing w:val="-6"/>
          <w:sz w:val="30"/>
          <w:szCs w:val="30"/>
          <w:cs/>
        </w:rPr>
        <w:t xml:space="preserve">สำหรับหุ้นกู้ครั้งที่ </w:t>
      </w:r>
      <w:r w:rsidR="00DF1C09">
        <w:rPr>
          <w:rFonts w:ascii="Angsana New" w:hAnsi="Angsana New"/>
          <w:spacing w:val="-6"/>
          <w:sz w:val="30"/>
          <w:szCs w:val="30"/>
        </w:rPr>
        <w:t xml:space="preserve">2/2565, 3/2565 </w:t>
      </w:r>
      <w:r w:rsidR="00DF1C09">
        <w:rPr>
          <w:rFonts w:ascii="Angsana New" w:hAnsi="Angsana New" w:hint="cs"/>
          <w:spacing w:val="-6"/>
          <w:sz w:val="30"/>
          <w:szCs w:val="30"/>
          <w:cs/>
        </w:rPr>
        <w:t xml:space="preserve">และ </w:t>
      </w:r>
      <w:r w:rsidR="00DF1C09">
        <w:rPr>
          <w:rFonts w:ascii="Angsana New" w:hAnsi="Angsana New"/>
          <w:spacing w:val="-6"/>
          <w:sz w:val="30"/>
          <w:szCs w:val="30"/>
        </w:rPr>
        <w:t>1/2566</w:t>
      </w:r>
      <w:r w:rsidR="001E3AE5" w:rsidRPr="0070469A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70469A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="00A96672">
        <w:rPr>
          <w:rFonts w:ascii="Angsana New" w:hAnsi="Angsana New" w:hint="cs"/>
          <w:spacing w:val="-6"/>
          <w:sz w:val="30"/>
          <w:szCs w:val="30"/>
          <w:cs/>
        </w:rPr>
        <w:t xml:space="preserve">มีหลักประกันสำหรับหุ้นกู้ครั้งที่ </w:t>
      </w:r>
      <w:r w:rsidR="00A96672">
        <w:rPr>
          <w:rFonts w:ascii="Angsana New" w:hAnsi="Angsana New"/>
          <w:spacing w:val="-6"/>
          <w:sz w:val="30"/>
          <w:szCs w:val="30"/>
        </w:rPr>
        <w:t xml:space="preserve">2/2566 </w:t>
      </w:r>
      <w:r w:rsidR="00A96672" w:rsidRPr="00D462F8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(รายละเอียด </w:t>
      </w:r>
      <w:r w:rsidR="00A96672" w:rsidRPr="00D462F8">
        <w:rPr>
          <w:rFonts w:ascii="Angsana New" w:hAnsi="Angsana New"/>
          <w:i/>
          <w:iCs/>
          <w:spacing w:val="-6"/>
          <w:sz w:val="30"/>
          <w:szCs w:val="30"/>
        </w:rPr>
        <w:t>7.</w:t>
      </w:r>
      <w:r w:rsidR="00746146">
        <w:rPr>
          <w:rFonts w:ascii="Angsana New" w:hAnsi="Angsana New"/>
          <w:i/>
          <w:iCs/>
          <w:spacing w:val="-6"/>
          <w:sz w:val="30"/>
          <w:szCs w:val="30"/>
        </w:rPr>
        <w:t>1</w:t>
      </w:r>
      <w:r w:rsidR="00A96672" w:rsidRPr="00D462F8">
        <w:rPr>
          <w:rFonts w:ascii="Angsana New" w:hAnsi="Angsana New"/>
          <w:i/>
          <w:iCs/>
          <w:spacing w:val="-6"/>
          <w:sz w:val="30"/>
          <w:szCs w:val="30"/>
          <w:cs/>
        </w:rPr>
        <w:t>)</w:t>
      </w:r>
      <w:r w:rsidR="00A96672">
        <w:rPr>
          <w:rFonts w:ascii="Angsana New" w:hAnsi="Angsana New"/>
          <w:spacing w:val="-6"/>
          <w:sz w:val="30"/>
          <w:szCs w:val="30"/>
        </w:rPr>
        <w:t xml:space="preserve"> </w:t>
      </w:r>
      <w:r w:rsidR="007B4E5A" w:rsidRPr="0070469A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70469A">
        <w:rPr>
          <w:rFonts w:ascii="Angsana New" w:hAnsi="Angsana New" w:hint="cs"/>
          <w:spacing w:val="-6"/>
          <w:sz w:val="30"/>
          <w:szCs w:val="30"/>
          <w:cs/>
        </w:rPr>
        <w:t>มีข้อ</w:t>
      </w:r>
      <w:r w:rsidRPr="0070469A">
        <w:rPr>
          <w:rFonts w:ascii="Angsana New" w:hAnsi="Angsana New"/>
          <w:spacing w:val="-6"/>
          <w:sz w:val="30"/>
          <w:szCs w:val="30"/>
          <w:cs/>
        </w:rPr>
        <w:t>กำหนด</w:t>
      </w:r>
      <w:r w:rsidRPr="0070469A">
        <w:rPr>
          <w:rFonts w:ascii="Angsana New" w:hAnsi="Angsana New" w:hint="cs"/>
          <w:spacing w:val="-6"/>
          <w:sz w:val="30"/>
          <w:szCs w:val="30"/>
          <w:cs/>
        </w:rPr>
        <w:t>ในการดำรงอัตราส่วน</w:t>
      </w:r>
      <w:r w:rsidRPr="0070469A">
        <w:rPr>
          <w:rFonts w:ascii="Angsana New" w:hAnsi="Angsana New"/>
          <w:spacing w:val="-6"/>
          <w:sz w:val="30"/>
          <w:szCs w:val="30"/>
          <w:cs/>
        </w:rPr>
        <w:t>หนี้สิน</w:t>
      </w:r>
      <w:r w:rsidRPr="0070469A">
        <w:rPr>
          <w:rFonts w:ascii="Angsana New" w:hAnsi="Angsana New" w:hint="cs"/>
          <w:spacing w:val="-6"/>
          <w:sz w:val="30"/>
          <w:szCs w:val="30"/>
          <w:cs/>
        </w:rPr>
        <w:t>สุทธิ</w:t>
      </w:r>
      <w:r w:rsidRPr="0070469A">
        <w:rPr>
          <w:rFonts w:ascii="Angsana New" w:hAnsi="Angsana New"/>
          <w:spacing w:val="-6"/>
          <w:sz w:val="30"/>
          <w:szCs w:val="30"/>
          <w:cs/>
        </w:rPr>
        <w:t>ต่อส่วนของผู้ถือหุ้น</w:t>
      </w:r>
    </w:p>
    <w:p w14:paraId="4A0A8B83" w14:textId="77777777" w:rsidR="00AA0843" w:rsidRDefault="00AA0843" w:rsidP="00A243F1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46270AE" w14:textId="77777777" w:rsidR="00E36AD7" w:rsidRDefault="00E36AD7" w:rsidP="00A243F1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47C855F" w14:textId="77777777" w:rsidR="0013595F" w:rsidRDefault="0013595F" w:rsidP="00A243F1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57A80C2D" w14:textId="77777777" w:rsidR="003F45D1" w:rsidRDefault="003F45D1" w:rsidP="00A243F1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6C0771B" w14:textId="63142ABE" w:rsidR="00A96672" w:rsidRPr="00D462F8" w:rsidRDefault="00952AB4" w:rsidP="00D462F8">
      <w:pPr>
        <w:ind w:left="540" w:hanging="360"/>
        <w:jc w:val="thaiDistribute"/>
        <w:rPr>
          <w:rFonts w:ascii="Angsana New" w:hAnsi="Angsana New"/>
          <w:i/>
          <w:iCs/>
          <w:spacing w:val="-6"/>
          <w:sz w:val="30"/>
          <w:szCs w:val="30"/>
        </w:rPr>
      </w:pPr>
      <w:r w:rsidRPr="00D462F8">
        <w:rPr>
          <w:rFonts w:ascii="Angsana New" w:hAnsi="Angsana New"/>
          <w:i/>
          <w:iCs/>
          <w:spacing w:val="-6"/>
          <w:sz w:val="30"/>
          <w:szCs w:val="30"/>
        </w:rPr>
        <w:lastRenderedPageBreak/>
        <w:t>8.1</w:t>
      </w:r>
      <w:r w:rsidRPr="00D462F8">
        <w:rPr>
          <w:rFonts w:ascii="Angsana New" w:hAnsi="Angsana New"/>
          <w:i/>
          <w:iCs/>
          <w:spacing w:val="-6"/>
          <w:sz w:val="30"/>
          <w:szCs w:val="30"/>
          <w:cs/>
        </w:rPr>
        <w:t>) การผิดนัดและผลของการผิดนัด</w:t>
      </w:r>
    </w:p>
    <w:p w14:paraId="17D372F9" w14:textId="77777777" w:rsidR="00A96672" w:rsidRDefault="00A96672" w:rsidP="00A243F1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4A2C96C4" w14:textId="1831A561" w:rsidR="00A96672" w:rsidRDefault="00952AB4" w:rsidP="001D0C65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952AB4">
        <w:rPr>
          <w:rFonts w:ascii="Angsana New" w:hAnsi="Angsana New"/>
          <w:spacing w:val="-6"/>
          <w:sz w:val="30"/>
          <w:szCs w:val="30"/>
          <w:cs/>
        </w:rPr>
        <w:t>สืบเนื่องจากการแก้ไขเปลี่ยนแปลงเงื่อนไขในสัญญาสินเชื่อกับสถาบันการเงินแห่งหนึ่ง</w:t>
      </w:r>
      <w:r w:rsidR="00C15D55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C15D55" w:rsidRPr="00D462F8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(รายละเอียด </w:t>
      </w:r>
      <w:r w:rsidR="00C15D55" w:rsidRPr="00D462F8">
        <w:rPr>
          <w:rFonts w:ascii="Angsana New" w:hAnsi="Angsana New"/>
          <w:i/>
          <w:iCs/>
          <w:spacing w:val="-6"/>
          <w:sz w:val="30"/>
          <w:szCs w:val="30"/>
        </w:rPr>
        <w:t>7.</w:t>
      </w:r>
      <w:r w:rsidR="00746146">
        <w:rPr>
          <w:rFonts w:ascii="Angsana New" w:hAnsi="Angsana New"/>
          <w:i/>
          <w:iCs/>
          <w:spacing w:val="-6"/>
          <w:sz w:val="30"/>
          <w:szCs w:val="30"/>
        </w:rPr>
        <w:t>3</w:t>
      </w:r>
      <w:r w:rsidR="00C15D55" w:rsidRPr="00D462F8">
        <w:rPr>
          <w:rFonts w:ascii="Angsana New" w:hAnsi="Angsana New"/>
          <w:i/>
          <w:iCs/>
          <w:spacing w:val="-6"/>
          <w:sz w:val="30"/>
          <w:szCs w:val="30"/>
          <w:cs/>
        </w:rPr>
        <w:t>)</w:t>
      </w:r>
      <w:r w:rsidRPr="00952AB4">
        <w:rPr>
          <w:rFonts w:ascii="Angsana New" w:hAnsi="Angsana New"/>
          <w:spacing w:val="-6"/>
          <w:sz w:val="30"/>
          <w:szCs w:val="30"/>
          <w:cs/>
        </w:rPr>
        <w:t xml:space="preserve"> และสถาบันการเงินอีกแห่งหนึ่งเป็นโจทก์ฟ้องบริษัท </w:t>
      </w:r>
      <w:r w:rsidRPr="00D462F8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(รายละเอียด </w:t>
      </w:r>
      <w:r w:rsidRPr="00D462F8">
        <w:rPr>
          <w:rFonts w:ascii="Angsana New" w:hAnsi="Angsana New"/>
          <w:i/>
          <w:iCs/>
          <w:spacing w:val="-6"/>
          <w:sz w:val="30"/>
          <w:szCs w:val="30"/>
        </w:rPr>
        <w:t>7</w:t>
      </w:r>
      <w:r w:rsidRPr="00D462F8">
        <w:rPr>
          <w:rFonts w:ascii="Angsana New" w:hAnsi="Angsana New"/>
          <w:i/>
          <w:iCs/>
          <w:spacing w:val="-6"/>
          <w:sz w:val="30"/>
          <w:szCs w:val="30"/>
          <w:cs/>
        </w:rPr>
        <w:t>.</w:t>
      </w:r>
      <w:r w:rsidR="00746146">
        <w:rPr>
          <w:rFonts w:ascii="Angsana New" w:hAnsi="Angsana New"/>
          <w:i/>
          <w:iCs/>
          <w:spacing w:val="-6"/>
          <w:sz w:val="30"/>
          <w:szCs w:val="30"/>
        </w:rPr>
        <w:t>4</w:t>
      </w:r>
      <w:r w:rsidRPr="00D462F8">
        <w:rPr>
          <w:rFonts w:ascii="Angsana New" w:hAnsi="Angsana New"/>
          <w:i/>
          <w:iCs/>
          <w:spacing w:val="-6"/>
          <w:sz w:val="30"/>
          <w:szCs w:val="30"/>
        </w:rPr>
        <w:t>)</w:t>
      </w:r>
      <w:r w:rsidRPr="00952AB4">
        <w:rPr>
          <w:rFonts w:ascii="Angsana New" w:hAnsi="Angsana New"/>
          <w:spacing w:val="-6"/>
          <w:sz w:val="30"/>
          <w:szCs w:val="30"/>
        </w:rPr>
        <w:t xml:space="preserve"> </w:t>
      </w:r>
      <w:r w:rsidRPr="00952AB4">
        <w:rPr>
          <w:rFonts w:ascii="Angsana New" w:hAnsi="Angsana New"/>
          <w:spacing w:val="-6"/>
          <w:sz w:val="30"/>
          <w:szCs w:val="30"/>
          <w:cs/>
        </w:rPr>
        <w:t>เหตุการณ์ดังกล่าวถือเป็นเหตุ</w:t>
      </w:r>
      <w:r w:rsidR="001D0C65">
        <w:rPr>
          <w:rFonts w:ascii="Angsana New" w:hAnsi="Angsana New" w:hint="cs"/>
          <w:spacing w:val="-6"/>
          <w:sz w:val="30"/>
          <w:szCs w:val="30"/>
          <w:cs/>
        </w:rPr>
        <w:t>อันอาจให้เกิดการ</w:t>
      </w:r>
      <w:r w:rsidRPr="00952AB4">
        <w:rPr>
          <w:rFonts w:ascii="Angsana New" w:hAnsi="Angsana New"/>
          <w:spacing w:val="-6"/>
          <w:sz w:val="30"/>
          <w:szCs w:val="30"/>
          <w:cs/>
        </w:rPr>
        <w:t xml:space="preserve">ผิดนัดตามข้อกำหนดว่าด้วยสิทธิและหน้าที่ของผู้ออกหุ้นกู้และผู้ถือหุ้นกู้แต่ละฉบับ </w:t>
      </w:r>
    </w:p>
    <w:p w14:paraId="1D508E7E" w14:textId="77777777" w:rsidR="004360FA" w:rsidRDefault="004360FA" w:rsidP="00A243F1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28480064" w14:textId="591B0E59" w:rsidR="00952AB4" w:rsidRPr="00D462F8" w:rsidRDefault="00952AB4" w:rsidP="00D462F8">
      <w:pPr>
        <w:ind w:left="540" w:hanging="360"/>
        <w:jc w:val="thaiDistribute"/>
        <w:rPr>
          <w:rFonts w:ascii="Angsana New" w:hAnsi="Angsana New"/>
          <w:i/>
          <w:iCs/>
          <w:spacing w:val="-6"/>
          <w:sz w:val="30"/>
          <w:szCs w:val="30"/>
          <w:cs/>
        </w:rPr>
      </w:pPr>
      <w:r w:rsidRPr="00D462F8">
        <w:rPr>
          <w:rFonts w:ascii="Angsana New" w:hAnsi="Angsana New"/>
          <w:i/>
          <w:iCs/>
          <w:spacing w:val="-6"/>
          <w:sz w:val="30"/>
          <w:szCs w:val="30"/>
        </w:rPr>
        <w:t>8.2</w:t>
      </w:r>
      <w:r w:rsidRPr="00D462F8">
        <w:rPr>
          <w:rFonts w:ascii="Angsana New" w:hAnsi="Angsana New"/>
          <w:i/>
          <w:iCs/>
          <w:spacing w:val="-6"/>
          <w:sz w:val="30"/>
          <w:szCs w:val="30"/>
          <w:cs/>
        </w:rPr>
        <w:t>) การจัดประชุมผู้ถือหุ้นกู้</w:t>
      </w:r>
    </w:p>
    <w:p w14:paraId="4CB778B2" w14:textId="77777777" w:rsidR="00A96672" w:rsidRDefault="00A96672" w:rsidP="00A243F1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1AE749B4" w14:textId="2D213960" w:rsidR="00F741AA" w:rsidRDefault="00F741AA" w:rsidP="00F741AA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F741AA">
        <w:rPr>
          <w:rFonts w:ascii="Angsana New" w:hAnsi="Angsana New"/>
          <w:spacing w:val="-6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pacing w:val="-6"/>
          <w:sz w:val="30"/>
          <w:szCs w:val="30"/>
        </w:rPr>
        <w:t>11</w:t>
      </w:r>
      <w:r w:rsidRPr="00F741AA">
        <w:rPr>
          <w:rFonts w:ascii="Angsana New" w:hAnsi="Angsana New"/>
          <w:spacing w:val="-6"/>
          <w:sz w:val="30"/>
          <w:szCs w:val="30"/>
          <w:cs/>
        </w:rPr>
        <w:t xml:space="preserve"> พฤศจิกายน </w:t>
      </w:r>
      <w:r>
        <w:rPr>
          <w:rFonts w:ascii="Angsana New" w:hAnsi="Angsana New"/>
          <w:spacing w:val="-6"/>
          <w:sz w:val="30"/>
          <w:szCs w:val="30"/>
        </w:rPr>
        <w:t>2567</w:t>
      </w:r>
      <w:r w:rsidRPr="00F741AA">
        <w:rPr>
          <w:rFonts w:ascii="Angsana New" w:hAnsi="Angsana New"/>
          <w:spacing w:val="-6"/>
          <w:sz w:val="30"/>
          <w:szCs w:val="30"/>
          <w:cs/>
        </w:rPr>
        <w:t xml:space="preserve"> ผู้บริหารของบริษัทอยู่ในระหว่างการเรียกประชุมผู้ถือหุ้นกู้จำนวน </w:t>
      </w:r>
      <w:r>
        <w:rPr>
          <w:rFonts w:ascii="Angsana New" w:hAnsi="Angsana New"/>
          <w:spacing w:val="-6"/>
          <w:sz w:val="30"/>
          <w:szCs w:val="30"/>
        </w:rPr>
        <w:t>3</w:t>
      </w:r>
      <w:r w:rsidRPr="00F741AA">
        <w:rPr>
          <w:rFonts w:ascii="Angsana New" w:hAnsi="Angsana New"/>
          <w:spacing w:val="-6"/>
          <w:sz w:val="30"/>
          <w:szCs w:val="30"/>
          <w:cs/>
        </w:rPr>
        <w:t xml:space="preserve"> รุ่น ได้แก่ </w:t>
      </w:r>
      <w:r w:rsidRPr="00F741AA">
        <w:rPr>
          <w:rFonts w:ascii="Angsana New" w:hAnsi="Angsana New"/>
          <w:spacing w:val="-6"/>
          <w:sz w:val="30"/>
          <w:szCs w:val="30"/>
        </w:rPr>
        <w:t xml:space="preserve">SABUY258A SABUY254A </w:t>
      </w:r>
      <w:r w:rsidRPr="00F741AA">
        <w:rPr>
          <w:rFonts w:ascii="Angsana New" w:hAnsi="Angsana New"/>
          <w:spacing w:val="-6"/>
          <w:sz w:val="30"/>
          <w:szCs w:val="30"/>
          <w:cs/>
        </w:rPr>
        <w:t xml:space="preserve">และ </w:t>
      </w:r>
      <w:r w:rsidRPr="00F741AA">
        <w:rPr>
          <w:rFonts w:ascii="Angsana New" w:hAnsi="Angsana New"/>
          <w:spacing w:val="-6"/>
          <w:sz w:val="30"/>
          <w:szCs w:val="30"/>
        </w:rPr>
        <w:t xml:space="preserve">SABUY24DA </w:t>
      </w:r>
      <w:r w:rsidRPr="00F741AA">
        <w:rPr>
          <w:rFonts w:ascii="Angsana New" w:hAnsi="Angsana New"/>
          <w:spacing w:val="-6"/>
          <w:sz w:val="30"/>
          <w:szCs w:val="30"/>
          <w:cs/>
        </w:rPr>
        <w:t xml:space="preserve">ซึ่งจะจัดขึ้นในวันที่ </w:t>
      </w:r>
      <w:r w:rsidRPr="00F741AA">
        <w:rPr>
          <w:rFonts w:ascii="Angsana New" w:hAnsi="Angsana New"/>
          <w:spacing w:val="-6"/>
          <w:sz w:val="30"/>
          <w:szCs w:val="30"/>
        </w:rPr>
        <w:t>20</w:t>
      </w:r>
      <w:r w:rsidRPr="00F741AA">
        <w:rPr>
          <w:rFonts w:ascii="Angsana New" w:hAnsi="Angsana New"/>
          <w:spacing w:val="-6"/>
          <w:sz w:val="30"/>
          <w:szCs w:val="30"/>
          <w:cs/>
        </w:rPr>
        <w:t xml:space="preserve"> พฤศจิกายน </w:t>
      </w:r>
      <w:r w:rsidRPr="00F741AA">
        <w:rPr>
          <w:rFonts w:ascii="Angsana New" w:hAnsi="Angsana New"/>
          <w:spacing w:val="-6"/>
          <w:sz w:val="30"/>
          <w:szCs w:val="30"/>
        </w:rPr>
        <w:t>2567</w:t>
      </w:r>
      <w:r w:rsidRPr="00F741AA">
        <w:rPr>
          <w:rFonts w:ascii="Angsana New" w:hAnsi="Angsana New"/>
          <w:spacing w:val="-6"/>
          <w:sz w:val="30"/>
          <w:szCs w:val="30"/>
          <w:cs/>
        </w:rPr>
        <w:t xml:space="preserve"> เพื่อพิจารณาเรื่องต่างๆ</w:t>
      </w:r>
      <w:r w:rsidR="006C7FCA">
        <w:rPr>
          <w:rFonts w:ascii="Angsana New" w:hAnsi="Angsana New"/>
          <w:spacing w:val="-6"/>
          <w:sz w:val="30"/>
          <w:szCs w:val="30"/>
        </w:rPr>
        <w:t xml:space="preserve">          </w:t>
      </w:r>
      <w:r>
        <w:rPr>
          <w:rFonts w:ascii="Angsana New" w:hAnsi="Angsana New"/>
          <w:spacing w:val="-6"/>
          <w:sz w:val="30"/>
          <w:szCs w:val="30"/>
        </w:rPr>
        <w:t xml:space="preserve"> </w:t>
      </w:r>
      <w:r w:rsidRPr="00F741AA">
        <w:rPr>
          <w:rFonts w:ascii="Angsana New" w:hAnsi="Angsana New"/>
          <w:spacing w:val="-6"/>
          <w:sz w:val="30"/>
          <w:szCs w:val="30"/>
          <w:cs/>
        </w:rPr>
        <w:t>ดังต่อไปนี้</w:t>
      </w:r>
    </w:p>
    <w:p w14:paraId="73561157" w14:textId="77777777" w:rsidR="00F741AA" w:rsidRPr="00F741AA" w:rsidRDefault="00F741AA" w:rsidP="00F741AA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360339E2" w14:textId="784B9740" w:rsidR="00F741AA" w:rsidRPr="00F741AA" w:rsidRDefault="00F741AA" w:rsidP="00D462F8">
      <w:pPr>
        <w:tabs>
          <w:tab w:val="clear" w:pos="454"/>
          <w:tab w:val="clear" w:pos="907"/>
          <w:tab w:val="left" w:pos="810"/>
          <w:tab w:val="left" w:pos="1080"/>
        </w:tabs>
        <w:ind w:left="900" w:hanging="360"/>
        <w:jc w:val="thaiDistribute"/>
        <w:rPr>
          <w:rFonts w:ascii="Angsana New" w:hAnsi="Angsana New"/>
          <w:spacing w:val="-6"/>
          <w:sz w:val="30"/>
          <w:szCs w:val="30"/>
        </w:rPr>
      </w:pPr>
      <w:r>
        <w:rPr>
          <w:rFonts w:ascii="Angsana New" w:hAnsi="Angsana New"/>
          <w:spacing w:val="-6"/>
          <w:sz w:val="30"/>
          <w:szCs w:val="30"/>
        </w:rPr>
        <w:t>1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) </w:t>
      </w:r>
      <w:r w:rsidRPr="00F741AA">
        <w:rPr>
          <w:rFonts w:ascii="Angsana New" w:hAnsi="Angsana New"/>
          <w:spacing w:val="-6"/>
          <w:sz w:val="30"/>
          <w:szCs w:val="30"/>
          <w:cs/>
        </w:rPr>
        <w:t>อนุมัติการผ่อนผันเหตุอันอาจให้เกิดการผิดนัดตามข้อกำหนดว่าด้วยสิทธิและหน้าที่ของผู้ออกหุ้นกู้และผู้ถือหุ้นกู้</w:t>
      </w:r>
    </w:p>
    <w:p w14:paraId="34759A0E" w14:textId="77777777" w:rsidR="00F741AA" w:rsidRDefault="00F741AA" w:rsidP="00F741AA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34D0757C" w14:textId="3563F6FA" w:rsidR="00F741AA" w:rsidRPr="00F741AA" w:rsidRDefault="00F741AA" w:rsidP="00D462F8">
      <w:pPr>
        <w:tabs>
          <w:tab w:val="clear" w:pos="454"/>
          <w:tab w:val="clear" w:pos="907"/>
          <w:tab w:val="left" w:pos="540"/>
          <w:tab w:val="left" w:pos="630"/>
        </w:tabs>
        <w:ind w:left="720" w:hanging="180"/>
        <w:jc w:val="thaiDistribute"/>
        <w:rPr>
          <w:rFonts w:ascii="Angsana New" w:hAnsi="Angsana New"/>
          <w:spacing w:val="-6"/>
          <w:sz w:val="30"/>
          <w:szCs w:val="30"/>
        </w:rPr>
      </w:pPr>
      <w:r>
        <w:rPr>
          <w:rFonts w:ascii="Angsana New" w:hAnsi="Angsana New"/>
          <w:spacing w:val="-6"/>
          <w:sz w:val="30"/>
          <w:szCs w:val="30"/>
        </w:rPr>
        <w:t>2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) </w:t>
      </w:r>
      <w:r w:rsidRPr="00F741AA">
        <w:rPr>
          <w:rFonts w:ascii="Angsana New" w:hAnsi="Angsana New"/>
          <w:spacing w:val="-6"/>
          <w:sz w:val="30"/>
          <w:szCs w:val="30"/>
          <w:cs/>
        </w:rPr>
        <w:t>การยกเลิกหน้าที่ของผู้ออกหุ้นกู้ในการดำรงไว้ซึ่งอัตราส่วนของ หนี้สินสุทธิต่อส่วนของผู้ถือหุ้น (</w:t>
      </w:r>
      <w:r w:rsidRPr="00F741AA">
        <w:rPr>
          <w:rFonts w:ascii="Angsana New" w:hAnsi="Angsana New"/>
          <w:spacing w:val="-6"/>
          <w:sz w:val="30"/>
          <w:szCs w:val="30"/>
        </w:rPr>
        <w:t xml:space="preserve">Net Debt to Equity Ratio) </w:t>
      </w:r>
      <w:r w:rsidRPr="00F741AA">
        <w:rPr>
          <w:rFonts w:ascii="Angsana New" w:hAnsi="Angsana New"/>
          <w:spacing w:val="-6"/>
          <w:sz w:val="30"/>
          <w:szCs w:val="30"/>
          <w:cs/>
        </w:rPr>
        <w:t>ตลอดอายุของหุ้นกู้</w:t>
      </w:r>
    </w:p>
    <w:p w14:paraId="117DDF2B" w14:textId="77777777" w:rsidR="00F741AA" w:rsidRDefault="00F741AA" w:rsidP="00F741AA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3C37DC7B" w14:textId="5706AF08" w:rsidR="00F741AA" w:rsidRPr="00F741AA" w:rsidRDefault="00F741AA" w:rsidP="00D462F8">
      <w:pPr>
        <w:ind w:left="540"/>
        <w:jc w:val="thaiDistribute"/>
        <w:rPr>
          <w:rFonts w:ascii="Angsana New" w:hAnsi="Angsana New"/>
          <w:spacing w:val="-6"/>
          <w:sz w:val="30"/>
          <w:szCs w:val="30"/>
          <w:cs/>
        </w:rPr>
      </w:pPr>
      <w:r>
        <w:rPr>
          <w:rFonts w:ascii="Angsana New" w:hAnsi="Angsana New"/>
          <w:spacing w:val="-6"/>
          <w:sz w:val="30"/>
          <w:szCs w:val="30"/>
        </w:rPr>
        <w:t>3</w:t>
      </w:r>
      <w:r>
        <w:rPr>
          <w:rFonts w:ascii="Angsana New" w:hAnsi="Angsana New" w:hint="cs"/>
          <w:spacing w:val="-6"/>
          <w:sz w:val="30"/>
          <w:szCs w:val="30"/>
          <w:cs/>
        </w:rPr>
        <w:t>)</w:t>
      </w:r>
      <w:r>
        <w:rPr>
          <w:rFonts w:ascii="Angsana New" w:hAnsi="Angsana New"/>
          <w:spacing w:val="-6"/>
          <w:sz w:val="30"/>
          <w:szCs w:val="30"/>
        </w:rPr>
        <w:t xml:space="preserve"> </w:t>
      </w:r>
      <w:r w:rsidRPr="00F741AA">
        <w:rPr>
          <w:rFonts w:ascii="Angsana New" w:hAnsi="Angsana New"/>
          <w:spacing w:val="-6"/>
          <w:sz w:val="30"/>
          <w:szCs w:val="30"/>
          <w:cs/>
        </w:rPr>
        <w:t>การแก้ไขเปลี่ยนแปลงวันครบกำหนดไถ่ถอนหุ้นกู้ (</w:t>
      </w:r>
      <w:r w:rsidRPr="00F741AA">
        <w:rPr>
          <w:rFonts w:ascii="Angsana New" w:hAnsi="Angsana New"/>
          <w:spacing w:val="-6"/>
          <w:sz w:val="30"/>
          <w:szCs w:val="30"/>
        </w:rPr>
        <w:t>Maturity Date)</w:t>
      </w:r>
      <w:r w:rsidR="00964368">
        <w:rPr>
          <w:rFonts w:ascii="Angsana New" w:hAnsi="Angsana New"/>
          <w:spacing w:val="-6"/>
          <w:sz w:val="30"/>
          <w:szCs w:val="30"/>
        </w:rPr>
        <w:t xml:space="preserve"> </w:t>
      </w:r>
      <w:r w:rsidR="00964368">
        <w:rPr>
          <w:rFonts w:ascii="Angsana New" w:hAnsi="Angsana New" w:hint="cs"/>
          <w:spacing w:val="-6"/>
          <w:sz w:val="30"/>
          <w:szCs w:val="30"/>
          <w:cs/>
        </w:rPr>
        <w:t>และ</w:t>
      </w:r>
    </w:p>
    <w:p w14:paraId="54028CDB" w14:textId="77777777" w:rsidR="00F741AA" w:rsidRDefault="00F741AA" w:rsidP="00F741AA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E5588EB" w14:textId="5D7D8604" w:rsidR="00A96672" w:rsidRDefault="00F741AA" w:rsidP="00D462F8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>
        <w:rPr>
          <w:rFonts w:ascii="Angsana New" w:hAnsi="Angsana New"/>
          <w:spacing w:val="-6"/>
          <w:sz w:val="30"/>
          <w:szCs w:val="30"/>
        </w:rPr>
        <w:t>4</w:t>
      </w:r>
      <w:r>
        <w:rPr>
          <w:rFonts w:ascii="Angsana New" w:hAnsi="Angsana New" w:hint="cs"/>
          <w:spacing w:val="-6"/>
          <w:sz w:val="30"/>
          <w:szCs w:val="30"/>
          <w:cs/>
        </w:rPr>
        <w:t>)</w:t>
      </w:r>
      <w:r>
        <w:rPr>
          <w:rFonts w:ascii="Angsana New" w:hAnsi="Angsana New"/>
          <w:spacing w:val="-6"/>
          <w:sz w:val="30"/>
          <w:szCs w:val="30"/>
        </w:rPr>
        <w:t xml:space="preserve"> </w:t>
      </w:r>
      <w:r w:rsidRPr="00F741AA">
        <w:rPr>
          <w:rFonts w:ascii="Angsana New" w:hAnsi="Angsana New"/>
          <w:spacing w:val="-6"/>
          <w:sz w:val="30"/>
          <w:szCs w:val="30"/>
          <w:cs/>
        </w:rPr>
        <w:t>การแก้ไขเปลี่ยนแปลงอัตราดอกเบี้ยหุ้นกู้ และกำหนดวันชำระดอกเบี้ยหุ้นกู้</w:t>
      </w:r>
    </w:p>
    <w:p w14:paraId="416E1398" w14:textId="77777777" w:rsidR="00A30947" w:rsidRDefault="00A30947" w:rsidP="00A243F1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7261168B" w14:textId="77777777" w:rsidR="00F741AA" w:rsidRDefault="00F741AA" w:rsidP="00A243F1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5EBE6D17" w14:textId="77777777" w:rsidR="00F741AA" w:rsidRDefault="00F741AA" w:rsidP="00A243F1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299A9173" w14:textId="77777777" w:rsidR="00F741AA" w:rsidRDefault="00F741AA" w:rsidP="00A243F1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5E070DB4" w14:textId="77777777" w:rsidR="00F741AA" w:rsidRDefault="00F741AA" w:rsidP="00A243F1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2114F62A" w14:textId="77777777" w:rsidR="00F741AA" w:rsidRDefault="00F741AA" w:rsidP="00A243F1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3FCDCA5B" w14:textId="20B4FAAA" w:rsidR="00F741AA" w:rsidRDefault="00F741AA" w:rsidP="00A243F1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78851654" w14:textId="77777777" w:rsidR="00F741AA" w:rsidRDefault="00F741AA" w:rsidP="00A243F1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BAAC636" w14:textId="77777777" w:rsidR="00F741AA" w:rsidRDefault="00F741AA" w:rsidP="00A243F1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0CCAAD5" w14:textId="77777777" w:rsidR="00F741AA" w:rsidRDefault="00F741AA" w:rsidP="00A243F1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29836950" w14:textId="77777777" w:rsidR="00F741AA" w:rsidRDefault="00F741AA" w:rsidP="00A243F1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298AD7BB" w14:textId="77777777" w:rsidR="00C90965" w:rsidRDefault="00C90965" w:rsidP="00A243F1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3ECA98C2" w14:textId="2EB1E09F" w:rsidR="00A77418" w:rsidRPr="005A7BE4" w:rsidRDefault="00A77418" w:rsidP="00A77418">
      <w:pPr>
        <w:pStyle w:val="BodyText2"/>
        <w:numPr>
          <w:ilvl w:val="0"/>
          <w:numId w:val="18"/>
        </w:numPr>
        <w:ind w:left="540" w:hanging="540"/>
        <w:rPr>
          <w:sz w:val="20"/>
          <w:szCs w:val="20"/>
        </w:rPr>
      </w:pPr>
      <w:r w:rsidRPr="005A7BE4">
        <w:rPr>
          <w:rFonts w:hint="cs"/>
          <w:b/>
          <w:bCs/>
          <w:cs/>
        </w:rPr>
        <w:lastRenderedPageBreak/>
        <w:t>เจ้าหนี้อื่น</w:t>
      </w:r>
    </w:p>
    <w:p w14:paraId="06E377BC" w14:textId="77777777" w:rsidR="0066712D" w:rsidRPr="00D33528" w:rsidRDefault="0066712D" w:rsidP="0066712D">
      <w:pPr>
        <w:pStyle w:val="BodyText2"/>
        <w:ind w:left="540"/>
        <w:rPr>
          <w:sz w:val="20"/>
          <w:szCs w:val="20"/>
        </w:rPr>
      </w:pPr>
    </w:p>
    <w:tbl>
      <w:tblPr>
        <w:tblW w:w="91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808"/>
        <w:gridCol w:w="237"/>
        <w:gridCol w:w="1090"/>
        <w:gridCol w:w="263"/>
        <w:gridCol w:w="1073"/>
        <w:gridCol w:w="270"/>
        <w:gridCol w:w="1080"/>
        <w:gridCol w:w="263"/>
        <w:gridCol w:w="1071"/>
      </w:tblGrid>
      <w:tr w:rsidR="00A77418" w:rsidRPr="007929E5" w14:paraId="78C48744" w14:textId="77777777" w:rsidTr="003962D8">
        <w:trPr>
          <w:tblHeader/>
        </w:trPr>
        <w:tc>
          <w:tcPr>
            <w:tcW w:w="1627" w:type="pct"/>
          </w:tcPr>
          <w:p w14:paraId="0AC0F79F" w14:textId="77777777" w:rsidR="00A77418" w:rsidRPr="007929E5" w:rsidRDefault="00A77418" w:rsidP="00825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443" w:type="pct"/>
          </w:tcPr>
          <w:p w14:paraId="27E8526C" w14:textId="77777777" w:rsidR="00A77418" w:rsidRPr="007929E5" w:rsidRDefault="00A77418" w:rsidP="00825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16AED3E7" w14:textId="77777777" w:rsidR="00A77418" w:rsidRPr="007929E5" w:rsidRDefault="00A77418" w:rsidP="00825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29" w:type="pct"/>
            <w:gridSpan w:val="3"/>
          </w:tcPr>
          <w:p w14:paraId="4C03F027" w14:textId="77777777" w:rsidR="00A77418" w:rsidRPr="007929E5" w:rsidRDefault="00A77418" w:rsidP="00825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4E20DA97" w14:textId="77777777" w:rsidR="00A77418" w:rsidRPr="007929E5" w:rsidRDefault="00A77418" w:rsidP="00825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23" w:type="pct"/>
            <w:gridSpan w:val="3"/>
          </w:tcPr>
          <w:p w14:paraId="5D6EA533" w14:textId="77777777" w:rsidR="00A77418" w:rsidRPr="007929E5" w:rsidRDefault="00A77418" w:rsidP="00825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200F" w:rsidRPr="007929E5" w14:paraId="7B91A6C6" w14:textId="77777777" w:rsidTr="003962D8">
        <w:trPr>
          <w:tblHeader/>
        </w:trPr>
        <w:tc>
          <w:tcPr>
            <w:tcW w:w="1627" w:type="pct"/>
          </w:tcPr>
          <w:p w14:paraId="26863191" w14:textId="77777777" w:rsidR="0070200F" w:rsidRPr="007929E5" w:rsidRDefault="0070200F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443" w:type="pct"/>
          </w:tcPr>
          <w:p w14:paraId="052856E1" w14:textId="77777777" w:rsidR="0070200F" w:rsidRPr="007929E5" w:rsidRDefault="0070200F" w:rsidP="00702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0" w:type="pct"/>
          </w:tcPr>
          <w:p w14:paraId="7799A8FC" w14:textId="77777777" w:rsidR="0070200F" w:rsidRPr="007929E5" w:rsidRDefault="0070200F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7" w:type="pct"/>
            <w:vAlign w:val="center"/>
          </w:tcPr>
          <w:p w14:paraId="5CF4D50A" w14:textId="7AC18912" w:rsidR="0070200F" w:rsidRPr="007B5000" w:rsidRDefault="0070200F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 xml:space="preserve">30 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  <w:vAlign w:val="center"/>
          </w:tcPr>
          <w:p w14:paraId="379DC676" w14:textId="77777777" w:rsidR="0070200F" w:rsidRPr="00D907BB" w:rsidRDefault="0070200F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3AD370F0" w14:textId="30790059" w:rsidR="0070200F" w:rsidRPr="00D907BB" w:rsidRDefault="0070200F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 xml:space="preserve">31 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</w:tcPr>
          <w:p w14:paraId="5CA07962" w14:textId="77777777" w:rsidR="0070200F" w:rsidRPr="00D907BB" w:rsidRDefault="0070200F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  <w:vAlign w:val="center"/>
          </w:tcPr>
          <w:p w14:paraId="135D8869" w14:textId="5190FF85" w:rsidR="0070200F" w:rsidRPr="00D907BB" w:rsidRDefault="0070200F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 xml:space="preserve">30 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  <w:vAlign w:val="center"/>
          </w:tcPr>
          <w:p w14:paraId="0646D587" w14:textId="77777777" w:rsidR="0070200F" w:rsidRPr="00D907BB" w:rsidRDefault="0070200F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7" w:type="pct"/>
            <w:vAlign w:val="center"/>
          </w:tcPr>
          <w:p w14:paraId="667A440D" w14:textId="68512DD0" w:rsidR="0070200F" w:rsidRPr="00D907BB" w:rsidRDefault="0070200F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 xml:space="preserve">31 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ธันวาคม</w:t>
            </w:r>
          </w:p>
        </w:tc>
      </w:tr>
      <w:tr w:rsidR="007B5000" w:rsidRPr="007929E5" w14:paraId="51292C4A" w14:textId="77777777" w:rsidTr="003962D8">
        <w:trPr>
          <w:tblHeader/>
        </w:trPr>
        <w:tc>
          <w:tcPr>
            <w:tcW w:w="1627" w:type="pct"/>
          </w:tcPr>
          <w:p w14:paraId="57BDE721" w14:textId="77777777" w:rsidR="007B5000" w:rsidRPr="007929E5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443" w:type="pct"/>
          </w:tcPr>
          <w:p w14:paraId="2B58C8D0" w14:textId="77777777" w:rsidR="007B5000" w:rsidRPr="007929E5" w:rsidRDefault="007B5000" w:rsidP="007B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081C95A7" w14:textId="77777777" w:rsidR="007B5000" w:rsidRPr="007929E5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7" w:type="pct"/>
            <w:vAlign w:val="center"/>
          </w:tcPr>
          <w:p w14:paraId="4BA5E316" w14:textId="1A854014" w:rsidR="007B5000" w:rsidRPr="00D907BB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D907BB"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144" w:type="pct"/>
            <w:vAlign w:val="center"/>
          </w:tcPr>
          <w:p w14:paraId="36059E68" w14:textId="77777777" w:rsidR="007B5000" w:rsidRPr="00D907BB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109AC657" w14:textId="04F80926" w:rsidR="007B5000" w:rsidRPr="00D907BB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spacing w:after="0"/>
              <w:ind w:left="-108" w:right="-110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D907BB"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  <w:t>6</w:t>
            </w:r>
          </w:p>
        </w:tc>
        <w:tc>
          <w:tcPr>
            <w:tcW w:w="148" w:type="pct"/>
          </w:tcPr>
          <w:p w14:paraId="1CB7A0D2" w14:textId="77777777" w:rsidR="007B5000" w:rsidRPr="00D907BB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  <w:vAlign w:val="center"/>
          </w:tcPr>
          <w:p w14:paraId="4BA14805" w14:textId="3A83AE07" w:rsidR="007B5000" w:rsidRPr="00D907BB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D907BB"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  <w:t>7</w:t>
            </w:r>
          </w:p>
        </w:tc>
        <w:tc>
          <w:tcPr>
            <w:tcW w:w="144" w:type="pct"/>
            <w:vAlign w:val="center"/>
          </w:tcPr>
          <w:p w14:paraId="0554B658" w14:textId="77777777" w:rsidR="007B5000" w:rsidRPr="00D907BB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7" w:type="pct"/>
            <w:vAlign w:val="center"/>
          </w:tcPr>
          <w:p w14:paraId="1DE40F3C" w14:textId="68B8175C" w:rsidR="007B5000" w:rsidRPr="00D907BB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D907BB"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  <w:t>6</w:t>
            </w:r>
          </w:p>
        </w:tc>
      </w:tr>
      <w:tr w:rsidR="007B5000" w:rsidRPr="007929E5" w14:paraId="4B13049A" w14:textId="77777777" w:rsidTr="003962D8">
        <w:trPr>
          <w:tblHeader/>
        </w:trPr>
        <w:tc>
          <w:tcPr>
            <w:tcW w:w="1627" w:type="pct"/>
          </w:tcPr>
          <w:p w14:paraId="1DB7E408" w14:textId="77777777" w:rsidR="007B5000" w:rsidRPr="007929E5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443" w:type="pct"/>
          </w:tcPr>
          <w:p w14:paraId="32B3C22D" w14:textId="77777777" w:rsidR="007B5000" w:rsidRPr="007929E5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352D05D3" w14:textId="77777777" w:rsidR="007B5000" w:rsidRPr="007929E5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800" w:type="pct"/>
            <w:gridSpan w:val="7"/>
          </w:tcPr>
          <w:p w14:paraId="1B454273" w14:textId="77777777" w:rsidR="007B5000" w:rsidRPr="007929E5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50"/>
                <w:tab w:val="center" w:pos="2447"/>
              </w:tabs>
              <w:spacing w:after="0" w:line="240" w:lineRule="auto"/>
              <w:ind w:left="-108" w:right="-110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ab/>
            </w:r>
            <w:r w:rsidRPr="007929E5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ab/>
              <w:t>(พันบาท)</w:t>
            </w:r>
          </w:p>
        </w:tc>
      </w:tr>
      <w:tr w:rsidR="007B5000" w:rsidRPr="007929E5" w14:paraId="0F0C7D8D" w14:textId="77777777" w:rsidTr="003962D8">
        <w:tc>
          <w:tcPr>
            <w:tcW w:w="1627" w:type="pct"/>
            <w:vAlign w:val="center"/>
          </w:tcPr>
          <w:p w14:paraId="33A46515" w14:textId="7D3502DA" w:rsidR="007B5000" w:rsidRPr="007929E5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บุคคลและ</w:t>
            </w: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43" w:type="pct"/>
          </w:tcPr>
          <w:p w14:paraId="44C6A800" w14:textId="1D9B9CE1" w:rsidR="007B5000" w:rsidRPr="007929E5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A34535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30" w:type="pct"/>
          </w:tcPr>
          <w:p w14:paraId="1427EBE2" w14:textId="77777777" w:rsidR="007B5000" w:rsidRPr="007929E5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14:paraId="5A90F572" w14:textId="747EF08A" w:rsidR="007B5000" w:rsidRPr="00A20F0B" w:rsidRDefault="007B5000" w:rsidP="007B500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06250709" w14:textId="77777777" w:rsidR="007B5000" w:rsidRPr="007929E5" w:rsidRDefault="007B5000" w:rsidP="007B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558B97F8" w14:textId="5FF6D458" w:rsidR="007B5000" w:rsidRPr="007929E5" w:rsidRDefault="007B5000" w:rsidP="007B5000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6751EBAB" w14:textId="77777777" w:rsidR="007B5000" w:rsidRPr="007929E5" w:rsidRDefault="007B5000" w:rsidP="007B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4CCAF283" w14:textId="3FA60ABD" w:rsidR="007B5000" w:rsidRPr="007929E5" w:rsidRDefault="007B5000" w:rsidP="007B500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vAlign w:val="bottom"/>
          </w:tcPr>
          <w:p w14:paraId="20C65AF1" w14:textId="77777777" w:rsidR="007B5000" w:rsidRPr="007929E5" w:rsidRDefault="007B5000" w:rsidP="007B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749B90BC" w14:textId="019B58B0" w:rsidR="007B5000" w:rsidRPr="007929E5" w:rsidRDefault="007B5000" w:rsidP="007B5000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B5000" w:rsidRPr="007929E5" w14:paraId="0CA2F85D" w14:textId="77777777" w:rsidTr="003962D8">
        <w:tc>
          <w:tcPr>
            <w:tcW w:w="1627" w:type="pct"/>
            <w:vAlign w:val="center"/>
          </w:tcPr>
          <w:p w14:paraId="7BB7551C" w14:textId="65876298" w:rsidR="007B5000" w:rsidRPr="007B5000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B5000">
              <w:rPr>
                <w:rFonts w:asciiTheme="majorHAnsi" w:hAnsiTheme="majorHAnsi" w:cstheme="majorHAnsi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443" w:type="pct"/>
          </w:tcPr>
          <w:p w14:paraId="4349183F" w14:textId="77777777" w:rsidR="007B5000" w:rsidRPr="007B5000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30" w:type="pct"/>
          </w:tcPr>
          <w:p w14:paraId="6633F323" w14:textId="77777777" w:rsidR="007B5000" w:rsidRPr="007929E5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14:paraId="72038624" w14:textId="1C64C00B" w:rsidR="007B5000" w:rsidRPr="007B5000" w:rsidRDefault="008539A6" w:rsidP="007B500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35,50</w:t>
            </w:r>
            <w:r w:rsidR="00667824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0C3DF9A9" w14:textId="77777777" w:rsidR="007B5000" w:rsidRPr="007B5000" w:rsidRDefault="007B5000" w:rsidP="007B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409F6F22" w14:textId="1975226C" w:rsidR="007B5000" w:rsidRPr="007B5000" w:rsidRDefault="007B5000" w:rsidP="007B5000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36,856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3F7741AB" w14:textId="77777777" w:rsidR="007B5000" w:rsidRPr="007B5000" w:rsidRDefault="007B5000" w:rsidP="007B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5D1F208D" w14:textId="5EA5436B" w:rsidR="007B5000" w:rsidRPr="007B5000" w:rsidRDefault="00F2650B" w:rsidP="007B500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317,276</w:t>
            </w:r>
          </w:p>
        </w:tc>
        <w:tc>
          <w:tcPr>
            <w:tcW w:w="144" w:type="pct"/>
            <w:vAlign w:val="bottom"/>
          </w:tcPr>
          <w:p w14:paraId="0E309C7D" w14:textId="77777777" w:rsidR="007B5000" w:rsidRPr="007B5000" w:rsidRDefault="007B5000" w:rsidP="007B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79F02406" w14:textId="492C3984" w:rsidR="007B5000" w:rsidRPr="007B5000" w:rsidRDefault="007B5000" w:rsidP="007B5000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-161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31,171</w:t>
            </w:r>
          </w:p>
        </w:tc>
      </w:tr>
      <w:tr w:rsidR="007B5000" w:rsidRPr="007929E5" w14:paraId="335A4914" w14:textId="77777777" w:rsidTr="003962D8">
        <w:tc>
          <w:tcPr>
            <w:tcW w:w="1627" w:type="pct"/>
            <w:vAlign w:val="center"/>
          </w:tcPr>
          <w:p w14:paraId="2F365E06" w14:textId="28638F66" w:rsidR="002A497D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HAnsi" w:hAnsiTheme="majorHAnsi" w:cstheme="majorHAnsi"/>
                <w:sz w:val="30"/>
                <w:szCs w:val="30"/>
              </w:rPr>
            </w:pPr>
            <w:r w:rsidRPr="007B5000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ดอกเบี้ยค้างจ่าย</w:t>
            </w:r>
            <w:r w:rsidR="002A497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เงินกู้ยื</w:t>
            </w:r>
            <w:r w:rsidR="000727E5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ม</w:t>
            </w:r>
          </w:p>
          <w:p w14:paraId="28ABCAF0" w14:textId="208380C7" w:rsidR="007B5000" w:rsidRPr="007B5000" w:rsidRDefault="002A497D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    </w:t>
            </w:r>
            <w:r w:rsidR="000727E5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จากกิจการ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ที่เกี่ยวข้อง</w:t>
            </w:r>
            <w:r w:rsidR="000727E5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กัน</w:t>
            </w:r>
          </w:p>
        </w:tc>
        <w:tc>
          <w:tcPr>
            <w:tcW w:w="443" w:type="pct"/>
          </w:tcPr>
          <w:p w14:paraId="61952251" w14:textId="77777777" w:rsidR="007B5000" w:rsidRPr="007929E5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3152620E" w14:textId="77777777" w:rsidR="007B5000" w:rsidRPr="007929E5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888AC1" w14:textId="5DC39A38" w:rsidR="007B5000" w:rsidRPr="007B5000" w:rsidRDefault="008539A6" w:rsidP="007B500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34,</w:t>
            </w:r>
            <w:r w:rsidR="00475C54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917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513FD585" w14:textId="77777777" w:rsidR="007B5000" w:rsidRPr="007B5000" w:rsidRDefault="007B5000" w:rsidP="007B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EF2D21" w14:textId="0F6FDC38" w:rsidR="007B5000" w:rsidRPr="007B5000" w:rsidRDefault="007B5000" w:rsidP="007B5000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9,605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2AA30E5A" w14:textId="77777777" w:rsidR="007B5000" w:rsidRPr="007B5000" w:rsidRDefault="007B5000" w:rsidP="007B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6A517C" w14:textId="68C975BE" w:rsidR="007B5000" w:rsidRPr="007B5000" w:rsidRDefault="00F2650B" w:rsidP="007B500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48,12</w:t>
            </w:r>
            <w:r w:rsidR="00667824"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8</w:t>
            </w:r>
          </w:p>
        </w:tc>
        <w:tc>
          <w:tcPr>
            <w:tcW w:w="144" w:type="pct"/>
            <w:vAlign w:val="bottom"/>
          </w:tcPr>
          <w:p w14:paraId="25C4E421" w14:textId="77777777" w:rsidR="007B5000" w:rsidRPr="007B5000" w:rsidRDefault="007B5000" w:rsidP="007B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0D7096EA" w14:textId="6CA8C342" w:rsidR="007B5000" w:rsidRPr="007B5000" w:rsidRDefault="007B5000" w:rsidP="007B5000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-161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12,694</w:t>
            </w:r>
          </w:p>
        </w:tc>
      </w:tr>
      <w:tr w:rsidR="00A34535" w:rsidRPr="007929E5" w14:paraId="1257578C" w14:textId="77777777" w:rsidTr="003962D8">
        <w:tc>
          <w:tcPr>
            <w:tcW w:w="1627" w:type="pct"/>
            <w:vAlign w:val="center"/>
          </w:tcPr>
          <w:p w14:paraId="682048F7" w14:textId="33296DE0" w:rsidR="00A34535" w:rsidRPr="007B5000" w:rsidRDefault="00A34535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443" w:type="pct"/>
          </w:tcPr>
          <w:p w14:paraId="399C2650" w14:textId="77777777" w:rsidR="00A34535" w:rsidRPr="007929E5" w:rsidRDefault="00A34535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3676AB32" w14:textId="77777777" w:rsidR="00A34535" w:rsidRPr="007929E5" w:rsidRDefault="00A34535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278BB" w14:textId="7DF8A208" w:rsidR="00A34535" w:rsidRPr="00A34535" w:rsidRDefault="008539A6" w:rsidP="007B500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70,</w:t>
            </w:r>
            <w:r w:rsidR="00EE2088"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42</w:t>
            </w:r>
            <w:r w:rsidR="00667824"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6B2E500F" w14:textId="77777777" w:rsidR="00A34535" w:rsidRPr="00A34535" w:rsidRDefault="00A34535" w:rsidP="007B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C23D25" w14:textId="02A35330" w:rsidR="00A34535" w:rsidRPr="00A34535" w:rsidRDefault="00A34535" w:rsidP="007B5000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46,461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38B096D3" w14:textId="77777777" w:rsidR="00A34535" w:rsidRPr="00A34535" w:rsidRDefault="00A34535" w:rsidP="007B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6E315" w14:textId="68AB2E4A" w:rsidR="00A34535" w:rsidRPr="00A34535" w:rsidRDefault="00F2650B" w:rsidP="007B500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365,40</w:t>
            </w:r>
            <w:r w:rsidR="00667824"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144" w:type="pct"/>
            <w:vAlign w:val="bottom"/>
          </w:tcPr>
          <w:p w14:paraId="5C9292F0" w14:textId="77777777" w:rsidR="00A34535" w:rsidRPr="00A34535" w:rsidRDefault="00A34535" w:rsidP="007B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14:paraId="7E1BFA1E" w14:textId="22F3BFD7" w:rsidR="00A34535" w:rsidRPr="00A34535" w:rsidRDefault="00A34535" w:rsidP="007B5000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43,865</w:t>
            </w:r>
          </w:p>
        </w:tc>
      </w:tr>
      <w:tr w:rsidR="007B5000" w:rsidRPr="007929E5" w14:paraId="215BED81" w14:textId="77777777" w:rsidTr="003962D8">
        <w:tc>
          <w:tcPr>
            <w:tcW w:w="1627" w:type="pct"/>
            <w:vAlign w:val="center"/>
          </w:tcPr>
          <w:p w14:paraId="6D394A6F" w14:textId="77777777" w:rsidR="003962D8" w:rsidRPr="007929E5" w:rsidRDefault="003962D8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3" w:type="pct"/>
          </w:tcPr>
          <w:p w14:paraId="49E977B7" w14:textId="77777777" w:rsidR="007B5000" w:rsidRPr="007929E5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1CA276D5" w14:textId="77777777" w:rsidR="007B5000" w:rsidRPr="007929E5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14:paraId="1FB58A92" w14:textId="77777777" w:rsidR="007B5000" w:rsidRPr="00A20F0B" w:rsidRDefault="007B5000" w:rsidP="007B500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1291B791" w14:textId="77777777" w:rsidR="007B5000" w:rsidRPr="007929E5" w:rsidRDefault="007B5000" w:rsidP="007B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7B3BF5D0" w14:textId="77777777" w:rsidR="007B5000" w:rsidRPr="007929E5" w:rsidRDefault="007B5000" w:rsidP="007B5000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-161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465218FC" w14:textId="77777777" w:rsidR="007B5000" w:rsidRPr="007929E5" w:rsidRDefault="007B5000" w:rsidP="007B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56954F17" w14:textId="77777777" w:rsidR="007B5000" w:rsidRPr="007929E5" w:rsidRDefault="007B5000" w:rsidP="007B500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39081380" w14:textId="77777777" w:rsidR="007B5000" w:rsidRPr="007929E5" w:rsidRDefault="007B5000" w:rsidP="007B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05E0EFCB" w14:textId="77777777" w:rsidR="007B5000" w:rsidRPr="007929E5" w:rsidRDefault="007B5000" w:rsidP="007B5000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-161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</w:tr>
      <w:tr w:rsidR="007B5000" w:rsidRPr="007929E5" w14:paraId="751D0081" w14:textId="77777777" w:rsidTr="003962D8">
        <w:tc>
          <w:tcPr>
            <w:tcW w:w="1627" w:type="pct"/>
            <w:vAlign w:val="center"/>
          </w:tcPr>
          <w:p w14:paraId="5EB32E86" w14:textId="6C56692E" w:rsidR="007B5000" w:rsidRPr="007929E5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  <w:r w:rsidRPr="007929E5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443" w:type="pct"/>
          </w:tcPr>
          <w:p w14:paraId="1B0CC185" w14:textId="77777777" w:rsidR="007B5000" w:rsidRPr="007929E5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5368C1F0" w14:textId="77777777" w:rsidR="007B5000" w:rsidRPr="007929E5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14:paraId="74E4FDFC" w14:textId="77777777" w:rsidR="007B5000" w:rsidRPr="00A20F0B" w:rsidRDefault="007B5000" w:rsidP="007B500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0FF098AC" w14:textId="77777777" w:rsidR="007B5000" w:rsidRPr="007929E5" w:rsidRDefault="007B5000" w:rsidP="007B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1C1DB629" w14:textId="77777777" w:rsidR="007B5000" w:rsidRPr="007929E5" w:rsidRDefault="007B5000" w:rsidP="007B5000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-161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3AE1F4CC" w14:textId="77777777" w:rsidR="007B5000" w:rsidRPr="007929E5" w:rsidRDefault="007B5000" w:rsidP="007B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09790EE7" w14:textId="77777777" w:rsidR="007B5000" w:rsidRPr="007929E5" w:rsidRDefault="007B5000" w:rsidP="007B500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043D70C4" w14:textId="77777777" w:rsidR="007B5000" w:rsidRPr="007929E5" w:rsidRDefault="007B5000" w:rsidP="007B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441BAF33" w14:textId="77777777" w:rsidR="007B5000" w:rsidRPr="007929E5" w:rsidRDefault="007B5000" w:rsidP="007B5000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-161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</w:tr>
      <w:tr w:rsidR="007B5000" w:rsidRPr="007929E5" w14:paraId="6A723609" w14:textId="77777777" w:rsidTr="003962D8">
        <w:tc>
          <w:tcPr>
            <w:tcW w:w="1627" w:type="pct"/>
            <w:vAlign w:val="center"/>
          </w:tcPr>
          <w:p w14:paraId="74A951EA" w14:textId="77777777" w:rsidR="007B5000" w:rsidRPr="007929E5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131" w:hanging="252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bookmarkStart w:id="12" w:name="_Hlk127807980"/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443" w:type="pct"/>
          </w:tcPr>
          <w:p w14:paraId="1EB8845B" w14:textId="77777777" w:rsidR="007B5000" w:rsidRPr="007929E5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27BA64C3" w14:textId="77777777" w:rsidR="007B5000" w:rsidRPr="007929E5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14:paraId="34B84E2E" w14:textId="34EB269B" w:rsidR="007B5000" w:rsidRPr="00C81A7D" w:rsidRDefault="008539A6" w:rsidP="007B500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114,247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1D9BFD2D" w14:textId="77777777" w:rsidR="007B5000" w:rsidRPr="007929E5" w:rsidRDefault="007B5000" w:rsidP="007B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044C5F40" w14:textId="6DF89CF0" w:rsidR="007B5000" w:rsidRPr="007929E5" w:rsidRDefault="00A34535" w:rsidP="007B5000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170,264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00EEBAB3" w14:textId="77777777" w:rsidR="007B5000" w:rsidRPr="007929E5" w:rsidRDefault="007B5000" w:rsidP="007B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617D0B17" w14:textId="50AEF338" w:rsidR="007B5000" w:rsidRPr="00C858B8" w:rsidRDefault="00F2650B" w:rsidP="007B500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10,760</w:t>
            </w:r>
          </w:p>
        </w:tc>
        <w:tc>
          <w:tcPr>
            <w:tcW w:w="144" w:type="pct"/>
            <w:vAlign w:val="bottom"/>
          </w:tcPr>
          <w:p w14:paraId="151F55B0" w14:textId="77777777" w:rsidR="007B5000" w:rsidRPr="007929E5" w:rsidRDefault="007B5000" w:rsidP="007B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6E270831" w14:textId="248E0E3A" w:rsidR="007B5000" w:rsidRPr="007929E5" w:rsidRDefault="00A34535" w:rsidP="007B5000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-16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3,010</w:t>
            </w:r>
          </w:p>
        </w:tc>
      </w:tr>
      <w:tr w:rsidR="007B5000" w:rsidRPr="007929E5" w14:paraId="428AB8A2" w14:textId="77777777" w:rsidTr="003962D8">
        <w:tc>
          <w:tcPr>
            <w:tcW w:w="1627" w:type="pct"/>
            <w:vAlign w:val="center"/>
          </w:tcPr>
          <w:p w14:paraId="7478615E" w14:textId="7935020B" w:rsidR="007B5000" w:rsidRPr="007929E5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131" w:hanging="252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เงินรับล่วงหน้าจากผู้ใช้บริการ</w:t>
            </w:r>
          </w:p>
        </w:tc>
        <w:tc>
          <w:tcPr>
            <w:tcW w:w="443" w:type="pct"/>
          </w:tcPr>
          <w:p w14:paraId="493C36E1" w14:textId="77777777" w:rsidR="007B5000" w:rsidRPr="007929E5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26122696" w14:textId="77777777" w:rsidR="007B5000" w:rsidRPr="007929E5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14:paraId="215F21F5" w14:textId="46492BF2" w:rsidR="007B5000" w:rsidRPr="00C81A7D" w:rsidRDefault="008539A6" w:rsidP="007B500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92,731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59A68932" w14:textId="77777777" w:rsidR="007B5000" w:rsidRPr="007929E5" w:rsidRDefault="007B5000" w:rsidP="007B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64EA3128" w14:textId="55DBC788" w:rsidR="007B5000" w:rsidRPr="007929E5" w:rsidRDefault="00A34535" w:rsidP="007B5000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134,492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076CBE40" w14:textId="77777777" w:rsidR="007B5000" w:rsidRPr="007929E5" w:rsidRDefault="007B5000" w:rsidP="007B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71CB543F" w14:textId="20798AEC" w:rsidR="007B5000" w:rsidRPr="00C858B8" w:rsidRDefault="00F2650B" w:rsidP="007B500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17,386</w:t>
            </w:r>
          </w:p>
        </w:tc>
        <w:tc>
          <w:tcPr>
            <w:tcW w:w="144" w:type="pct"/>
            <w:vAlign w:val="bottom"/>
          </w:tcPr>
          <w:p w14:paraId="206BDB2B" w14:textId="77777777" w:rsidR="007B5000" w:rsidRPr="007929E5" w:rsidRDefault="007B5000" w:rsidP="007B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64C3B1D9" w14:textId="4F48C095" w:rsidR="007B5000" w:rsidRPr="007929E5" w:rsidRDefault="00A34535" w:rsidP="007B5000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-16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9,710</w:t>
            </w:r>
          </w:p>
        </w:tc>
      </w:tr>
      <w:tr w:rsidR="007B5000" w:rsidRPr="007929E5" w14:paraId="77A82351" w14:textId="77777777" w:rsidTr="003962D8">
        <w:tc>
          <w:tcPr>
            <w:tcW w:w="1627" w:type="pct"/>
            <w:vAlign w:val="center"/>
          </w:tcPr>
          <w:p w14:paraId="2FEB8819" w14:textId="500A1CE1" w:rsidR="007B5000" w:rsidRPr="007929E5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131" w:hanging="252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443" w:type="pct"/>
          </w:tcPr>
          <w:p w14:paraId="79D0EBDD" w14:textId="77777777" w:rsidR="007B5000" w:rsidRPr="007929E5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5EF573BF" w14:textId="77777777" w:rsidR="007B5000" w:rsidRPr="007929E5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14:paraId="096646F9" w14:textId="461C8F41" w:rsidR="007B5000" w:rsidRPr="00C81A7D" w:rsidRDefault="008539A6" w:rsidP="007B500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6,488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3BD771B" w14:textId="77777777" w:rsidR="007B5000" w:rsidRPr="007929E5" w:rsidRDefault="007B5000" w:rsidP="007B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068F0694" w14:textId="0D49DDF5" w:rsidR="007B5000" w:rsidRPr="007929E5" w:rsidRDefault="00A34535" w:rsidP="007B5000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6,251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37FBFEFC" w14:textId="77777777" w:rsidR="007B5000" w:rsidRPr="007929E5" w:rsidRDefault="007B5000" w:rsidP="007B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5971CB42" w14:textId="71D35214" w:rsidR="007B5000" w:rsidRPr="00A34535" w:rsidRDefault="00F2650B" w:rsidP="00A34535">
            <w:pPr>
              <w:pStyle w:val="30"/>
              <w:tabs>
                <w:tab w:val="clear" w:pos="360"/>
                <w:tab w:val="clear" w:pos="720"/>
                <w:tab w:val="decimal" w:pos="56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vAlign w:val="bottom"/>
          </w:tcPr>
          <w:p w14:paraId="7D8F8847" w14:textId="77777777" w:rsidR="007B5000" w:rsidRPr="007929E5" w:rsidRDefault="007B5000" w:rsidP="007B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066BFBD1" w14:textId="64584258" w:rsidR="007B5000" w:rsidRPr="00A34535" w:rsidRDefault="00A34535" w:rsidP="00A34535">
            <w:pPr>
              <w:pStyle w:val="30"/>
              <w:tabs>
                <w:tab w:val="clear" w:pos="360"/>
                <w:tab w:val="clear" w:pos="720"/>
                <w:tab w:val="decimal" w:pos="56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A34535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-</w:t>
            </w:r>
          </w:p>
        </w:tc>
      </w:tr>
      <w:bookmarkEnd w:id="12"/>
      <w:tr w:rsidR="00A34535" w:rsidRPr="007929E5" w14:paraId="65CF6F87" w14:textId="77777777" w:rsidTr="003962D8">
        <w:tc>
          <w:tcPr>
            <w:tcW w:w="1627" w:type="pct"/>
            <w:vAlign w:val="center"/>
          </w:tcPr>
          <w:p w14:paraId="67D51E20" w14:textId="1951FC6C" w:rsidR="00A34535" w:rsidRPr="007929E5" w:rsidRDefault="00A34535" w:rsidP="00A34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131" w:hanging="252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ภาษีมูลค่าเพิ่มค้างจ่าย</w:t>
            </w:r>
          </w:p>
        </w:tc>
        <w:tc>
          <w:tcPr>
            <w:tcW w:w="443" w:type="pct"/>
          </w:tcPr>
          <w:p w14:paraId="75F19F78" w14:textId="77777777" w:rsidR="00A34535" w:rsidRPr="007929E5" w:rsidRDefault="00A34535" w:rsidP="00A34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517FA35F" w14:textId="77777777" w:rsidR="00A34535" w:rsidRPr="007929E5" w:rsidRDefault="00A34535" w:rsidP="00A34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14:paraId="28AB5931" w14:textId="13A7A38C" w:rsidR="00A34535" w:rsidRPr="00C81A7D" w:rsidRDefault="008539A6" w:rsidP="00A3453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13,295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508972EF" w14:textId="77777777" w:rsidR="00A34535" w:rsidRPr="007929E5" w:rsidRDefault="00A34535" w:rsidP="00A34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440B1543" w14:textId="2181CB06" w:rsidR="00A34535" w:rsidRPr="007929E5" w:rsidRDefault="00A34535" w:rsidP="00A34535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11,658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783B8E64" w14:textId="77777777" w:rsidR="00A34535" w:rsidRPr="007929E5" w:rsidRDefault="00A34535" w:rsidP="00A34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1FD2977A" w14:textId="675E53DB" w:rsidR="00A34535" w:rsidRPr="00C858B8" w:rsidRDefault="00F2650B" w:rsidP="00A3453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6,300</w:t>
            </w:r>
          </w:p>
        </w:tc>
        <w:tc>
          <w:tcPr>
            <w:tcW w:w="144" w:type="pct"/>
            <w:vAlign w:val="bottom"/>
          </w:tcPr>
          <w:p w14:paraId="6D09F49D" w14:textId="77777777" w:rsidR="00A34535" w:rsidRPr="007929E5" w:rsidRDefault="00A34535" w:rsidP="00A34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31FA2E50" w14:textId="709F1039" w:rsidR="00A34535" w:rsidRPr="007929E5" w:rsidRDefault="00A34535" w:rsidP="00A34535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-16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3,304</w:t>
            </w:r>
          </w:p>
        </w:tc>
      </w:tr>
      <w:tr w:rsidR="00A34535" w:rsidRPr="007929E5" w14:paraId="4E26789B" w14:textId="77777777" w:rsidTr="003962D8">
        <w:tc>
          <w:tcPr>
            <w:tcW w:w="1627" w:type="pct"/>
            <w:vAlign w:val="center"/>
          </w:tcPr>
          <w:p w14:paraId="4A675C9C" w14:textId="74D7E13C" w:rsidR="00A34535" w:rsidRPr="007929E5" w:rsidRDefault="00A34535" w:rsidP="00A34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131" w:hanging="252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ดอกเบี้ยค้างจ่าย</w:t>
            </w:r>
            <w:r w:rsidR="002A497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จาก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443" w:type="pct"/>
          </w:tcPr>
          <w:p w14:paraId="7A589BF1" w14:textId="77777777" w:rsidR="00A34535" w:rsidRPr="007929E5" w:rsidRDefault="00A34535" w:rsidP="00A34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3463737F" w14:textId="77777777" w:rsidR="00A34535" w:rsidRPr="007929E5" w:rsidRDefault="00A34535" w:rsidP="00A34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14:paraId="6652AE38" w14:textId="5C7890BB" w:rsidR="00A34535" w:rsidRPr="00C81A7D" w:rsidRDefault="008539A6" w:rsidP="00A3453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19,029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0CF28771" w14:textId="77777777" w:rsidR="00A34535" w:rsidRPr="007929E5" w:rsidRDefault="00A34535" w:rsidP="00A34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4F42BF82" w14:textId="4A2BC775" w:rsidR="00A34535" w:rsidRPr="007929E5" w:rsidRDefault="00A34535" w:rsidP="00A34535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27,001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4EB9C6AD" w14:textId="77777777" w:rsidR="00A34535" w:rsidRPr="007929E5" w:rsidRDefault="00A34535" w:rsidP="00A34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4807BCA1" w14:textId="36BABDB6" w:rsidR="00A34535" w:rsidRPr="00C858B8" w:rsidRDefault="00F2650B" w:rsidP="00A3453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19,029</w:t>
            </w:r>
          </w:p>
        </w:tc>
        <w:tc>
          <w:tcPr>
            <w:tcW w:w="144" w:type="pct"/>
            <w:vAlign w:val="bottom"/>
          </w:tcPr>
          <w:p w14:paraId="6BDC47E6" w14:textId="77777777" w:rsidR="00A34535" w:rsidRPr="007929E5" w:rsidRDefault="00A34535" w:rsidP="00A34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7CBF3378" w14:textId="59750826" w:rsidR="00A34535" w:rsidRPr="007929E5" w:rsidRDefault="00A34535" w:rsidP="00A34535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-16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27,001</w:t>
            </w:r>
          </w:p>
        </w:tc>
      </w:tr>
      <w:tr w:rsidR="00A34535" w:rsidRPr="007929E5" w14:paraId="1184E174" w14:textId="77777777" w:rsidTr="003962D8">
        <w:tc>
          <w:tcPr>
            <w:tcW w:w="1627" w:type="pct"/>
            <w:vAlign w:val="center"/>
          </w:tcPr>
          <w:p w14:paraId="6D6E57C9" w14:textId="77777777" w:rsidR="000727E5" w:rsidRDefault="00A34535" w:rsidP="00A34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131" w:hanging="252"/>
              <w:rPr>
                <w:rFonts w:asciiTheme="majorHAnsi" w:hAnsiTheme="majorHAnsi" w:cstheme="majorHAnsi"/>
                <w:sz w:val="30"/>
                <w:szCs w:val="30"/>
              </w:rPr>
            </w:pPr>
            <w:r w:rsidRPr="007B5000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ดอกเบี้ยค้างจ่าย</w:t>
            </w:r>
            <w:r w:rsidR="002A497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เงินกู้ยืม</w:t>
            </w:r>
          </w:p>
          <w:p w14:paraId="3A8FE963" w14:textId="1B23523B" w:rsidR="00A34535" w:rsidRPr="007B5000" w:rsidRDefault="000727E5" w:rsidP="00A34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131" w:hanging="252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    จากสถาบัน</w:t>
            </w:r>
            <w:r w:rsidR="00A34535" w:rsidRPr="007B5000">
              <w:rPr>
                <w:rFonts w:asciiTheme="majorHAnsi" w:hAnsiTheme="majorHAnsi" w:cstheme="majorHAnsi" w:hint="cs"/>
                <w:sz w:val="30"/>
                <w:szCs w:val="30"/>
                <w:cs/>
              </w:rPr>
              <w:t>เงิน</w:t>
            </w:r>
          </w:p>
        </w:tc>
        <w:tc>
          <w:tcPr>
            <w:tcW w:w="443" w:type="pct"/>
          </w:tcPr>
          <w:p w14:paraId="3DF946F1" w14:textId="77777777" w:rsidR="00A34535" w:rsidRPr="003952AC" w:rsidRDefault="00A34535" w:rsidP="00A34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HAnsi" w:hAnsiTheme="majorHAnsi" w:cstheme="majorHAns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30" w:type="pct"/>
          </w:tcPr>
          <w:p w14:paraId="1F236C6F" w14:textId="77777777" w:rsidR="00A34535" w:rsidRPr="003952AC" w:rsidRDefault="00A34535" w:rsidP="00A34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  <w:highlight w:val="yellow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14:paraId="2D03B2D8" w14:textId="335A5C7B" w:rsidR="00A34535" w:rsidRPr="00C81A7D" w:rsidRDefault="008539A6" w:rsidP="00A3453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29,824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01F0DE1E" w14:textId="77777777" w:rsidR="00A34535" w:rsidRPr="007929E5" w:rsidRDefault="00A34535" w:rsidP="00A34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1085C99E" w14:textId="079D60FD" w:rsidR="00A34535" w:rsidRDefault="00A34535" w:rsidP="00A34535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6,950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77946606" w14:textId="77777777" w:rsidR="00A34535" w:rsidRPr="007929E5" w:rsidRDefault="00A34535" w:rsidP="00A34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131AEACB" w14:textId="7A7662EC" w:rsidR="00A34535" w:rsidRPr="00A34535" w:rsidRDefault="00F2650B" w:rsidP="009F10A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9F10AF">
              <w:rPr>
                <w:rFonts w:asciiTheme="majorHAnsi" w:hAnsiTheme="majorHAnsi" w:cstheme="majorHAnsi"/>
                <w:sz w:val="30"/>
                <w:szCs w:val="30"/>
              </w:rPr>
              <w:t>28</w:t>
            </w: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,860</w:t>
            </w:r>
          </w:p>
        </w:tc>
        <w:tc>
          <w:tcPr>
            <w:tcW w:w="144" w:type="pct"/>
            <w:vAlign w:val="bottom"/>
          </w:tcPr>
          <w:p w14:paraId="0AAE35E8" w14:textId="77777777" w:rsidR="00A34535" w:rsidRPr="007929E5" w:rsidRDefault="00A34535" w:rsidP="00A34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5856B5AF" w14:textId="69D95879" w:rsidR="00A34535" w:rsidRDefault="00A34535" w:rsidP="00A34535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2,779</w:t>
            </w:r>
          </w:p>
        </w:tc>
      </w:tr>
      <w:tr w:rsidR="00A34535" w:rsidRPr="007929E5" w14:paraId="159F60DC" w14:textId="77777777" w:rsidTr="003962D8">
        <w:tc>
          <w:tcPr>
            <w:tcW w:w="1627" w:type="pct"/>
            <w:vAlign w:val="center"/>
          </w:tcPr>
          <w:p w14:paraId="41E1706D" w14:textId="77777777" w:rsidR="00A34535" w:rsidRPr="00822BAA" w:rsidRDefault="00A34535" w:rsidP="00A34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131" w:hanging="252"/>
              <w:rPr>
                <w:rFonts w:asciiTheme="majorHAnsi" w:hAnsiTheme="majorHAnsi" w:cstheme="majorHAnsi"/>
                <w:sz w:val="30"/>
                <w:szCs w:val="30"/>
              </w:rPr>
            </w:pPr>
            <w:r w:rsidRPr="00822BAA">
              <w:rPr>
                <w:rFonts w:asciiTheme="majorHAnsi" w:hAnsiTheme="majorHAnsi" w:cstheme="majorHAnsi"/>
                <w:sz w:val="30"/>
                <w:szCs w:val="30"/>
                <w:cs/>
              </w:rPr>
              <w:t>อื่น ๆ</w:t>
            </w:r>
          </w:p>
        </w:tc>
        <w:tc>
          <w:tcPr>
            <w:tcW w:w="443" w:type="pct"/>
          </w:tcPr>
          <w:p w14:paraId="00A2D780" w14:textId="77777777" w:rsidR="00A34535" w:rsidRPr="00822BAA" w:rsidRDefault="00A34535" w:rsidP="00A34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0231EB12" w14:textId="77777777" w:rsidR="00A34535" w:rsidRPr="00822BAA" w:rsidRDefault="00A34535" w:rsidP="00A34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3D367" w14:textId="5DCB3D4E" w:rsidR="00A34535" w:rsidRPr="00C81A7D" w:rsidRDefault="008539A6" w:rsidP="00A3453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118,</w:t>
            </w:r>
            <w:r w:rsidR="00EE2088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3</w:t>
            </w:r>
            <w:r w:rsidR="00475C54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4</w:t>
            </w:r>
            <w:r w:rsidR="00667824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23A1EECC" w14:textId="77777777" w:rsidR="00A34535" w:rsidRPr="00822BAA" w:rsidRDefault="00A34535" w:rsidP="00A34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2C135" w14:textId="4C4A2ADE" w:rsidR="00A34535" w:rsidRPr="00822BAA" w:rsidRDefault="00A34535" w:rsidP="00A34535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194,534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7FCAD176" w14:textId="77777777" w:rsidR="00A34535" w:rsidRPr="00D552AA" w:rsidRDefault="00A34535" w:rsidP="00A34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D29973" w14:textId="0910932E" w:rsidR="00A34535" w:rsidRPr="00AA0263" w:rsidRDefault="00F2650B" w:rsidP="00A3453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56,75</w:t>
            </w:r>
            <w:r w:rsidR="00667824">
              <w:rPr>
                <w:rFonts w:asciiTheme="majorHAnsi" w:hAnsiTheme="majorHAnsi" w:cstheme="majorHAnsi"/>
                <w:sz w:val="30"/>
                <w:szCs w:val="30"/>
              </w:rPr>
              <w:t>1</w:t>
            </w:r>
          </w:p>
        </w:tc>
        <w:tc>
          <w:tcPr>
            <w:tcW w:w="144" w:type="pct"/>
            <w:vAlign w:val="bottom"/>
          </w:tcPr>
          <w:p w14:paraId="045594BE" w14:textId="77777777" w:rsidR="00A34535" w:rsidRPr="00AA0263" w:rsidRDefault="00A34535" w:rsidP="00A34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6237E6D5" w14:textId="63CAC6B2" w:rsidR="00A34535" w:rsidRPr="007929E5" w:rsidRDefault="00A34535" w:rsidP="00A34535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26,908</w:t>
            </w:r>
          </w:p>
        </w:tc>
      </w:tr>
      <w:tr w:rsidR="007B5000" w:rsidRPr="007929E5" w14:paraId="2FF0D230" w14:textId="77777777" w:rsidTr="003962D8">
        <w:tc>
          <w:tcPr>
            <w:tcW w:w="1627" w:type="pct"/>
            <w:vAlign w:val="center"/>
          </w:tcPr>
          <w:p w14:paraId="1E53857B" w14:textId="77777777" w:rsidR="007B5000" w:rsidRPr="007929E5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131" w:hanging="252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443" w:type="pct"/>
          </w:tcPr>
          <w:p w14:paraId="053483F2" w14:textId="77777777" w:rsidR="007B5000" w:rsidRPr="007929E5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4AB6A099" w14:textId="77777777" w:rsidR="007B5000" w:rsidRPr="007929E5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3BE493" w14:textId="4ACDBA41" w:rsidR="007B5000" w:rsidRPr="00A34535" w:rsidRDefault="008539A6" w:rsidP="007B500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393,</w:t>
            </w:r>
            <w:r w:rsidR="00EE2088"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9</w:t>
            </w:r>
            <w:r w:rsidR="00475C54"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6</w:t>
            </w:r>
            <w:r w:rsidR="00667824"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0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23BCB0D3" w14:textId="77777777" w:rsidR="007B5000" w:rsidRPr="00A34535" w:rsidRDefault="007B5000" w:rsidP="007B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D844D4" w14:textId="255693A0" w:rsidR="007B5000" w:rsidRPr="00A34535" w:rsidRDefault="00A34535" w:rsidP="007B5000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  <w:r w:rsidRPr="00A34535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551,150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3BD53901" w14:textId="77777777" w:rsidR="007B5000" w:rsidRPr="00A34535" w:rsidRDefault="007B5000" w:rsidP="007B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F8B9D8" w14:textId="61ED9EDE" w:rsidR="007B5000" w:rsidRPr="00A34535" w:rsidRDefault="00F2650B" w:rsidP="007B500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139,08</w:t>
            </w:r>
            <w:r w:rsidR="00667824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4" w:type="pct"/>
            <w:vAlign w:val="bottom"/>
          </w:tcPr>
          <w:p w14:paraId="49FE958B" w14:textId="77777777" w:rsidR="007B5000" w:rsidRPr="007929E5" w:rsidRDefault="007B5000" w:rsidP="007B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BBDBEC" w14:textId="2E7E7662" w:rsidR="007B5000" w:rsidRPr="007929E5" w:rsidRDefault="00A34535" w:rsidP="007B5000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72,712</w:t>
            </w:r>
          </w:p>
        </w:tc>
      </w:tr>
      <w:tr w:rsidR="007B5000" w:rsidRPr="007929E5" w14:paraId="1421BC16" w14:textId="77777777" w:rsidTr="003962D8">
        <w:tc>
          <w:tcPr>
            <w:tcW w:w="1627" w:type="pct"/>
            <w:vAlign w:val="center"/>
          </w:tcPr>
          <w:p w14:paraId="44BC5307" w14:textId="77777777" w:rsidR="007B5000" w:rsidRPr="007929E5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43" w:type="pct"/>
          </w:tcPr>
          <w:p w14:paraId="07CA1A59" w14:textId="77777777" w:rsidR="007B5000" w:rsidRPr="007929E5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6F6183E6" w14:textId="77777777" w:rsidR="007B5000" w:rsidRPr="007929E5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0DF7E8" w14:textId="2297FEC4" w:rsidR="00BB3DF0" w:rsidRPr="00A34535" w:rsidRDefault="001D40CB" w:rsidP="00BB3DF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464,386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1EC41BE" w14:textId="77777777" w:rsidR="007B5000" w:rsidRPr="00A34535" w:rsidRDefault="007B5000" w:rsidP="007B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A2F448" w14:textId="71FD94FF" w:rsidR="007B5000" w:rsidRPr="00A34535" w:rsidRDefault="00A34535" w:rsidP="007B5000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</w:pPr>
            <w:r w:rsidRPr="00A34535"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597,611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39825B54" w14:textId="77777777" w:rsidR="007B5000" w:rsidRPr="00A34535" w:rsidRDefault="007B5000" w:rsidP="007B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F671F1" w14:textId="02501735" w:rsidR="007B5000" w:rsidRPr="00A34535" w:rsidRDefault="00F2650B" w:rsidP="007B500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504,4</w:t>
            </w:r>
            <w:r w:rsidR="00667824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90</w:t>
            </w:r>
          </w:p>
        </w:tc>
        <w:tc>
          <w:tcPr>
            <w:tcW w:w="144" w:type="pct"/>
            <w:vAlign w:val="bottom"/>
          </w:tcPr>
          <w:p w14:paraId="017E0EE2" w14:textId="77777777" w:rsidR="007B5000" w:rsidRPr="005A5CC3" w:rsidRDefault="007B5000" w:rsidP="007B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0DAFE5" w14:textId="7F15C67F" w:rsidR="007B5000" w:rsidRPr="005A5CC3" w:rsidRDefault="00A34535" w:rsidP="007B5000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116,577</w:t>
            </w:r>
          </w:p>
        </w:tc>
      </w:tr>
    </w:tbl>
    <w:p w14:paraId="445BE908" w14:textId="77777777" w:rsidR="00A34535" w:rsidRDefault="00A34535" w:rsidP="0066712D">
      <w:pPr>
        <w:pStyle w:val="BodyText2"/>
        <w:rPr>
          <w:sz w:val="20"/>
          <w:szCs w:val="20"/>
          <w:lang w:val="en-US"/>
        </w:rPr>
      </w:pPr>
    </w:p>
    <w:p w14:paraId="44AB648B" w14:textId="77777777" w:rsidR="00A96672" w:rsidRDefault="00A96672" w:rsidP="0066712D">
      <w:pPr>
        <w:pStyle w:val="BodyText2"/>
        <w:rPr>
          <w:sz w:val="20"/>
          <w:szCs w:val="20"/>
          <w:lang w:val="en-US"/>
        </w:rPr>
      </w:pPr>
    </w:p>
    <w:p w14:paraId="076F7952" w14:textId="77777777" w:rsidR="00A96672" w:rsidRDefault="00A96672" w:rsidP="0066712D">
      <w:pPr>
        <w:pStyle w:val="BodyText2"/>
        <w:rPr>
          <w:sz w:val="20"/>
          <w:szCs w:val="20"/>
          <w:lang w:val="en-US"/>
        </w:rPr>
      </w:pPr>
    </w:p>
    <w:p w14:paraId="12DEA904" w14:textId="77777777" w:rsidR="00A96672" w:rsidRDefault="00A96672" w:rsidP="0066712D">
      <w:pPr>
        <w:pStyle w:val="BodyText2"/>
        <w:rPr>
          <w:sz w:val="20"/>
          <w:szCs w:val="20"/>
          <w:lang w:val="en-US"/>
        </w:rPr>
      </w:pPr>
    </w:p>
    <w:p w14:paraId="34043C34" w14:textId="77777777" w:rsidR="00A96672" w:rsidRDefault="00A96672" w:rsidP="0066712D">
      <w:pPr>
        <w:pStyle w:val="BodyText2"/>
        <w:rPr>
          <w:sz w:val="20"/>
          <w:szCs w:val="20"/>
          <w:lang w:val="en-US"/>
        </w:rPr>
      </w:pPr>
    </w:p>
    <w:p w14:paraId="394A1087" w14:textId="77777777" w:rsidR="00A96672" w:rsidRDefault="00A96672" w:rsidP="0066712D">
      <w:pPr>
        <w:pStyle w:val="BodyText2"/>
        <w:rPr>
          <w:sz w:val="20"/>
          <w:szCs w:val="20"/>
          <w:lang w:val="en-US"/>
        </w:rPr>
      </w:pPr>
    </w:p>
    <w:p w14:paraId="7960956A" w14:textId="77777777" w:rsidR="00A96672" w:rsidRDefault="00A96672" w:rsidP="0066712D">
      <w:pPr>
        <w:pStyle w:val="BodyText2"/>
        <w:rPr>
          <w:sz w:val="20"/>
          <w:szCs w:val="20"/>
          <w:lang w:val="en-US"/>
        </w:rPr>
      </w:pPr>
    </w:p>
    <w:p w14:paraId="04670A86" w14:textId="77777777" w:rsidR="00A96672" w:rsidRDefault="00A96672" w:rsidP="0066712D">
      <w:pPr>
        <w:pStyle w:val="BodyText2"/>
        <w:rPr>
          <w:sz w:val="20"/>
          <w:szCs w:val="20"/>
          <w:lang w:val="en-US"/>
        </w:rPr>
      </w:pPr>
    </w:p>
    <w:p w14:paraId="5380D4D8" w14:textId="77777777" w:rsidR="00A96672" w:rsidRDefault="00A96672" w:rsidP="0066712D">
      <w:pPr>
        <w:pStyle w:val="BodyText2"/>
        <w:rPr>
          <w:sz w:val="20"/>
          <w:szCs w:val="20"/>
          <w:lang w:val="en-US"/>
        </w:rPr>
      </w:pPr>
    </w:p>
    <w:p w14:paraId="0CF8BA0D" w14:textId="77777777" w:rsidR="00A96672" w:rsidRDefault="00A96672" w:rsidP="0066712D">
      <w:pPr>
        <w:pStyle w:val="BodyText2"/>
        <w:rPr>
          <w:sz w:val="20"/>
          <w:szCs w:val="20"/>
          <w:lang w:val="en-US"/>
        </w:rPr>
      </w:pPr>
    </w:p>
    <w:p w14:paraId="31CF37E6" w14:textId="77777777" w:rsidR="00A96672" w:rsidRDefault="00A96672" w:rsidP="0066712D">
      <w:pPr>
        <w:pStyle w:val="BodyText2"/>
        <w:rPr>
          <w:sz w:val="20"/>
          <w:szCs w:val="20"/>
          <w:lang w:val="en-US"/>
        </w:rPr>
      </w:pPr>
    </w:p>
    <w:p w14:paraId="21E1AD64" w14:textId="77777777" w:rsidR="00A96672" w:rsidRDefault="00A96672" w:rsidP="0066712D">
      <w:pPr>
        <w:pStyle w:val="BodyText2"/>
        <w:rPr>
          <w:sz w:val="20"/>
          <w:szCs w:val="20"/>
          <w:lang w:val="en-US"/>
        </w:rPr>
      </w:pPr>
    </w:p>
    <w:p w14:paraId="5D1AB61B" w14:textId="77777777" w:rsidR="00A96672" w:rsidRDefault="00A96672" w:rsidP="0066712D">
      <w:pPr>
        <w:pStyle w:val="BodyText2"/>
        <w:rPr>
          <w:sz w:val="20"/>
          <w:szCs w:val="20"/>
          <w:lang w:val="en-US"/>
        </w:rPr>
      </w:pPr>
    </w:p>
    <w:p w14:paraId="7EF95D1C" w14:textId="05AB5EC3" w:rsidR="00F26F53" w:rsidRPr="005A7BE4" w:rsidRDefault="00F26F53" w:rsidP="00767645">
      <w:pPr>
        <w:pStyle w:val="BodyText2"/>
        <w:numPr>
          <w:ilvl w:val="0"/>
          <w:numId w:val="18"/>
        </w:numPr>
        <w:ind w:left="540" w:hanging="540"/>
        <w:rPr>
          <w:sz w:val="20"/>
          <w:szCs w:val="20"/>
        </w:rPr>
      </w:pPr>
      <w:r w:rsidRPr="005A7BE4">
        <w:rPr>
          <w:rFonts w:hint="cs"/>
          <w:b/>
          <w:bCs/>
          <w:cs/>
        </w:rPr>
        <w:lastRenderedPageBreak/>
        <w:t>ทุนเรือนหุ้น</w:t>
      </w:r>
    </w:p>
    <w:p w14:paraId="715B3BC9" w14:textId="77777777" w:rsidR="00A34535" w:rsidRPr="00F26F53" w:rsidRDefault="00A34535" w:rsidP="0048192F">
      <w:pPr>
        <w:pStyle w:val="BodyText2"/>
        <w:rPr>
          <w:sz w:val="20"/>
          <w:szCs w:val="20"/>
        </w:rPr>
      </w:pPr>
    </w:p>
    <w:tbl>
      <w:tblPr>
        <w:tblW w:w="916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851"/>
        <w:gridCol w:w="283"/>
        <w:gridCol w:w="1163"/>
        <w:gridCol w:w="243"/>
        <w:gridCol w:w="1146"/>
        <w:gridCol w:w="283"/>
        <w:gridCol w:w="1134"/>
        <w:gridCol w:w="284"/>
        <w:gridCol w:w="992"/>
      </w:tblGrid>
      <w:tr w:rsidR="00F26F53" w:rsidRPr="000F2BBF" w14:paraId="5855A567" w14:textId="77777777" w:rsidTr="0065214B">
        <w:trPr>
          <w:tblHeader/>
        </w:trPr>
        <w:tc>
          <w:tcPr>
            <w:tcW w:w="2790" w:type="dxa"/>
          </w:tcPr>
          <w:p w14:paraId="7F63610D" w14:textId="77777777" w:rsidR="00F26F53" w:rsidRPr="000F2BBF" w:rsidRDefault="00F26F53" w:rsidP="00652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228F3300" w14:textId="77777777" w:rsidR="00F26F53" w:rsidRPr="000F2BBF" w:rsidRDefault="00F26F53" w:rsidP="0065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0F2BBF"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83" w:type="dxa"/>
          </w:tcPr>
          <w:p w14:paraId="6AA44F01" w14:textId="77777777" w:rsidR="00F26F53" w:rsidRPr="000F2BBF" w:rsidRDefault="00F26F53" w:rsidP="0065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77C88F" w14:textId="77777777" w:rsidR="00F26F53" w:rsidRPr="00AD7743" w:rsidRDefault="00F26F53" w:rsidP="0065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  <w:r w:rsidRPr="00AD7743">
              <w:rPr>
                <w:rFonts w:asciiTheme="minorHAnsi" w:hAnsiTheme="minorHAnsi" w:cstheme="minorHAnsi"/>
                <w:bCs/>
                <w:sz w:val="30"/>
                <w:szCs w:val="30"/>
              </w:rPr>
              <w:t>2567</w:t>
            </w:r>
          </w:p>
        </w:tc>
        <w:tc>
          <w:tcPr>
            <w:tcW w:w="283" w:type="dxa"/>
            <w:shd w:val="clear" w:color="auto" w:fill="auto"/>
          </w:tcPr>
          <w:p w14:paraId="5A55DEB4" w14:textId="77777777" w:rsidR="00F26F53" w:rsidRPr="000F2BBF" w:rsidRDefault="00F26F53" w:rsidP="0065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4D878B" w14:textId="77777777" w:rsidR="00F26F53" w:rsidRPr="000F2BBF" w:rsidRDefault="00F26F53" w:rsidP="0065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360689">
              <w:rPr>
                <w:rFonts w:asciiTheme="minorHAnsi" w:hAnsiTheme="minorHAnsi" w:cstheme="minorHAnsi"/>
                <w:bCs/>
                <w:sz w:val="30"/>
                <w:szCs w:val="30"/>
              </w:rPr>
              <w:t>2566</w:t>
            </w:r>
          </w:p>
        </w:tc>
      </w:tr>
      <w:tr w:rsidR="00F26F53" w:rsidRPr="000F2BBF" w14:paraId="56E40A47" w14:textId="77777777" w:rsidTr="0065214B">
        <w:trPr>
          <w:tblHeader/>
        </w:trPr>
        <w:tc>
          <w:tcPr>
            <w:tcW w:w="2790" w:type="dxa"/>
          </w:tcPr>
          <w:p w14:paraId="68B74C50" w14:textId="77777777" w:rsidR="00F26F53" w:rsidRPr="000F2BBF" w:rsidRDefault="00F26F53" w:rsidP="0065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851" w:type="dxa"/>
          </w:tcPr>
          <w:p w14:paraId="5AF7887B" w14:textId="77777777" w:rsidR="00F26F53" w:rsidRPr="000F2BBF" w:rsidRDefault="00F26F53" w:rsidP="0065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0F2BBF"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83" w:type="dxa"/>
          </w:tcPr>
          <w:p w14:paraId="653BB458" w14:textId="77777777" w:rsidR="00F26F53" w:rsidRPr="000F2BBF" w:rsidRDefault="00F26F53" w:rsidP="0065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auto"/>
          </w:tcPr>
          <w:p w14:paraId="3E826FC2" w14:textId="77777777" w:rsidR="00F26F53" w:rsidRPr="000F2BBF" w:rsidRDefault="00F26F53" w:rsidP="00652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</w:pPr>
            <w:r w:rsidRPr="000F2BBF"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2D062C83" w14:textId="77777777" w:rsidR="00F26F53" w:rsidRPr="000F2BBF" w:rsidRDefault="00F26F53" w:rsidP="00652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</w:tcPr>
          <w:p w14:paraId="60E6588F" w14:textId="77777777" w:rsidR="00F26F53" w:rsidRPr="000F2BBF" w:rsidRDefault="00F26F53" w:rsidP="00652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0F2BBF"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83" w:type="dxa"/>
          </w:tcPr>
          <w:p w14:paraId="7FE03DE9" w14:textId="77777777" w:rsidR="00F26F53" w:rsidRPr="000F2BBF" w:rsidRDefault="00F26F53" w:rsidP="00652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8B41D49" w14:textId="77777777" w:rsidR="00F26F53" w:rsidRPr="000F2BBF" w:rsidRDefault="00F26F53" w:rsidP="00652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</w:pPr>
            <w:r w:rsidRPr="000F2BBF"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0D46D49" w14:textId="77777777" w:rsidR="00F26F53" w:rsidRPr="000F2BBF" w:rsidRDefault="00F26F53" w:rsidP="00652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0715559" w14:textId="77777777" w:rsidR="00F26F53" w:rsidRPr="000F2BBF" w:rsidRDefault="00F26F53" w:rsidP="00652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0F2BBF"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F26F53" w:rsidRPr="000F2BBF" w14:paraId="1E441F59" w14:textId="77777777" w:rsidTr="0065214B">
        <w:trPr>
          <w:tblHeader/>
        </w:trPr>
        <w:tc>
          <w:tcPr>
            <w:tcW w:w="2790" w:type="dxa"/>
          </w:tcPr>
          <w:p w14:paraId="056B228F" w14:textId="77777777" w:rsidR="00F26F53" w:rsidRPr="000F2BBF" w:rsidRDefault="00F26F53" w:rsidP="0065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851" w:type="dxa"/>
          </w:tcPr>
          <w:p w14:paraId="7A19767A" w14:textId="77777777" w:rsidR="00F26F53" w:rsidRPr="000F2BBF" w:rsidRDefault="00F26F53" w:rsidP="0065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HAnsi" w:hAnsiTheme="minorHAnsi" w:cstheme="minorHAnsi"/>
                <w:b/>
                <w:i/>
                <w:iCs/>
                <w:sz w:val="30"/>
                <w:szCs w:val="30"/>
              </w:rPr>
            </w:pPr>
            <w:r w:rsidRPr="000F2BBF">
              <w:rPr>
                <w:rFonts w:asciiTheme="minorHAnsi" w:hAnsiTheme="minorHAnsi" w:cstheme="minorHAns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83" w:type="dxa"/>
          </w:tcPr>
          <w:p w14:paraId="3DE31ECE" w14:textId="77777777" w:rsidR="00F26F53" w:rsidRPr="000F2BBF" w:rsidRDefault="00F26F53" w:rsidP="0065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5245" w:type="dxa"/>
            <w:gridSpan w:val="7"/>
          </w:tcPr>
          <w:p w14:paraId="4D21A1AC" w14:textId="77777777" w:rsidR="00F26F53" w:rsidRPr="000F2BBF" w:rsidRDefault="00F26F53" w:rsidP="00652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i/>
                <w:iCs/>
                <w:sz w:val="30"/>
                <w:szCs w:val="30"/>
              </w:rPr>
            </w:pPr>
            <w:r w:rsidRPr="000F2BBF">
              <w:rPr>
                <w:rFonts w:asciiTheme="minorHAnsi" w:hAnsiTheme="minorHAnsi" w:cstheme="minorHAnsi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Pr="000F2BBF">
              <w:rPr>
                <w:rFonts w:asciiTheme="minorHAnsi" w:hAnsiTheme="minorHAnsi" w:cstheme="minorHAnsi"/>
                <w:b/>
                <w:i/>
                <w:iCs/>
                <w:sz w:val="30"/>
                <w:szCs w:val="30"/>
              </w:rPr>
              <w:t xml:space="preserve"> / </w:t>
            </w:r>
            <w:r w:rsidRPr="000F2BBF">
              <w:rPr>
                <w:rFonts w:asciiTheme="minorHAnsi" w:hAnsiTheme="minorHAnsi" w:cstheme="minorHAns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26F53" w:rsidRPr="000F2BBF" w14:paraId="6CBF5CE9" w14:textId="77777777" w:rsidTr="0065214B">
        <w:tc>
          <w:tcPr>
            <w:tcW w:w="2790" w:type="dxa"/>
          </w:tcPr>
          <w:p w14:paraId="36736755" w14:textId="77777777" w:rsidR="00F26F53" w:rsidRPr="000F2BBF" w:rsidRDefault="00F26F53" w:rsidP="0065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  <w:r w:rsidRPr="000F2BBF">
              <w:rPr>
                <w:rFonts w:asciiTheme="minorHAnsi" w:hAnsiTheme="minorHAnsi" w:cstheme="minorHAnsi" w:hint="cs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51" w:type="dxa"/>
          </w:tcPr>
          <w:p w14:paraId="04500518" w14:textId="77777777" w:rsidR="00F26F53" w:rsidRPr="000F2BBF" w:rsidRDefault="00F26F53" w:rsidP="00652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83" w:type="dxa"/>
          </w:tcPr>
          <w:p w14:paraId="0CE01BB3" w14:textId="77777777" w:rsidR="00F26F53" w:rsidRPr="000F2BBF" w:rsidRDefault="00F26F53" w:rsidP="0065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</w:tcPr>
          <w:p w14:paraId="0C935B6D" w14:textId="77777777" w:rsidR="00F26F53" w:rsidRPr="000F2BBF" w:rsidRDefault="00F26F53" w:rsidP="0065214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0C271D52" w14:textId="77777777" w:rsidR="00F26F53" w:rsidRPr="000F2BBF" w:rsidRDefault="00F26F53" w:rsidP="0065214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539C9985" w14:textId="77777777" w:rsidR="00F26F53" w:rsidRPr="000F2BBF" w:rsidRDefault="00F26F53" w:rsidP="0065214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39BA6F24" w14:textId="77777777" w:rsidR="00F26F53" w:rsidRPr="000F2BBF" w:rsidRDefault="00F26F53" w:rsidP="00652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40467A2A" w14:textId="77777777" w:rsidR="00F26F53" w:rsidRPr="000F2BBF" w:rsidRDefault="00F26F53" w:rsidP="0065214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6AC97F09" w14:textId="77777777" w:rsidR="00F26F53" w:rsidRPr="000F2BBF" w:rsidRDefault="00F26F53" w:rsidP="0065214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4F1B7E0B" w14:textId="77777777" w:rsidR="00F26F53" w:rsidRPr="000F2BBF" w:rsidRDefault="00F26F53" w:rsidP="0065214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</w:tr>
      <w:tr w:rsidR="00F26F53" w:rsidRPr="000F2BBF" w14:paraId="451C9C1B" w14:textId="77777777" w:rsidTr="0065214B">
        <w:tc>
          <w:tcPr>
            <w:tcW w:w="2790" w:type="dxa"/>
          </w:tcPr>
          <w:p w14:paraId="045C4C96" w14:textId="77777777" w:rsidR="00F26F53" w:rsidRPr="000F2BBF" w:rsidRDefault="00F26F53" w:rsidP="0065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0F2BBF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ณ วันที่ </w:t>
            </w:r>
            <w:r w:rsidRPr="00360689">
              <w:rPr>
                <w:rFonts w:asciiTheme="minorHAnsi" w:hAnsiTheme="minorHAnsi" w:cstheme="minorHAnsi"/>
                <w:sz w:val="30"/>
                <w:szCs w:val="30"/>
              </w:rPr>
              <w:t>1</w:t>
            </w:r>
            <w:r w:rsidRPr="000F2BBF">
              <w:rPr>
                <w:rFonts w:asciiTheme="minorHAnsi" w:hAnsiTheme="minorHAnsi" w:cstheme="minorHAnsi"/>
                <w:sz w:val="30"/>
                <w:szCs w:val="30"/>
              </w:rPr>
              <w:t xml:space="preserve"> </w:t>
            </w:r>
            <w:r w:rsidRPr="000F2BBF">
              <w:rPr>
                <w:rFonts w:asciiTheme="minorHAnsi" w:hAnsiTheme="minorHAnsi" w:cstheme="minorHAnsi"/>
                <w:sz w:val="30"/>
                <w:szCs w:val="30"/>
                <w:cs/>
              </w:rPr>
              <w:t>มกราคม</w:t>
            </w:r>
          </w:p>
        </w:tc>
        <w:tc>
          <w:tcPr>
            <w:tcW w:w="851" w:type="dxa"/>
          </w:tcPr>
          <w:p w14:paraId="63F2C65F" w14:textId="77777777" w:rsidR="00F26F53" w:rsidRPr="000F2BBF" w:rsidRDefault="00F26F53" w:rsidP="00652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83" w:type="dxa"/>
          </w:tcPr>
          <w:p w14:paraId="73B106F8" w14:textId="77777777" w:rsidR="00F26F53" w:rsidRPr="000F2BBF" w:rsidRDefault="00F26F53" w:rsidP="0065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</w:tcPr>
          <w:p w14:paraId="69655DD7" w14:textId="77777777" w:rsidR="00F26F53" w:rsidRPr="000F2BBF" w:rsidRDefault="00F26F53" w:rsidP="0065214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70CDE3C9" w14:textId="77777777" w:rsidR="00F26F53" w:rsidRPr="000F2BBF" w:rsidRDefault="00F26F53" w:rsidP="0065214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25A87854" w14:textId="77777777" w:rsidR="00F26F53" w:rsidRPr="000F2BBF" w:rsidRDefault="00F26F53" w:rsidP="0065214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4B1CEDFB" w14:textId="77777777" w:rsidR="00F26F53" w:rsidRPr="000F2BBF" w:rsidRDefault="00F26F53" w:rsidP="00652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2FE28A41" w14:textId="77777777" w:rsidR="00F26F53" w:rsidRPr="000F2BBF" w:rsidRDefault="00F26F53" w:rsidP="0065214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0DEB1D0" w14:textId="77777777" w:rsidR="00F26F53" w:rsidRPr="000F2BBF" w:rsidRDefault="00F26F53" w:rsidP="0065214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1A583602" w14:textId="77777777" w:rsidR="00F26F53" w:rsidRPr="000F2BBF" w:rsidRDefault="00F26F53" w:rsidP="0065214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</w:tr>
      <w:tr w:rsidR="0070200F" w:rsidRPr="000F2BBF" w14:paraId="7AC42DA6" w14:textId="77777777" w:rsidTr="00B557D2">
        <w:tc>
          <w:tcPr>
            <w:tcW w:w="2790" w:type="dxa"/>
          </w:tcPr>
          <w:p w14:paraId="759D862E" w14:textId="77777777" w:rsidR="0070200F" w:rsidRPr="000F2BBF" w:rsidRDefault="0070200F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0F2BBF">
              <w:rPr>
                <w:rFonts w:asciiTheme="minorHAnsi" w:hAnsiTheme="minorHAnsi" w:cstheme="minorHAnsi"/>
                <w:sz w:val="30"/>
                <w:szCs w:val="30"/>
                <w:cs/>
              </w:rPr>
              <w:t>-</w:t>
            </w:r>
            <w:r w:rsidRPr="000F2BBF">
              <w:rPr>
                <w:rFonts w:asciiTheme="minorHAnsi" w:hAnsiTheme="minorHAnsi" w:cstheme="minorHAnsi" w:hint="cs"/>
                <w:sz w:val="30"/>
                <w:szCs w:val="30"/>
                <w:cs/>
              </w:rPr>
              <w:t xml:space="preserve">  </w:t>
            </w:r>
            <w:r w:rsidRPr="000F2BBF">
              <w:rPr>
                <w:rFonts w:asciiTheme="minorHAnsi" w:hAnsiTheme="minorHAnsi" w:cstheme="minorHAns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51" w:type="dxa"/>
          </w:tcPr>
          <w:p w14:paraId="373192C4" w14:textId="77777777" w:rsidR="0070200F" w:rsidRPr="000F2BBF" w:rsidRDefault="0070200F" w:rsidP="00702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360689">
              <w:rPr>
                <w:rFonts w:asciiTheme="minorHAnsi" w:hAnsiTheme="minorHAnsi" w:cstheme="minorHAnsi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14:paraId="03D82D04" w14:textId="77777777" w:rsidR="0070200F" w:rsidRPr="000F2BBF" w:rsidRDefault="0070200F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  <w:vAlign w:val="bottom"/>
          </w:tcPr>
          <w:p w14:paraId="1743B4B1" w14:textId="6FCB01A2" w:rsidR="0070200F" w:rsidRPr="00267721" w:rsidRDefault="0070200F" w:rsidP="0070200F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360689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2</w:t>
            </w:r>
            <w:r w:rsidRPr="00267721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</w:t>
            </w:r>
            <w:r w:rsidRPr="00360689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</w:t>
            </w:r>
            <w:r w:rsidRPr="00267721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08,</w:t>
            </w:r>
            <w:r w:rsidRPr="00360689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31</w:t>
            </w:r>
            <w:r w:rsidR="00EE0028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</w:t>
            </w:r>
          </w:p>
        </w:tc>
        <w:tc>
          <w:tcPr>
            <w:tcW w:w="243" w:type="dxa"/>
            <w:vAlign w:val="bottom"/>
          </w:tcPr>
          <w:p w14:paraId="1B77B3A8" w14:textId="77777777" w:rsidR="0070200F" w:rsidRPr="00267721" w:rsidRDefault="0070200F" w:rsidP="0070200F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146" w:type="dxa"/>
            <w:vAlign w:val="bottom"/>
          </w:tcPr>
          <w:p w14:paraId="5A340733" w14:textId="62A0FD26" w:rsidR="0070200F" w:rsidRPr="00267721" w:rsidRDefault="0070200F" w:rsidP="0070200F">
            <w:pPr>
              <w:pStyle w:val="30"/>
              <w:tabs>
                <w:tab w:val="clear" w:pos="360"/>
                <w:tab w:val="clear" w:pos="720"/>
                <w:tab w:val="decimal" w:pos="917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360689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2</w:t>
            </w:r>
            <w:r w:rsidRPr="00267721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</w:t>
            </w:r>
            <w:r w:rsidRPr="00360689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</w:t>
            </w:r>
            <w:r w:rsidRPr="00267721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08,</w:t>
            </w:r>
            <w:r w:rsidRPr="00360689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31</w:t>
            </w:r>
            <w:r w:rsidR="00EE0028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</w:t>
            </w:r>
          </w:p>
        </w:tc>
        <w:tc>
          <w:tcPr>
            <w:tcW w:w="283" w:type="dxa"/>
            <w:vAlign w:val="bottom"/>
          </w:tcPr>
          <w:p w14:paraId="19052132" w14:textId="77777777" w:rsidR="0070200F" w:rsidRPr="000F2BBF" w:rsidRDefault="0070200F" w:rsidP="00702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4D743B1" w14:textId="6EC21F23" w:rsidR="0070200F" w:rsidRPr="001C5DB1" w:rsidRDefault="0070200F" w:rsidP="0070200F">
            <w:pPr>
              <w:pStyle w:val="30"/>
              <w:tabs>
                <w:tab w:val="clear" w:pos="360"/>
                <w:tab w:val="clear" w:pos="720"/>
                <w:tab w:val="decimal" w:pos="922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2,249,389</w:t>
            </w:r>
          </w:p>
        </w:tc>
        <w:tc>
          <w:tcPr>
            <w:tcW w:w="284" w:type="dxa"/>
            <w:vAlign w:val="bottom"/>
          </w:tcPr>
          <w:p w14:paraId="014CD6EA" w14:textId="77777777" w:rsidR="0070200F" w:rsidRPr="00117E34" w:rsidRDefault="0070200F" w:rsidP="0070200F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2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7BDD7AFD" w14:textId="0BB14462" w:rsidR="0070200F" w:rsidRPr="001C5DB1" w:rsidRDefault="0070200F" w:rsidP="0070200F">
            <w:pPr>
              <w:pStyle w:val="30"/>
              <w:tabs>
                <w:tab w:val="clear" w:pos="360"/>
                <w:tab w:val="clear" w:pos="720"/>
                <w:tab w:val="decimal" w:pos="716"/>
                <w:tab w:val="decimal" w:pos="1256"/>
              </w:tabs>
              <w:ind w:right="-570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2,249,389</w:t>
            </w:r>
          </w:p>
        </w:tc>
      </w:tr>
      <w:tr w:rsidR="00B95D31" w:rsidRPr="008435AB" w14:paraId="1A6AA3BC" w14:textId="77777777" w:rsidTr="00B95D31">
        <w:tc>
          <w:tcPr>
            <w:tcW w:w="2790" w:type="dxa"/>
          </w:tcPr>
          <w:p w14:paraId="53183AB4" w14:textId="77777777" w:rsidR="00B95D31" w:rsidRPr="008435AB" w:rsidRDefault="00B95D31" w:rsidP="00B95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8435AB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ลดหุ้น</w:t>
            </w:r>
          </w:p>
        </w:tc>
        <w:tc>
          <w:tcPr>
            <w:tcW w:w="851" w:type="dxa"/>
          </w:tcPr>
          <w:p w14:paraId="6390FFE7" w14:textId="77777777" w:rsidR="00B95D31" w:rsidRPr="008435AB" w:rsidRDefault="00B95D31" w:rsidP="00B9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360689">
              <w:rPr>
                <w:rFonts w:asciiTheme="minorHAnsi" w:hAnsiTheme="minorHAnsi" w:cstheme="minorHAnsi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14:paraId="4CB62C11" w14:textId="77777777" w:rsidR="00B95D31" w:rsidRPr="008435AB" w:rsidRDefault="00B95D31" w:rsidP="00B95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  <w:vAlign w:val="bottom"/>
          </w:tcPr>
          <w:p w14:paraId="03C55847" w14:textId="165B2292" w:rsidR="00B95D31" w:rsidRPr="008435AB" w:rsidRDefault="00B95D31" w:rsidP="00B95D31">
            <w:pPr>
              <w:pStyle w:val="30"/>
              <w:tabs>
                <w:tab w:val="clear" w:pos="360"/>
                <w:tab w:val="clear" w:pos="720"/>
                <w:tab w:val="decimal" w:pos="560"/>
              </w:tabs>
              <w:ind w:right="-336"/>
              <w:jc w:val="center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  <w:r>
              <w:rPr>
                <w:rFonts w:asciiTheme="minorHAnsi" w:hAnsiTheme="minorHAnsi" w:cstheme="minorHAnsi" w:hint="cs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95,000</w:t>
            </w:r>
            <w:r>
              <w:rPr>
                <w:rFonts w:asciiTheme="minorHAnsi" w:hAnsiTheme="minorHAnsi" w:cstheme="minorHAnsi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3" w:type="dxa"/>
            <w:vAlign w:val="bottom"/>
          </w:tcPr>
          <w:p w14:paraId="44D855F0" w14:textId="77777777" w:rsidR="00B95D31" w:rsidRPr="008435AB" w:rsidRDefault="00B95D31" w:rsidP="00B95D31">
            <w:pPr>
              <w:pStyle w:val="30"/>
              <w:tabs>
                <w:tab w:val="clear" w:pos="360"/>
                <w:tab w:val="clear" w:pos="720"/>
                <w:tab w:val="decimal" w:pos="68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1146" w:type="dxa"/>
            <w:vAlign w:val="bottom"/>
          </w:tcPr>
          <w:p w14:paraId="3A65B03B" w14:textId="133B6EBF" w:rsidR="00B95D31" w:rsidRPr="008435AB" w:rsidRDefault="00B95D31" w:rsidP="00B95D31">
            <w:pPr>
              <w:pStyle w:val="30"/>
              <w:tabs>
                <w:tab w:val="clear" w:pos="360"/>
                <w:tab w:val="clear" w:pos="720"/>
                <w:tab w:val="decimal" w:pos="560"/>
              </w:tabs>
              <w:ind w:right="-384"/>
              <w:jc w:val="center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 w:hint="cs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95,000</w:t>
            </w:r>
            <w:r>
              <w:rPr>
                <w:rFonts w:asciiTheme="minorHAnsi" w:hAnsiTheme="minorHAnsi" w:cstheme="minorHAnsi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3" w:type="dxa"/>
            <w:vAlign w:val="bottom"/>
          </w:tcPr>
          <w:p w14:paraId="6A268B51" w14:textId="77777777" w:rsidR="00B95D31" w:rsidRPr="008435AB" w:rsidRDefault="00B95D31" w:rsidP="00B95D3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63BB91FE" w14:textId="4FDA77A2" w:rsidR="00B95D31" w:rsidRPr="008435AB" w:rsidRDefault="00B95D31" w:rsidP="00B95D31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  <w:r w:rsidRPr="008435A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(93,878)</w:t>
            </w:r>
          </w:p>
        </w:tc>
        <w:tc>
          <w:tcPr>
            <w:tcW w:w="284" w:type="dxa"/>
            <w:vAlign w:val="bottom"/>
          </w:tcPr>
          <w:p w14:paraId="2DDCA8DF" w14:textId="77777777" w:rsidR="00B95D31" w:rsidRPr="008435AB" w:rsidRDefault="00B95D31" w:rsidP="00B95D31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2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05474690" w14:textId="407B7ED3" w:rsidR="00B95D31" w:rsidRPr="008435AB" w:rsidRDefault="00B95D31" w:rsidP="00B95D31">
            <w:pPr>
              <w:pStyle w:val="30"/>
              <w:tabs>
                <w:tab w:val="clear" w:pos="360"/>
                <w:tab w:val="clear" w:pos="720"/>
                <w:tab w:val="decimal" w:pos="800"/>
              </w:tabs>
              <w:ind w:right="-570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8435A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(93,878)</w:t>
            </w:r>
          </w:p>
        </w:tc>
      </w:tr>
      <w:tr w:rsidR="0070200F" w:rsidRPr="000F2BBF" w14:paraId="4C0F0DB4" w14:textId="77777777" w:rsidTr="00B557D2">
        <w:tc>
          <w:tcPr>
            <w:tcW w:w="2790" w:type="dxa"/>
          </w:tcPr>
          <w:p w14:paraId="0818173A" w14:textId="77777777" w:rsidR="0070200F" w:rsidRPr="008435AB" w:rsidRDefault="0070200F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8435AB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51" w:type="dxa"/>
          </w:tcPr>
          <w:p w14:paraId="1F3FBAD4" w14:textId="77777777" w:rsidR="0070200F" w:rsidRPr="008435AB" w:rsidRDefault="0070200F" w:rsidP="00702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360689">
              <w:rPr>
                <w:rFonts w:asciiTheme="minorHAnsi" w:hAnsiTheme="minorHAnsi" w:cstheme="minorHAnsi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14:paraId="6AEF17AD" w14:textId="77777777" w:rsidR="0070200F" w:rsidRPr="008435AB" w:rsidRDefault="0070200F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  <w:vAlign w:val="bottom"/>
          </w:tcPr>
          <w:p w14:paraId="716C3EAE" w14:textId="673A0655" w:rsidR="0070200F" w:rsidRPr="008435AB" w:rsidRDefault="00B95D31" w:rsidP="00060801">
            <w:pPr>
              <w:pStyle w:val="30"/>
              <w:tabs>
                <w:tab w:val="clear" w:pos="360"/>
                <w:tab w:val="clear" w:pos="720"/>
                <w:tab w:val="decimal" w:pos="654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60AD9CB5" w14:textId="77777777" w:rsidR="0070200F" w:rsidRPr="008435AB" w:rsidRDefault="0070200F" w:rsidP="0070200F">
            <w:pPr>
              <w:pStyle w:val="30"/>
              <w:tabs>
                <w:tab w:val="clear" w:pos="360"/>
                <w:tab w:val="clear" w:pos="720"/>
                <w:tab w:val="decimal" w:pos="68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1146" w:type="dxa"/>
            <w:vAlign w:val="bottom"/>
          </w:tcPr>
          <w:p w14:paraId="7F61C390" w14:textId="46104BDF" w:rsidR="0070200F" w:rsidRPr="008435AB" w:rsidRDefault="00B95D31" w:rsidP="00060801">
            <w:pPr>
              <w:pStyle w:val="30"/>
              <w:tabs>
                <w:tab w:val="clear" w:pos="360"/>
                <w:tab w:val="clear" w:pos="720"/>
                <w:tab w:val="decimal" w:pos="654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64985629" w14:textId="77777777" w:rsidR="0070200F" w:rsidRPr="008435AB" w:rsidRDefault="0070200F" w:rsidP="00702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32E3DA2" w14:textId="64580AD4" w:rsidR="0070200F" w:rsidRPr="008435AB" w:rsidRDefault="0070200F" w:rsidP="0070200F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8435A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84" w:type="dxa"/>
            <w:vAlign w:val="bottom"/>
          </w:tcPr>
          <w:p w14:paraId="5FFF486A" w14:textId="77777777" w:rsidR="0070200F" w:rsidRPr="008435AB" w:rsidRDefault="0070200F" w:rsidP="0070200F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2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5F89FF2B" w14:textId="724143D0" w:rsidR="0070200F" w:rsidRPr="00117E34" w:rsidRDefault="0070200F" w:rsidP="0070200F">
            <w:pPr>
              <w:pStyle w:val="30"/>
              <w:tabs>
                <w:tab w:val="clear" w:pos="360"/>
                <w:tab w:val="clear" w:pos="720"/>
                <w:tab w:val="decimal" w:pos="770"/>
                <w:tab w:val="decimal" w:pos="980"/>
              </w:tabs>
              <w:ind w:right="-570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 w:hint="cs"/>
                <w:sz w:val="30"/>
                <w:szCs w:val="30"/>
                <w:cs/>
                <w:lang w:val="en-US"/>
              </w:rPr>
              <w:t xml:space="preserve">     </w:t>
            </w:r>
            <w:r w:rsidRPr="008435A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40,000</w:t>
            </w:r>
          </w:p>
        </w:tc>
      </w:tr>
      <w:tr w:rsidR="0070200F" w:rsidRPr="000F2BBF" w14:paraId="38429A61" w14:textId="77777777" w:rsidTr="00B557D2">
        <w:tc>
          <w:tcPr>
            <w:tcW w:w="2790" w:type="dxa"/>
          </w:tcPr>
          <w:p w14:paraId="788DA09B" w14:textId="0879164D" w:rsidR="0070200F" w:rsidRPr="000F2BBF" w:rsidRDefault="0070200F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0F2BBF"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 xml:space="preserve"> </w:t>
            </w:r>
            <w:r w:rsidRPr="00360689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 xml:space="preserve">0 </w:t>
            </w:r>
            <w:r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51" w:type="dxa"/>
          </w:tcPr>
          <w:p w14:paraId="6C5761ED" w14:textId="77777777" w:rsidR="0070200F" w:rsidRPr="000F2BBF" w:rsidRDefault="0070200F" w:rsidP="00702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83" w:type="dxa"/>
          </w:tcPr>
          <w:p w14:paraId="6F54B89B" w14:textId="77777777" w:rsidR="0070200F" w:rsidRPr="000F2BBF" w:rsidRDefault="0070200F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vAlign w:val="bottom"/>
          </w:tcPr>
          <w:p w14:paraId="203B07B9" w14:textId="77777777" w:rsidR="0070200F" w:rsidRPr="00151C22" w:rsidRDefault="0070200F" w:rsidP="0070200F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13A40FF6" w14:textId="77777777" w:rsidR="0070200F" w:rsidRPr="00151C22" w:rsidRDefault="0070200F" w:rsidP="0070200F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18051C59" w14:textId="77777777" w:rsidR="0070200F" w:rsidRPr="00151C22" w:rsidRDefault="0070200F" w:rsidP="0070200F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171D3CDB" w14:textId="77777777" w:rsidR="0070200F" w:rsidRPr="000F2BBF" w:rsidRDefault="0070200F" w:rsidP="00702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7B44BB7" w14:textId="77777777" w:rsidR="0070200F" w:rsidRPr="00117E34" w:rsidRDefault="0070200F" w:rsidP="0070200F">
            <w:pPr>
              <w:pStyle w:val="30"/>
              <w:tabs>
                <w:tab w:val="clear" w:pos="360"/>
                <w:tab w:val="clear" w:pos="720"/>
                <w:tab w:val="decimal" w:pos="922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3AC98120" w14:textId="77777777" w:rsidR="0070200F" w:rsidRPr="00117E34" w:rsidRDefault="0070200F" w:rsidP="0070200F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2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F6B73B4" w14:textId="77777777" w:rsidR="0070200F" w:rsidRPr="00117E34" w:rsidRDefault="0070200F" w:rsidP="0070200F">
            <w:pPr>
              <w:pStyle w:val="30"/>
              <w:tabs>
                <w:tab w:val="clear" w:pos="360"/>
                <w:tab w:val="clear" w:pos="720"/>
                <w:tab w:val="decimal" w:pos="716"/>
                <w:tab w:val="decimal" w:pos="806"/>
                <w:tab w:val="decimal" w:pos="1256"/>
              </w:tabs>
              <w:ind w:right="-570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</w:tr>
      <w:tr w:rsidR="0070200F" w:rsidRPr="000F2BBF" w14:paraId="7A07D74F" w14:textId="77777777" w:rsidTr="00B557D2">
        <w:tc>
          <w:tcPr>
            <w:tcW w:w="2790" w:type="dxa"/>
          </w:tcPr>
          <w:p w14:paraId="6E295AD8" w14:textId="77777777" w:rsidR="0070200F" w:rsidRPr="000F2BBF" w:rsidRDefault="0070200F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0F2BBF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</w:tcPr>
          <w:p w14:paraId="438F07FB" w14:textId="77777777" w:rsidR="0070200F" w:rsidRPr="000F2BBF" w:rsidRDefault="0070200F" w:rsidP="00702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360689">
              <w:rPr>
                <w:rFonts w:asciiTheme="minorHAnsi" w:hAnsiTheme="minorHAnsi" w:cstheme="minorHAnsi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14:paraId="6131F73B" w14:textId="77777777" w:rsidR="0070200F" w:rsidRPr="000F2BBF" w:rsidRDefault="0070200F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double" w:sz="4" w:space="0" w:color="auto"/>
            </w:tcBorders>
            <w:vAlign w:val="bottom"/>
          </w:tcPr>
          <w:p w14:paraId="54E68479" w14:textId="4109C039" w:rsidR="0070200F" w:rsidRPr="00BD5A79" w:rsidRDefault="00B95D31" w:rsidP="0070200F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2,013,31</w:t>
            </w:r>
            <w:r w:rsidR="00EE0028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43" w:type="dxa"/>
            <w:vAlign w:val="bottom"/>
          </w:tcPr>
          <w:p w14:paraId="2A750155" w14:textId="77777777" w:rsidR="0070200F" w:rsidRPr="00BD5A79" w:rsidRDefault="0070200F" w:rsidP="0070200F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bottom w:val="double" w:sz="4" w:space="0" w:color="auto"/>
            </w:tcBorders>
            <w:vAlign w:val="bottom"/>
          </w:tcPr>
          <w:p w14:paraId="65C0D884" w14:textId="2354B2F4" w:rsidR="0070200F" w:rsidRPr="00BD5A79" w:rsidRDefault="00B95D31" w:rsidP="0070200F">
            <w:pPr>
              <w:pStyle w:val="30"/>
              <w:tabs>
                <w:tab w:val="clear" w:pos="360"/>
                <w:tab w:val="clear" w:pos="720"/>
                <w:tab w:val="decimal" w:pos="917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2,013,31</w:t>
            </w:r>
            <w:r w:rsidR="00EE0028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83" w:type="dxa"/>
            <w:vAlign w:val="bottom"/>
          </w:tcPr>
          <w:p w14:paraId="323F3A76" w14:textId="77777777" w:rsidR="0070200F" w:rsidRPr="006A0684" w:rsidRDefault="0070200F" w:rsidP="00702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3EB29A08" w14:textId="1F3AE015" w:rsidR="0070200F" w:rsidRPr="002E51DB" w:rsidRDefault="0070200F" w:rsidP="0070200F">
            <w:pPr>
              <w:pStyle w:val="30"/>
              <w:tabs>
                <w:tab w:val="clear" w:pos="360"/>
                <w:tab w:val="clear" w:pos="720"/>
                <w:tab w:val="decimal" w:pos="922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 w:rsidRPr="00BD5A79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2,195,51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84" w:type="dxa"/>
            <w:vAlign w:val="bottom"/>
          </w:tcPr>
          <w:p w14:paraId="64CC0496" w14:textId="77777777" w:rsidR="0070200F" w:rsidRPr="002E51DB" w:rsidRDefault="0070200F" w:rsidP="0070200F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2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14:paraId="01D8ECFA" w14:textId="6AAA840D" w:rsidR="0070200F" w:rsidRPr="002E51DB" w:rsidRDefault="0070200F" w:rsidP="0070200F">
            <w:pPr>
              <w:pStyle w:val="30"/>
              <w:tabs>
                <w:tab w:val="clear" w:pos="360"/>
                <w:tab w:val="clear" w:pos="720"/>
                <w:tab w:val="decimal" w:pos="570"/>
                <w:tab w:val="decimal" w:pos="716"/>
                <w:tab w:val="decimal" w:pos="806"/>
                <w:tab w:val="decimal" w:pos="1256"/>
              </w:tabs>
              <w:ind w:right="-570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 w:rsidRPr="00BD5A79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2,195,51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  <w:tr w:rsidR="00F26F53" w:rsidRPr="000F2BBF" w14:paraId="3C6F6A1A" w14:textId="77777777" w:rsidTr="00B557D2">
        <w:trPr>
          <w:trHeight w:hRule="exact" w:val="418"/>
        </w:trPr>
        <w:tc>
          <w:tcPr>
            <w:tcW w:w="2790" w:type="dxa"/>
          </w:tcPr>
          <w:p w14:paraId="34BACAB3" w14:textId="77777777" w:rsidR="00F26F53" w:rsidRPr="00F26F53" w:rsidRDefault="00F26F53" w:rsidP="0065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7CFF0B44" w14:textId="77777777" w:rsidR="00F26F53" w:rsidRPr="00F26F53" w:rsidRDefault="00F26F53" w:rsidP="00652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5F603287" w14:textId="77777777" w:rsidR="00F26F53" w:rsidRPr="00F26F53" w:rsidRDefault="00F26F53" w:rsidP="0065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double" w:sz="4" w:space="0" w:color="auto"/>
            </w:tcBorders>
            <w:vAlign w:val="bottom"/>
          </w:tcPr>
          <w:p w14:paraId="087F4495" w14:textId="77777777" w:rsidR="00F26F53" w:rsidRPr="00F26F53" w:rsidRDefault="00F26F53" w:rsidP="0065214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1576ABF3" w14:textId="77777777" w:rsidR="00F26F53" w:rsidRPr="00F26F53" w:rsidRDefault="00F26F53" w:rsidP="0065214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46" w:type="dxa"/>
            <w:tcBorders>
              <w:top w:val="double" w:sz="4" w:space="0" w:color="auto"/>
            </w:tcBorders>
            <w:vAlign w:val="bottom"/>
          </w:tcPr>
          <w:p w14:paraId="04AF3603" w14:textId="77777777" w:rsidR="00F26F53" w:rsidRPr="00F26F53" w:rsidRDefault="00F26F53" w:rsidP="0065214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50B7D56C" w14:textId="77777777" w:rsidR="00F26F53" w:rsidRPr="00F26F53" w:rsidRDefault="00F26F53" w:rsidP="00652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37838340" w14:textId="77777777" w:rsidR="00F26F53" w:rsidRPr="00F26F53" w:rsidRDefault="00F26F53" w:rsidP="0065214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4B4F011F" w14:textId="77777777" w:rsidR="00F26F53" w:rsidRPr="00F26F53" w:rsidRDefault="00F26F53" w:rsidP="0065214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30EAD80E" w14:textId="77777777" w:rsidR="00F26F53" w:rsidRPr="00F26F53" w:rsidRDefault="00F26F53" w:rsidP="0065214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</w:p>
        </w:tc>
      </w:tr>
      <w:tr w:rsidR="00F26F53" w:rsidRPr="000F2BBF" w14:paraId="0F857BAE" w14:textId="77777777" w:rsidTr="00B557D2">
        <w:tc>
          <w:tcPr>
            <w:tcW w:w="2790" w:type="dxa"/>
          </w:tcPr>
          <w:p w14:paraId="366A8776" w14:textId="77777777" w:rsidR="00F26F53" w:rsidRPr="000F2BBF" w:rsidRDefault="00F26F53" w:rsidP="0065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  <w:r w:rsidRPr="000F2BBF">
              <w:rPr>
                <w:rFonts w:asciiTheme="minorHAnsi" w:hAnsiTheme="minorHAnsi" w:cstheme="minorHAnsi" w:hint="cs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51" w:type="dxa"/>
          </w:tcPr>
          <w:p w14:paraId="2FDB8A31" w14:textId="77777777" w:rsidR="00F26F53" w:rsidRPr="000F2BBF" w:rsidRDefault="00F26F53" w:rsidP="00652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83" w:type="dxa"/>
          </w:tcPr>
          <w:p w14:paraId="145148DA" w14:textId="77777777" w:rsidR="00F26F53" w:rsidRPr="000F2BBF" w:rsidRDefault="00F26F53" w:rsidP="0065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  <w:vAlign w:val="bottom"/>
          </w:tcPr>
          <w:p w14:paraId="0D649EE0" w14:textId="77777777" w:rsidR="00F26F53" w:rsidRPr="00716A31" w:rsidRDefault="00F26F53" w:rsidP="0065214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682FBC62" w14:textId="77777777" w:rsidR="00F26F53" w:rsidRPr="00716A31" w:rsidRDefault="00F26F53" w:rsidP="0065214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146" w:type="dxa"/>
            <w:vAlign w:val="bottom"/>
          </w:tcPr>
          <w:p w14:paraId="0A5AE09C" w14:textId="77777777" w:rsidR="00F26F53" w:rsidRPr="00716A31" w:rsidRDefault="00F26F53" w:rsidP="0065214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5B676E74" w14:textId="77777777" w:rsidR="00F26F53" w:rsidRPr="000F2BBF" w:rsidRDefault="00F26F53" w:rsidP="00652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2A05314F" w14:textId="77777777" w:rsidR="00F26F53" w:rsidRPr="00117E34" w:rsidRDefault="00F26F53" w:rsidP="0065214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24415D05" w14:textId="77777777" w:rsidR="00F26F53" w:rsidRPr="00117E34" w:rsidRDefault="00F26F53" w:rsidP="0065214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7A9A60EE" w14:textId="77777777" w:rsidR="00F26F53" w:rsidRPr="00117E34" w:rsidRDefault="00F26F53" w:rsidP="0065214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</w:tr>
      <w:tr w:rsidR="00F26F53" w:rsidRPr="000F2BBF" w14:paraId="571BF074" w14:textId="77777777" w:rsidTr="00B557D2">
        <w:tc>
          <w:tcPr>
            <w:tcW w:w="2790" w:type="dxa"/>
          </w:tcPr>
          <w:p w14:paraId="0EE68760" w14:textId="77777777" w:rsidR="00F26F53" w:rsidRPr="000F2BBF" w:rsidRDefault="00F26F53" w:rsidP="0065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0F2BBF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ณ วันที่ </w:t>
            </w:r>
            <w:r w:rsidRPr="00360689">
              <w:rPr>
                <w:rFonts w:asciiTheme="minorHAnsi" w:hAnsiTheme="minorHAnsi" w:cstheme="minorHAnsi"/>
                <w:sz w:val="30"/>
                <w:szCs w:val="30"/>
              </w:rPr>
              <w:t>1</w:t>
            </w:r>
            <w:r w:rsidRPr="000F2BBF">
              <w:rPr>
                <w:rFonts w:asciiTheme="minorHAnsi" w:hAnsiTheme="minorHAnsi" w:cstheme="minorHAnsi"/>
                <w:sz w:val="30"/>
                <w:szCs w:val="30"/>
              </w:rPr>
              <w:t xml:space="preserve"> </w:t>
            </w:r>
            <w:r w:rsidRPr="000F2BBF">
              <w:rPr>
                <w:rFonts w:asciiTheme="minorHAnsi" w:hAnsiTheme="minorHAnsi" w:cstheme="minorHAnsi"/>
                <w:sz w:val="30"/>
                <w:szCs w:val="30"/>
                <w:cs/>
              </w:rPr>
              <w:t>มกราคม</w:t>
            </w:r>
          </w:p>
        </w:tc>
        <w:tc>
          <w:tcPr>
            <w:tcW w:w="851" w:type="dxa"/>
          </w:tcPr>
          <w:p w14:paraId="3CE41417" w14:textId="77777777" w:rsidR="00F26F53" w:rsidRPr="000F2BBF" w:rsidRDefault="00F26F53" w:rsidP="00652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83" w:type="dxa"/>
          </w:tcPr>
          <w:p w14:paraId="14E38243" w14:textId="77777777" w:rsidR="00F26F53" w:rsidRPr="000F2BBF" w:rsidRDefault="00F26F53" w:rsidP="0065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  <w:vAlign w:val="bottom"/>
          </w:tcPr>
          <w:p w14:paraId="7708F7E3" w14:textId="77777777" w:rsidR="00F26F53" w:rsidRPr="00716A31" w:rsidRDefault="00F26F53" w:rsidP="0065214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2E1ABE78" w14:textId="77777777" w:rsidR="00F26F53" w:rsidRPr="00716A31" w:rsidRDefault="00F26F53" w:rsidP="0065214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146" w:type="dxa"/>
            <w:vAlign w:val="bottom"/>
          </w:tcPr>
          <w:p w14:paraId="5309D6F0" w14:textId="77777777" w:rsidR="00F26F53" w:rsidRPr="00716A31" w:rsidRDefault="00F26F53" w:rsidP="0065214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3B878AC2" w14:textId="77777777" w:rsidR="00F26F53" w:rsidRPr="000F2BBF" w:rsidRDefault="00F26F53" w:rsidP="00652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59E2F896" w14:textId="77777777" w:rsidR="00F26F53" w:rsidRPr="00117E34" w:rsidRDefault="00F26F53" w:rsidP="0065214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73677099" w14:textId="77777777" w:rsidR="00F26F53" w:rsidRPr="00117E34" w:rsidRDefault="00F26F53" w:rsidP="0065214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6257A32D" w14:textId="77777777" w:rsidR="00F26F53" w:rsidRPr="00117E34" w:rsidRDefault="00F26F53" w:rsidP="0065214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</w:tr>
      <w:tr w:rsidR="0070200F" w:rsidRPr="000F2BBF" w14:paraId="2B9DCC00" w14:textId="77777777" w:rsidTr="00B557D2">
        <w:tc>
          <w:tcPr>
            <w:tcW w:w="2790" w:type="dxa"/>
          </w:tcPr>
          <w:p w14:paraId="65E47CB0" w14:textId="77777777" w:rsidR="0070200F" w:rsidRPr="000F2BBF" w:rsidRDefault="0070200F" w:rsidP="00702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0F2BBF">
              <w:rPr>
                <w:rFonts w:asciiTheme="minorHAnsi" w:hAnsiTheme="minorHAnsi" w:cstheme="minorHAns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</w:tcPr>
          <w:p w14:paraId="09905105" w14:textId="77777777" w:rsidR="0070200F" w:rsidRPr="000F2BBF" w:rsidRDefault="0070200F" w:rsidP="00702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360689">
              <w:rPr>
                <w:rFonts w:asciiTheme="minorHAnsi" w:hAnsiTheme="minorHAnsi" w:cstheme="minorHAnsi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14:paraId="0080E192" w14:textId="77777777" w:rsidR="0070200F" w:rsidRPr="000F2BBF" w:rsidRDefault="0070200F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  <w:vAlign w:val="bottom"/>
          </w:tcPr>
          <w:p w14:paraId="6B5A4CB8" w14:textId="77777777" w:rsidR="0070200F" w:rsidRPr="00267721" w:rsidRDefault="0070200F" w:rsidP="0070200F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360689">
              <w:rPr>
                <w:rFonts w:asciiTheme="minorHAnsi" w:hAnsiTheme="minorHAnsi"/>
                <w:sz w:val="30"/>
                <w:szCs w:val="30"/>
                <w:lang w:val="en-US"/>
              </w:rPr>
              <w:t>1</w:t>
            </w:r>
            <w:r w:rsidRPr="00267721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</w:t>
            </w:r>
            <w:r w:rsidRPr="00360689">
              <w:rPr>
                <w:rFonts w:asciiTheme="minorHAnsi" w:hAnsiTheme="minorHAnsi"/>
                <w:sz w:val="30"/>
                <w:szCs w:val="30"/>
                <w:lang w:val="en-US"/>
              </w:rPr>
              <w:t>766</w:t>
            </w:r>
            <w:r w:rsidRPr="00267721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</w:t>
            </w:r>
            <w:r w:rsidRPr="00360689">
              <w:rPr>
                <w:rFonts w:asciiTheme="minorHAnsi" w:hAnsiTheme="minorHAnsi"/>
                <w:sz w:val="30"/>
                <w:szCs w:val="30"/>
                <w:lang w:val="en-US"/>
              </w:rPr>
              <w:t>497</w:t>
            </w:r>
          </w:p>
        </w:tc>
        <w:tc>
          <w:tcPr>
            <w:tcW w:w="243" w:type="dxa"/>
            <w:vAlign w:val="bottom"/>
          </w:tcPr>
          <w:p w14:paraId="023E0EE8" w14:textId="77777777" w:rsidR="0070200F" w:rsidRPr="00267721" w:rsidRDefault="0070200F" w:rsidP="0070200F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146" w:type="dxa"/>
            <w:vAlign w:val="bottom"/>
          </w:tcPr>
          <w:p w14:paraId="21CE940E" w14:textId="77777777" w:rsidR="0070200F" w:rsidRPr="00267721" w:rsidRDefault="0070200F" w:rsidP="0070200F">
            <w:pPr>
              <w:pStyle w:val="30"/>
              <w:tabs>
                <w:tab w:val="clear" w:pos="360"/>
                <w:tab w:val="clear" w:pos="720"/>
                <w:tab w:val="decimal" w:pos="917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360689">
              <w:rPr>
                <w:rFonts w:asciiTheme="minorHAnsi" w:hAnsiTheme="minorHAnsi"/>
                <w:sz w:val="30"/>
                <w:szCs w:val="30"/>
                <w:lang w:val="en-US"/>
              </w:rPr>
              <w:t>1</w:t>
            </w:r>
            <w:r w:rsidRPr="00267721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</w:t>
            </w:r>
            <w:r w:rsidRPr="00360689">
              <w:rPr>
                <w:rFonts w:asciiTheme="minorHAnsi" w:hAnsiTheme="minorHAnsi"/>
                <w:sz w:val="30"/>
                <w:szCs w:val="30"/>
                <w:lang w:val="en-US"/>
              </w:rPr>
              <w:t>766</w:t>
            </w:r>
            <w:r w:rsidRPr="00267721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</w:t>
            </w:r>
            <w:r w:rsidRPr="00360689">
              <w:rPr>
                <w:rFonts w:asciiTheme="minorHAnsi" w:hAnsiTheme="minorHAnsi"/>
                <w:sz w:val="30"/>
                <w:szCs w:val="30"/>
                <w:lang w:val="en-US"/>
              </w:rPr>
              <w:t>497</w:t>
            </w:r>
          </w:p>
        </w:tc>
        <w:tc>
          <w:tcPr>
            <w:tcW w:w="283" w:type="dxa"/>
            <w:vAlign w:val="bottom"/>
          </w:tcPr>
          <w:p w14:paraId="0D12924A" w14:textId="77777777" w:rsidR="0070200F" w:rsidRPr="000F2BBF" w:rsidRDefault="0070200F" w:rsidP="00702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C82EA04" w14:textId="5F1631B4" w:rsidR="0070200F" w:rsidRPr="00117E34" w:rsidRDefault="0070200F" w:rsidP="0070200F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1,605,986</w:t>
            </w:r>
          </w:p>
        </w:tc>
        <w:tc>
          <w:tcPr>
            <w:tcW w:w="284" w:type="dxa"/>
            <w:vAlign w:val="bottom"/>
          </w:tcPr>
          <w:p w14:paraId="655859B7" w14:textId="77777777" w:rsidR="0070200F" w:rsidRPr="00117E34" w:rsidRDefault="0070200F" w:rsidP="0070200F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0976BF83" w14:textId="7E97E526" w:rsidR="0070200F" w:rsidRPr="00117E34" w:rsidRDefault="0070200F" w:rsidP="0070200F">
            <w:pPr>
              <w:pStyle w:val="30"/>
              <w:tabs>
                <w:tab w:val="clear" w:pos="360"/>
                <w:tab w:val="clear" w:pos="720"/>
                <w:tab w:val="decimal" w:pos="776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1,605,986</w:t>
            </w:r>
          </w:p>
        </w:tc>
      </w:tr>
      <w:tr w:rsidR="00B95D31" w:rsidRPr="000F2BBF" w14:paraId="67A6AACF" w14:textId="77777777" w:rsidTr="00B557D2">
        <w:tc>
          <w:tcPr>
            <w:tcW w:w="2790" w:type="dxa"/>
          </w:tcPr>
          <w:p w14:paraId="3C879C3D" w14:textId="01E5A348" w:rsidR="00B95D31" w:rsidRPr="000F2BBF" w:rsidRDefault="00B95D31" w:rsidP="00B9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8435AB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ลดหุ้น</w:t>
            </w:r>
          </w:p>
        </w:tc>
        <w:tc>
          <w:tcPr>
            <w:tcW w:w="851" w:type="dxa"/>
          </w:tcPr>
          <w:p w14:paraId="3981A26F" w14:textId="61B5C33E" w:rsidR="00B95D31" w:rsidRPr="00360689" w:rsidRDefault="00B95D31" w:rsidP="00B9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360689">
              <w:rPr>
                <w:rFonts w:asciiTheme="minorHAnsi" w:hAnsiTheme="minorHAnsi" w:cstheme="minorHAnsi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14:paraId="3D4140BC" w14:textId="77777777" w:rsidR="00B95D31" w:rsidRPr="000F2BBF" w:rsidRDefault="00B95D31" w:rsidP="00B95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  <w:vAlign w:val="bottom"/>
          </w:tcPr>
          <w:p w14:paraId="0B5D3FEC" w14:textId="1510034F" w:rsidR="00B95D31" w:rsidRPr="00360689" w:rsidRDefault="00B95D31" w:rsidP="00B95D31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 w:hint="cs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95,000</w:t>
            </w:r>
            <w:r>
              <w:rPr>
                <w:rFonts w:asciiTheme="minorHAnsi" w:hAnsiTheme="minorHAnsi" w:cstheme="minorHAnsi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3" w:type="dxa"/>
            <w:vAlign w:val="bottom"/>
          </w:tcPr>
          <w:p w14:paraId="1369E920" w14:textId="77777777" w:rsidR="00B95D31" w:rsidRPr="00267721" w:rsidRDefault="00B95D31" w:rsidP="00B95D31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146" w:type="dxa"/>
            <w:vAlign w:val="bottom"/>
          </w:tcPr>
          <w:p w14:paraId="6121206D" w14:textId="225BB9C1" w:rsidR="00B95D31" w:rsidRPr="00360689" w:rsidRDefault="00B95D31" w:rsidP="00B95D31">
            <w:pPr>
              <w:pStyle w:val="30"/>
              <w:tabs>
                <w:tab w:val="clear" w:pos="360"/>
                <w:tab w:val="clear" w:pos="720"/>
                <w:tab w:val="decimal" w:pos="917"/>
              </w:tabs>
              <w:ind w:right="-111"/>
              <w:rPr>
                <w:rFonts w:asciiTheme="minorHAnsi" w:hAnsi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 w:hint="cs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95,000</w:t>
            </w:r>
            <w:r>
              <w:rPr>
                <w:rFonts w:asciiTheme="minorHAnsi" w:hAnsiTheme="minorHAnsi" w:cstheme="minorHAnsi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3" w:type="dxa"/>
            <w:vAlign w:val="bottom"/>
          </w:tcPr>
          <w:p w14:paraId="4EE5F174" w14:textId="77777777" w:rsidR="00B95D31" w:rsidRPr="000F2BBF" w:rsidRDefault="00B95D31" w:rsidP="00B9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666CD2A5" w14:textId="33662B70" w:rsidR="00B95D31" w:rsidRDefault="00060801" w:rsidP="00060801">
            <w:pPr>
              <w:pStyle w:val="30"/>
              <w:tabs>
                <w:tab w:val="clear" w:pos="360"/>
                <w:tab w:val="clear" w:pos="720"/>
                <w:tab w:val="decimal" w:pos="654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14:paraId="77D9E62B" w14:textId="77777777" w:rsidR="00B95D31" w:rsidRPr="00117E34" w:rsidRDefault="00B95D31" w:rsidP="00B95D31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7D6004D7" w14:textId="55EB599F" w:rsidR="00B95D31" w:rsidRDefault="00060801" w:rsidP="00060801">
            <w:pPr>
              <w:pStyle w:val="30"/>
              <w:tabs>
                <w:tab w:val="clear" w:pos="360"/>
                <w:tab w:val="clear" w:pos="720"/>
                <w:tab w:val="decimal" w:pos="654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-</w:t>
            </w:r>
          </w:p>
        </w:tc>
      </w:tr>
      <w:tr w:rsidR="00B95D31" w:rsidRPr="000F2BBF" w14:paraId="66799F33" w14:textId="77777777" w:rsidTr="00B557D2">
        <w:tc>
          <w:tcPr>
            <w:tcW w:w="2790" w:type="dxa"/>
          </w:tcPr>
          <w:p w14:paraId="5FA7D372" w14:textId="77777777" w:rsidR="00B95D31" w:rsidRPr="000F2BBF" w:rsidRDefault="00B95D31" w:rsidP="00B9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0F2BBF">
              <w:rPr>
                <w:rFonts w:asciiTheme="minorHAnsi" w:hAnsiTheme="minorHAnsi" w:cstheme="minorHAns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51" w:type="dxa"/>
          </w:tcPr>
          <w:p w14:paraId="4467A623" w14:textId="77777777" w:rsidR="00B95D31" w:rsidRPr="000F2BBF" w:rsidRDefault="00B95D31" w:rsidP="00B9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360689">
              <w:rPr>
                <w:rFonts w:asciiTheme="minorHAnsi" w:hAnsiTheme="minorHAnsi" w:cstheme="minorHAnsi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14:paraId="575D71DE" w14:textId="77777777" w:rsidR="00B95D31" w:rsidRPr="000F2BBF" w:rsidRDefault="00B95D31" w:rsidP="00B95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bottom"/>
          </w:tcPr>
          <w:p w14:paraId="36E633BB" w14:textId="45C04BFD" w:rsidR="00B95D31" w:rsidRPr="0026784B" w:rsidRDefault="00B95D31" w:rsidP="00B95D31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272</w:t>
            </w:r>
          </w:p>
        </w:tc>
        <w:tc>
          <w:tcPr>
            <w:tcW w:w="243" w:type="dxa"/>
            <w:vAlign w:val="bottom"/>
          </w:tcPr>
          <w:p w14:paraId="385B5DDB" w14:textId="77777777" w:rsidR="00B95D31" w:rsidRPr="0026784B" w:rsidRDefault="00B95D31" w:rsidP="00B95D31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14:paraId="242C7AFE" w14:textId="44B18874" w:rsidR="00B95D31" w:rsidRPr="0026784B" w:rsidRDefault="00B95D31" w:rsidP="00B95D31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272</w:t>
            </w:r>
          </w:p>
        </w:tc>
        <w:tc>
          <w:tcPr>
            <w:tcW w:w="283" w:type="dxa"/>
            <w:vAlign w:val="bottom"/>
          </w:tcPr>
          <w:p w14:paraId="59773358" w14:textId="77777777" w:rsidR="00B95D31" w:rsidRPr="006A0684" w:rsidRDefault="00B95D31" w:rsidP="00B9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CF9A556" w14:textId="1C4F8D33" w:rsidR="00B95D31" w:rsidRPr="00117E34" w:rsidRDefault="00B95D31" w:rsidP="00B95D31">
            <w:pPr>
              <w:pStyle w:val="30"/>
              <w:tabs>
                <w:tab w:val="clear" w:pos="360"/>
                <w:tab w:val="clear" w:pos="720"/>
                <w:tab w:val="decimal" w:pos="91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246,849</w:t>
            </w:r>
          </w:p>
        </w:tc>
        <w:tc>
          <w:tcPr>
            <w:tcW w:w="284" w:type="dxa"/>
            <w:vAlign w:val="bottom"/>
          </w:tcPr>
          <w:p w14:paraId="2048C370" w14:textId="77777777" w:rsidR="00B95D31" w:rsidRPr="00117E34" w:rsidRDefault="00B95D31" w:rsidP="00B95D31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27E6872" w14:textId="20C1B182" w:rsidR="00B95D31" w:rsidRPr="00117E34" w:rsidRDefault="00B95D31" w:rsidP="00B95D31">
            <w:pPr>
              <w:pStyle w:val="30"/>
              <w:tabs>
                <w:tab w:val="clear" w:pos="360"/>
                <w:tab w:val="clear" w:pos="720"/>
                <w:tab w:val="decimal" w:pos="78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246,849</w:t>
            </w:r>
          </w:p>
        </w:tc>
      </w:tr>
      <w:tr w:rsidR="00B95D31" w:rsidRPr="000F2BBF" w14:paraId="1B96DBE8" w14:textId="77777777" w:rsidTr="00B557D2">
        <w:tc>
          <w:tcPr>
            <w:tcW w:w="2790" w:type="dxa"/>
          </w:tcPr>
          <w:p w14:paraId="62DD53CC" w14:textId="2A8460ED" w:rsidR="00B95D31" w:rsidRPr="000F2BBF" w:rsidRDefault="00B95D31" w:rsidP="00B9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0F2BBF"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 xml:space="preserve"> </w:t>
            </w:r>
            <w:r w:rsidRPr="00360689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 xml:space="preserve">0 </w:t>
            </w:r>
            <w:r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51" w:type="dxa"/>
          </w:tcPr>
          <w:p w14:paraId="5FE4A501" w14:textId="77777777" w:rsidR="00B95D31" w:rsidRPr="000F2BBF" w:rsidRDefault="00B95D31" w:rsidP="00B9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83" w:type="dxa"/>
          </w:tcPr>
          <w:p w14:paraId="619B06C8" w14:textId="77777777" w:rsidR="00B95D31" w:rsidRPr="000F2BBF" w:rsidRDefault="00B95D31" w:rsidP="00B95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  <w:vAlign w:val="bottom"/>
          </w:tcPr>
          <w:p w14:paraId="13600452" w14:textId="77777777" w:rsidR="00B95D31" w:rsidRDefault="00B95D31" w:rsidP="00B95D31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65927336" w14:textId="77777777" w:rsidR="00B95D31" w:rsidRPr="0026784B" w:rsidRDefault="00B95D31" w:rsidP="00B95D31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1146" w:type="dxa"/>
            <w:vAlign w:val="bottom"/>
          </w:tcPr>
          <w:p w14:paraId="3E5ACC03" w14:textId="77777777" w:rsidR="00B95D31" w:rsidRDefault="00B95D31" w:rsidP="00B95D31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3C51706C" w14:textId="77777777" w:rsidR="00B95D31" w:rsidRPr="006A0684" w:rsidRDefault="00B95D31" w:rsidP="00B9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1B52B734" w14:textId="77777777" w:rsidR="00B95D31" w:rsidRDefault="00B95D31" w:rsidP="00B95D31">
            <w:pPr>
              <w:pStyle w:val="30"/>
              <w:tabs>
                <w:tab w:val="clear" w:pos="360"/>
                <w:tab w:val="clear" w:pos="720"/>
                <w:tab w:val="decimal" w:pos="91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4F4B02CF" w14:textId="77777777" w:rsidR="00B95D31" w:rsidRPr="00117E34" w:rsidRDefault="00B95D31" w:rsidP="00B95D31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0BB78C87" w14:textId="77777777" w:rsidR="00B95D31" w:rsidRDefault="00B95D31" w:rsidP="00B95D31">
            <w:pPr>
              <w:pStyle w:val="30"/>
              <w:tabs>
                <w:tab w:val="clear" w:pos="360"/>
                <w:tab w:val="clear" w:pos="720"/>
                <w:tab w:val="decimal" w:pos="78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</w:tr>
      <w:tr w:rsidR="00B95D31" w:rsidRPr="000F2BBF" w14:paraId="37EB592E" w14:textId="77777777" w:rsidTr="00B557D2">
        <w:tc>
          <w:tcPr>
            <w:tcW w:w="2790" w:type="dxa"/>
          </w:tcPr>
          <w:p w14:paraId="057F03FD" w14:textId="77777777" w:rsidR="00B95D31" w:rsidRPr="000F2BBF" w:rsidRDefault="00B95D31" w:rsidP="00B9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0F2BBF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</w:tcPr>
          <w:p w14:paraId="74C8B6EE" w14:textId="77777777" w:rsidR="00B95D31" w:rsidRPr="000F2BBF" w:rsidRDefault="00B95D31" w:rsidP="00B9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360689">
              <w:rPr>
                <w:rFonts w:asciiTheme="minorHAnsi" w:hAnsiTheme="minorHAnsi" w:cstheme="minorHAnsi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14:paraId="531EC73D" w14:textId="77777777" w:rsidR="00B95D31" w:rsidRPr="006150AD" w:rsidRDefault="00B95D31" w:rsidP="00B95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double" w:sz="4" w:space="0" w:color="auto"/>
            </w:tcBorders>
            <w:vAlign w:val="bottom"/>
          </w:tcPr>
          <w:p w14:paraId="5ECE55E3" w14:textId="632980CC" w:rsidR="00B95D31" w:rsidRPr="006150AD" w:rsidRDefault="00B95D31" w:rsidP="00B95D31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1,671,768</w:t>
            </w:r>
          </w:p>
        </w:tc>
        <w:tc>
          <w:tcPr>
            <w:tcW w:w="243" w:type="dxa"/>
            <w:vAlign w:val="bottom"/>
          </w:tcPr>
          <w:p w14:paraId="2CC1C06E" w14:textId="77777777" w:rsidR="00B95D31" w:rsidRPr="006150AD" w:rsidRDefault="00B95D31" w:rsidP="00B95D31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0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4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000312" w14:textId="6E303571" w:rsidR="00B95D31" w:rsidRPr="006150AD" w:rsidRDefault="00B95D31" w:rsidP="00B95D31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1,671,768</w:t>
            </w:r>
          </w:p>
        </w:tc>
        <w:tc>
          <w:tcPr>
            <w:tcW w:w="283" w:type="dxa"/>
            <w:vAlign w:val="bottom"/>
          </w:tcPr>
          <w:p w14:paraId="3B828B7A" w14:textId="77777777" w:rsidR="00B95D31" w:rsidRPr="006A0684" w:rsidRDefault="00B95D31" w:rsidP="00B9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1A2D9B2B" w14:textId="07D7273E" w:rsidR="00B95D31" w:rsidRPr="00D97758" w:rsidRDefault="00B95D31" w:rsidP="00B95D31">
            <w:pPr>
              <w:pStyle w:val="30"/>
              <w:tabs>
                <w:tab w:val="clear" w:pos="360"/>
                <w:tab w:val="clear" w:pos="720"/>
                <w:tab w:val="decimal" w:pos="922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1,852,835</w:t>
            </w:r>
          </w:p>
        </w:tc>
        <w:tc>
          <w:tcPr>
            <w:tcW w:w="284" w:type="dxa"/>
            <w:vAlign w:val="bottom"/>
          </w:tcPr>
          <w:p w14:paraId="62A67DE9" w14:textId="77777777" w:rsidR="00B95D31" w:rsidRPr="00D97758" w:rsidRDefault="00B95D31" w:rsidP="00B95D31">
            <w:pPr>
              <w:pStyle w:val="30"/>
              <w:tabs>
                <w:tab w:val="clear" w:pos="360"/>
                <w:tab w:val="clear" w:pos="720"/>
                <w:tab w:val="decimal" w:pos="922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14:paraId="283943D0" w14:textId="4D2665CD" w:rsidR="00B95D31" w:rsidRPr="00D97758" w:rsidRDefault="00B95D31" w:rsidP="00B95D31">
            <w:pPr>
              <w:pStyle w:val="30"/>
              <w:tabs>
                <w:tab w:val="clear" w:pos="360"/>
                <w:tab w:val="clear" w:pos="720"/>
                <w:tab w:val="decimal" w:pos="570"/>
                <w:tab w:val="decimal" w:pos="922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1,852,835</w:t>
            </w:r>
          </w:p>
        </w:tc>
      </w:tr>
    </w:tbl>
    <w:p w14:paraId="6E71F02C" w14:textId="77777777" w:rsidR="00F26F53" w:rsidRDefault="00F26F53" w:rsidP="0048192F">
      <w:pPr>
        <w:pStyle w:val="BodyText2"/>
        <w:rPr>
          <w:sz w:val="20"/>
          <w:szCs w:val="20"/>
        </w:rPr>
      </w:pPr>
    </w:p>
    <w:p w14:paraId="2E3B7C1F" w14:textId="0EB983A5" w:rsidR="00F26F53" w:rsidRPr="003D6795" w:rsidRDefault="00F26F53" w:rsidP="003D67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HAnsi" w:hAnsiTheme="majorHAnsi" w:cstheme="majorHAnsi"/>
          <w:spacing w:val="-6"/>
          <w:sz w:val="30"/>
          <w:szCs w:val="30"/>
        </w:rPr>
      </w:pPr>
      <w:r w:rsidRPr="007D4CB3">
        <w:rPr>
          <w:rFonts w:ascii="Angsana New" w:hAnsi="Angsana New"/>
          <w:spacing w:val="-6"/>
          <w:sz w:val="30"/>
          <w:szCs w:val="30"/>
          <w:cs/>
        </w:rPr>
        <w:t>ในระหว่างงวด</w:t>
      </w:r>
      <w:r w:rsidR="00690BA3">
        <w:rPr>
          <w:rFonts w:ascii="Angsana New" w:hAnsi="Angsana New" w:hint="cs"/>
          <w:spacing w:val="-6"/>
          <w:sz w:val="30"/>
          <w:szCs w:val="30"/>
          <w:cs/>
        </w:rPr>
        <w:t>เก้า</w:t>
      </w:r>
      <w:r w:rsidR="00C3433E">
        <w:rPr>
          <w:rFonts w:ascii="Angsana New" w:hAnsi="Angsana New" w:hint="cs"/>
          <w:spacing w:val="-6"/>
          <w:sz w:val="30"/>
          <w:szCs w:val="30"/>
          <w:cs/>
        </w:rPr>
        <w:t>เ</w:t>
      </w:r>
      <w:r w:rsidRPr="007D4CB3">
        <w:rPr>
          <w:rFonts w:ascii="Angsana New" w:hAnsi="Angsana New"/>
          <w:spacing w:val="-6"/>
          <w:sz w:val="30"/>
          <w:szCs w:val="30"/>
          <w:cs/>
        </w:rPr>
        <w:t xml:space="preserve">ดือนสิ้นสุดวันที่ </w:t>
      </w:r>
      <w:r w:rsidRPr="00360689">
        <w:rPr>
          <w:rFonts w:ascii="Angsana New" w:hAnsi="Angsana New"/>
          <w:spacing w:val="-6"/>
          <w:sz w:val="30"/>
          <w:szCs w:val="30"/>
        </w:rPr>
        <w:t>3</w:t>
      </w:r>
      <w:r w:rsidR="003A4D4C">
        <w:rPr>
          <w:rFonts w:ascii="Angsana New" w:hAnsi="Angsana New"/>
          <w:spacing w:val="-6"/>
          <w:sz w:val="30"/>
          <w:szCs w:val="30"/>
        </w:rPr>
        <w:t>0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70200F"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 w:rsidRPr="007D4CB3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B95D31">
        <w:rPr>
          <w:rFonts w:ascii="Angsana New" w:hAnsi="Angsana New"/>
          <w:spacing w:val="-6"/>
          <w:sz w:val="30"/>
          <w:szCs w:val="30"/>
        </w:rPr>
        <w:t xml:space="preserve">2567 </w:t>
      </w:r>
      <w:r w:rsidRPr="00B95D31">
        <w:rPr>
          <w:rFonts w:ascii="Angsana New" w:hAnsi="Angsana New"/>
          <w:spacing w:val="-6"/>
          <w:sz w:val="30"/>
          <w:szCs w:val="30"/>
          <w:cs/>
        </w:rPr>
        <w:t>มีผู้ใช้สิทธิแปลงใบสำคัญแสดงสิทธิที่จะซื้อหุ้นสามัญ</w:t>
      </w:r>
      <w:r w:rsidR="006C6CD7" w:rsidRPr="00B95D31">
        <w:rPr>
          <w:rFonts w:asciiTheme="majorHAnsi" w:hAnsiTheme="majorHAnsi" w:cstheme="majorHAnsi" w:hint="cs"/>
          <w:spacing w:val="-6"/>
          <w:sz w:val="30"/>
          <w:szCs w:val="30"/>
          <w:cs/>
        </w:rPr>
        <w:t xml:space="preserve"> </w:t>
      </w:r>
      <w:r w:rsidR="009F10AF">
        <w:rPr>
          <w:rFonts w:asciiTheme="majorHAnsi" w:hAnsiTheme="majorHAnsi" w:cstheme="majorHAnsi"/>
          <w:spacing w:val="-6"/>
          <w:sz w:val="30"/>
          <w:szCs w:val="30"/>
        </w:rPr>
        <w:t xml:space="preserve">       </w:t>
      </w:r>
      <w:r w:rsidRPr="00B95D31">
        <w:rPr>
          <w:rFonts w:asciiTheme="majorHAnsi" w:hAnsiTheme="majorHAnsi" w:cstheme="majorHAnsi"/>
          <w:spacing w:val="-6"/>
          <w:sz w:val="30"/>
          <w:szCs w:val="30"/>
        </w:rPr>
        <w:t>SABUY-W1</w:t>
      </w:r>
      <w:r w:rsidRPr="00B95D31">
        <w:rPr>
          <w:rFonts w:asciiTheme="majorHAnsi" w:hAnsiTheme="majorHAnsi" w:cstheme="majorHAnsi"/>
          <w:spacing w:val="-6"/>
          <w:sz w:val="30"/>
          <w:szCs w:val="30"/>
          <w:cs/>
        </w:rPr>
        <w:t xml:space="preserve"> จำนวน </w:t>
      </w:r>
      <w:r w:rsidR="003A4D4C" w:rsidRPr="00B95D31">
        <w:rPr>
          <w:rFonts w:asciiTheme="majorHAnsi" w:hAnsiTheme="majorHAnsi" w:cstheme="majorHAnsi"/>
          <w:spacing w:val="-6"/>
          <w:sz w:val="30"/>
          <w:szCs w:val="30"/>
        </w:rPr>
        <w:t>201</w:t>
      </w:r>
      <w:r w:rsidRPr="00B95D31">
        <w:rPr>
          <w:rFonts w:asciiTheme="majorHAnsi" w:hAnsiTheme="majorHAnsi" w:cstheme="majorHAnsi"/>
          <w:spacing w:val="-6"/>
          <w:sz w:val="30"/>
          <w:szCs w:val="30"/>
        </w:rPr>
        <w:t>,</w:t>
      </w:r>
      <w:r w:rsidR="003A4D4C" w:rsidRPr="00B95D31">
        <w:rPr>
          <w:rFonts w:asciiTheme="majorHAnsi" w:hAnsiTheme="majorHAnsi" w:cstheme="majorHAnsi"/>
          <w:spacing w:val="-6"/>
          <w:sz w:val="30"/>
          <w:szCs w:val="30"/>
        </w:rPr>
        <w:t>708</w:t>
      </w:r>
      <w:r w:rsidRPr="00B95D31">
        <w:rPr>
          <w:rFonts w:asciiTheme="majorHAnsi" w:hAnsiTheme="majorHAnsi" w:cstheme="majorHAnsi"/>
          <w:spacing w:val="-6"/>
          <w:sz w:val="30"/>
          <w:szCs w:val="30"/>
        </w:rPr>
        <w:t xml:space="preserve"> </w:t>
      </w:r>
      <w:r w:rsidRPr="00B95D31">
        <w:rPr>
          <w:rFonts w:asciiTheme="majorHAnsi" w:hAnsiTheme="majorHAnsi" w:cstheme="majorHAnsi"/>
          <w:spacing w:val="-6"/>
          <w:sz w:val="30"/>
          <w:szCs w:val="30"/>
          <w:cs/>
        </w:rPr>
        <w:t xml:space="preserve">หน่วย เป็นหุ้นสามัญจำนวน </w:t>
      </w:r>
      <w:r w:rsidR="003A4D4C" w:rsidRPr="00B95D31">
        <w:rPr>
          <w:rFonts w:asciiTheme="majorHAnsi" w:hAnsiTheme="majorHAnsi" w:cstheme="majorHAnsi"/>
          <w:spacing w:val="-6"/>
          <w:sz w:val="30"/>
          <w:szCs w:val="30"/>
        </w:rPr>
        <w:t>271,734</w:t>
      </w:r>
      <w:r w:rsidRPr="00B95D31">
        <w:rPr>
          <w:rFonts w:asciiTheme="majorHAnsi" w:hAnsiTheme="majorHAnsi" w:cstheme="majorHAnsi"/>
          <w:spacing w:val="-6"/>
          <w:sz w:val="30"/>
          <w:szCs w:val="30"/>
        </w:rPr>
        <w:t xml:space="preserve"> </w:t>
      </w:r>
      <w:r w:rsidRPr="00B95D31">
        <w:rPr>
          <w:rFonts w:asciiTheme="majorHAnsi" w:hAnsiTheme="majorHAnsi" w:cstheme="majorHAnsi"/>
          <w:spacing w:val="-6"/>
          <w:sz w:val="30"/>
          <w:szCs w:val="30"/>
          <w:cs/>
        </w:rPr>
        <w:t>หุ้น</w:t>
      </w:r>
      <w:r w:rsidRPr="00B95D31">
        <w:rPr>
          <w:rFonts w:asciiTheme="majorHAnsi" w:hAnsiTheme="majorHAnsi" w:cstheme="majorHAnsi"/>
          <w:sz w:val="30"/>
          <w:szCs w:val="30"/>
          <w:cs/>
        </w:rPr>
        <w:t xml:space="preserve"> ในราคาใช้สิทธิหุ้นละ </w:t>
      </w:r>
      <w:r w:rsidRPr="00B95D31">
        <w:rPr>
          <w:rFonts w:asciiTheme="majorHAnsi" w:hAnsiTheme="majorHAnsi" w:cstheme="majorHAnsi"/>
          <w:sz w:val="30"/>
          <w:szCs w:val="30"/>
        </w:rPr>
        <w:t xml:space="preserve">2.41 </w:t>
      </w:r>
      <w:r w:rsidRPr="00B95D31">
        <w:rPr>
          <w:rFonts w:asciiTheme="majorHAnsi" w:hAnsiTheme="majorHAnsi" w:cstheme="majorHAnsi"/>
          <w:sz w:val="30"/>
          <w:szCs w:val="30"/>
          <w:cs/>
        </w:rPr>
        <w:t xml:space="preserve">บาท (มูลค่าที่ตราไว้ </w:t>
      </w:r>
      <w:r w:rsidRPr="00B95D31">
        <w:rPr>
          <w:rFonts w:asciiTheme="majorHAnsi" w:hAnsiTheme="majorHAnsi" w:cstheme="majorHAnsi"/>
          <w:sz w:val="30"/>
          <w:szCs w:val="30"/>
        </w:rPr>
        <w:t>1</w:t>
      </w:r>
      <w:r w:rsidRPr="00B95D31">
        <w:rPr>
          <w:rFonts w:asciiTheme="majorHAnsi" w:hAnsiTheme="majorHAnsi" w:cstheme="majorHAnsi"/>
          <w:sz w:val="30"/>
          <w:szCs w:val="30"/>
          <w:cs/>
        </w:rPr>
        <w:t xml:space="preserve"> บาทต่อหุ้น และส่วนเกินมูลค่าหุ้น </w:t>
      </w:r>
      <w:r w:rsidRPr="00B95D31">
        <w:rPr>
          <w:rFonts w:asciiTheme="majorHAnsi" w:hAnsiTheme="majorHAnsi" w:cstheme="majorHAnsi"/>
          <w:sz w:val="30"/>
          <w:szCs w:val="30"/>
        </w:rPr>
        <w:t>1.41</w:t>
      </w:r>
      <w:r w:rsidRPr="00B95D31">
        <w:rPr>
          <w:rFonts w:asciiTheme="majorHAnsi" w:hAnsiTheme="majorHAnsi" w:cstheme="majorHAnsi"/>
          <w:sz w:val="30"/>
          <w:szCs w:val="30"/>
          <w:cs/>
        </w:rPr>
        <w:t xml:space="preserve"> บาทต่อหุ้น)</w:t>
      </w:r>
      <w:r w:rsidRPr="003A4D4C">
        <w:rPr>
          <w:rFonts w:asciiTheme="majorHAnsi" w:hAnsiTheme="majorHAnsi" w:cstheme="majorHAnsi"/>
          <w:sz w:val="30"/>
          <w:szCs w:val="30"/>
          <w:cs/>
        </w:rPr>
        <w:t xml:space="preserve"> </w:t>
      </w:r>
    </w:p>
    <w:p w14:paraId="38146BED" w14:textId="77777777" w:rsidR="003A4D4C" w:rsidRDefault="003A4D4C" w:rsidP="0048192F">
      <w:pPr>
        <w:pStyle w:val="BodyText2"/>
        <w:rPr>
          <w:sz w:val="20"/>
          <w:szCs w:val="20"/>
          <w:lang w:val="en-US"/>
        </w:rPr>
      </w:pPr>
    </w:p>
    <w:p w14:paraId="784DCD8B" w14:textId="28736148" w:rsidR="00A64EB2" w:rsidRDefault="00A64EB2" w:rsidP="00524D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6"/>
          <w:sz w:val="30"/>
          <w:szCs w:val="30"/>
        </w:rPr>
      </w:pPr>
      <w:r w:rsidRPr="00A64EB2">
        <w:rPr>
          <w:rFonts w:ascii="Angsana New" w:hAnsi="Angsana New"/>
          <w:spacing w:val="-6"/>
          <w:sz w:val="30"/>
          <w:szCs w:val="30"/>
          <w:cs/>
        </w:rPr>
        <w:t>ในการประชุม</w:t>
      </w:r>
      <w:r w:rsidR="00C32358">
        <w:rPr>
          <w:rFonts w:ascii="Angsana New" w:hAnsi="Angsana New" w:hint="cs"/>
          <w:spacing w:val="-6"/>
          <w:sz w:val="30"/>
          <w:szCs w:val="30"/>
          <w:cs/>
        </w:rPr>
        <w:t>กรรมการ</w:t>
      </w:r>
      <w:r w:rsidRPr="00A64EB2">
        <w:rPr>
          <w:rFonts w:ascii="Angsana New" w:hAnsi="Angsana New"/>
          <w:spacing w:val="-6"/>
          <w:sz w:val="30"/>
          <w:szCs w:val="30"/>
          <w:cs/>
        </w:rPr>
        <w:t xml:space="preserve">บริษัท เมื่อวันที่ </w:t>
      </w:r>
      <w:r w:rsidR="00C32358">
        <w:rPr>
          <w:rFonts w:ascii="Angsana New" w:hAnsi="Angsana New"/>
          <w:spacing w:val="-6"/>
          <w:sz w:val="30"/>
          <w:szCs w:val="30"/>
        </w:rPr>
        <w:t>30</w:t>
      </w:r>
      <w:r w:rsidRPr="00A64EB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C32358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Pr="00A64EB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060801">
        <w:rPr>
          <w:rFonts w:ascii="Angsana New" w:hAnsi="Angsana New"/>
          <w:spacing w:val="-6"/>
          <w:sz w:val="30"/>
          <w:szCs w:val="30"/>
        </w:rPr>
        <w:t>256</w:t>
      </w:r>
      <w:r w:rsidR="00C32358">
        <w:rPr>
          <w:rFonts w:ascii="Angsana New" w:hAnsi="Angsana New"/>
          <w:spacing w:val="-6"/>
          <w:sz w:val="30"/>
          <w:szCs w:val="30"/>
        </w:rPr>
        <w:t>7</w:t>
      </w:r>
      <w:r w:rsidRPr="00A64EB2">
        <w:rPr>
          <w:rFonts w:ascii="Angsana New" w:hAnsi="Angsana New"/>
          <w:spacing w:val="-6"/>
          <w:sz w:val="30"/>
          <w:szCs w:val="30"/>
          <w:cs/>
        </w:rPr>
        <w:t xml:space="preserve"> ผู้ถือหุ้นมีมติดังต่อไปนี้ อนุมัติการลดทุนจดทะเบียนของบริษัท จำนวน </w:t>
      </w:r>
      <w:r w:rsidR="00060801">
        <w:rPr>
          <w:rFonts w:ascii="Angsana New" w:hAnsi="Angsana New"/>
          <w:spacing w:val="-6"/>
          <w:sz w:val="30"/>
          <w:szCs w:val="30"/>
        </w:rPr>
        <w:t>9</w:t>
      </w:r>
      <w:r w:rsidR="00C32358">
        <w:rPr>
          <w:rFonts w:ascii="Angsana New" w:hAnsi="Angsana New"/>
          <w:spacing w:val="-6"/>
          <w:sz w:val="30"/>
          <w:szCs w:val="30"/>
        </w:rPr>
        <w:t>5</w:t>
      </w:r>
      <w:r w:rsidRPr="00A64EB2">
        <w:rPr>
          <w:rFonts w:ascii="Angsana New" w:hAnsi="Angsana New"/>
          <w:spacing w:val="-6"/>
          <w:sz w:val="30"/>
          <w:szCs w:val="30"/>
          <w:cs/>
        </w:rPr>
        <w:t>.</w:t>
      </w:r>
      <w:r w:rsidR="00C32358">
        <w:rPr>
          <w:rFonts w:ascii="Angsana New" w:hAnsi="Angsana New"/>
          <w:spacing w:val="-6"/>
          <w:sz w:val="30"/>
          <w:szCs w:val="30"/>
        </w:rPr>
        <w:t>00</w:t>
      </w:r>
      <w:r w:rsidRPr="00A64EB2">
        <w:rPr>
          <w:rFonts w:ascii="Angsana New" w:hAnsi="Angsana New"/>
          <w:spacing w:val="-6"/>
          <w:sz w:val="30"/>
          <w:szCs w:val="30"/>
          <w:cs/>
        </w:rPr>
        <w:t xml:space="preserve"> ล้านหุ้น มูลค่าที่ตราไว้ </w:t>
      </w:r>
      <w:r w:rsidR="00060801">
        <w:rPr>
          <w:rFonts w:ascii="Angsana New" w:hAnsi="Angsana New"/>
          <w:spacing w:val="-6"/>
          <w:sz w:val="30"/>
          <w:szCs w:val="30"/>
        </w:rPr>
        <w:t>1</w:t>
      </w:r>
      <w:r w:rsidRPr="00A64EB2">
        <w:rPr>
          <w:rFonts w:ascii="Angsana New" w:hAnsi="Angsana New"/>
          <w:spacing w:val="-6"/>
          <w:sz w:val="30"/>
          <w:szCs w:val="30"/>
          <w:cs/>
        </w:rPr>
        <w:t xml:space="preserve"> บาทต่อหุ้น จากทุนจดทะเบียนจำนวน </w:t>
      </w:r>
      <w:r w:rsidR="00060801">
        <w:rPr>
          <w:rFonts w:ascii="Angsana New" w:hAnsi="Angsana New"/>
          <w:spacing w:val="-6"/>
          <w:sz w:val="30"/>
          <w:szCs w:val="30"/>
        </w:rPr>
        <w:t>2</w:t>
      </w:r>
      <w:r w:rsidRPr="00A64EB2">
        <w:rPr>
          <w:rFonts w:ascii="Angsana New" w:hAnsi="Angsana New"/>
          <w:spacing w:val="-6"/>
          <w:sz w:val="30"/>
          <w:szCs w:val="30"/>
        </w:rPr>
        <w:t>,</w:t>
      </w:r>
      <w:r w:rsidR="00C32358">
        <w:rPr>
          <w:rFonts w:ascii="Angsana New" w:hAnsi="Angsana New"/>
          <w:spacing w:val="-6"/>
          <w:sz w:val="30"/>
          <w:szCs w:val="30"/>
        </w:rPr>
        <w:t>108</w:t>
      </w:r>
      <w:r w:rsidRPr="00A64EB2">
        <w:rPr>
          <w:rFonts w:ascii="Angsana New" w:hAnsi="Angsana New"/>
          <w:spacing w:val="-6"/>
          <w:sz w:val="30"/>
          <w:szCs w:val="30"/>
          <w:cs/>
        </w:rPr>
        <w:t>.</w:t>
      </w:r>
      <w:r>
        <w:rPr>
          <w:rFonts w:ascii="Angsana New" w:hAnsi="Angsana New"/>
          <w:spacing w:val="-6"/>
          <w:sz w:val="30"/>
          <w:szCs w:val="30"/>
        </w:rPr>
        <w:t>3</w:t>
      </w:r>
      <w:r w:rsidR="00C32358">
        <w:rPr>
          <w:rFonts w:ascii="Angsana New" w:hAnsi="Angsana New"/>
          <w:spacing w:val="-6"/>
          <w:sz w:val="30"/>
          <w:szCs w:val="30"/>
        </w:rPr>
        <w:t>1</w:t>
      </w:r>
      <w:r w:rsidRPr="00A64EB2">
        <w:rPr>
          <w:rFonts w:ascii="Angsana New" w:hAnsi="Angsana New"/>
          <w:spacing w:val="-6"/>
          <w:sz w:val="30"/>
          <w:szCs w:val="30"/>
          <w:cs/>
        </w:rPr>
        <w:t xml:space="preserve"> ล้านบาท เป็นทุนจดทะเบียนจำนวน </w:t>
      </w:r>
      <w:r w:rsidR="00060801">
        <w:rPr>
          <w:rFonts w:ascii="Angsana New" w:hAnsi="Angsana New"/>
          <w:spacing w:val="-6"/>
          <w:sz w:val="30"/>
          <w:szCs w:val="30"/>
        </w:rPr>
        <w:t>2</w:t>
      </w:r>
      <w:r w:rsidRPr="00A64EB2">
        <w:rPr>
          <w:rFonts w:ascii="Angsana New" w:hAnsi="Angsana New"/>
          <w:spacing w:val="-6"/>
          <w:sz w:val="30"/>
          <w:szCs w:val="30"/>
        </w:rPr>
        <w:t>,</w:t>
      </w:r>
      <w:r w:rsidR="00C32358">
        <w:rPr>
          <w:rFonts w:ascii="Angsana New" w:hAnsi="Angsana New"/>
          <w:spacing w:val="-6"/>
          <w:sz w:val="30"/>
          <w:szCs w:val="30"/>
        </w:rPr>
        <w:t>013</w:t>
      </w:r>
      <w:r w:rsidRPr="00A64EB2">
        <w:rPr>
          <w:rFonts w:ascii="Angsana New" w:hAnsi="Angsana New"/>
          <w:spacing w:val="-6"/>
          <w:sz w:val="30"/>
          <w:szCs w:val="30"/>
          <w:cs/>
        </w:rPr>
        <w:t>.</w:t>
      </w:r>
      <w:r w:rsidR="00C32358">
        <w:rPr>
          <w:rFonts w:ascii="Angsana New" w:hAnsi="Angsana New"/>
          <w:spacing w:val="-6"/>
          <w:sz w:val="30"/>
          <w:szCs w:val="30"/>
        </w:rPr>
        <w:t>3</w:t>
      </w:r>
      <w:r w:rsidR="00060801">
        <w:rPr>
          <w:rFonts w:ascii="Angsana New" w:hAnsi="Angsana New"/>
          <w:spacing w:val="-6"/>
          <w:sz w:val="30"/>
          <w:szCs w:val="30"/>
        </w:rPr>
        <w:t>1</w:t>
      </w:r>
      <w:r w:rsidRPr="00A64EB2">
        <w:rPr>
          <w:rFonts w:ascii="Angsana New" w:hAnsi="Angsana New"/>
          <w:spacing w:val="-6"/>
          <w:sz w:val="30"/>
          <w:szCs w:val="30"/>
          <w:cs/>
        </w:rPr>
        <w:t xml:space="preserve"> ล้านบาท รวมถึงอนุมัติการแก้ไขเพิ่มเติมหนังสือบริคณห์สนธิของบริษัทให้สอดคล้องกับการลดทุนจดทะเบียนของบริษัท ทั้งนี้ บริษัทได้จดทะเบียนการลดทุนกับกระทรวงพาณิชย์เมื่อวันที่ </w:t>
      </w:r>
      <w:r w:rsidR="00060801">
        <w:rPr>
          <w:rFonts w:ascii="Angsana New" w:hAnsi="Angsana New"/>
          <w:spacing w:val="-6"/>
          <w:sz w:val="30"/>
          <w:szCs w:val="30"/>
        </w:rPr>
        <w:t>1</w:t>
      </w:r>
      <w:r w:rsidR="007F2B43">
        <w:rPr>
          <w:rFonts w:ascii="Angsana New" w:hAnsi="Angsana New"/>
          <w:spacing w:val="-6"/>
          <w:sz w:val="30"/>
          <w:szCs w:val="30"/>
        </w:rPr>
        <w:t>7</w:t>
      </w:r>
      <w:r w:rsidRPr="00A64EB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7F2B43"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 w:rsidRPr="00A64EB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060801">
        <w:rPr>
          <w:rFonts w:ascii="Angsana New" w:hAnsi="Angsana New"/>
          <w:spacing w:val="-6"/>
          <w:sz w:val="30"/>
          <w:szCs w:val="30"/>
        </w:rPr>
        <w:t>256</w:t>
      </w:r>
      <w:r w:rsidR="00C32358">
        <w:rPr>
          <w:rFonts w:ascii="Angsana New" w:hAnsi="Angsana New"/>
          <w:spacing w:val="-6"/>
          <w:sz w:val="30"/>
          <w:szCs w:val="30"/>
        </w:rPr>
        <w:t>7</w:t>
      </w:r>
    </w:p>
    <w:p w14:paraId="537E279A" w14:textId="77777777" w:rsidR="00A64EB2" w:rsidRDefault="00A64EB2" w:rsidP="00524D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18293294" w14:textId="77777777" w:rsidR="00A64EB2" w:rsidRDefault="00A64EB2" w:rsidP="00524D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11D33271" w14:textId="29C22599" w:rsidR="00524D5C" w:rsidRPr="00524D5C" w:rsidRDefault="00524D5C" w:rsidP="00524D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6"/>
          <w:sz w:val="30"/>
          <w:szCs w:val="30"/>
        </w:rPr>
      </w:pPr>
      <w:r w:rsidRPr="00524D5C">
        <w:rPr>
          <w:rFonts w:ascii="Angsana New" w:hAnsi="Angsana New"/>
          <w:spacing w:val="-6"/>
          <w:sz w:val="30"/>
          <w:szCs w:val="30"/>
          <w:cs/>
        </w:rPr>
        <w:t xml:space="preserve"> </w:t>
      </w:r>
    </w:p>
    <w:p w14:paraId="34888B89" w14:textId="075BCC48" w:rsidR="005B27C2" w:rsidRPr="005A7BE4" w:rsidRDefault="005B27C2" w:rsidP="00767645">
      <w:pPr>
        <w:pStyle w:val="BodyText2"/>
        <w:numPr>
          <w:ilvl w:val="0"/>
          <w:numId w:val="18"/>
        </w:numPr>
        <w:ind w:left="540" w:hanging="540"/>
        <w:rPr>
          <w:sz w:val="20"/>
          <w:szCs w:val="20"/>
        </w:rPr>
      </w:pPr>
      <w:r w:rsidRPr="005A7BE4">
        <w:rPr>
          <w:rFonts w:hint="cs"/>
          <w:b/>
          <w:bCs/>
          <w:cs/>
        </w:rPr>
        <w:lastRenderedPageBreak/>
        <w:t>หุ้นทุนซื้อคืน</w:t>
      </w:r>
    </w:p>
    <w:p w14:paraId="755DDB83" w14:textId="77777777" w:rsidR="005B27C2" w:rsidRPr="00A243F1" w:rsidRDefault="005B27C2" w:rsidP="005B27C2">
      <w:pPr>
        <w:pStyle w:val="BodyText2"/>
        <w:ind w:left="540"/>
        <w:rPr>
          <w:sz w:val="16"/>
          <w:szCs w:val="16"/>
          <w:cs/>
        </w:rPr>
      </w:pPr>
    </w:p>
    <w:tbl>
      <w:tblPr>
        <w:tblW w:w="91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3"/>
        <w:gridCol w:w="1484"/>
        <w:gridCol w:w="292"/>
        <w:gridCol w:w="1379"/>
      </w:tblGrid>
      <w:tr w:rsidR="006B5067" w:rsidRPr="000F2BBF" w14:paraId="08D56FDF" w14:textId="77777777" w:rsidTr="001A6FDD">
        <w:trPr>
          <w:trHeight w:val="817"/>
          <w:tblHeader/>
        </w:trPr>
        <w:tc>
          <w:tcPr>
            <w:tcW w:w="6033" w:type="dxa"/>
          </w:tcPr>
          <w:p w14:paraId="7C31859A" w14:textId="77777777" w:rsidR="006B5067" w:rsidRPr="000F2BBF" w:rsidRDefault="006B50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484" w:type="dxa"/>
            <w:shd w:val="clear" w:color="auto" w:fill="auto"/>
          </w:tcPr>
          <w:p w14:paraId="2E954272" w14:textId="77777777" w:rsidR="00CA20DA" w:rsidRDefault="00CA2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  <w:p w14:paraId="12DF6321" w14:textId="334664C9" w:rsidR="006B5067" w:rsidRDefault="00CA2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inorHAnsi" w:hAnsiTheme="minorHAnsi" w:cstheme="minorHAnsi"/>
                <w:bCs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2" w:type="dxa"/>
          </w:tcPr>
          <w:p w14:paraId="1EEA97F8" w14:textId="77777777" w:rsidR="006B5067" w:rsidRPr="000F2BBF" w:rsidRDefault="006B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379" w:type="dxa"/>
            <w:shd w:val="clear" w:color="auto" w:fill="auto"/>
          </w:tcPr>
          <w:p w14:paraId="7F432F8D" w14:textId="77777777" w:rsidR="006B5067" w:rsidRDefault="00CA2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 w:hint="cs"/>
                <w:bCs/>
                <w:sz w:val="30"/>
                <w:szCs w:val="30"/>
                <w:cs/>
              </w:rPr>
              <w:t>งบการเงิน</w:t>
            </w:r>
          </w:p>
          <w:p w14:paraId="28D4DAAA" w14:textId="51CCA798" w:rsidR="00CA20DA" w:rsidRPr="001B1F2D" w:rsidRDefault="00CA2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A20DA" w:rsidRPr="000F2BBF" w14:paraId="655329AA" w14:textId="77777777" w:rsidTr="00B87CFE">
        <w:trPr>
          <w:trHeight w:val="413"/>
          <w:tblHeader/>
        </w:trPr>
        <w:tc>
          <w:tcPr>
            <w:tcW w:w="6033" w:type="dxa"/>
          </w:tcPr>
          <w:p w14:paraId="6C0758AE" w14:textId="77777777" w:rsidR="00CA20DA" w:rsidRPr="000F2BBF" w:rsidRDefault="00CA2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3155" w:type="dxa"/>
            <w:gridSpan w:val="3"/>
            <w:shd w:val="clear" w:color="auto" w:fill="auto"/>
          </w:tcPr>
          <w:p w14:paraId="54DAB4B3" w14:textId="3AA1BC34" w:rsidR="00CA20DA" w:rsidRPr="00CA20DA" w:rsidRDefault="00CA2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inorHAnsi" w:hAnsiTheme="minorHAnsi" w:cstheme="minorHAnsi"/>
                <w:b/>
                <w:i/>
                <w:iCs/>
                <w:sz w:val="30"/>
                <w:szCs w:val="30"/>
              </w:rPr>
            </w:pPr>
            <w:r w:rsidRPr="00CA20DA">
              <w:rPr>
                <w:rFonts w:asciiTheme="minorHAnsi" w:hAnsiTheme="minorHAnsi" w:cstheme="minorHAnsi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5067" w:rsidRPr="000F2BBF" w14:paraId="2B325629" w14:textId="77777777" w:rsidTr="001A6FDD">
        <w:trPr>
          <w:trHeight w:val="403"/>
        </w:trPr>
        <w:tc>
          <w:tcPr>
            <w:tcW w:w="6033" w:type="dxa"/>
          </w:tcPr>
          <w:p w14:paraId="260E26E6" w14:textId="77777777" w:rsidR="006B5067" w:rsidRPr="003520EA" w:rsidRDefault="006B50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  <w:r w:rsidRPr="003520EA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 xml:space="preserve">หุ้นสามัญของบริษัท </w:t>
            </w:r>
          </w:p>
        </w:tc>
        <w:tc>
          <w:tcPr>
            <w:tcW w:w="1484" w:type="dxa"/>
          </w:tcPr>
          <w:p w14:paraId="3DB10FA3" w14:textId="77777777" w:rsidR="006B5067" w:rsidRPr="000F2BBF" w:rsidRDefault="006B5067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92" w:type="dxa"/>
          </w:tcPr>
          <w:p w14:paraId="4CB1AEE4" w14:textId="77777777" w:rsidR="006B5067" w:rsidRPr="000F2BBF" w:rsidRDefault="006B5067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379" w:type="dxa"/>
          </w:tcPr>
          <w:p w14:paraId="578F3007" w14:textId="77777777" w:rsidR="006B5067" w:rsidRPr="000F2BBF" w:rsidRDefault="006B5067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</w:tr>
      <w:tr w:rsidR="00775AA4" w:rsidRPr="000F2BBF" w14:paraId="39F5540A" w14:textId="77777777" w:rsidTr="001A6FDD">
        <w:trPr>
          <w:trHeight w:val="403"/>
        </w:trPr>
        <w:tc>
          <w:tcPr>
            <w:tcW w:w="6033" w:type="dxa"/>
          </w:tcPr>
          <w:p w14:paraId="45201FA9" w14:textId="24D27B80" w:rsidR="00775AA4" w:rsidRPr="003A4DB5" w:rsidRDefault="00775AA4" w:rsidP="00775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sz w:val="30"/>
                <w:szCs w:val="30"/>
              </w:rPr>
            </w:pPr>
            <w:r w:rsidRPr="003A4DB5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ณ วันที่ </w:t>
            </w:r>
            <w:r w:rsidR="00360689" w:rsidRPr="00360689">
              <w:rPr>
                <w:rFonts w:asciiTheme="minorHAnsi" w:hAnsiTheme="minorHAnsi" w:cstheme="minorHAnsi"/>
                <w:sz w:val="30"/>
                <w:szCs w:val="30"/>
              </w:rPr>
              <w:t>1</w:t>
            </w:r>
            <w:r w:rsidRPr="003A4DB5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 มกราคม </w:t>
            </w:r>
            <w:r w:rsidR="00360689" w:rsidRPr="00360689">
              <w:rPr>
                <w:rFonts w:asciiTheme="minorHAnsi" w:hAnsiTheme="minorHAnsi" w:cstheme="minorHAnsi"/>
                <w:sz w:val="30"/>
                <w:szCs w:val="30"/>
              </w:rPr>
              <w:t>256</w:t>
            </w:r>
            <w:r w:rsidR="00267721">
              <w:rPr>
                <w:rFonts w:asciiTheme="minorHAnsi" w:hAnsiTheme="minorHAnsi" w:cstheme="minorHAnsi"/>
                <w:sz w:val="30"/>
                <w:szCs w:val="30"/>
              </w:rPr>
              <w:t>7</w:t>
            </w:r>
          </w:p>
        </w:tc>
        <w:tc>
          <w:tcPr>
            <w:tcW w:w="1484" w:type="dxa"/>
          </w:tcPr>
          <w:p w14:paraId="72D6CAE0" w14:textId="6D2EE463" w:rsidR="00775AA4" w:rsidRPr="00267721" w:rsidRDefault="00360689" w:rsidP="00267721">
            <w:pPr>
              <w:pStyle w:val="30"/>
              <w:tabs>
                <w:tab w:val="clear" w:pos="360"/>
                <w:tab w:val="clear" w:pos="720"/>
                <w:tab w:val="decimal" w:pos="115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360689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</w:t>
            </w:r>
            <w:r w:rsidR="00267721" w:rsidRPr="00267721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7</w:t>
            </w:r>
            <w:r w:rsidRPr="00360689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</w:t>
            </w:r>
            <w:r w:rsidR="00267721" w:rsidRPr="00267721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</w:t>
            </w:r>
            <w:r w:rsidRPr="00360689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34</w:t>
            </w:r>
            <w:r w:rsidR="00267721" w:rsidRPr="00267721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9</w:t>
            </w:r>
          </w:p>
        </w:tc>
        <w:tc>
          <w:tcPr>
            <w:tcW w:w="292" w:type="dxa"/>
          </w:tcPr>
          <w:p w14:paraId="3531EE09" w14:textId="77777777" w:rsidR="00775AA4" w:rsidRPr="000F2BBF" w:rsidRDefault="00775AA4" w:rsidP="00775AA4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379" w:type="dxa"/>
          </w:tcPr>
          <w:p w14:paraId="57859015" w14:textId="09838C19" w:rsidR="00775AA4" w:rsidRPr="00D04219" w:rsidRDefault="00360689" w:rsidP="00267721">
            <w:pPr>
              <w:pStyle w:val="30"/>
              <w:tabs>
                <w:tab w:val="clear" w:pos="360"/>
                <w:tab w:val="clear" w:pos="720"/>
                <w:tab w:val="decimal" w:pos="1047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360689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</w:t>
            </w:r>
            <w:r w:rsidR="00267721" w:rsidRPr="00267721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7</w:t>
            </w:r>
            <w:r w:rsidRPr="00360689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</w:t>
            </w:r>
            <w:r w:rsidR="00267721" w:rsidRPr="00267721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</w:t>
            </w:r>
            <w:r w:rsidRPr="00360689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34</w:t>
            </w:r>
            <w:r w:rsidR="00267721" w:rsidRPr="00267721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9</w:t>
            </w:r>
          </w:p>
        </w:tc>
      </w:tr>
      <w:tr w:rsidR="009D430E" w:rsidRPr="000F2BBF" w14:paraId="4B2C006E" w14:textId="77777777" w:rsidTr="001A6FDD">
        <w:trPr>
          <w:trHeight w:val="394"/>
        </w:trPr>
        <w:tc>
          <w:tcPr>
            <w:tcW w:w="6033" w:type="dxa"/>
          </w:tcPr>
          <w:p w14:paraId="13A5D861" w14:textId="77777777" w:rsidR="009D430E" w:rsidRPr="003A4DB5" w:rsidRDefault="009D430E" w:rsidP="009D43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sz w:val="30"/>
                <w:szCs w:val="30"/>
              </w:rPr>
            </w:pPr>
            <w:r w:rsidRPr="003A4DB5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1484" w:type="dxa"/>
          </w:tcPr>
          <w:p w14:paraId="2551EE90" w14:textId="1291B385" w:rsidR="009D430E" w:rsidRPr="00FB5497" w:rsidRDefault="009D430E" w:rsidP="009D430E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324,838</w:t>
            </w:r>
          </w:p>
        </w:tc>
        <w:tc>
          <w:tcPr>
            <w:tcW w:w="292" w:type="dxa"/>
          </w:tcPr>
          <w:p w14:paraId="5339C08F" w14:textId="77777777" w:rsidR="009D430E" w:rsidRPr="00145F26" w:rsidRDefault="009D430E" w:rsidP="009D430E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2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highlight w:val="cyan"/>
                <w:cs/>
                <w:lang w:val="en-US"/>
              </w:rPr>
            </w:pPr>
          </w:p>
        </w:tc>
        <w:tc>
          <w:tcPr>
            <w:tcW w:w="1379" w:type="dxa"/>
          </w:tcPr>
          <w:p w14:paraId="699D1B44" w14:textId="63EC9E41" w:rsidR="009D430E" w:rsidRPr="00D04219" w:rsidRDefault="009D430E" w:rsidP="009D430E">
            <w:pPr>
              <w:pStyle w:val="30"/>
              <w:tabs>
                <w:tab w:val="clear" w:pos="360"/>
                <w:tab w:val="clear" w:pos="720"/>
                <w:tab w:val="decimal" w:pos="105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324,838</w:t>
            </w:r>
          </w:p>
        </w:tc>
      </w:tr>
      <w:tr w:rsidR="009D430E" w:rsidRPr="000F2BBF" w14:paraId="1053FFA6" w14:textId="77777777" w:rsidTr="001A6FDD">
        <w:trPr>
          <w:trHeight w:val="394"/>
        </w:trPr>
        <w:tc>
          <w:tcPr>
            <w:tcW w:w="6033" w:type="dxa"/>
          </w:tcPr>
          <w:p w14:paraId="44D4A8B6" w14:textId="338B3DEA" w:rsidR="009D430E" w:rsidRPr="003A4DB5" w:rsidRDefault="00797E6A" w:rsidP="009D43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 w:hint="cs"/>
                <w:sz w:val="30"/>
                <w:szCs w:val="30"/>
                <w:cs/>
              </w:rPr>
              <w:t xml:space="preserve">ตัดหุ้นซื้อคืน </w:t>
            </w:r>
            <w:r w:rsidRPr="00D462F8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  <w:t xml:space="preserve">(หมายเหตุ </w:t>
            </w:r>
            <w:r w:rsidR="0023337E"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  <w:t>10</w:t>
            </w:r>
            <w:r w:rsidRPr="00D462F8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484" w:type="dxa"/>
          </w:tcPr>
          <w:p w14:paraId="2D592988" w14:textId="5397E90B" w:rsidR="009D430E" w:rsidRDefault="009D430E" w:rsidP="009D430E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  <w:r>
              <w:rPr>
                <w:rFonts w:asciiTheme="minorHAnsi" w:hAnsiTheme="minorHAnsi" w:cstheme="minorHAnsi" w:hint="cs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496,187</w:t>
            </w:r>
            <w:r>
              <w:rPr>
                <w:rFonts w:asciiTheme="minorHAnsi" w:hAnsiTheme="minorHAnsi" w:cstheme="minorHAnsi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92" w:type="dxa"/>
          </w:tcPr>
          <w:p w14:paraId="509B10F6" w14:textId="77777777" w:rsidR="009D430E" w:rsidRPr="00145F26" w:rsidRDefault="009D430E" w:rsidP="009D430E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2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highlight w:val="cyan"/>
                <w:cs/>
                <w:lang w:val="en-US"/>
              </w:rPr>
            </w:pPr>
          </w:p>
        </w:tc>
        <w:tc>
          <w:tcPr>
            <w:tcW w:w="1379" w:type="dxa"/>
          </w:tcPr>
          <w:p w14:paraId="67E67CF0" w14:textId="0780137C" w:rsidR="009D430E" w:rsidRPr="00D04219" w:rsidRDefault="009D430E" w:rsidP="009D430E">
            <w:pPr>
              <w:pStyle w:val="30"/>
              <w:tabs>
                <w:tab w:val="clear" w:pos="360"/>
                <w:tab w:val="clear" w:pos="720"/>
                <w:tab w:val="decimal" w:pos="105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 w:hint="cs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496,187</w:t>
            </w:r>
            <w:r>
              <w:rPr>
                <w:rFonts w:asciiTheme="minorHAnsi" w:hAnsiTheme="minorHAnsi" w:cstheme="minorHAnsi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9D430E" w:rsidRPr="000F2BBF" w14:paraId="400651ED" w14:textId="77777777" w:rsidTr="001A6FDD">
        <w:trPr>
          <w:trHeight w:val="413"/>
        </w:trPr>
        <w:tc>
          <w:tcPr>
            <w:tcW w:w="6033" w:type="dxa"/>
          </w:tcPr>
          <w:p w14:paraId="7219580C" w14:textId="09D5A585" w:rsidR="009D430E" w:rsidRPr="00EC6157" w:rsidRDefault="009D430E" w:rsidP="009D43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60689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</w:t>
            </w:r>
            <w:r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</w:rPr>
              <w:t xml:space="preserve"> กันยายน </w:t>
            </w:r>
            <w:r w:rsidRPr="00360689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256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</w:tcPr>
          <w:p w14:paraId="41F27DE6" w14:textId="0E4643EB" w:rsidR="009D430E" w:rsidRPr="00FB5497" w:rsidRDefault="009D430E" w:rsidP="009F10AF">
            <w:pPr>
              <w:pStyle w:val="30"/>
              <w:tabs>
                <w:tab w:val="clear" w:pos="360"/>
                <w:tab w:val="clear" w:pos="720"/>
                <w:tab w:val="decimal" w:pos="883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92" w:type="dxa"/>
          </w:tcPr>
          <w:p w14:paraId="0ED4BDFE" w14:textId="77777777" w:rsidR="009D430E" w:rsidRPr="00145F26" w:rsidRDefault="009D430E" w:rsidP="009D430E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2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highlight w:val="cyan"/>
                <w:cs/>
                <w:lang w:val="en-US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</w:tcPr>
          <w:p w14:paraId="12898029" w14:textId="322C3A5D" w:rsidR="009D430E" w:rsidRPr="00D04219" w:rsidRDefault="009D430E" w:rsidP="009D430E">
            <w:pPr>
              <w:pStyle w:val="30"/>
              <w:tabs>
                <w:tab w:val="clear" w:pos="360"/>
                <w:tab w:val="clear" w:pos="720"/>
                <w:tab w:val="decimal" w:pos="780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9D430E" w:rsidRPr="000F2BBF" w14:paraId="2CB5696E" w14:textId="77777777" w:rsidTr="001A6FDD">
        <w:trPr>
          <w:trHeight w:val="169"/>
        </w:trPr>
        <w:tc>
          <w:tcPr>
            <w:tcW w:w="6033" w:type="dxa"/>
          </w:tcPr>
          <w:p w14:paraId="0668A979" w14:textId="77031733" w:rsidR="009D430E" w:rsidRPr="00B87CFE" w:rsidRDefault="009D430E" w:rsidP="009D43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14:paraId="783A4106" w14:textId="77777777" w:rsidR="009D430E" w:rsidRPr="00A243F1" w:rsidRDefault="009D430E" w:rsidP="009D430E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-111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</w:tc>
        <w:tc>
          <w:tcPr>
            <w:tcW w:w="292" w:type="dxa"/>
          </w:tcPr>
          <w:p w14:paraId="6DDD7A9D" w14:textId="77777777" w:rsidR="009D430E" w:rsidRPr="00A243F1" w:rsidRDefault="009D430E" w:rsidP="009D430E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2"/>
              </w:tabs>
              <w:ind w:right="-111"/>
              <w:rPr>
                <w:rFonts w:asciiTheme="minorHAnsi" w:hAnsiTheme="minorHAnsi" w:cstheme="minorHAnsi"/>
                <w:sz w:val="16"/>
                <w:szCs w:val="16"/>
                <w:cs/>
                <w:lang w:val="en-US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</w:tcPr>
          <w:p w14:paraId="64B5C78D" w14:textId="77777777" w:rsidR="009D430E" w:rsidRPr="00A243F1" w:rsidRDefault="009D430E" w:rsidP="009D430E">
            <w:pPr>
              <w:pStyle w:val="30"/>
              <w:tabs>
                <w:tab w:val="clear" w:pos="360"/>
                <w:tab w:val="clear" w:pos="720"/>
                <w:tab w:val="decimal" w:pos="1050"/>
              </w:tabs>
              <w:ind w:right="-111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</w:tc>
      </w:tr>
      <w:tr w:rsidR="009D430E" w:rsidRPr="000F2BBF" w14:paraId="5B47D046" w14:textId="77777777" w:rsidTr="001A6FDD">
        <w:trPr>
          <w:trHeight w:val="413"/>
        </w:trPr>
        <w:tc>
          <w:tcPr>
            <w:tcW w:w="6033" w:type="dxa"/>
          </w:tcPr>
          <w:p w14:paraId="4D81D14E" w14:textId="77777777" w:rsidR="009D430E" w:rsidRPr="00804085" w:rsidRDefault="009D430E" w:rsidP="009D43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80408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 xml:space="preserve">หุ้นสามัญของบริษัทที่ถือโดยบริษัทย่อย </w:t>
            </w:r>
          </w:p>
        </w:tc>
        <w:tc>
          <w:tcPr>
            <w:tcW w:w="1484" w:type="dxa"/>
          </w:tcPr>
          <w:p w14:paraId="3EF6A6D0" w14:textId="2EABC276" w:rsidR="009D430E" w:rsidRPr="006B5067" w:rsidRDefault="009D430E" w:rsidP="009D430E">
            <w:pPr>
              <w:pStyle w:val="30"/>
              <w:tabs>
                <w:tab w:val="clear" w:pos="360"/>
                <w:tab w:val="clear" w:pos="720"/>
                <w:tab w:val="decimal" w:pos="88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92" w:type="dxa"/>
          </w:tcPr>
          <w:p w14:paraId="176A4D8F" w14:textId="77777777" w:rsidR="009D430E" w:rsidRPr="00117E34" w:rsidRDefault="009D430E" w:rsidP="009D430E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2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1379" w:type="dxa"/>
          </w:tcPr>
          <w:p w14:paraId="642E322D" w14:textId="417E8B1E" w:rsidR="009D430E" w:rsidRPr="00D04219" w:rsidRDefault="009D430E" w:rsidP="009D430E">
            <w:pPr>
              <w:pStyle w:val="30"/>
              <w:tabs>
                <w:tab w:val="clear" w:pos="360"/>
                <w:tab w:val="clear" w:pos="720"/>
                <w:tab w:val="decimal" w:pos="78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</w:tr>
      <w:tr w:rsidR="009D430E" w:rsidRPr="001B6EEE" w14:paraId="23388203" w14:textId="77777777" w:rsidTr="001A6FDD">
        <w:trPr>
          <w:trHeight w:val="403"/>
        </w:trPr>
        <w:tc>
          <w:tcPr>
            <w:tcW w:w="6033" w:type="dxa"/>
          </w:tcPr>
          <w:p w14:paraId="314E588C" w14:textId="03A10AA0" w:rsidR="009D430E" w:rsidRPr="00804085" w:rsidRDefault="009D430E" w:rsidP="009D43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3A4DB5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ณ วันที่ </w:t>
            </w:r>
            <w:r w:rsidRPr="00360689">
              <w:rPr>
                <w:rFonts w:asciiTheme="minorHAnsi" w:hAnsiTheme="minorHAnsi" w:cstheme="minorHAnsi"/>
                <w:sz w:val="30"/>
                <w:szCs w:val="30"/>
              </w:rPr>
              <w:t>1</w:t>
            </w:r>
            <w:r w:rsidRPr="003A4DB5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 มกราคม </w:t>
            </w:r>
            <w:r w:rsidRPr="00360689">
              <w:rPr>
                <w:rFonts w:asciiTheme="minorHAnsi" w:hAnsiTheme="minorHAnsi" w:cstheme="minorHAnsi"/>
                <w:sz w:val="30"/>
                <w:szCs w:val="30"/>
              </w:rPr>
              <w:t>256</w:t>
            </w:r>
            <w:r>
              <w:rPr>
                <w:rFonts w:asciiTheme="minorHAnsi" w:hAnsiTheme="minorHAnsi" w:cstheme="minorHAnsi"/>
                <w:sz w:val="30"/>
                <w:szCs w:val="30"/>
              </w:rPr>
              <w:t>7</w:t>
            </w:r>
          </w:p>
        </w:tc>
        <w:tc>
          <w:tcPr>
            <w:tcW w:w="1484" w:type="dxa"/>
          </w:tcPr>
          <w:p w14:paraId="25A7B4A6" w14:textId="63937A36" w:rsidR="009D430E" w:rsidRPr="00267721" w:rsidRDefault="009D430E" w:rsidP="009D430E">
            <w:pPr>
              <w:pStyle w:val="30"/>
              <w:tabs>
                <w:tab w:val="clear" w:pos="360"/>
                <w:tab w:val="clear" w:pos="720"/>
                <w:tab w:val="decimal" w:pos="115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360689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554</w:t>
            </w:r>
            <w:r w:rsidRPr="00267721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</w:t>
            </w:r>
            <w:r w:rsidRPr="00360689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43</w:t>
            </w:r>
            <w:r w:rsidRPr="00267721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7</w:t>
            </w:r>
          </w:p>
        </w:tc>
        <w:tc>
          <w:tcPr>
            <w:tcW w:w="292" w:type="dxa"/>
          </w:tcPr>
          <w:p w14:paraId="2DCA0A37" w14:textId="77777777" w:rsidR="009D430E" w:rsidRPr="00117E34" w:rsidRDefault="009D430E" w:rsidP="009D430E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2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79" w:type="dxa"/>
          </w:tcPr>
          <w:p w14:paraId="3AF6A584" w14:textId="261BB4AE" w:rsidR="009D430E" w:rsidRPr="00267721" w:rsidRDefault="009D430E" w:rsidP="009D430E">
            <w:pPr>
              <w:pStyle w:val="30"/>
              <w:tabs>
                <w:tab w:val="clear" w:pos="360"/>
                <w:tab w:val="clear" w:pos="720"/>
                <w:tab w:val="decimal" w:pos="78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267721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-</w:t>
            </w:r>
          </w:p>
        </w:tc>
      </w:tr>
      <w:tr w:rsidR="009D430E" w:rsidRPr="001B6EEE" w14:paraId="2CDBAA58" w14:textId="77777777" w:rsidTr="0021115F">
        <w:trPr>
          <w:trHeight w:val="413"/>
        </w:trPr>
        <w:tc>
          <w:tcPr>
            <w:tcW w:w="6033" w:type="dxa"/>
          </w:tcPr>
          <w:p w14:paraId="1CFA33AF" w14:textId="49899C5A" w:rsidR="009D430E" w:rsidRPr="00D33528" w:rsidRDefault="009D430E" w:rsidP="009D43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D33528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1484" w:type="dxa"/>
          </w:tcPr>
          <w:p w14:paraId="459D86B5" w14:textId="29DCDBC3" w:rsidR="009D430E" w:rsidRPr="00FB5497" w:rsidRDefault="009D430E" w:rsidP="009D430E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621,027</w:t>
            </w:r>
          </w:p>
        </w:tc>
        <w:tc>
          <w:tcPr>
            <w:tcW w:w="292" w:type="dxa"/>
          </w:tcPr>
          <w:p w14:paraId="4745A831" w14:textId="77777777" w:rsidR="009D430E" w:rsidRPr="00145F26" w:rsidRDefault="009D430E" w:rsidP="009D430E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2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highlight w:val="cyan"/>
                <w:cs/>
                <w:lang w:val="en-US"/>
              </w:rPr>
            </w:pPr>
          </w:p>
        </w:tc>
        <w:tc>
          <w:tcPr>
            <w:tcW w:w="1379" w:type="dxa"/>
          </w:tcPr>
          <w:p w14:paraId="565242DB" w14:textId="01497E32" w:rsidR="009D430E" w:rsidRPr="00D04219" w:rsidRDefault="009202A7" w:rsidP="009D430E">
            <w:pPr>
              <w:pStyle w:val="30"/>
              <w:tabs>
                <w:tab w:val="clear" w:pos="360"/>
                <w:tab w:val="clear" w:pos="720"/>
                <w:tab w:val="decimal" w:pos="78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-</w:t>
            </w:r>
          </w:p>
        </w:tc>
      </w:tr>
      <w:tr w:rsidR="009D430E" w:rsidRPr="001B6EEE" w14:paraId="2025E7C1" w14:textId="77777777" w:rsidTr="0021115F">
        <w:trPr>
          <w:trHeight w:val="403"/>
        </w:trPr>
        <w:tc>
          <w:tcPr>
            <w:tcW w:w="6033" w:type="dxa"/>
          </w:tcPr>
          <w:p w14:paraId="2B81ECE3" w14:textId="7FDA6CC0" w:rsidR="009D430E" w:rsidRPr="00D33528" w:rsidRDefault="009D430E" w:rsidP="009D43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D33528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84" w:type="dxa"/>
          </w:tcPr>
          <w:p w14:paraId="32697FEE" w14:textId="619A3799" w:rsidR="009D430E" w:rsidRPr="00FB5497" w:rsidRDefault="009D430E" w:rsidP="009D430E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 w:hint="cs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546,436</w:t>
            </w:r>
            <w:r>
              <w:rPr>
                <w:rFonts w:asciiTheme="minorHAnsi" w:hAnsiTheme="minorHAnsi" w:cstheme="minorHAnsi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92" w:type="dxa"/>
          </w:tcPr>
          <w:p w14:paraId="145DA189" w14:textId="77777777" w:rsidR="009D430E" w:rsidRPr="00145F26" w:rsidRDefault="009D430E" w:rsidP="009D430E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2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highlight w:val="cyan"/>
                <w:cs/>
                <w:lang w:val="en-US"/>
              </w:rPr>
            </w:pPr>
          </w:p>
        </w:tc>
        <w:tc>
          <w:tcPr>
            <w:tcW w:w="1379" w:type="dxa"/>
          </w:tcPr>
          <w:p w14:paraId="670AB09A" w14:textId="771C0B7C" w:rsidR="009D430E" w:rsidRPr="00D04219" w:rsidRDefault="009D430E" w:rsidP="009D430E">
            <w:pPr>
              <w:pStyle w:val="30"/>
              <w:tabs>
                <w:tab w:val="clear" w:pos="360"/>
                <w:tab w:val="clear" w:pos="720"/>
                <w:tab w:val="decimal" w:pos="78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-</w:t>
            </w:r>
          </w:p>
        </w:tc>
      </w:tr>
      <w:tr w:rsidR="009D430E" w:rsidRPr="001B6EEE" w14:paraId="7D41B4FB" w14:textId="77777777" w:rsidTr="0021115F">
        <w:trPr>
          <w:trHeight w:val="403"/>
        </w:trPr>
        <w:tc>
          <w:tcPr>
            <w:tcW w:w="6033" w:type="dxa"/>
          </w:tcPr>
          <w:p w14:paraId="6953B9F3" w14:textId="73D7E9ED" w:rsidR="009D430E" w:rsidRPr="00D33528" w:rsidRDefault="009D430E" w:rsidP="009D43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 w:hint="cs"/>
                <w:sz w:val="30"/>
                <w:szCs w:val="30"/>
                <w:cs/>
              </w:rPr>
              <w:t>โอนเปลี่ยนสถานะเงินลงทุน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4C11894D" w14:textId="67AD6B7C" w:rsidR="009D430E" w:rsidRDefault="009D430E" w:rsidP="009D430E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 w:hint="cs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629,028</w:t>
            </w:r>
            <w:r>
              <w:rPr>
                <w:rFonts w:asciiTheme="minorHAnsi" w:hAnsiTheme="minorHAnsi" w:cstheme="minorHAnsi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92" w:type="dxa"/>
          </w:tcPr>
          <w:p w14:paraId="57CD29A2" w14:textId="77777777" w:rsidR="009D430E" w:rsidRPr="00145F26" w:rsidRDefault="009D430E" w:rsidP="009D430E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2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highlight w:val="cyan"/>
                <w:cs/>
                <w:lang w:val="en-US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14:paraId="74C323CF" w14:textId="09F17A8D" w:rsidR="009D430E" w:rsidRDefault="009D430E" w:rsidP="009D430E">
            <w:pPr>
              <w:pStyle w:val="30"/>
              <w:tabs>
                <w:tab w:val="clear" w:pos="360"/>
                <w:tab w:val="clear" w:pos="720"/>
                <w:tab w:val="decimal" w:pos="78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-</w:t>
            </w:r>
          </w:p>
        </w:tc>
      </w:tr>
      <w:tr w:rsidR="009D430E" w:rsidRPr="001B6EEE" w14:paraId="17A6CC87" w14:textId="77777777" w:rsidTr="001A6FDD">
        <w:trPr>
          <w:trHeight w:val="413"/>
        </w:trPr>
        <w:tc>
          <w:tcPr>
            <w:tcW w:w="6033" w:type="dxa"/>
          </w:tcPr>
          <w:p w14:paraId="4E8D69C3" w14:textId="2786FB01" w:rsidR="009D430E" w:rsidRPr="00804085" w:rsidRDefault="009D430E" w:rsidP="009D43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60689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</w:t>
            </w:r>
            <w:r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</w:rPr>
              <w:t xml:space="preserve"> กันยายน </w:t>
            </w:r>
            <w:r w:rsidRPr="00360689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256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84" w:type="dxa"/>
            <w:tcBorders>
              <w:top w:val="single" w:sz="4" w:space="0" w:color="auto"/>
            </w:tcBorders>
          </w:tcPr>
          <w:p w14:paraId="221F35A8" w14:textId="65C7BE53" w:rsidR="009D430E" w:rsidRPr="00FB5497" w:rsidRDefault="009D430E" w:rsidP="009F10AF">
            <w:pPr>
              <w:pStyle w:val="30"/>
              <w:tabs>
                <w:tab w:val="clear" w:pos="360"/>
                <w:tab w:val="clear" w:pos="720"/>
                <w:tab w:val="decimal" w:pos="883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92" w:type="dxa"/>
          </w:tcPr>
          <w:p w14:paraId="225A4360" w14:textId="77777777" w:rsidR="009D430E" w:rsidRPr="00145F26" w:rsidRDefault="009D430E" w:rsidP="009D430E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2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highlight w:val="cyan"/>
                <w:cs/>
                <w:lang w:val="en-US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</w:tcPr>
          <w:p w14:paraId="7BD78F71" w14:textId="0FF73949" w:rsidR="009D430E" w:rsidRPr="00D04219" w:rsidRDefault="009D430E" w:rsidP="009D430E">
            <w:pPr>
              <w:pStyle w:val="30"/>
              <w:tabs>
                <w:tab w:val="clear" w:pos="360"/>
                <w:tab w:val="clear" w:pos="720"/>
                <w:tab w:val="decimal" w:pos="780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9D430E" w:rsidRPr="00A243F1" w14:paraId="3DA79082" w14:textId="77777777" w:rsidTr="001A6FDD">
        <w:trPr>
          <w:trHeight w:val="216"/>
        </w:trPr>
        <w:tc>
          <w:tcPr>
            <w:tcW w:w="6033" w:type="dxa"/>
          </w:tcPr>
          <w:p w14:paraId="49F5A97A" w14:textId="77777777" w:rsidR="009D430E" w:rsidRPr="00A243F1" w:rsidRDefault="009D430E" w:rsidP="009D43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14:paraId="70739671" w14:textId="77777777" w:rsidR="009D430E" w:rsidRPr="00A243F1" w:rsidRDefault="009D430E" w:rsidP="009D430E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-111"/>
              <w:rPr>
                <w:rFonts w:asciiTheme="minorHAnsi" w:hAnsiTheme="minorHAnsi" w:cs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" w:type="dxa"/>
          </w:tcPr>
          <w:p w14:paraId="1D5F6730" w14:textId="77777777" w:rsidR="009D430E" w:rsidRPr="00A243F1" w:rsidRDefault="009D430E" w:rsidP="009D430E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2"/>
              </w:tabs>
              <w:ind w:right="-111"/>
              <w:rPr>
                <w:rFonts w:asciiTheme="minorHAnsi" w:hAnsiTheme="minorHAnsi" w:cstheme="minorHAnsi"/>
                <w:b/>
                <w:bCs/>
                <w:sz w:val="16"/>
                <w:szCs w:val="16"/>
                <w:highlight w:val="cyan"/>
                <w:cs/>
                <w:lang w:val="en-US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</w:tcPr>
          <w:p w14:paraId="700652E8" w14:textId="77777777" w:rsidR="009D430E" w:rsidRPr="00A243F1" w:rsidRDefault="009D430E" w:rsidP="009D430E">
            <w:pPr>
              <w:pStyle w:val="30"/>
              <w:tabs>
                <w:tab w:val="clear" w:pos="360"/>
                <w:tab w:val="clear" w:pos="720"/>
                <w:tab w:val="decimal" w:pos="780"/>
              </w:tabs>
              <w:ind w:right="-111"/>
              <w:rPr>
                <w:rFonts w:asciiTheme="minorHAnsi" w:hAnsiTheme="minorHAnsi" w:cstheme="minorHAnsi"/>
                <w:b/>
                <w:bCs/>
                <w:sz w:val="16"/>
                <w:szCs w:val="16"/>
                <w:lang w:val="en-US"/>
              </w:rPr>
            </w:pPr>
          </w:p>
        </w:tc>
      </w:tr>
      <w:tr w:rsidR="009D430E" w:rsidRPr="001B6EEE" w14:paraId="09F0F47F" w14:textId="77777777" w:rsidTr="001A6FDD">
        <w:trPr>
          <w:trHeight w:val="403"/>
        </w:trPr>
        <w:tc>
          <w:tcPr>
            <w:tcW w:w="6033" w:type="dxa"/>
          </w:tcPr>
          <w:p w14:paraId="6D0DE4CB" w14:textId="3AD8F457" w:rsidR="009D430E" w:rsidRPr="00804085" w:rsidRDefault="009D430E" w:rsidP="009D43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80408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84" w:type="dxa"/>
            <w:tcBorders>
              <w:bottom w:val="double" w:sz="4" w:space="0" w:color="auto"/>
            </w:tcBorders>
          </w:tcPr>
          <w:p w14:paraId="69E3C041" w14:textId="442C0627" w:rsidR="009D430E" w:rsidRPr="00FB5497" w:rsidRDefault="009D430E" w:rsidP="009F10AF">
            <w:pPr>
              <w:pStyle w:val="30"/>
              <w:tabs>
                <w:tab w:val="clear" w:pos="360"/>
                <w:tab w:val="clear" w:pos="720"/>
                <w:tab w:val="decimal" w:pos="883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92" w:type="dxa"/>
          </w:tcPr>
          <w:p w14:paraId="61536995" w14:textId="77777777" w:rsidR="009D430E" w:rsidRPr="00145F26" w:rsidRDefault="009D430E" w:rsidP="009D430E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2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highlight w:val="cyan"/>
                <w:cs/>
                <w:lang w:val="en-US"/>
              </w:rPr>
            </w:pPr>
          </w:p>
        </w:tc>
        <w:tc>
          <w:tcPr>
            <w:tcW w:w="1379" w:type="dxa"/>
            <w:tcBorders>
              <w:bottom w:val="double" w:sz="4" w:space="0" w:color="auto"/>
            </w:tcBorders>
          </w:tcPr>
          <w:p w14:paraId="58066F84" w14:textId="29C4FB83" w:rsidR="009D430E" w:rsidRPr="00D04219" w:rsidRDefault="009D430E" w:rsidP="009D430E">
            <w:pPr>
              <w:pStyle w:val="30"/>
              <w:tabs>
                <w:tab w:val="clear" w:pos="360"/>
                <w:tab w:val="clear" w:pos="720"/>
                <w:tab w:val="decimal" w:pos="780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22B8D37B" w14:textId="77777777" w:rsidR="00EB1987" w:rsidRDefault="00EB1987" w:rsidP="005B27C2">
      <w:pPr>
        <w:pStyle w:val="BodyText2"/>
        <w:ind w:left="540"/>
        <w:rPr>
          <w:lang w:val="en-US"/>
        </w:rPr>
      </w:pPr>
    </w:p>
    <w:p w14:paraId="1A2351ED" w14:textId="59D51C12" w:rsidR="009846CF" w:rsidRDefault="00DD0E49" w:rsidP="005B27C2">
      <w:pPr>
        <w:pStyle w:val="BodyText2"/>
        <w:ind w:left="540"/>
        <w:rPr>
          <w:lang w:val="en-US"/>
        </w:rPr>
      </w:pPr>
      <w:r w:rsidRPr="00B76196">
        <w:rPr>
          <w:cs/>
          <w:lang w:val="en-US"/>
        </w:rPr>
        <w:t xml:space="preserve">เมื่อวันที่ </w:t>
      </w:r>
      <w:r w:rsidR="00B3706E" w:rsidRPr="00B76196">
        <w:rPr>
          <w:lang w:val="en-US"/>
        </w:rPr>
        <w:t>18</w:t>
      </w:r>
      <w:r w:rsidRPr="00B76196">
        <w:rPr>
          <w:cs/>
          <w:lang w:val="en-US"/>
        </w:rPr>
        <w:t xml:space="preserve"> ธันวาคม </w:t>
      </w:r>
      <w:r w:rsidR="00B3706E" w:rsidRPr="00B76196">
        <w:rPr>
          <w:lang w:val="en-US"/>
        </w:rPr>
        <w:t>2566</w:t>
      </w:r>
      <w:r w:rsidRPr="00B76196">
        <w:rPr>
          <w:cs/>
          <w:lang w:val="en-US"/>
        </w:rPr>
        <w:t xml:space="preserve"> คณะกรรมการของบริษัทมีมติอนุมัติโครงการซื้อหุ้นคืนเพื่อบริหารทางการเงิน ภายในวงเงินไม่เกิน </w:t>
      </w:r>
      <w:r w:rsidR="00B3706E" w:rsidRPr="00B76196">
        <w:rPr>
          <w:lang w:val="en-US"/>
        </w:rPr>
        <w:t>617</w:t>
      </w:r>
      <w:r w:rsidR="0048192F">
        <w:rPr>
          <w:lang w:val="en-US"/>
        </w:rPr>
        <w:t>.</w:t>
      </w:r>
      <w:r w:rsidR="00E672AC" w:rsidRPr="00B76196">
        <w:rPr>
          <w:lang w:val="en-US"/>
        </w:rPr>
        <w:t>5</w:t>
      </w:r>
      <w:r w:rsidR="0048192F">
        <w:rPr>
          <w:rFonts w:hint="cs"/>
          <w:cs/>
          <w:lang w:val="en-US"/>
        </w:rPr>
        <w:t xml:space="preserve"> ล้าน</w:t>
      </w:r>
      <w:r w:rsidRPr="00B76196">
        <w:rPr>
          <w:cs/>
          <w:lang w:val="en-US"/>
        </w:rPr>
        <w:t xml:space="preserve">บาท โดยหุ้นสามัญที่จะซื้อคืนมีจำนวนไม่เกิน </w:t>
      </w:r>
      <w:r w:rsidR="00B3706E" w:rsidRPr="00B76196">
        <w:rPr>
          <w:lang w:val="en-US"/>
        </w:rPr>
        <w:t>95</w:t>
      </w:r>
      <w:r w:rsidR="006E6484" w:rsidRPr="00B76196">
        <w:rPr>
          <w:lang w:val="en-US"/>
        </w:rPr>
        <w:t xml:space="preserve">.0 </w:t>
      </w:r>
      <w:r w:rsidR="006E6484" w:rsidRPr="00B76196">
        <w:rPr>
          <w:rFonts w:hint="cs"/>
          <w:cs/>
          <w:lang w:val="en-US"/>
        </w:rPr>
        <w:t>ล้าน</w:t>
      </w:r>
      <w:r w:rsidRPr="00B76196">
        <w:rPr>
          <w:cs/>
          <w:lang w:val="en-US"/>
        </w:rPr>
        <w:t>หุ้น มูลค่าที่ตราไว้หุ้นละ</w:t>
      </w:r>
      <w:r w:rsidR="006D7F47" w:rsidRPr="00B76196">
        <w:rPr>
          <w:lang w:val="en-US"/>
        </w:rPr>
        <w:br/>
      </w:r>
      <w:r w:rsidR="00B3706E" w:rsidRPr="00B76196">
        <w:rPr>
          <w:lang w:val="en-US"/>
        </w:rPr>
        <w:t>1</w:t>
      </w:r>
      <w:r w:rsidR="000B7B13" w:rsidRPr="00B76196">
        <w:rPr>
          <w:lang w:val="en-US"/>
        </w:rPr>
        <w:t>.0</w:t>
      </w:r>
      <w:r w:rsidRPr="00B76196">
        <w:rPr>
          <w:cs/>
          <w:lang w:val="en-US"/>
        </w:rPr>
        <w:t xml:space="preserve"> บาท ซึ่งคิดเป็นไม่เกินร้อยละ </w:t>
      </w:r>
      <w:r w:rsidR="00B3706E" w:rsidRPr="00B76196">
        <w:rPr>
          <w:lang w:val="en-US"/>
        </w:rPr>
        <w:t>5.1</w:t>
      </w:r>
      <w:r w:rsidRPr="00B76196">
        <w:rPr>
          <w:cs/>
          <w:lang w:val="en-US"/>
        </w:rPr>
        <w:t xml:space="preserve"> ของหุ้นสามัญที่จำหน่ายได้แล้วทั้งหมดของบริษัท ในการนี้</w:t>
      </w:r>
      <w:r w:rsidR="00B3706E" w:rsidRPr="00B76196">
        <w:rPr>
          <w:lang w:val="en-US"/>
        </w:rPr>
        <w:t xml:space="preserve"> </w:t>
      </w:r>
      <w:r w:rsidRPr="00B76196">
        <w:rPr>
          <w:cs/>
          <w:lang w:val="en-US"/>
        </w:rPr>
        <w:t>บริษัท</w:t>
      </w:r>
      <w:r w:rsidR="00B952E6">
        <w:rPr>
          <w:lang w:val="en-US"/>
        </w:rPr>
        <w:br/>
      </w:r>
      <w:r w:rsidRPr="00B76196">
        <w:rPr>
          <w:cs/>
          <w:lang w:val="en-US"/>
        </w:rPr>
        <w:t>จะดำเนินการซื้อหุ้นคืน</w:t>
      </w:r>
      <w:r w:rsidR="00B3706E" w:rsidRPr="00B76196">
        <w:rPr>
          <w:rFonts w:hint="cs"/>
          <w:cs/>
          <w:lang w:val="en-US"/>
        </w:rPr>
        <w:t>ด้วยวิธีจับคู่อัตโนมัติผ่านระบบซื้อขายของ</w:t>
      </w:r>
      <w:r w:rsidRPr="00B76196">
        <w:rPr>
          <w:cs/>
          <w:lang w:val="en-US"/>
        </w:rPr>
        <w:t xml:space="preserve">ตลาดหลักทรัพย์แห่งประเทศไทย โดยมีกำหนดระยะเวลาซื้อหุ้นคืนตั้งแต่วันที่ </w:t>
      </w:r>
      <w:r w:rsidR="00B3706E" w:rsidRPr="00B76196">
        <w:rPr>
          <w:lang w:val="en-US"/>
        </w:rPr>
        <w:t>22</w:t>
      </w:r>
      <w:r w:rsidRPr="00B76196">
        <w:rPr>
          <w:cs/>
          <w:lang w:val="en-US"/>
        </w:rPr>
        <w:t xml:space="preserve"> ธันวาคม </w:t>
      </w:r>
      <w:r w:rsidR="002970B7">
        <w:rPr>
          <w:lang w:val="en-US"/>
        </w:rPr>
        <w:t>25</w:t>
      </w:r>
      <w:r w:rsidR="00B3706E" w:rsidRPr="00B76196">
        <w:rPr>
          <w:lang w:val="en-US"/>
        </w:rPr>
        <w:t>66</w:t>
      </w:r>
      <w:r w:rsidRPr="00B76196">
        <w:rPr>
          <w:cs/>
          <w:lang w:val="en-US"/>
        </w:rPr>
        <w:t xml:space="preserve"> ถึงวันที่ </w:t>
      </w:r>
      <w:r w:rsidR="00B3706E" w:rsidRPr="00B76196">
        <w:rPr>
          <w:lang w:val="en-US"/>
        </w:rPr>
        <w:t>21</w:t>
      </w:r>
      <w:r w:rsidRPr="00B76196">
        <w:rPr>
          <w:cs/>
          <w:lang w:val="en-US"/>
        </w:rPr>
        <w:t xml:space="preserve"> มีนาคม </w:t>
      </w:r>
      <w:r w:rsidR="00B3706E" w:rsidRPr="00B76196">
        <w:rPr>
          <w:lang w:val="en-US"/>
        </w:rPr>
        <w:t>2567</w:t>
      </w:r>
      <w:r w:rsidRPr="00B76196">
        <w:rPr>
          <w:cs/>
          <w:lang w:val="en-US"/>
        </w:rPr>
        <w:t xml:space="preserve"> ทั้งนี้ บริษัทได้ดำเนินการซื้อหุ้นคืนจำนวน </w:t>
      </w:r>
      <w:r w:rsidR="00B3706E" w:rsidRPr="00B76196">
        <w:rPr>
          <w:lang w:val="en-US"/>
        </w:rPr>
        <w:t>95</w:t>
      </w:r>
      <w:r w:rsidR="006E6484" w:rsidRPr="00B76196">
        <w:rPr>
          <w:lang w:val="en-US"/>
        </w:rPr>
        <w:t>.0</w:t>
      </w:r>
      <w:r w:rsidRPr="00B76196">
        <w:rPr>
          <w:cs/>
          <w:lang w:val="en-US"/>
        </w:rPr>
        <w:t xml:space="preserve"> </w:t>
      </w:r>
      <w:r w:rsidR="006E6484" w:rsidRPr="00B76196">
        <w:rPr>
          <w:rFonts w:hint="cs"/>
          <w:cs/>
          <w:lang w:val="en-US"/>
        </w:rPr>
        <w:t>ล้าน</w:t>
      </w:r>
      <w:r w:rsidRPr="00B76196">
        <w:rPr>
          <w:cs/>
          <w:lang w:val="en-US"/>
        </w:rPr>
        <w:t xml:space="preserve">หุ้น คิดเป็นร้อยละ </w:t>
      </w:r>
      <w:r w:rsidR="00B3706E" w:rsidRPr="00B76196">
        <w:rPr>
          <w:lang w:val="en-US"/>
        </w:rPr>
        <w:t>5.</w:t>
      </w:r>
      <w:r w:rsidR="000727E5">
        <w:rPr>
          <w:lang w:val="en-US"/>
        </w:rPr>
        <w:t>4</w:t>
      </w:r>
      <w:r w:rsidRPr="00B76196">
        <w:rPr>
          <w:cs/>
          <w:lang w:val="en-US"/>
        </w:rPr>
        <w:t xml:space="preserve"> </w:t>
      </w:r>
      <w:r w:rsidR="00B3706E" w:rsidRPr="00B76196">
        <w:rPr>
          <w:rFonts w:hint="cs"/>
          <w:cs/>
          <w:lang w:val="en-US"/>
        </w:rPr>
        <w:t xml:space="preserve">ของหุ้นที่จำหน่ายได้แล้วทั้งหมด ณ วันที่ </w:t>
      </w:r>
      <w:r w:rsidR="00B3706E" w:rsidRPr="00B76196">
        <w:rPr>
          <w:lang w:val="en-US"/>
        </w:rPr>
        <w:t xml:space="preserve">19 </w:t>
      </w:r>
      <w:r w:rsidR="00B3706E" w:rsidRPr="00B76196">
        <w:rPr>
          <w:rFonts w:hint="cs"/>
          <w:cs/>
          <w:lang w:val="en-US"/>
        </w:rPr>
        <w:t xml:space="preserve">มีนาคม </w:t>
      </w:r>
      <w:r w:rsidR="00B3706E" w:rsidRPr="00B76196">
        <w:rPr>
          <w:lang w:val="en-US"/>
        </w:rPr>
        <w:t xml:space="preserve">2567 </w:t>
      </w:r>
      <w:r w:rsidRPr="00B76196">
        <w:rPr>
          <w:cs/>
          <w:lang w:val="en-US"/>
        </w:rPr>
        <w:t xml:space="preserve">เป็นจำนวนเงิน </w:t>
      </w:r>
      <w:r w:rsidR="00B3706E" w:rsidRPr="00B76196">
        <w:rPr>
          <w:lang w:val="en-US"/>
        </w:rPr>
        <w:t>496.</w:t>
      </w:r>
      <w:r w:rsidR="000727E5">
        <w:rPr>
          <w:lang w:val="en-US"/>
        </w:rPr>
        <w:t>2</w:t>
      </w:r>
      <w:r w:rsidRPr="00B76196">
        <w:rPr>
          <w:cs/>
          <w:lang w:val="en-US"/>
        </w:rPr>
        <w:t xml:space="preserve"> ล้านบาท จึงได้ประกาศสิ้นสุดโครงการซื้อหุ้นคืนดังกล่าวแล้ว</w:t>
      </w:r>
    </w:p>
    <w:p w14:paraId="49543737" w14:textId="77777777" w:rsidR="008003EB" w:rsidRDefault="008003EB" w:rsidP="006B5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="Angsana New" w:hAnsi="Angsana New"/>
          <w:sz w:val="30"/>
          <w:szCs w:val="30"/>
        </w:rPr>
      </w:pPr>
    </w:p>
    <w:p w14:paraId="160F7382" w14:textId="3C43F3D0" w:rsidR="008003EB" w:rsidRPr="00DE36C7" w:rsidRDefault="008003EB" w:rsidP="006B5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="Angsana New" w:hAnsi="Angsana New"/>
          <w:sz w:val="30"/>
          <w:szCs w:val="30"/>
        </w:rPr>
        <w:sectPr w:rsidR="008003EB" w:rsidRPr="00DE36C7" w:rsidSect="00F86832">
          <w:pgSz w:w="11909" w:h="16834" w:code="9"/>
          <w:pgMar w:top="691" w:right="1152" w:bottom="576" w:left="1152" w:header="720" w:footer="720" w:gutter="0"/>
          <w:pgNumType w:start="48"/>
          <w:cols w:space="720"/>
          <w:docGrid w:linePitch="245"/>
        </w:sectPr>
      </w:pPr>
    </w:p>
    <w:p w14:paraId="6EDA8D2D" w14:textId="19ABBEE7" w:rsidR="001A3B4D" w:rsidRPr="00533B50" w:rsidRDefault="00004E41" w:rsidP="00767645">
      <w:pPr>
        <w:pStyle w:val="BodyText2"/>
        <w:numPr>
          <w:ilvl w:val="0"/>
          <w:numId w:val="18"/>
        </w:numPr>
        <w:ind w:left="540" w:hanging="540"/>
        <w:rPr>
          <w:rFonts w:asciiTheme="minorHAnsi" w:hAnsiTheme="minorHAnsi" w:cstheme="minorHAnsi"/>
          <w:sz w:val="20"/>
          <w:szCs w:val="20"/>
        </w:rPr>
      </w:pPr>
      <w:r w:rsidRPr="00533B50">
        <w:rPr>
          <w:rFonts w:hint="cs"/>
          <w:b/>
          <w:bCs/>
          <w:cs/>
        </w:rPr>
        <w:lastRenderedPageBreak/>
        <w:t>ส่วนงานดำเนินงานและการจำแนกรายได้</w:t>
      </w:r>
    </w:p>
    <w:tbl>
      <w:tblPr>
        <w:tblpPr w:leftFromText="180" w:rightFromText="180" w:vertAnchor="page" w:horzAnchor="margin" w:tblpY="3201"/>
        <w:tblW w:w="14891" w:type="dxa"/>
        <w:tblLayout w:type="fixed"/>
        <w:tblLook w:val="00A0" w:firstRow="1" w:lastRow="0" w:firstColumn="1" w:lastColumn="0" w:noHBand="0" w:noVBand="0"/>
      </w:tblPr>
      <w:tblGrid>
        <w:gridCol w:w="2866"/>
        <w:gridCol w:w="1296"/>
        <w:gridCol w:w="240"/>
        <w:gridCol w:w="1296"/>
        <w:gridCol w:w="237"/>
        <w:gridCol w:w="1296"/>
        <w:gridCol w:w="236"/>
        <w:gridCol w:w="1296"/>
        <w:gridCol w:w="236"/>
        <w:gridCol w:w="1296"/>
        <w:gridCol w:w="236"/>
        <w:gridCol w:w="1296"/>
        <w:gridCol w:w="236"/>
        <w:gridCol w:w="1296"/>
        <w:gridCol w:w="236"/>
        <w:gridCol w:w="1296"/>
      </w:tblGrid>
      <w:tr w:rsidR="00924C7E" w:rsidRPr="00A26F6E" w14:paraId="075C6C50" w14:textId="77777777" w:rsidTr="00492D11">
        <w:trPr>
          <w:trHeight w:val="94"/>
          <w:tblHeader/>
        </w:trPr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0E840A" w14:textId="01EC49D9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cs/>
                <w:lang w:eastAsia="en-GB"/>
              </w:rPr>
            </w:pPr>
          </w:p>
        </w:tc>
        <w:tc>
          <w:tcPr>
            <w:tcW w:w="12025" w:type="dxa"/>
            <w:gridSpan w:val="15"/>
            <w:tcBorders>
              <w:left w:val="nil"/>
              <w:right w:val="nil"/>
            </w:tcBorders>
            <w:vAlign w:val="bottom"/>
          </w:tcPr>
          <w:p w14:paraId="3504772B" w14:textId="4D346F9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D630AC">
              <w:rPr>
                <w:rFonts w:asciiTheme="minorBidi" w:hAnsiTheme="minorBidi" w:cstheme="minorBidi" w:hint="cs"/>
                <w:bCs/>
                <w:cs/>
                <w:lang w:val="en-GB"/>
              </w:rPr>
              <w:t>งบการเงินรวม</w:t>
            </w:r>
          </w:p>
        </w:tc>
      </w:tr>
      <w:tr w:rsidR="00924C7E" w:rsidRPr="00A26F6E" w14:paraId="1CA87C41" w14:textId="43BF5FBD" w:rsidTr="00492D11">
        <w:trPr>
          <w:trHeight w:val="139"/>
          <w:tblHeader/>
        </w:trPr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BD75E4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cs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76FD0993" w14:textId="254CA27D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 w:cstheme="minorBidi" w:hint="cs"/>
                <w:bCs/>
                <w:cs/>
              </w:rPr>
              <w:t>ธุรกิจช่องทาง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64654915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3CBF1919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0A32ABE7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31828BBC" w14:textId="56B52670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 w:cstheme="minorBidi" w:hint="cs"/>
                <w:bCs/>
                <w:cs/>
                <w:lang w:val="en-GB"/>
              </w:rPr>
              <w:t>ธุรกิจบริการ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837897B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2E69590C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A89E0AD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06A113D2" w14:textId="6F81286C" w:rsidR="00924C7E" w:rsidRPr="001F769B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inorBidi" w:hAnsiTheme="minorBidi" w:cstheme="minorBidi"/>
                <w:bCs/>
                <w:lang w:val="en-GB"/>
              </w:rPr>
            </w:pPr>
            <w:r w:rsidRPr="001F769B">
              <w:rPr>
                <w:rFonts w:asciiTheme="minorBidi" w:hAnsiTheme="minorBidi" w:cstheme="minorBidi" w:hint="cs"/>
                <w:bCs/>
                <w:cs/>
                <w:lang w:val="en-GB"/>
              </w:rPr>
              <w:t>ธุรกิจนวัตกรรม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C8217DC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1B37C6F6" w14:textId="5BC1F4F6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/>
                <w:bCs/>
                <w:cs/>
                <w:lang w:val="en-GB"/>
              </w:rPr>
              <w:t>ธุรกิจการลงทุน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5D88596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2B5CA812" w14:textId="26F52B40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cs/>
                <w:lang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37BC45E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1FC8B9EB" w14:textId="637B1259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</w:tr>
      <w:tr w:rsidR="00924C7E" w:rsidRPr="00A26F6E" w14:paraId="1322D33F" w14:textId="72912131" w:rsidTr="00492D11">
        <w:trPr>
          <w:trHeight w:val="247"/>
          <w:tblHeader/>
        </w:trPr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7033A4" w14:textId="36752E39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cs/>
                <w:lang w:eastAsia="en-GB"/>
              </w:rPr>
            </w:pPr>
            <w:r w:rsidRPr="00F2324C">
              <w:rPr>
                <w:rFonts w:asciiTheme="minorBidi" w:hAnsiTheme="minorBidi" w:cstheme="minorBidi"/>
                <w:b/>
                <w:bCs/>
                <w:i/>
                <w:iCs/>
                <w:cs/>
              </w:rPr>
              <w:t>สำหรับงวด</w:t>
            </w:r>
            <w:r w:rsidR="0070200F">
              <w:rPr>
                <w:rFonts w:asciiTheme="minorBidi" w:hAnsiTheme="minorBidi" w:cstheme="minorBidi" w:hint="cs"/>
                <w:b/>
                <w:bCs/>
                <w:i/>
                <w:iCs/>
                <w:cs/>
              </w:rPr>
              <w:t>เก้า</w:t>
            </w:r>
            <w:r w:rsidRPr="00F2324C">
              <w:rPr>
                <w:rFonts w:asciiTheme="minorBidi" w:hAnsiTheme="minorBidi" w:cstheme="minorBidi"/>
                <w:b/>
                <w:bCs/>
                <w:i/>
                <w:iCs/>
                <w:cs/>
              </w:rPr>
              <w:t>เดือนสิ้นสุดวันที่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2952CE9D" w14:textId="08025A20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 w:cstheme="minorBidi" w:hint="cs"/>
                <w:bCs/>
                <w:cs/>
              </w:rPr>
              <w:t>การจัดจำหน่ายและ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68CD19CD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7004BF4D" w14:textId="39E944CA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 w:cstheme="minorBidi" w:hint="cs"/>
                <w:bCs/>
                <w:cs/>
              </w:rPr>
              <w:t>ธุรกิจให้บริการสำหรับ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012BD068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41392D02" w14:textId="4098884A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 w:cstheme="minorBidi" w:hint="cs"/>
                <w:bCs/>
                <w:cs/>
                <w:lang w:val="en-GB"/>
              </w:rPr>
              <w:t>ด้านชำระเงินแล</w:t>
            </w:r>
            <w:r>
              <w:rPr>
                <w:rFonts w:asciiTheme="minorBidi" w:hAnsiTheme="minorBidi" w:cstheme="minorBidi" w:hint="cs"/>
                <w:bCs/>
                <w:cs/>
                <w:lang w:val="en-GB"/>
              </w:rPr>
              <w:t>ระบบ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9808A18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721AD0F9" w14:textId="0B8D53D1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 w:cstheme="minorBidi" w:hint="cs"/>
                <w:bCs/>
                <w:cs/>
                <w:lang w:val="en-GB"/>
              </w:rPr>
              <w:t>ธุรกิจให้บริการ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9CFD679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33C77537" w14:textId="15F890AE" w:rsidR="00924C7E" w:rsidRPr="001F769B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inorBidi" w:hAnsiTheme="minorBidi" w:cstheme="minorBidi"/>
                <w:bCs/>
                <w:lang w:val="en-GB"/>
              </w:rPr>
            </w:pPr>
            <w:r w:rsidRPr="001F769B">
              <w:rPr>
                <w:rFonts w:asciiTheme="minorBidi" w:hAnsiTheme="minorBidi" w:cstheme="minorBidi" w:hint="cs"/>
                <w:bCs/>
                <w:cs/>
                <w:lang w:val="en-GB"/>
              </w:rPr>
              <w:t>ทางสื่อดิจิทัลมีเดีย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5E89DB2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4E92A4E2" w14:textId="3ADF792E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/>
                <w:bCs/>
                <w:cs/>
                <w:lang w:val="en-GB"/>
              </w:rPr>
              <w:t>เพื่อสนับสนุน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ACC3F20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372B4C81" w14:textId="01487C60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 w:cstheme="minorBidi"/>
                <w:bCs/>
                <w:cs/>
                <w:lang w:val="en-GB"/>
              </w:rPr>
              <w:t>ร</w:t>
            </w:r>
            <w:r>
              <w:rPr>
                <w:rFonts w:asciiTheme="minorBidi" w:hAnsiTheme="minorBidi" w:cstheme="minorBidi" w:hint="cs"/>
                <w:bCs/>
                <w:cs/>
                <w:lang w:val="en-GB"/>
              </w:rPr>
              <w:t>ายการตัดบัญชี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2A8768D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44B3572D" w14:textId="3E28EA11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</w:tr>
      <w:tr w:rsidR="00924C7E" w:rsidRPr="00A26F6E" w14:paraId="3A72A03E" w14:textId="2F243549" w:rsidTr="00492D11">
        <w:trPr>
          <w:trHeight w:val="60"/>
          <w:tblHeader/>
        </w:trPr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C985A9" w14:textId="0FF578BC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cs/>
                <w:lang w:eastAsia="en-GB"/>
              </w:rPr>
            </w:pPr>
            <w:r w:rsidRPr="00F2324C">
              <w:rPr>
                <w:rFonts w:asciiTheme="minorBidi" w:hAnsiTheme="minorBidi" w:cstheme="minorBidi" w:hint="cs"/>
                <w:b/>
                <w:bCs/>
                <w:i/>
                <w:iCs/>
                <w:cs/>
                <w:lang w:eastAsia="en-GB"/>
              </w:rPr>
              <w:t xml:space="preserve">  </w:t>
            </w:r>
            <w:r w:rsidRPr="00F2324C">
              <w:rPr>
                <w:rFonts w:asciiTheme="minorBidi" w:hAnsiTheme="minorBidi" w:cstheme="minorBidi"/>
                <w:b/>
                <w:bCs/>
                <w:i/>
                <w:iCs/>
                <w:lang w:eastAsia="en-GB"/>
              </w:rPr>
              <w:t xml:space="preserve">30 </w:t>
            </w:r>
            <w:r w:rsidR="0070200F">
              <w:rPr>
                <w:rFonts w:asciiTheme="minorBidi" w:hAnsiTheme="minorBidi" w:cstheme="minorBidi" w:hint="cs"/>
                <w:b/>
                <w:bCs/>
                <w:i/>
                <w:iCs/>
                <w:cs/>
                <w:lang w:eastAsia="en-GB"/>
              </w:rPr>
              <w:t>กันยายน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lang w:eastAsia="en-GB"/>
              </w:rPr>
              <w:t xml:space="preserve"> </w:t>
            </w:r>
            <w:r w:rsidR="00AD7743">
              <w:rPr>
                <w:rFonts w:asciiTheme="minorBidi" w:hAnsiTheme="minorBidi" w:cstheme="minorBidi"/>
                <w:b/>
                <w:bCs/>
                <w:i/>
                <w:iCs/>
                <w:lang w:eastAsia="en-GB"/>
              </w:rPr>
              <w:t>2567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2A32DA1A" w14:textId="5D482064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 w:cstheme="minorBidi" w:hint="cs"/>
                <w:bCs/>
                <w:cs/>
              </w:rPr>
              <w:t>เชื่อมต่อเข้าถึงลูกค้า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7BE5ED76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0925DF8F" w14:textId="4500D46C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 w:cstheme="minorBidi" w:hint="cs"/>
                <w:bCs/>
                <w:cs/>
              </w:rPr>
              <w:t>องค์กรและไลฟ์สไตล์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0CFE2C5F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23094F39" w14:textId="05484795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>
              <w:rPr>
                <w:rFonts w:asciiTheme="minorBidi" w:hAnsiTheme="minorBidi" w:cstheme="minorBidi" w:hint="cs"/>
                <w:bCs/>
                <w:cs/>
                <w:lang w:val="en-GB"/>
              </w:rPr>
              <w:t>การเงิน</w:t>
            </w:r>
            <w:r w:rsidRPr="00F2324C">
              <w:rPr>
                <w:rFonts w:asciiTheme="minorBidi" w:hAnsiTheme="minorBidi" w:cstheme="minorBidi" w:hint="cs"/>
                <w:bCs/>
                <w:cs/>
                <w:lang w:val="en-GB"/>
              </w:rPr>
              <w:t>อิเลคทรอนิกส์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73113CD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18046746" w14:textId="47D54175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 w:cstheme="minorBidi" w:hint="cs"/>
                <w:bCs/>
                <w:cs/>
                <w:lang w:val="en-GB"/>
              </w:rPr>
              <w:t>สินเชื่อและประกันภัย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BFAAB6A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16CF40FA" w14:textId="6473DD6D" w:rsidR="00924C7E" w:rsidRPr="001F769B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inorBidi" w:hAnsiTheme="minorBidi" w:cstheme="minorBidi"/>
                <w:bCs/>
                <w:lang w:val="en-GB"/>
              </w:rPr>
            </w:pPr>
            <w:r>
              <w:rPr>
                <w:rFonts w:asciiTheme="minorBidi" w:hAnsiTheme="minorBidi" w:cstheme="minorBidi" w:hint="cs"/>
                <w:bCs/>
                <w:cs/>
                <w:lang w:val="en-GB"/>
              </w:rPr>
              <w:t>และ</w:t>
            </w:r>
            <w:r w:rsidRPr="001F769B">
              <w:rPr>
                <w:rFonts w:asciiTheme="minorBidi" w:hAnsiTheme="minorBidi" w:cstheme="minorBidi" w:hint="cs"/>
                <w:bCs/>
                <w:cs/>
                <w:lang w:val="en-GB"/>
              </w:rPr>
              <w:t>เครือข่าย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7FC7E61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71AEA56C" w14:textId="18289670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/>
                <w:bCs/>
                <w:cs/>
                <w:lang w:val="en-GB"/>
              </w:rPr>
              <w:t>การเติบ</w:t>
            </w:r>
            <w:r>
              <w:rPr>
                <w:rFonts w:asciiTheme="minorBidi" w:hAnsiTheme="minorBidi" w:hint="cs"/>
                <w:bCs/>
                <w:cs/>
                <w:lang w:val="en-GB"/>
              </w:rPr>
              <w:t>โ</w:t>
            </w:r>
            <w:r w:rsidRPr="00F2324C">
              <w:rPr>
                <w:rFonts w:asciiTheme="minorBidi" w:hAnsiTheme="minorBidi"/>
                <w:bCs/>
                <w:cs/>
                <w:lang w:val="en-GB"/>
              </w:rPr>
              <w:t>ตที่ยั่งยืน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40D21A2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5B21CAEC" w14:textId="601E7B8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>
              <w:rPr>
                <w:rFonts w:asciiTheme="minorBidi" w:hAnsiTheme="minorBidi" w:cstheme="minorBidi" w:hint="cs"/>
                <w:bCs/>
                <w:cs/>
                <w:lang w:val="en-GB"/>
              </w:rPr>
              <w:t>ระหว่างกัน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1316ACE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cs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1B1D067E" w14:textId="5DB72E1A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cs/>
                <w:lang w:val="en-GB"/>
              </w:rPr>
            </w:pPr>
            <w:r w:rsidRPr="00F2324C">
              <w:rPr>
                <w:rFonts w:asciiTheme="minorBidi" w:hAnsiTheme="minorBidi" w:cstheme="minorBidi"/>
                <w:bCs/>
                <w:cs/>
                <w:lang w:val="en-GB"/>
              </w:rPr>
              <w:t>รวมส่วนงานที่รายงาน</w:t>
            </w:r>
          </w:p>
        </w:tc>
      </w:tr>
      <w:tr w:rsidR="00E16914" w:rsidRPr="00A26F6E" w14:paraId="349EF86F" w14:textId="77777777" w:rsidTr="00492D11">
        <w:trPr>
          <w:trHeight w:val="317"/>
          <w:tblHeader/>
        </w:trPr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37CFC8" w14:textId="77777777" w:rsidR="00E16914" w:rsidRPr="00F2324C" w:rsidRDefault="00E16914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cs/>
                <w:lang w:eastAsia="en-GB"/>
              </w:rPr>
            </w:pPr>
          </w:p>
        </w:tc>
        <w:tc>
          <w:tcPr>
            <w:tcW w:w="12025" w:type="dxa"/>
            <w:gridSpan w:val="15"/>
            <w:tcBorders>
              <w:left w:val="nil"/>
              <w:right w:val="nil"/>
            </w:tcBorders>
            <w:vAlign w:val="bottom"/>
          </w:tcPr>
          <w:p w14:paraId="4EA1EA1B" w14:textId="107AEACD" w:rsidR="00E16914" w:rsidRPr="00F2324C" w:rsidRDefault="00E16914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cs/>
                <w:lang w:val="en-GB"/>
              </w:rPr>
            </w:pPr>
            <w:r w:rsidRPr="00463C06">
              <w:rPr>
                <w:rFonts w:asciiTheme="minorBidi" w:hAnsiTheme="minorBidi" w:cstheme="minorBidi" w:hint="cs"/>
                <w:i/>
                <w:iCs/>
                <w:cs/>
              </w:rPr>
              <w:t>(พันบาท</w:t>
            </w:r>
            <w:r w:rsidRPr="00463C06">
              <w:rPr>
                <w:rFonts w:asciiTheme="minorBidi" w:hAnsiTheme="minorBidi" w:cstheme="minorBidi"/>
                <w:i/>
                <w:iCs/>
              </w:rPr>
              <w:t>)</w:t>
            </w:r>
          </w:p>
        </w:tc>
      </w:tr>
      <w:tr w:rsidR="00924C7E" w:rsidRPr="00A26F6E" w14:paraId="493E2D61" w14:textId="77777777" w:rsidTr="00E16914">
        <w:trPr>
          <w:trHeight w:val="227"/>
        </w:trPr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A9F6CA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Theme="minorBidi" w:hAnsiTheme="minorBidi" w:cstheme="minorBidi"/>
                <w:b/>
                <w:bCs/>
                <w:cs/>
                <w:lang w:eastAsia="en-GB"/>
              </w:rPr>
            </w:pPr>
            <w:r w:rsidRPr="00F2324C">
              <w:rPr>
                <w:rFonts w:asciiTheme="minorBidi" w:hAnsiTheme="minorBidi" w:cstheme="minorBidi"/>
                <w:b/>
                <w:bCs/>
                <w:i/>
                <w:iCs/>
                <w:cs/>
              </w:rPr>
              <w:t>ข้อมูลตามส่วนงานดำเนินงาน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6B6D792C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61CE8C5C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right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17CC0B4F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09DAA1D4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C72431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1C42FD7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5BD78CCC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7415548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27023F71" w14:textId="686D2190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C4890C5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26E68A51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AC1B8D7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56C88137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60E0B8D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135E755C" w14:textId="1FDB2B04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924C7E" w:rsidRPr="00A26F6E" w14:paraId="7E3A15A6" w14:textId="77777777" w:rsidTr="00743470">
        <w:trPr>
          <w:trHeight w:val="227"/>
        </w:trPr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1BF6A1" w14:textId="0A0DD96A" w:rsidR="00924C7E" w:rsidRPr="00924C7E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cs/>
                <w:lang w:eastAsia="en-GB"/>
              </w:rPr>
            </w:pPr>
            <w:r>
              <w:rPr>
                <w:rFonts w:asciiTheme="minorBidi" w:hAnsiTheme="minorBidi" w:cstheme="minorBidi" w:hint="cs"/>
                <w:cs/>
                <w:lang w:eastAsia="en-GB"/>
              </w:rPr>
              <w:t>รายได้</w:t>
            </w:r>
            <w:r w:rsidRPr="00F2324C">
              <w:rPr>
                <w:rFonts w:asciiTheme="minorBidi" w:hAnsiTheme="minorBidi" w:cstheme="minorBidi"/>
                <w:cs/>
                <w:lang w:eastAsia="en-GB"/>
              </w:rPr>
              <w:t>จากลูกค้าภายนอก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3BD154CF" w14:textId="3FA0E7B3" w:rsidR="00924C7E" w:rsidRPr="004A5208" w:rsidRDefault="00686E9A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Theme="minorBidi" w:hAnsiTheme="minorBidi" w:cstheme="minorBidi"/>
                <w:lang w:val="en-GB"/>
              </w:rPr>
            </w:pPr>
            <w:r w:rsidRPr="00686E9A">
              <w:rPr>
                <w:rFonts w:asciiTheme="minorBidi" w:hAnsiTheme="minorBidi" w:cstheme="minorBidi"/>
                <w:lang w:val="en-GB"/>
              </w:rPr>
              <w:t>1,780,570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68AF5D44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right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2A99F244" w14:textId="0B193C5B" w:rsidR="00924C7E" w:rsidRPr="00743470" w:rsidRDefault="00686E9A" w:rsidP="00743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lang w:eastAsia="en-GB"/>
              </w:rPr>
            </w:pPr>
            <w:r w:rsidRPr="00686E9A">
              <w:rPr>
                <w:rFonts w:ascii="Angsana New" w:hAnsi="Angsana New"/>
                <w:lang w:eastAsia="en-GB"/>
              </w:rPr>
              <w:t>2,207,045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6EEFD824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43DB30" w14:textId="75E6BF8B" w:rsidR="00924C7E" w:rsidRPr="00743470" w:rsidRDefault="00686E9A" w:rsidP="00743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5"/>
              <w:jc w:val="right"/>
              <w:rPr>
                <w:rFonts w:ascii="Angsana New" w:hAnsi="Angsana New"/>
                <w:lang w:eastAsia="en-GB"/>
              </w:rPr>
            </w:pPr>
            <w:r w:rsidRPr="00686E9A">
              <w:rPr>
                <w:rFonts w:ascii="Angsana New" w:hAnsi="Angsana New"/>
                <w:lang w:eastAsia="en-GB"/>
              </w:rPr>
              <w:t>331,345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03C6887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2882BD57" w14:textId="4172DB56" w:rsidR="00924C7E" w:rsidRPr="00743470" w:rsidRDefault="004A5208" w:rsidP="00743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15"/>
              <w:jc w:val="right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425,82</w:t>
            </w:r>
            <w:r w:rsidR="00686E9A">
              <w:rPr>
                <w:rFonts w:ascii="Angsana New" w:hAnsi="Angsana New"/>
                <w:lang w:eastAsia="en-GB"/>
              </w:rPr>
              <w:t>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AA68938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21EAF207" w14:textId="0260EC55" w:rsidR="00924C7E" w:rsidRPr="00743470" w:rsidRDefault="004A5208" w:rsidP="00743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15"/>
              <w:jc w:val="right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17,640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D53B15C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1EC806D1" w14:textId="5B572CBA" w:rsidR="00924C7E" w:rsidRPr="00743470" w:rsidRDefault="004A5208" w:rsidP="00686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ABA4515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56F92991" w14:textId="3A5BD016" w:rsidR="00924C7E" w:rsidRPr="00743470" w:rsidRDefault="004A5208" w:rsidP="000B6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FBC9218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703D6434" w14:textId="515B1419" w:rsidR="00924C7E" w:rsidRPr="00743470" w:rsidRDefault="004A5208" w:rsidP="00743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15"/>
              <w:jc w:val="right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4,76</w:t>
            </w:r>
            <w:r w:rsidR="00686E9A">
              <w:rPr>
                <w:rFonts w:ascii="Angsana New" w:hAnsi="Angsana New"/>
                <w:lang w:eastAsia="en-GB"/>
              </w:rPr>
              <w:t>2</w:t>
            </w:r>
            <w:r>
              <w:rPr>
                <w:rFonts w:ascii="Angsana New" w:hAnsi="Angsana New"/>
                <w:lang w:eastAsia="en-GB"/>
              </w:rPr>
              <w:t>,</w:t>
            </w:r>
            <w:r w:rsidR="00686E9A">
              <w:rPr>
                <w:rFonts w:ascii="Angsana New" w:hAnsi="Angsana New"/>
                <w:lang w:eastAsia="en-GB"/>
              </w:rPr>
              <w:t>425</w:t>
            </w:r>
          </w:p>
        </w:tc>
      </w:tr>
      <w:tr w:rsidR="00924C7E" w:rsidRPr="00A26F6E" w14:paraId="6BE4F305" w14:textId="77777777" w:rsidTr="00686E9A">
        <w:trPr>
          <w:trHeight w:val="227"/>
        </w:trPr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5FBD59" w14:textId="58318DF5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cs/>
                <w:lang w:eastAsia="en-GB"/>
              </w:rPr>
            </w:pPr>
            <w:r w:rsidRPr="00F2324C">
              <w:rPr>
                <w:rFonts w:asciiTheme="minorBidi" w:hAnsiTheme="minorBidi" w:cstheme="minorBidi"/>
                <w:cs/>
                <w:lang w:eastAsia="en-GB"/>
              </w:rPr>
              <w:t>รายได้</w:t>
            </w:r>
            <w:r>
              <w:rPr>
                <w:rFonts w:asciiTheme="minorBidi" w:hAnsiTheme="minorBidi" w:cstheme="minorBidi" w:hint="cs"/>
                <w:cs/>
                <w:lang w:eastAsia="en-GB"/>
              </w:rPr>
              <w:t>ระหว่างส่วนงาน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EFFABE" w14:textId="643214B9" w:rsidR="00924C7E" w:rsidRPr="00F2324C" w:rsidRDefault="00686E9A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53,050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7304CC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right"/>
              <w:rPr>
                <w:rFonts w:ascii="Angsana New" w:hAnsi="Angsana New"/>
                <w:lang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83C148" w14:textId="44BA2283" w:rsidR="00924C7E" w:rsidRPr="00F2324C" w:rsidRDefault="00686E9A" w:rsidP="00743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28,953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9ABE72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0491C3" w14:textId="1EDEBC7D" w:rsidR="00924C7E" w:rsidRPr="00F2324C" w:rsidRDefault="00686E9A" w:rsidP="00743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70,217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58BD35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3C934E" w14:textId="4F8C5174" w:rsidR="00924C7E" w:rsidRPr="00F2324C" w:rsidRDefault="00686E9A" w:rsidP="00743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5"/>
              <w:jc w:val="right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510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EC0A94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10B48A" w14:textId="034FA1BA" w:rsidR="00924C7E" w:rsidRPr="00F2324C" w:rsidRDefault="00686E9A" w:rsidP="00744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5"/>
              <w:jc w:val="right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54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EAFFFB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6AFEBF" w14:textId="43401217" w:rsidR="00924C7E" w:rsidRPr="00F2324C" w:rsidRDefault="00686E9A" w:rsidP="00744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47E23A6" w14:textId="77777777" w:rsidR="00924C7E" w:rsidRPr="00F2324C" w:rsidRDefault="00924C7E" w:rsidP="00744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189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7D45E9D2" w14:textId="0C51038F" w:rsidR="00924C7E" w:rsidRDefault="00686E9A" w:rsidP="00743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15"/>
              <w:jc w:val="right"/>
              <w:rPr>
                <w:rFonts w:ascii="Angsana New" w:hAnsi="Angsana New"/>
                <w:cs/>
                <w:lang w:eastAsia="en-GB"/>
              </w:rPr>
            </w:pPr>
            <w:r>
              <w:rPr>
                <w:rFonts w:ascii="Angsana New" w:hAnsi="Angsana New" w:hint="cs"/>
                <w:cs/>
                <w:lang w:eastAsia="en-GB"/>
              </w:rPr>
              <w:t>(</w:t>
            </w:r>
            <w:r>
              <w:rPr>
                <w:rFonts w:ascii="Angsana New" w:hAnsi="Angsana New"/>
                <w:lang w:eastAsia="en-GB"/>
              </w:rPr>
              <w:t>152,784</w:t>
            </w:r>
            <w:r>
              <w:rPr>
                <w:rFonts w:ascii="Angsana New" w:hAnsi="Angsana New" w:hint="cs"/>
                <w:cs/>
                <w:lang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2960E9B" w14:textId="77777777" w:rsidR="00924C7E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7E6FB1" w14:textId="2E1EE23E" w:rsidR="00924C7E" w:rsidRPr="00F2324C" w:rsidRDefault="00686E9A" w:rsidP="000B6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924C7E" w:rsidRPr="00A26F6E" w14:paraId="2DD4FA5A" w14:textId="77777777" w:rsidTr="00686E9A">
        <w:trPr>
          <w:trHeight w:val="227"/>
        </w:trPr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09861F" w14:textId="65C38C52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cs/>
                <w:lang w:eastAsia="en-GB"/>
              </w:rPr>
            </w:pPr>
            <w:r w:rsidRPr="00F2324C">
              <w:rPr>
                <w:rFonts w:asciiTheme="minorBidi" w:hAnsiTheme="minorBidi" w:cstheme="minorBidi" w:hint="cs"/>
                <w:b/>
                <w:bCs/>
                <w:cs/>
                <w:lang w:eastAsia="en-GB"/>
              </w:rPr>
              <w:t>รวมรายไ</w:t>
            </w:r>
            <w:r>
              <w:rPr>
                <w:rFonts w:asciiTheme="minorBidi" w:hAnsiTheme="minorBidi" w:cstheme="minorBidi" w:hint="cs"/>
                <w:b/>
                <w:bCs/>
                <w:cs/>
                <w:lang w:eastAsia="en-GB"/>
              </w:rPr>
              <w:t>ด้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6B3378" w14:textId="32BA579C" w:rsidR="00924C7E" w:rsidRPr="00686E9A" w:rsidRDefault="00686E9A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lang w:eastAsia="en-GB"/>
              </w:rPr>
            </w:pPr>
            <w:r w:rsidRPr="00686E9A">
              <w:rPr>
                <w:rFonts w:ascii="Angsana New" w:hAnsi="Angsana New"/>
                <w:b/>
                <w:bCs/>
                <w:lang w:eastAsia="en-GB"/>
              </w:rPr>
              <w:t>1,833,620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A26520" w14:textId="77777777" w:rsidR="00924C7E" w:rsidRPr="00743470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right"/>
              <w:rPr>
                <w:rFonts w:ascii="Angsana New" w:hAnsi="Angsana New"/>
                <w:b/>
                <w:bCs/>
                <w:u w:val="double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A1194A" w14:textId="6A808425" w:rsidR="00924C7E" w:rsidRPr="00743470" w:rsidRDefault="00686E9A" w:rsidP="00743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lang w:eastAsia="en-GB"/>
              </w:rPr>
            </w:pPr>
            <w:r>
              <w:rPr>
                <w:rFonts w:ascii="Angsana New" w:hAnsi="Angsana New"/>
                <w:b/>
                <w:bCs/>
                <w:lang w:eastAsia="en-GB"/>
              </w:rPr>
              <w:t>2</w:t>
            </w:r>
            <w:r w:rsidRPr="00686E9A">
              <w:rPr>
                <w:rFonts w:ascii="Angsana New" w:hAnsi="Angsana New"/>
                <w:b/>
                <w:bCs/>
                <w:lang w:eastAsia="en-GB"/>
              </w:rPr>
              <w:t>,</w:t>
            </w:r>
            <w:r>
              <w:rPr>
                <w:rFonts w:ascii="Angsana New" w:hAnsi="Angsana New"/>
                <w:b/>
                <w:bCs/>
                <w:lang w:eastAsia="en-GB"/>
              </w:rPr>
              <w:t>235</w:t>
            </w:r>
            <w:r w:rsidRPr="00686E9A">
              <w:rPr>
                <w:rFonts w:ascii="Angsana New" w:hAnsi="Angsana New"/>
                <w:b/>
                <w:bCs/>
                <w:lang w:eastAsia="en-GB"/>
              </w:rPr>
              <w:t>,</w:t>
            </w:r>
            <w:r>
              <w:rPr>
                <w:rFonts w:ascii="Angsana New" w:hAnsi="Angsana New"/>
                <w:b/>
                <w:bCs/>
                <w:lang w:eastAsia="en-GB"/>
              </w:rPr>
              <w:t>998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540520" w14:textId="77777777" w:rsidR="00924C7E" w:rsidRPr="00743470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625E97" w14:textId="2114B86A" w:rsidR="00924C7E" w:rsidRPr="00743470" w:rsidRDefault="00686E9A" w:rsidP="00743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lang w:eastAsia="en-GB"/>
              </w:rPr>
            </w:pPr>
            <w:r>
              <w:rPr>
                <w:rFonts w:ascii="Angsana New" w:hAnsi="Angsana New"/>
                <w:b/>
                <w:bCs/>
                <w:lang w:eastAsia="en-GB"/>
              </w:rPr>
              <w:t>401,562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D3AEC8" w14:textId="77777777" w:rsidR="00924C7E" w:rsidRPr="00743470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E1BF3D" w14:textId="24A7E704" w:rsidR="00924C7E" w:rsidRPr="00743470" w:rsidRDefault="00686E9A" w:rsidP="00743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lang w:eastAsia="en-GB"/>
              </w:rPr>
            </w:pPr>
            <w:r>
              <w:rPr>
                <w:rFonts w:ascii="Angsana New" w:hAnsi="Angsana New"/>
                <w:b/>
                <w:bCs/>
                <w:lang w:eastAsia="en-GB"/>
              </w:rPr>
              <w:t>426,335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725756" w14:textId="77777777" w:rsidR="00924C7E" w:rsidRPr="00743470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3BCB672" w14:textId="4459C750" w:rsidR="00924C7E" w:rsidRPr="00743470" w:rsidRDefault="00686E9A" w:rsidP="00743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lang w:eastAsia="en-GB"/>
              </w:rPr>
            </w:pPr>
            <w:r>
              <w:rPr>
                <w:rFonts w:ascii="Angsana New" w:hAnsi="Angsana New"/>
                <w:b/>
                <w:bCs/>
                <w:lang w:eastAsia="en-GB"/>
              </w:rPr>
              <w:t>17,694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AFF92C" w14:textId="77777777" w:rsidR="00924C7E" w:rsidRPr="00743470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EF6EAF2" w14:textId="152FEFC9" w:rsidR="00924C7E" w:rsidRPr="00743470" w:rsidRDefault="00686E9A" w:rsidP="007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4C30EBE" w14:textId="77777777" w:rsidR="00924C7E" w:rsidRPr="00743470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6B1A43" w14:textId="7FBE5B8A" w:rsidR="00924C7E" w:rsidRPr="00686E9A" w:rsidRDefault="00686E9A" w:rsidP="00743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lang w:eastAsia="en-GB"/>
              </w:rPr>
            </w:pPr>
            <w:r w:rsidRPr="00686E9A">
              <w:rPr>
                <w:rFonts w:ascii="Angsana New" w:hAnsi="Angsana New" w:hint="cs"/>
                <w:b/>
                <w:bCs/>
                <w:cs/>
                <w:lang w:eastAsia="en-GB"/>
              </w:rPr>
              <w:t>(</w:t>
            </w:r>
            <w:r w:rsidRPr="00686E9A">
              <w:rPr>
                <w:rFonts w:ascii="Angsana New" w:hAnsi="Angsana New"/>
                <w:b/>
                <w:bCs/>
                <w:lang w:eastAsia="en-GB"/>
              </w:rPr>
              <w:t>152,784</w:t>
            </w:r>
            <w:r w:rsidRPr="00686E9A">
              <w:rPr>
                <w:rFonts w:ascii="Angsana New" w:hAnsi="Angsana New" w:hint="cs"/>
                <w:b/>
                <w:bCs/>
                <w:cs/>
                <w:lang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D81B3B9" w14:textId="77777777" w:rsidR="00924C7E" w:rsidRPr="00743470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5EEDF5" w14:textId="337609AA" w:rsidR="00924C7E" w:rsidRPr="00744F8B" w:rsidRDefault="00686E9A" w:rsidP="000B6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lang w:eastAsia="en-GB"/>
              </w:rPr>
            </w:pPr>
            <w:r>
              <w:rPr>
                <w:rFonts w:ascii="Angsana New" w:hAnsi="Angsana New"/>
                <w:b/>
                <w:bCs/>
                <w:lang w:eastAsia="en-GB"/>
              </w:rPr>
              <w:t>4,762,425</w:t>
            </w:r>
          </w:p>
        </w:tc>
      </w:tr>
      <w:tr w:rsidR="00924C7E" w:rsidRPr="00A26F6E" w14:paraId="11A8F223" w14:textId="77777777" w:rsidTr="00686E9A">
        <w:trPr>
          <w:trHeight w:val="227"/>
        </w:trPr>
        <w:tc>
          <w:tcPr>
            <w:tcW w:w="286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D40E32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cs/>
                <w:lang w:eastAsia="en-GB"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3164DD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lang w:eastAsia="en-GB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F73DD1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right"/>
              <w:rPr>
                <w:rFonts w:ascii="Angsana New" w:hAnsi="Angsana New"/>
                <w:lang w:eastAsia="en-GB"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EAE17F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D9A559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0547B8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9D313E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5A18A7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70B3B4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713365" w14:textId="79CD492F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CD8C13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837B56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3626E42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2937A2F" w14:textId="77777777" w:rsidR="00924C7E" w:rsidRPr="00F2324C" w:rsidRDefault="00924C7E" w:rsidP="00743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52DABF7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5AED819" w14:textId="43D889DD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cs/>
              </w:rPr>
            </w:pPr>
          </w:p>
        </w:tc>
      </w:tr>
      <w:tr w:rsidR="007D779F" w:rsidRPr="00A26F6E" w14:paraId="6DBE100E" w14:textId="77777777" w:rsidTr="00836389">
        <w:trPr>
          <w:trHeight w:val="227"/>
        </w:trPr>
        <w:tc>
          <w:tcPr>
            <w:tcW w:w="2866" w:type="dxa"/>
            <w:tcBorders>
              <w:left w:val="nil"/>
              <w:right w:val="nil"/>
            </w:tcBorders>
            <w:noWrap/>
            <w:vAlign w:val="bottom"/>
          </w:tcPr>
          <w:p w14:paraId="21CF971B" w14:textId="018FB62E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cs/>
                <w:lang w:eastAsia="en-GB"/>
              </w:rPr>
            </w:pPr>
            <w:r w:rsidRPr="00F2324C">
              <w:rPr>
                <w:rFonts w:asciiTheme="minorBidi" w:hAnsiTheme="minorBidi" w:cstheme="minorBidi"/>
                <w:b/>
                <w:bCs/>
                <w:i/>
                <w:iCs/>
                <w:cs/>
              </w:rPr>
              <w:t>สำหรับงวด</w:t>
            </w:r>
            <w:r w:rsidR="00690BA3">
              <w:rPr>
                <w:rFonts w:asciiTheme="minorBidi" w:hAnsiTheme="minorBidi" w:cstheme="minorBidi" w:hint="cs"/>
                <w:b/>
                <w:bCs/>
                <w:i/>
                <w:iCs/>
                <w:cs/>
              </w:rPr>
              <w:t>เก้า</w:t>
            </w:r>
            <w:r w:rsidRPr="00F2324C">
              <w:rPr>
                <w:rFonts w:asciiTheme="minorBidi" w:hAnsiTheme="minorBidi" w:cstheme="minorBidi"/>
                <w:b/>
                <w:bCs/>
                <w:i/>
                <w:iCs/>
                <w:cs/>
              </w:rPr>
              <w:t>เดือนสิ้นสุดวันที่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E4AB85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lang w:eastAsia="en-GB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94D672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right"/>
              <w:rPr>
                <w:rFonts w:ascii="Angsana New" w:hAnsi="Angsana New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F3B80A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E855A9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2B2251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D042E3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A2C08D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C1C301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62D8C6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2314D9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E39867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A5AA3E1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524D96E6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5A2DD2F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540C0F91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cs/>
              </w:rPr>
            </w:pPr>
          </w:p>
        </w:tc>
      </w:tr>
      <w:tr w:rsidR="007D779F" w:rsidRPr="00A26F6E" w14:paraId="022EE7B8" w14:textId="77777777" w:rsidTr="00182876">
        <w:trPr>
          <w:trHeight w:val="227"/>
        </w:trPr>
        <w:tc>
          <w:tcPr>
            <w:tcW w:w="2866" w:type="dxa"/>
            <w:tcBorders>
              <w:left w:val="nil"/>
              <w:right w:val="nil"/>
            </w:tcBorders>
            <w:noWrap/>
            <w:vAlign w:val="bottom"/>
          </w:tcPr>
          <w:p w14:paraId="3C957497" w14:textId="51124F35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cs/>
              </w:rPr>
            </w:pPr>
            <w:r w:rsidRPr="00F2324C">
              <w:rPr>
                <w:rFonts w:asciiTheme="minorBidi" w:hAnsiTheme="minorBidi" w:cstheme="minorBidi" w:hint="cs"/>
                <w:b/>
                <w:bCs/>
                <w:i/>
                <w:iCs/>
                <w:cs/>
                <w:lang w:eastAsia="en-GB"/>
              </w:rPr>
              <w:t xml:space="preserve">  </w:t>
            </w:r>
            <w:r w:rsidRPr="00F2324C">
              <w:rPr>
                <w:rFonts w:asciiTheme="minorBidi" w:hAnsiTheme="minorBidi" w:cstheme="minorBidi"/>
                <w:b/>
                <w:bCs/>
                <w:i/>
                <w:iCs/>
                <w:lang w:eastAsia="en-GB"/>
              </w:rPr>
              <w:t xml:space="preserve">30 </w:t>
            </w:r>
            <w:r w:rsidR="00690BA3">
              <w:rPr>
                <w:rFonts w:asciiTheme="minorBidi" w:hAnsiTheme="minorBidi" w:cstheme="minorBidi" w:hint="cs"/>
                <w:b/>
                <w:bCs/>
                <w:i/>
                <w:iCs/>
                <w:cs/>
                <w:lang w:eastAsia="en-GB"/>
              </w:rPr>
              <w:t>กันยายน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lang w:eastAsia="en-GB"/>
              </w:rPr>
              <w:t xml:space="preserve"> </w:t>
            </w:r>
            <w:r w:rsidR="00AD7743">
              <w:rPr>
                <w:rFonts w:asciiTheme="minorBidi" w:hAnsiTheme="minorBidi" w:cstheme="minorBidi"/>
                <w:b/>
                <w:bCs/>
                <w:i/>
                <w:iCs/>
                <w:lang w:eastAsia="en-GB"/>
              </w:rPr>
              <w:t>2566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A6A297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lang w:eastAsia="en-GB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B85D9D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right"/>
              <w:rPr>
                <w:rFonts w:ascii="Angsana New" w:hAnsi="Angsana New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EC12F2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9FAF9F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213B34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E92EED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BA2FCF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C8FFD4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0B2382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5E149C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496B1A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F9EBAC2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476F771F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A39C784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35A7D1F8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cs/>
              </w:rPr>
            </w:pPr>
          </w:p>
        </w:tc>
      </w:tr>
      <w:tr w:rsidR="007D779F" w:rsidRPr="00A26F6E" w14:paraId="5721FBF3" w14:textId="77777777" w:rsidTr="00956C85">
        <w:trPr>
          <w:trHeight w:val="227"/>
        </w:trPr>
        <w:tc>
          <w:tcPr>
            <w:tcW w:w="2866" w:type="dxa"/>
            <w:tcBorders>
              <w:left w:val="nil"/>
              <w:right w:val="nil"/>
            </w:tcBorders>
            <w:noWrap/>
          </w:tcPr>
          <w:p w14:paraId="3E5E596E" w14:textId="6E7999D0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cs/>
              </w:rPr>
            </w:pPr>
            <w:r w:rsidRPr="00F2324C">
              <w:rPr>
                <w:rFonts w:asciiTheme="minorBidi" w:hAnsiTheme="minorBidi" w:cstheme="minorBidi"/>
                <w:b/>
                <w:bCs/>
                <w:i/>
                <w:iCs/>
                <w:cs/>
              </w:rPr>
              <w:t>ข้อมูลตามส่วนงานดำเนินงาน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99ABC7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lang w:eastAsia="en-GB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5FC177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right"/>
              <w:rPr>
                <w:rFonts w:ascii="Angsana New" w:hAnsi="Angsana New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8DD9B5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E5C8AD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50591C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774CDA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CC448C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6EAAB8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9811FD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F6D2C6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00FB27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7AFDF82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611E5DFC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5086BA1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0F15EC96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cs/>
              </w:rPr>
            </w:pPr>
          </w:p>
        </w:tc>
      </w:tr>
      <w:tr w:rsidR="00686E9A" w:rsidRPr="00A26F6E" w14:paraId="46D43E80" w14:textId="77777777" w:rsidTr="00956C85">
        <w:trPr>
          <w:trHeight w:val="227"/>
        </w:trPr>
        <w:tc>
          <w:tcPr>
            <w:tcW w:w="2866" w:type="dxa"/>
            <w:tcBorders>
              <w:left w:val="nil"/>
              <w:right w:val="nil"/>
            </w:tcBorders>
            <w:noWrap/>
          </w:tcPr>
          <w:p w14:paraId="3D605D0F" w14:textId="0FD2D885" w:rsidR="00686E9A" w:rsidRPr="00F2324C" w:rsidRDefault="00686E9A" w:rsidP="00686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cs/>
                <w:lang w:eastAsia="en-GB"/>
              </w:rPr>
            </w:pPr>
            <w:r>
              <w:rPr>
                <w:rFonts w:asciiTheme="minorBidi" w:hAnsiTheme="minorBidi" w:cstheme="minorBidi" w:hint="cs"/>
                <w:cs/>
                <w:lang w:eastAsia="en-GB"/>
              </w:rPr>
              <w:t>รายได้</w:t>
            </w:r>
            <w:r w:rsidRPr="00F2324C">
              <w:rPr>
                <w:rFonts w:asciiTheme="minorBidi" w:hAnsiTheme="minorBidi" w:cstheme="minorBidi"/>
                <w:cs/>
                <w:lang w:eastAsia="en-GB"/>
              </w:rPr>
              <w:t>จากลูกค้าภายนอก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DEE908" w14:textId="490F9E0B" w:rsidR="00686E9A" w:rsidRPr="00F2324C" w:rsidRDefault="00686E9A" w:rsidP="00686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4,487,167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9EB6EA" w14:textId="77777777" w:rsidR="00686E9A" w:rsidRPr="00F2324C" w:rsidRDefault="00686E9A" w:rsidP="00686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6"/>
              </w:tabs>
              <w:spacing w:line="240" w:lineRule="auto"/>
              <w:ind w:left="-115" w:right="-129"/>
              <w:jc w:val="right"/>
              <w:rPr>
                <w:rFonts w:ascii="Angsana New" w:hAnsi="Angsana New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DC1522" w14:textId="76D0D4D2" w:rsidR="00686E9A" w:rsidRPr="00F2324C" w:rsidRDefault="00686E9A" w:rsidP="00686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2,247,793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23A94C" w14:textId="77777777" w:rsidR="00686E9A" w:rsidRPr="00F2324C" w:rsidRDefault="00686E9A" w:rsidP="00686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6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228A79" w14:textId="34B0031C" w:rsidR="00686E9A" w:rsidRPr="00F2324C" w:rsidRDefault="00686E9A" w:rsidP="00686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442,452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2710D6" w14:textId="77777777" w:rsidR="00686E9A" w:rsidRPr="00F2324C" w:rsidRDefault="00686E9A" w:rsidP="00686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6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BDA328" w14:textId="23483BBD" w:rsidR="00686E9A" w:rsidRPr="00F2324C" w:rsidRDefault="00686E9A" w:rsidP="00686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348,460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28FEF6" w14:textId="77777777" w:rsidR="00686E9A" w:rsidRPr="00F2324C" w:rsidRDefault="00686E9A" w:rsidP="00686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C9FD81" w14:textId="36F9E2E5" w:rsidR="00686E9A" w:rsidRPr="00F2324C" w:rsidRDefault="00686E9A" w:rsidP="00686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37,819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0F2B68" w14:textId="77777777" w:rsidR="00686E9A" w:rsidRPr="00F2324C" w:rsidRDefault="00686E9A" w:rsidP="00686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012434" w14:textId="1255A3FA" w:rsidR="00686E9A" w:rsidRPr="00F2324C" w:rsidRDefault="00686E9A" w:rsidP="00686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FD69643" w14:textId="77777777" w:rsidR="00686E9A" w:rsidRPr="00F2324C" w:rsidRDefault="00686E9A" w:rsidP="00686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764F6B18" w14:textId="2BA87952" w:rsidR="00686E9A" w:rsidRPr="00F2324C" w:rsidRDefault="00686E9A" w:rsidP="00686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FCC60FE" w14:textId="77777777" w:rsidR="00686E9A" w:rsidRPr="00F2324C" w:rsidRDefault="00686E9A" w:rsidP="00686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23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3EB1D20E" w14:textId="33CFB605" w:rsidR="00686E9A" w:rsidRPr="00F2324C" w:rsidRDefault="00686E9A" w:rsidP="00686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cs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7,563,691</w:t>
            </w:r>
          </w:p>
        </w:tc>
      </w:tr>
      <w:tr w:rsidR="00686E9A" w:rsidRPr="00A26F6E" w14:paraId="21920E55" w14:textId="77777777" w:rsidTr="007D779F">
        <w:trPr>
          <w:trHeight w:val="227"/>
        </w:trPr>
        <w:tc>
          <w:tcPr>
            <w:tcW w:w="2866" w:type="dxa"/>
            <w:tcBorders>
              <w:left w:val="nil"/>
              <w:bottom w:val="nil"/>
              <w:right w:val="nil"/>
            </w:tcBorders>
            <w:noWrap/>
          </w:tcPr>
          <w:p w14:paraId="1F7BEB54" w14:textId="5B0D34DF" w:rsidR="00686E9A" w:rsidRPr="00F2324C" w:rsidRDefault="00686E9A" w:rsidP="00686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cs/>
                <w:lang w:eastAsia="en-GB"/>
              </w:rPr>
            </w:pPr>
            <w:r w:rsidRPr="00F2324C">
              <w:rPr>
                <w:rFonts w:asciiTheme="minorBidi" w:hAnsiTheme="minorBidi" w:cstheme="minorBidi"/>
                <w:cs/>
                <w:lang w:eastAsia="en-GB"/>
              </w:rPr>
              <w:t>รายได้</w:t>
            </w:r>
            <w:r>
              <w:rPr>
                <w:rFonts w:asciiTheme="minorBidi" w:hAnsiTheme="minorBidi" w:cstheme="minorBidi" w:hint="cs"/>
                <w:cs/>
                <w:lang w:eastAsia="en-GB"/>
              </w:rPr>
              <w:t>ระหว่างส่วนงาน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FFA5B1" w14:textId="28386EC9" w:rsidR="00686E9A" w:rsidRPr="00F2324C" w:rsidRDefault="00686E9A" w:rsidP="00686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69,089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46FA3" w14:textId="77777777" w:rsidR="00686E9A" w:rsidRPr="00F2324C" w:rsidRDefault="00686E9A" w:rsidP="00686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6"/>
              </w:tabs>
              <w:spacing w:line="240" w:lineRule="auto"/>
              <w:ind w:left="-115" w:right="-129"/>
              <w:jc w:val="right"/>
              <w:rPr>
                <w:rFonts w:ascii="Angsana New" w:hAnsi="Angsana New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BB8F44" w14:textId="3F5A964F" w:rsidR="00686E9A" w:rsidRPr="00F2324C" w:rsidRDefault="00686E9A" w:rsidP="00686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29,339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3EF61" w14:textId="77777777" w:rsidR="00686E9A" w:rsidRPr="00F2324C" w:rsidRDefault="00686E9A" w:rsidP="00686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6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B3479D" w14:textId="7CCF13A8" w:rsidR="00686E9A" w:rsidRPr="00F2324C" w:rsidRDefault="00686E9A" w:rsidP="00686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107,066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F10AD" w14:textId="77777777" w:rsidR="00686E9A" w:rsidRPr="00F2324C" w:rsidRDefault="00686E9A" w:rsidP="00686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6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BF90FD" w14:textId="1E0FD3BB" w:rsidR="00686E9A" w:rsidRPr="00F2324C" w:rsidRDefault="00686E9A" w:rsidP="00686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434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A3970" w14:textId="77777777" w:rsidR="00686E9A" w:rsidRPr="00F2324C" w:rsidRDefault="00686E9A" w:rsidP="00686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EA5D85" w14:textId="56FE1586" w:rsidR="00686E9A" w:rsidRPr="00F2324C" w:rsidRDefault="00686E9A" w:rsidP="00686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29D5F" w14:textId="77777777" w:rsidR="00686E9A" w:rsidRPr="00F2324C" w:rsidRDefault="00686E9A" w:rsidP="00686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2C0820" w14:textId="7A8063D7" w:rsidR="00686E9A" w:rsidRPr="00F2324C" w:rsidRDefault="00686E9A" w:rsidP="00686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B407975" w14:textId="77777777" w:rsidR="00686E9A" w:rsidRPr="00F2324C" w:rsidRDefault="00686E9A" w:rsidP="00686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3380626F" w14:textId="72B6A51A" w:rsidR="00686E9A" w:rsidRPr="00F2324C" w:rsidRDefault="00686E9A" w:rsidP="00686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cs/>
                <w:lang w:eastAsia="en-GB"/>
              </w:rPr>
            </w:pPr>
            <w:r>
              <w:rPr>
                <w:rFonts w:ascii="Angsana New" w:hAnsi="Angsana New" w:hint="cs"/>
                <w:cs/>
                <w:lang w:eastAsia="en-GB"/>
              </w:rPr>
              <w:t>(</w:t>
            </w:r>
            <w:r>
              <w:rPr>
                <w:rFonts w:ascii="Angsana New" w:hAnsi="Angsana New"/>
                <w:lang w:eastAsia="en-GB"/>
              </w:rPr>
              <w:t>205,928</w:t>
            </w:r>
            <w:r>
              <w:rPr>
                <w:rFonts w:ascii="Angsana New" w:hAnsi="Angsana New" w:hint="cs"/>
                <w:cs/>
                <w:lang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F4D0980" w14:textId="77777777" w:rsidR="00686E9A" w:rsidRPr="00F2324C" w:rsidRDefault="00686E9A" w:rsidP="00686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23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7250CA" w14:textId="525D9B12" w:rsidR="00686E9A" w:rsidRPr="00F2324C" w:rsidRDefault="00686E9A" w:rsidP="00686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D779F" w:rsidRPr="00A26F6E" w14:paraId="7B8EFFD0" w14:textId="77777777" w:rsidTr="007D779F">
        <w:trPr>
          <w:trHeight w:val="227"/>
        </w:trPr>
        <w:tc>
          <w:tcPr>
            <w:tcW w:w="2866" w:type="dxa"/>
            <w:tcBorders>
              <w:left w:val="nil"/>
              <w:bottom w:val="nil"/>
              <w:right w:val="nil"/>
            </w:tcBorders>
            <w:noWrap/>
          </w:tcPr>
          <w:p w14:paraId="716C1715" w14:textId="5FC52076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cs/>
                <w:lang w:eastAsia="en-GB"/>
              </w:rPr>
            </w:pPr>
            <w:r w:rsidRPr="00F2324C">
              <w:rPr>
                <w:rFonts w:asciiTheme="minorBidi" w:hAnsiTheme="minorBidi" w:cstheme="minorBidi" w:hint="cs"/>
                <w:b/>
                <w:bCs/>
                <w:cs/>
                <w:lang w:eastAsia="en-GB"/>
              </w:rPr>
              <w:t>รวมรายไ</w:t>
            </w:r>
            <w:r>
              <w:rPr>
                <w:rFonts w:asciiTheme="minorBidi" w:hAnsiTheme="minorBidi" w:cstheme="minorBidi" w:hint="cs"/>
                <w:b/>
                <w:bCs/>
                <w:cs/>
                <w:lang w:eastAsia="en-GB"/>
              </w:rPr>
              <w:t>ด้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BE7A63" w14:textId="11E30A95" w:rsidR="007D779F" w:rsidRPr="003538E2" w:rsidRDefault="00686E9A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lang w:eastAsia="en-GB"/>
              </w:rPr>
            </w:pPr>
            <w:r>
              <w:rPr>
                <w:rFonts w:ascii="Angsana New" w:hAnsi="Angsana New"/>
                <w:b/>
                <w:bCs/>
                <w:lang w:eastAsia="en-GB"/>
              </w:rPr>
              <w:t>4,556,256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A083F" w14:textId="77777777" w:rsidR="007D779F" w:rsidRPr="003538E2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6"/>
              </w:tabs>
              <w:spacing w:line="240" w:lineRule="auto"/>
              <w:ind w:left="-115" w:right="-129"/>
              <w:jc w:val="right"/>
              <w:rPr>
                <w:rFonts w:ascii="Angsana New" w:hAnsi="Angsana New"/>
                <w:b/>
                <w:bCs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CB4262" w14:textId="5BFB8613" w:rsidR="007D779F" w:rsidRPr="003538E2" w:rsidRDefault="00686E9A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lang w:eastAsia="en-GB"/>
              </w:rPr>
            </w:pPr>
            <w:r>
              <w:rPr>
                <w:rFonts w:ascii="Angsana New" w:hAnsi="Angsana New"/>
                <w:b/>
                <w:bCs/>
                <w:lang w:eastAsia="en-GB"/>
              </w:rPr>
              <w:t>2,277,132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EA036" w14:textId="77777777" w:rsidR="007D779F" w:rsidRPr="003538E2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6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bCs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152623" w14:textId="0B840EB4" w:rsidR="007D779F" w:rsidRPr="003538E2" w:rsidRDefault="00686E9A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lang w:eastAsia="en-GB"/>
              </w:rPr>
            </w:pPr>
            <w:r>
              <w:rPr>
                <w:rFonts w:ascii="Angsana New" w:hAnsi="Angsana New"/>
                <w:b/>
                <w:bCs/>
                <w:lang w:eastAsia="en-GB"/>
              </w:rPr>
              <w:t>549,518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4E38F" w14:textId="77777777" w:rsidR="007D779F" w:rsidRPr="003538E2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6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bCs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97AAC6E" w14:textId="7B1CED1F" w:rsidR="007D779F" w:rsidRPr="003538E2" w:rsidRDefault="00686E9A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lang w:eastAsia="en-GB"/>
              </w:rPr>
            </w:pPr>
            <w:r>
              <w:rPr>
                <w:rFonts w:ascii="Angsana New" w:hAnsi="Angsana New"/>
                <w:b/>
                <w:bCs/>
                <w:lang w:eastAsia="en-GB"/>
              </w:rPr>
              <w:t>348,894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5DCBD" w14:textId="77777777" w:rsidR="007D779F" w:rsidRPr="003538E2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622443" w14:textId="193D1291" w:rsidR="007D779F" w:rsidRPr="003538E2" w:rsidRDefault="00686E9A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lang w:eastAsia="en-GB"/>
              </w:rPr>
            </w:pPr>
            <w:r>
              <w:rPr>
                <w:rFonts w:ascii="Angsana New" w:hAnsi="Angsana New"/>
                <w:b/>
                <w:bCs/>
                <w:lang w:eastAsia="en-GB"/>
              </w:rPr>
              <w:t>37,819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603DF" w14:textId="77777777" w:rsidR="007D779F" w:rsidRPr="003538E2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69F3A48" w14:textId="3252C687" w:rsidR="007D779F" w:rsidRPr="003538E2" w:rsidRDefault="00686E9A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58BC5CF" w14:textId="77777777" w:rsidR="007D779F" w:rsidRPr="003538E2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304E05" w14:textId="746BA80C" w:rsidR="007D779F" w:rsidRPr="00686E9A" w:rsidRDefault="00686E9A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lang w:eastAsia="en-GB"/>
              </w:rPr>
            </w:pPr>
            <w:r w:rsidRPr="00686E9A">
              <w:rPr>
                <w:rFonts w:ascii="Angsana New" w:hAnsi="Angsana New" w:hint="cs"/>
                <w:b/>
                <w:bCs/>
                <w:cs/>
                <w:lang w:eastAsia="en-GB"/>
              </w:rPr>
              <w:t>(</w:t>
            </w:r>
            <w:r w:rsidRPr="00686E9A">
              <w:rPr>
                <w:rFonts w:ascii="Angsana New" w:hAnsi="Angsana New"/>
                <w:b/>
                <w:bCs/>
                <w:lang w:eastAsia="en-GB"/>
              </w:rPr>
              <w:t>205,928</w:t>
            </w:r>
            <w:r w:rsidRPr="00686E9A">
              <w:rPr>
                <w:rFonts w:ascii="Angsana New" w:hAnsi="Angsana New" w:hint="cs"/>
                <w:b/>
                <w:bCs/>
                <w:cs/>
                <w:lang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E2DFC04" w14:textId="77777777" w:rsidR="007D779F" w:rsidRPr="003538E2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239"/>
              <w:jc w:val="center"/>
              <w:rPr>
                <w:rFonts w:ascii="Angsana New" w:hAnsi="Angsana New"/>
                <w:b/>
                <w:bCs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2A1C5D" w14:textId="702A156D" w:rsidR="007D779F" w:rsidRPr="00686E9A" w:rsidRDefault="00686E9A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s/>
                <w:lang w:eastAsia="en-GB"/>
              </w:rPr>
            </w:pPr>
            <w:r w:rsidRPr="00686E9A">
              <w:rPr>
                <w:rFonts w:ascii="Angsana New" w:hAnsi="Angsana New"/>
                <w:b/>
                <w:bCs/>
                <w:lang w:eastAsia="en-GB"/>
              </w:rPr>
              <w:t>7,563,691</w:t>
            </w:r>
          </w:p>
        </w:tc>
      </w:tr>
      <w:tr w:rsidR="007D779F" w:rsidRPr="00A26F6E" w14:paraId="7910EE56" w14:textId="77777777" w:rsidTr="007D779F">
        <w:trPr>
          <w:trHeight w:val="227"/>
        </w:trPr>
        <w:tc>
          <w:tcPr>
            <w:tcW w:w="286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19F56CC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cs/>
                <w:lang w:eastAsia="en-GB"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1B0B1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lang w:eastAsia="en-GB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4554F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right"/>
              <w:rPr>
                <w:rFonts w:ascii="Angsana New" w:hAnsi="Angsana New"/>
                <w:lang w:eastAsia="en-GB"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99DD4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89798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C8A4B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2448E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C9EE0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7E66B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F7834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33AEE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8A6B6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2805D53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188FE64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F93EF82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9583C5F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cs/>
              </w:rPr>
            </w:pPr>
          </w:p>
        </w:tc>
      </w:tr>
      <w:tr w:rsidR="007D779F" w:rsidRPr="00A26F6E" w14:paraId="601DDB68" w14:textId="77777777" w:rsidTr="007D779F">
        <w:trPr>
          <w:trHeight w:val="227"/>
        </w:trPr>
        <w:tc>
          <w:tcPr>
            <w:tcW w:w="286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BD45BDD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cs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52459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lang w:eastAsia="en-GB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035EF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right"/>
              <w:rPr>
                <w:rFonts w:ascii="Angsana New" w:hAnsi="Angsana New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1F63B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FF832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169EE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9D283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DB998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5B310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36B83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086C9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FB325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5088263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227ED1AE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63EBF26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603804D2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cs/>
              </w:rPr>
            </w:pPr>
          </w:p>
        </w:tc>
      </w:tr>
    </w:tbl>
    <w:p w14:paraId="526C9A9F" w14:textId="14B783CD" w:rsidR="000071B7" w:rsidRDefault="000071B7" w:rsidP="0073084F">
      <w:pPr>
        <w:pStyle w:val="BodyText2"/>
        <w:rPr>
          <w:rFonts w:asciiTheme="minorHAnsi" w:hAnsiTheme="minorHAnsi" w:cstheme="minorHAnsi"/>
          <w:sz w:val="20"/>
          <w:szCs w:val="20"/>
          <w:highlight w:val="yellow"/>
        </w:rPr>
      </w:pPr>
    </w:p>
    <w:p w14:paraId="5F481A79" w14:textId="25167FD3" w:rsidR="000071B7" w:rsidRDefault="00007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sz w:val="20"/>
          <w:szCs w:val="20"/>
          <w:highlight w:val="yellow"/>
          <w:lang w:val="th-TH"/>
        </w:rPr>
      </w:pPr>
    </w:p>
    <w:p w14:paraId="04372657" w14:textId="703CF9D7" w:rsidR="0073084F" w:rsidRPr="000071B7" w:rsidRDefault="000071B7" w:rsidP="00007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sz w:val="20"/>
          <w:szCs w:val="20"/>
          <w:highlight w:val="yellow"/>
          <w:cs/>
          <w:lang w:val="th-TH"/>
        </w:rPr>
      </w:pPr>
      <w:r>
        <w:rPr>
          <w:rFonts w:asciiTheme="minorHAnsi" w:hAnsiTheme="minorHAnsi" w:cstheme="minorHAnsi"/>
          <w:sz w:val="20"/>
          <w:szCs w:val="20"/>
          <w:highlight w:val="yellow"/>
          <w:cs/>
        </w:rPr>
        <w:br w:type="page"/>
      </w:r>
    </w:p>
    <w:tbl>
      <w:tblPr>
        <w:tblpPr w:leftFromText="180" w:rightFromText="180" w:vertAnchor="page" w:horzAnchor="margin" w:tblpY="2321"/>
        <w:tblW w:w="14886" w:type="dxa"/>
        <w:tblLayout w:type="fixed"/>
        <w:tblLook w:val="00A0" w:firstRow="1" w:lastRow="0" w:firstColumn="1" w:lastColumn="0" w:noHBand="0" w:noVBand="0"/>
      </w:tblPr>
      <w:tblGrid>
        <w:gridCol w:w="2139"/>
        <w:gridCol w:w="690"/>
        <w:gridCol w:w="236"/>
        <w:gridCol w:w="690"/>
        <w:gridCol w:w="236"/>
        <w:gridCol w:w="691"/>
        <w:gridCol w:w="236"/>
        <w:gridCol w:w="691"/>
        <w:gridCol w:w="236"/>
        <w:gridCol w:w="691"/>
        <w:gridCol w:w="236"/>
        <w:gridCol w:w="691"/>
        <w:gridCol w:w="236"/>
        <w:gridCol w:w="691"/>
        <w:gridCol w:w="236"/>
        <w:gridCol w:w="691"/>
        <w:gridCol w:w="243"/>
        <w:gridCol w:w="691"/>
        <w:gridCol w:w="236"/>
        <w:gridCol w:w="691"/>
        <w:gridCol w:w="236"/>
        <w:gridCol w:w="691"/>
        <w:gridCol w:w="236"/>
        <w:gridCol w:w="691"/>
        <w:gridCol w:w="236"/>
        <w:gridCol w:w="691"/>
        <w:gridCol w:w="236"/>
        <w:gridCol w:w="691"/>
      </w:tblGrid>
      <w:tr w:rsidR="00E000FB" w:rsidRPr="00F2324C" w14:paraId="2301F1E6" w14:textId="77777777" w:rsidTr="006F5162">
        <w:trPr>
          <w:trHeight w:val="92"/>
          <w:tblHeader/>
        </w:trPr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409FE6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cs/>
                <w:lang w:eastAsia="en-GB"/>
              </w:rPr>
            </w:pPr>
          </w:p>
        </w:tc>
        <w:tc>
          <w:tcPr>
            <w:tcW w:w="12747" w:type="dxa"/>
            <w:gridSpan w:val="27"/>
            <w:tcBorders>
              <w:left w:val="nil"/>
              <w:right w:val="nil"/>
            </w:tcBorders>
            <w:vAlign w:val="bottom"/>
          </w:tcPr>
          <w:p w14:paraId="42431824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D630AC">
              <w:rPr>
                <w:rFonts w:asciiTheme="minorBidi" w:hAnsiTheme="minorBidi" w:cstheme="minorBidi" w:hint="cs"/>
                <w:bCs/>
                <w:cs/>
                <w:lang w:val="en-GB"/>
              </w:rPr>
              <w:t>งบการเงินรวม</w:t>
            </w:r>
          </w:p>
        </w:tc>
      </w:tr>
      <w:tr w:rsidR="00E000FB" w:rsidRPr="00F2324C" w14:paraId="7AA4A4D3" w14:textId="77777777" w:rsidTr="006F5162">
        <w:trPr>
          <w:trHeight w:val="137"/>
          <w:tblHeader/>
        </w:trPr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A9CFB6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cs/>
                <w:lang w:eastAsia="en-GB"/>
              </w:rPr>
            </w:pPr>
          </w:p>
        </w:tc>
        <w:tc>
          <w:tcPr>
            <w:tcW w:w="1616" w:type="dxa"/>
            <w:gridSpan w:val="3"/>
            <w:tcBorders>
              <w:left w:val="nil"/>
              <w:right w:val="nil"/>
            </w:tcBorders>
            <w:vAlign w:val="bottom"/>
          </w:tcPr>
          <w:p w14:paraId="399233B6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 w:cstheme="minorBidi" w:hint="cs"/>
                <w:bCs/>
                <w:cs/>
              </w:rPr>
              <w:t>ธุรกิจช่องทาง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8D6A89B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618" w:type="dxa"/>
            <w:gridSpan w:val="3"/>
            <w:tcBorders>
              <w:left w:val="nil"/>
              <w:right w:val="nil"/>
            </w:tcBorders>
            <w:vAlign w:val="bottom"/>
          </w:tcPr>
          <w:p w14:paraId="1E0F13D5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3789DD5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618" w:type="dxa"/>
            <w:gridSpan w:val="3"/>
            <w:tcBorders>
              <w:left w:val="nil"/>
              <w:right w:val="nil"/>
            </w:tcBorders>
            <w:vAlign w:val="bottom"/>
          </w:tcPr>
          <w:p w14:paraId="054BCADA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 w:cstheme="minorBidi" w:hint="cs"/>
                <w:bCs/>
                <w:cs/>
                <w:lang w:val="en-GB"/>
              </w:rPr>
              <w:t>ธุรกิจบริการ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7B1B1D6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618" w:type="dxa"/>
            <w:gridSpan w:val="3"/>
            <w:tcBorders>
              <w:left w:val="nil"/>
              <w:right w:val="nil"/>
            </w:tcBorders>
            <w:vAlign w:val="bottom"/>
          </w:tcPr>
          <w:p w14:paraId="070031C4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2D81E992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618" w:type="dxa"/>
            <w:gridSpan w:val="3"/>
            <w:tcBorders>
              <w:left w:val="nil"/>
              <w:right w:val="nil"/>
            </w:tcBorders>
            <w:vAlign w:val="bottom"/>
          </w:tcPr>
          <w:p w14:paraId="6BEA56CF" w14:textId="77777777" w:rsidR="00E000FB" w:rsidRPr="001F769B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inorBidi" w:hAnsiTheme="minorBidi" w:cstheme="minorBidi"/>
                <w:bCs/>
                <w:lang w:val="en-GB"/>
              </w:rPr>
            </w:pPr>
            <w:r w:rsidRPr="001F769B">
              <w:rPr>
                <w:rFonts w:asciiTheme="minorBidi" w:hAnsiTheme="minorBidi" w:cstheme="minorBidi" w:hint="cs"/>
                <w:bCs/>
                <w:cs/>
                <w:lang w:val="en-GB"/>
              </w:rPr>
              <w:t>ธุรกิจนวัตกรรมทางสื่อ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8113C10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618" w:type="dxa"/>
            <w:gridSpan w:val="3"/>
            <w:tcBorders>
              <w:left w:val="nil"/>
              <w:right w:val="nil"/>
            </w:tcBorders>
            <w:vAlign w:val="bottom"/>
          </w:tcPr>
          <w:p w14:paraId="6839E4D6" w14:textId="77777777" w:rsidR="00E000FB" w:rsidRPr="0070200F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cs/>
                <w:lang w:eastAsia="en-GB"/>
              </w:rPr>
            </w:pPr>
            <w:r w:rsidRPr="00F2324C">
              <w:rPr>
                <w:rFonts w:asciiTheme="minorBidi" w:hAnsiTheme="minorBidi"/>
                <w:bCs/>
                <w:cs/>
                <w:lang w:val="en-GB"/>
              </w:rPr>
              <w:t>ธุรกิจการลงทุน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00CDA55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618" w:type="dxa"/>
            <w:gridSpan w:val="3"/>
            <w:tcBorders>
              <w:left w:val="nil"/>
              <w:right w:val="nil"/>
            </w:tcBorders>
            <w:vAlign w:val="bottom"/>
          </w:tcPr>
          <w:p w14:paraId="5820BAA1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</w:tr>
      <w:tr w:rsidR="00E000FB" w:rsidRPr="00F2324C" w14:paraId="16F55488" w14:textId="77777777" w:rsidTr="006F5162">
        <w:trPr>
          <w:trHeight w:val="164"/>
          <w:tblHeader/>
        </w:trPr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5439E7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cs/>
                <w:lang w:eastAsia="en-GB"/>
              </w:rPr>
            </w:pPr>
          </w:p>
        </w:tc>
        <w:tc>
          <w:tcPr>
            <w:tcW w:w="1616" w:type="dxa"/>
            <w:gridSpan w:val="3"/>
            <w:tcBorders>
              <w:left w:val="nil"/>
              <w:right w:val="nil"/>
            </w:tcBorders>
            <w:vAlign w:val="bottom"/>
          </w:tcPr>
          <w:p w14:paraId="4F3E0126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 w:cstheme="minorBidi" w:hint="cs"/>
                <w:bCs/>
                <w:cs/>
              </w:rPr>
              <w:t>การจัดจำหน่ายและ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8BEEB6B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618" w:type="dxa"/>
            <w:gridSpan w:val="3"/>
            <w:tcBorders>
              <w:left w:val="nil"/>
              <w:right w:val="nil"/>
            </w:tcBorders>
            <w:vAlign w:val="bottom"/>
          </w:tcPr>
          <w:p w14:paraId="6F5A2ED3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 w:cstheme="minorBidi" w:hint="cs"/>
                <w:bCs/>
                <w:cs/>
              </w:rPr>
              <w:t>ธุรกิจให้บริการสำหรับ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1C35560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618" w:type="dxa"/>
            <w:gridSpan w:val="3"/>
            <w:tcBorders>
              <w:left w:val="nil"/>
              <w:right w:val="nil"/>
            </w:tcBorders>
            <w:vAlign w:val="bottom"/>
          </w:tcPr>
          <w:p w14:paraId="6DAF4679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 w:cstheme="minorBidi" w:hint="cs"/>
                <w:bCs/>
                <w:cs/>
                <w:lang w:val="en-GB"/>
              </w:rPr>
              <w:t>ด้านชำระเงินและ</w:t>
            </w:r>
            <w:r>
              <w:rPr>
                <w:rFonts w:asciiTheme="minorBidi" w:hAnsiTheme="minorBidi" w:cstheme="minorBidi" w:hint="cs"/>
                <w:bCs/>
                <w:cs/>
                <w:lang w:val="en-GB"/>
              </w:rPr>
              <w:t>ระบบ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82F80DF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618" w:type="dxa"/>
            <w:gridSpan w:val="3"/>
            <w:tcBorders>
              <w:left w:val="nil"/>
              <w:right w:val="nil"/>
            </w:tcBorders>
            <w:vAlign w:val="bottom"/>
          </w:tcPr>
          <w:p w14:paraId="516FE106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 w:cstheme="minorBidi" w:hint="cs"/>
                <w:bCs/>
                <w:cs/>
                <w:lang w:val="en-GB"/>
              </w:rPr>
              <w:t>ธุรกิจให้บริการ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4C188051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618" w:type="dxa"/>
            <w:gridSpan w:val="3"/>
            <w:tcBorders>
              <w:left w:val="nil"/>
              <w:right w:val="nil"/>
            </w:tcBorders>
            <w:vAlign w:val="bottom"/>
          </w:tcPr>
          <w:p w14:paraId="62FF74CC" w14:textId="77777777" w:rsidR="00E000FB" w:rsidRPr="001F769B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inorBidi" w:hAnsiTheme="minorBidi" w:cstheme="minorBidi"/>
                <w:bCs/>
                <w:lang w:val="en-GB"/>
              </w:rPr>
            </w:pPr>
            <w:r w:rsidRPr="001F769B">
              <w:rPr>
                <w:rFonts w:asciiTheme="minorBidi" w:hAnsiTheme="minorBidi" w:cstheme="minorBidi" w:hint="cs"/>
                <w:bCs/>
                <w:cs/>
                <w:lang w:val="en-GB"/>
              </w:rPr>
              <w:t>ดิจิทัลมีเดีย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D3099FC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618" w:type="dxa"/>
            <w:gridSpan w:val="3"/>
            <w:tcBorders>
              <w:left w:val="nil"/>
              <w:right w:val="nil"/>
            </w:tcBorders>
            <w:vAlign w:val="bottom"/>
          </w:tcPr>
          <w:p w14:paraId="4C905D9E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/>
                <w:bCs/>
                <w:cs/>
                <w:lang w:val="en-GB"/>
              </w:rPr>
              <w:t>เพื่อสนับสนุน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9646704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618" w:type="dxa"/>
            <w:gridSpan w:val="3"/>
            <w:tcBorders>
              <w:left w:val="nil"/>
              <w:right w:val="nil"/>
            </w:tcBorders>
            <w:vAlign w:val="bottom"/>
          </w:tcPr>
          <w:p w14:paraId="7BD0DE83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</w:tr>
      <w:tr w:rsidR="00E000FB" w:rsidRPr="00F2324C" w14:paraId="320A65F0" w14:textId="77777777" w:rsidTr="006F5162">
        <w:trPr>
          <w:trHeight w:val="83"/>
          <w:tblHeader/>
        </w:trPr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B8B282" w14:textId="521C9665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cs/>
                <w:lang w:eastAsia="en-GB"/>
              </w:rPr>
            </w:pPr>
            <w:r w:rsidRPr="00F2324C">
              <w:rPr>
                <w:rFonts w:asciiTheme="minorBidi" w:hAnsiTheme="minorBidi" w:cstheme="minorBidi"/>
                <w:b/>
                <w:bCs/>
                <w:i/>
                <w:iCs/>
                <w:cs/>
              </w:rPr>
              <w:t>สำหรับงวด</w:t>
            </w:r>
            <w:r w:rsidR="00690BA3">
              <w:rPr>
                <w:rFonts w:asciiTheme="minorBidi" w:hAnsiTheme="minorBidi" w:cstheme="minorBidi" w:hint="cs"/>
                <w:b/>
                <w:bCs/>
                <w:i/>
                <w:iCs/>
                <w:cs/>
              </w:rPr>
              <w:t>เก้า</w:t>
            </w:r>
            <w:r w:rsidRPr="00F2324C">
              <w:rPr>
                <w:rFonts w:asciiTheme="minorBidi" w:hAnsiTheme="minorBidi" w:cstheme="minorBidi"/>
                <w:b/>
                <w:bCs/>
                <w:i/>
                <w:iCs/>
                <w:cs/>
              </w:rPr>
              <w:t>เดือนสิ้นสุดวันที่</w:t>
            </w:r>
          </w:p>
        </w:tc>
        <w:tc>
          <w:tcPr>
            <w:tcW w:w="1616" w:type="dxa"/>
            <w:gridSpan w:val="3"/>
            <w:tcBorders>
              <w:left w:val="nil"/>
              <w:right w:val="nil"/>
            </w:tcBorders>
            <w:vAlign w:val="bottom"/>
          </w:tcPr>
          <w:p w14:paraId="34A4FB8C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 w:cstheme="minorBidi" w:hint="cs"/>
                <w:bCs/>
                <w:cs/>
              </w:rPr>
              <w:t>เชื่อมต่อเข้าถึงลูกค้า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852E6ED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618" w:type="dxa"/>
            <w:gridSpan w:val="3"/>
            <w:tcBorders>
              <w:left w:val="nil"/>
              <w:right w:val="nil"/>
            </w:tcBorders>
            <w:vAlign w:val="bottom"/>
          </w:tcPr>
          <w:p w14:paraId="5F71ED5C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 w:cstheme="minorBidi" w:hint="cs"/>
                <w:bCs/>
                <w:cs/>
              </w:rPr>
              <w:t>องค์กรและไลฟ์สไตล์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0ABC567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618" w:type="dxa"/>
            <w:gridSpan w:val="3"/>
            <w:tcBorders>
              <w:left w:val="nil"/>
              <w:right w:val="nil"/>
            </w:tcBorders>
            <w:vAlign w:val="bottom"/>
          </w:tcPr>
          <w:p w14:paraId="48C0D83C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>
              <w:rPr>
                <w:rFonts w:asciiTheme="minorBidi" w:hAnsiTheme="minorBidi" w:cstheme="minorBidi" w:hint="cs"/>
                <w:bCs/>
                <w:cs/>
                <w:lang w:val="en-GB"/>
              </w:rPr>
              <w:t>การเงิน</w:t>
            </w:r>
            <w:r w:rsidRPr="00F2324C">
              <w:rPr>
                <w:rFonts w:asciiTheme="minorBidi" w:hAnsiTheme="minorBidi" w:cstheme="minorBidi" w:hint="cs"/>
                <w:bCs/>
                <w:cs/>
                <w:lang w:val="en-GB"/>
              </w:rPr>
              <w:t>อิเลคทรอนิกส์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9344B24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618" w:type="dxa"/>
            <w:gridSpan w:val="3"/>
            <w:tcBorders>
              <w:left w:val="nil"/>
              <w:right w:val="nil"/>
            </w:tcBorders>
            <w:vAlign w:val="bottom"/>
          </w:tcPr>
          <w:p w14:paraId="563379A5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 w:cstheme="minorBidi" w:hint="cs"/>
                <w:bCs/>
                <w:cs/>
                <w:lang w:val="en-GB"/>
              </w:rPr>
              <w:t>สินเชื่อและประกันภัย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0FCE996B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618" w:type="dxa"/>
            <w:gridSpan w:val="3"/>
            <w:tcBorders>
              <w:left w:val="nil"/>
              <w:right w:val="nil"/>
            </w:tcBorders>
            <w:vAlign w:val="bottom"/>
          </w:tcPr>
          <w:p w14:paraId="03E0559F" w14:textId="77777777" w:rsidR="00E000FB" w:rsidRPr="001F769B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inorBidi" w:hAnsiTheme="minorBidi" w:cstheme="minorBidi"/>
                <w:bCs/>
                <w:lang w:val="en-GB"/>
              </w:rPr>
            </w:pPr>
            <w:r w:rsidRPr="001F769B">
              <w:rPr>
                <w:rFonts w:asciiTheme="minorBidi" w:hAnsiTheme="minorBidi" w:cstheme="minorBidi" w:hint="cs"/>
                <w:bCs/>
                <w:cs/>
                <w:lang w:val="en-GB"/>
              </w:rPr>
              <w:t>และเครือข่าย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0416DA2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618" w:type="dxa"/>
            <w:gridSpan w:val="3"/>
            <w:tcBorders>
              <w:left w:val="nil"/>
              <w:right w:val="nil"/>
            </w:tcBorders>
            <w:vAlign w:val="bottom"/>
          </w:tcPr>
          <w:p w14:paraId="7917B484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/>
                <w:bCs/>
                <w:cs/>
                <w:lang w:val="en-GB"/>
              </w:rPr>
              <w:t>การเติบ</w:t>
            </w:r>
            <w:r>
              <w:rPr>
                <w:rFonts w:asciiTheme="minorBidi" w:hAnsiTheme="minorBidi" w:hint="cs"/>
                <w:bCs/>
                <w:cs/>
                <w:lang w:val="en-GB"/>
              </w:rPr>
              <w:t>โ</w:t>
            </w:r>
            <w:r w:rsidRPr="00F2324C">
              <w:rPr>
                <w:rFonts w:asciiTheme="minorBidi" w:hAnsiTheme="minorBidi"/>
                <w:bCs/>
                <w:cs/>
                <w:lang w:val="en-GB"/>
              </w:rPr>
              <w:t>ตที่ยั่งยืน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D7535E6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618" w:type="dxa"/>
            <w:gridSpan w:val="3"/>
            <w:tcBorders>
              <w:left w:val="nil"/>
              <w:right w:val="nil"/>
            </w:tcBorders>
            <w:vAlign w:val="bottom"/>
          </w:tcPr>
          <w:p w14:paraId="34A17B77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 w:cstheme="minorBidi"/>
                <w:bCs/>
                <w:cs/>
                <w:lang w:val="en-GB"/>
              </w:rPr>
              <w:t>รวมส่วนงานที่รายงาน</w:t>
            </w:r>
          </w:p>
        </w:tc>
      </w:tr>
      <w:tr w:rsidR="00E000FB" w:rsidRPr="00F2324C" w14:paraId="76B0192C" w14:textId="77777777" w:rsidTr="006F5162">
        <w:trPr>
          <w:trHeight w:val="146"/>
          <w:tblHeader/>
        </w:trPr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F57CA1" w14:textId="40D0C43D" w:rsidR="0070200F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cs/>
                <w:lang w:eastAsia="en-GB"/>
              </w:rPr>
            </w:pPr>
            <w:r w:rsidRPr="00F2324C">
              <w:rPr>
                <w:rFonts w:asciiTheme="minorBidi" w:hAnsiTheme="minorBidi" w:cstheme="minorBidi" w:hint="cs"/>
                <w:b/>
                <w:bCs/>
                <w:i/>
                <w:iCs/>
                <w:cs/>
                <w:lang w:eastAsia="en-GB"/>
              </w:rPr>
              <w:t xml:space="preserve">  </w:t>
            </w:r>
            <w:r w:rsidRPr="00F2324C">
              <w:rPr>
                <w:rFonts w:asciiTheme="minorBidi" w:hAnsiTheme="minorBidi" w:cstheme="minorBidi"/>
                <w:b/>
                <w:bCs/>
                <w:i/>
                <w:iCs/>
                <w:lang w:eastAsia="en-GB"/>
              </w:rPr>
              <w:t xml:space="preserve">30 </w:t>
            </w:r>
            <w:r w:rsidR="0070200F">
              <w:rPr>
                <w:rFonts w:asciiTheme="minorBidi" w:hAnsiTheme="minorBidi" w:cstheme="minorBidi" w:hint="cs"/>
                <w:b/>
                <w:bCs/>
                <w:i/>
                <w:iCs/>
                <w:cs/>
                <w:lang w:eastAsia="en-GB"/>
              </w:rPr>
              <w:t>กันยายน</w:t>
            </w:r>
          </w:p>
        </w:tc>
        <w:tc>
          <w:tcPr>
            <w:tcW w:w="690" w:type="dxa"/>
            <w:tcBorders>
              <w:left w:val="nil"/>
              <w:right w:val="nil"/>
            </w:tcBorders>
            <w:vAlign w:val="bottom"/>
          </w:tcPr>
          <w:p w14:paraId="0BBB2188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 w:cstheme="minorBidi"/>
                <w:lang w:eastAsia="en-GB"/>
              </w:rPr>
              <w:t>2567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502073F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bottom"/>
          </w:tcPr>
          <w:p w14:paraId="59DCAF23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 w:cstheme="minorBidi"/>
                <w:lang w:eastAsia="en-GB"/>
              </w:rPr>
              <w:t>2566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237B4D9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2E21A839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 w:cstheme="minorBidi"/>
                <w:lang w:eastAsia="en-GB"/>
              </w:rPr>
              <w:t>2567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C3F5FCF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064B7586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 w:cstheme="minorBidi"/>
                <w:lang w:eastAsia="en-GB"/>
              </w:rPr>
              <w:t>2566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7E849AF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455F744C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 w:cstheme="minorBidi"/>
                <w:lang w:eastAsia="en-GB"/>
              </w:rPr>
              <w:t>2567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9FD6A83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09EC1ACE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 w:cstheme="minorBidi"/>
                <w:lang w:eastAsia="en-GB"/>
              </w:rPr>
              <w:t>2566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1CD0403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711FC340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 w:cstheme="minorBidi"/>
                <w:lang w:eastAsia="en-GB"/>
              </w:rPr>
              <w:t>2567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A92581F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0B4B906E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 w:cstheme="minorBidi"/>
                <w:lang w:eastAsia="en-GB"/>
              </w:rPr>
              <w:t>2566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6CF08667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62611155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 w:cstheme="minorBidi"/>
                <w:lang w:eastAsia="en-GB"/>
              </w:rPr>
              <w:t>2567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0E2C3B8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567B3B84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 w:cstheme="minorBidi"/>
                <w:lang w:eastAsia="en-GB"/>
              </w:rPr>
              <w:t>2566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0A71058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14:paraId="342ACE32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 w:cstheme="minorBidi"/>
                <w:lang w:eastAsia="en-GB"/>
              </w:rPr>
              <w:t>2567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9351FEA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14:paraId="36164659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 w:cstheme="minorBidi"/>
                <w:lang w:eastAsia="en-GB"/>
              </w:rPr>
              <w:t>2566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F95A538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7AF0037F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 w:cstheme="minorBidi"/>
                <w:lang w:eastAsia="en-GB"/>
              </w:rPr>
              <w:t>2567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4C31B24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2BF52599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 w:cstheme="minorBidi"/>
                <w:lang w:eastAsia="en-GB"/>
              </w:rPr>
              <w:t>2566</w:t>
            </w:r>
          </w:p>
        </w:tc>
      </w:tr>
      <w:tr w:rsidR="00E000FB" w:rsidRPr="00F2324C" w14:paraId="056AF108" w14:textId="77777777" w:rsidTr="006F5162">
        <w:trPr>
          <w:trHeight w:val="310"/>
          <w:tblHeader/>
        </w:trPr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C2AED5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cs/>
                <w:lang w:eastAsia="en-GB"/>
              </w:rPr>
            </w:pPr>
          </w:p>
        </w:tc>
        <w:tc>
          <w:tcPr>
            <w:tcW w:w="12747" w:type="dxa"/>
            <w:gridSpan w:val="27"/>
            <w:tcBorders>
              <w:left w:val="nil"/>
              <w:right w:val="nil"/>
            </w:tcBorders>
            <w:vAlign w:val="bottom"/>
          </w:tcPr>
          <w:p w14:paraId="33BA1957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463C06">
              <w:rPr>
                <w:rFonts w:asciiTheme="minorBidi" w:hAnsiTheme="minorBidi" w:cstheme="minorBidi" w:hint="cs"/>
                <w:i/>
                <w:iCs/>
                <w:cs/>
              </w:rPr>
              <w:t>(พันบาท</w:t>
            </w:r>
            <w:r w:rsidRPr="00463C06">
              <w:rPr>
                <w:rFonts w:asciiTheme="minorBidi" w:hAnsiTheme="minorBidi" w:cstheme="minorBidi"/>
                <w:i/>
                <w:iCs/>
              </w:rPr>
              <w:t>)</w:t>
            </w:r>
          </w:p>
        </w:tc>
      </w:tr>
      <w:tr w:rsidR="009E0020" w:rsidRPr="00F2324C" w14:paraId="7C89BD74" w14:textId="77777777" w:rsidTr="00E000FB">
        <w:trPr>
          <w:trHeight w:val="227"/>
        </w:trPr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AD6BE3" w14:textId="47544AC3" w:rsidR="009E0020" w:rsidRPr="00F95122" w:rsidRDefault="009E0020" w:rsidP="006F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cs/>
                <w:lang w:eastAsia="en-GB"/>
              </w:rPr>
            </w:pPr>
            <w:r w:rsidRPr="00F95122">
              <w:rPr>
                <w:rFonts w:asciiTheme="minorBidi" w:hAnsiTheme="minorBidi" w:cstheme="minorBidi" w:hint="cs"/>
                <w:cs/>
                <w:lang w:eastAsia="en-GB"/>
              </w:rPr>
              <w:t xml:space="preserve">กำไร (ขาดทุน) </w:t>
            </w:r>
            <w:r w:rsidR="006F5162">
              <w:rPr>
                <w:rFonts w:asciiTheme="minorBidi" w:hAnsiTheme="minorBidi" w:cstheme="minorBidi" w:hint="cs"/>
                <w:cs/>
                <w:lang w:eastAsia="en-GB"/>
              </w:rPr>
              <w:t>จากกิจกรรมดำเนินงาน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0D536" w14:textId="30CBEC3C" w:rsidR="009E0020" w:rsidRPr="00F2324C" w:rsidRDefault="002E4060" w:rsidP="002A3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128,783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021E7" w14:textId="77777777" w:rsidR="009E0020" w:rsidRPr="00F2324C" w:rsidRDefault="009E0020" w:rsidP="009E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177FA" w14:textId="20B24C2E" w:rsidR="009E0020" w:rsidRPr="00F2324C" w:rsidRDefault="00095E6C" w:rsidP="00095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90,861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4B998" w14:textId="77777777" w:rsidR="009E0020" w:rsidRPr="00F2324C" w:rsidRDefault="009E0020" w:rsidP="009E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0B4C9" w14:textId="6A982798" w:rsidR="009E0020" w:rsidRPr="00F2324C" w:rsidRDefault="002E4060" w:rsidP="009E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 w:rsidR="002C770C">
              <w:rPr>
                <w:rFonts w:ascii="Angsana New" w:hAnsi="Angsana New"/>
              </w:rPr>
              <w:t>249</w:t>
            </w:r>
            <w:r>
              <w:rPr>
                <w:rFonts w:ascii="Angsana New" w:hAnsi="Angsana New"/>
              </w:rPr>
              <w:t>,</w:t>
            </w:r>
            <w:r w:rsidR="002C770C">
              <w:rPr>
                <w:rFonts w:ascii="Angsana New" w:hAnsi="Angsana New"/>
              </w:rPr>
              <w:t>900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4888C" w14:textId="77777777" w:rsidR="009E0020" w:rsidRPr="00F2324C" w:rsidRDefault="009E0020" w:rsidP="009E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70A58" w14:textId="5B2D48FC" w:rsidR="009E0020" w:rsidRPr="00F2324C" w:rsidRDefault="00657CFC" w:rsidP="009E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150,72</w:t>
            </w:r>
            <w:r w:rsidR="00900BF8">
              <w:rPr>
                <w:rFonts w:ascii="Angsana New" w:hAnsi="Angsana New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4C79B" w14:textId="77777777" w:rsidR="009E0020" w:rsidRPr="00F2324C" w:rsidRDefault="009E0020" w:rsidP="009E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A65E4" w14:textId="3CF0BC97" w:rsidR="009E0020" w:rsidRPr="00F2324C" w:rsidRDefault="002E4060" w:rsidP="009E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 w:rsidR="00A664C3">
              <w:rPr>
                <w:rFonts w:ascii="Angsana New" w:hAnsi="Angsana New"/>
              </w:rPr>
              <w:t>262</w:t>
            </w:r>
            <w:r>
              <w:rPr>
                <w:rFonts w:ascii="Angsana New" w:hAnsi="Angsana New"/>
              </w:rPr>
              <w:t>,479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3BAD7" w14:textId="77777777" w:rsidR="009E0020" w:rsidRPr="00F2324C" w:rsidRDefault="009E0020" w:rsidP="009E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389DE" w14:textId="16C4444E" w:rsidR="009E0020" w:rsidRPr="00F2324C" w:rsidRDefault="008E3387" w:rsidP="008E3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(85,689)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CF998" w14:textId="77777777" w:rsidR="009E0020" w:rsidRPr="00F2324C" w:rsidRDefault="009E0020" w:rsidP="009E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9CFFE14" w14:textId="3784983C" w:rsidR="009E0020" w:rsidRPr="00F2324C" w:rsidRDefault="002E4060" w:rsidP="009E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129,</w:t>
            </w:r>
            <w:r w:rsidR="00A664C3">
              <w:rPr>
                <w:rFonts w:ascii="Angsana New" w:hAnsi="Angsana New"/>
              </w:rPr>
              <w:t>281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B533881" w14:textId="77777777" w:rsidR="009E0020" w:rsidRPr="00F2324C" w:rsidRDefault="009E0020" w:rsidP="009E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BA01A" w14:textId="62661CB8" w:rsidR="009E0020" w:rsidRPr="00F2324C" w:rsidRDefault="00702232" w:rsidP="009E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</w:t>
            </w:r>
            <w:r w:rsidR="00504CEE">
              <w:rPr>
                <w:rFonts w:ascii="Angsana New" w:hAnsi="Angsana New"/>
              </w:rPr>
              <w:t>118,744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D29ED5F" w14:textId="77777777" w:rsidR="009E0020" w:rsidRPr="00F2324C" w:rsidRDefault="009E0020" w:rsidP="009E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C842CF5" w14:textId="12FB0204" w:rsidR="009E0020" w:rsidRPr="00F2324C" w:rsidRDefault="002E4060" w:rsidP="00A9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3,687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5BD6581" w14:textId="77777777" w:rsidR="009E0020" w:rsidRPr="00F2324C" w:rsidRDefault="009E0020" w:rsidP="009E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BF00A" w14:textId="1F0413DA" w:rsidR="009E0020" w:rsidRPr="00F2324C" w:rsidRDefault="005C155B" w:rsidP="009E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14,333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F6471DF" w14:textId="77777777" w:rsidR="009E0020" w:rsidRPr="00F2324C" w:rsidRDefault="009E0020" w:rsidP="009E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3B71415E" w14:textId="2A88EE5B" w:rsidR="009E0020" w:rsidRPr="00F2324C" w:rsidRDefault="002E4060" w:rsidP="009E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(611)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2E58653" w14:textId="77777777" w:rsidR="009E0020" w:rsidRPr="00F2324C" w:rsidRDefault="009E0020" w:rsidP="009E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3A5EC318" w14:textId="2DFDCDCD" w:rsidR="009E0020" w:rsidRPr="00F2324C" w:rsidRDefault="009E0020" w:rsidP="00397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092BB3">
              <w:rPr>
                <w:rFonts w:ascii="Angsana New" w:hAnsi="Angsana New"/>
              </w:rPr>
              <w:t>13</w:t>
            </w:r>
            <w:r>
              <w:rPr>
                <w:rFonts w:ascii="Angsana New" w:hAnsi="Angsana New"/>
              </w:rPr>
              <w:t>7)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06F3840" w14:textId="77777777" w:rsidR="009E0020" w:rsidRPr="00F2324C" w:rsidRDefault="009E0020" w:rsidP="009E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DD980" w14:textId="7BB043C6" w:rsidR="009E0020" w:rsidRPr="00F2324C" w:rsidRDefault="00702232" w:rsidP="002A3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</w:rPr>
              <w:t>(</w:t>
            </w:r>
            <w:r w:rsidR="002C770C">
              <w:rPr>
                <w:rFonts w:ascii="Angsana New" w:hAnsi="Angsana New"/>
              </w:rPr>
              <w:t>516</w:t>
            </w:r>
            <w:r>
              <w:rPr>
                <w:rFonts w:ascii="Angsana New" w:hAnsi="Angsana New"/>
              </w:rPr>
              <w:t>,</w:t>
            </w:r>
            <w:r w:rsidR="002C770C">
              <w:rPr>
                <w:rFonts w:ascii="Angsana New" w:hAnsi="Angsana New"/>
              </w:rPr>
              <w:t>179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DCCB4" w14:textId="77777777" w:rsidR="009E0020" w:rsidRPr="00F2324C" w:rsidRDefault="009E0020" w:rsidP="009E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300FD" w14:textId="15866560" w:rsidR="009E0020" w:rsidRPr="00F2324C" w:rsidRDefault="00E53988" w:rsidP="009E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eastAsia="en-GB"/>
              </w:rPr>
              <w:t>2</w:t>
            </w:r>
            <w:r w:rsidR="00092BB3">
              <w:rPr>
                <w:rFonts w:ascii="Angsana New" w:hAnsi="Angsana New"/>
                <w:lang w:eastAsia="en-GB"/>
              </w:rPr>
              <w:t>88,8</w:t>
            </w:r>
            <w:r w:rsidR="00C0262C">
              <w:rPr>
                <w:rFonts w:ascii="Angsana New" w:hAnsi="Angsana New"/>
                <w:lang w:eastAsia="en-GB"/>
              </w:rPr>
              <w:t>39</w:t>
            </w:r>
          </w:p>
        </w:tc>
      </w:tr>
      <w:tr w:rsidR="00EC0157" w:rsidRPr="00F2324C" w14:paraId="2061A7D4" w14:textId="77777777" w:rsidTr="00E000FB">
        <w:trPr>
          <w:trHeight w:val="227"/>
        </w:trPr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BFD222" w14:textId="6C2ECA85" w:rsidR="00EC0157" w:rsidRPr="00F95122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cs/>
                <w:lang w:eastAsia="en-GB"/>
              </w:rPr>
            </w:pPr>
            <w:r>
              <w:rPr>
                <w:rFonts w:asciiTheme="minorBidi" w:hAnsiTheme="minorBidi" w:cstheme="minorBidi" w:hint="cs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D3BD1" w14:textId="0328AEAB" w:rsidR="00EC0157" w:rsidRDefault="002E4060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33,215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C961F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7EAE5" w14:textId="42CDF8CD" w:rsidR="00EC0157" w:rsidRDefault="00D167F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56AC4">
              <w:rPr>
                <w:rFonts w:ascii="Angsana New" w:hAnsi="Angsana New"/>
              </w:rPr>
              <w:t>26</w:t>
            </w:r>
            <w:r>
              <w:rPr>
                <w:rFonts w:ascii="Angsana New" w:hAnsi="Angsana New"/>
              </w:rPr>
              <w:t>,397)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B1F8C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5F4DB" w14:textId="3682CDAB" w:rsidR="00EC0157" w:rsidRDefault="004A5208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15,9</w:t>
            </w:r>
            <w:r w:rsidR="00A664C3">
              <w:rPr>
                <w:rFonts w:ascii="Angsana New" w:hAnsi="Angsana New"/>
              </w:rPr>
              <w:t>17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F5BD5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2F842" w14:textId="57C3D4FD" w:rsidR="00EC0157" w:rsidRPr="00F2324C" w:rsidRDefault="00D167F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875864">
              <w:rPr>
                <w:rFonts w:ascii="Angsana New" w:hAnsi="Angsana New"/>
              </w:rPr>
              <w:t>18,647)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ADBD0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F7A40" w14:textId="5E34CF1B" w:rsidR="00EC0157" w:rsidRDefault="004A5208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331,789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1D239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AC0E7" w14:textId="66636FE1" w:rsidR="00EC0157" w:rsidRDefault="00796325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875864">
              <w:rPr>
                <w:rFonts w:ascii="Angsana New" w:hAnsi="Angsana New"/>
              </w:rPr>
              <w:t>294,091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742DA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80C4C03" w14:textId="2AD69595" w:rsidR="00EC0157" w:rsidRDefault="004A5208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2,</w:t>
            </w:r>
            <w:r w:rsidR="00A664C3">
              <w:rPr>
                <w:rFonts w:ascii="Angsana New" w:hAnsi="Angsana New"/>
              </w:rPr>
              <w:t>338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ACCC602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54067" w14:textId="687C452C" w:rsidR="00EC0157" w:rsidRDefault="00796325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6B3DD8">
              <w:rPr>
                <w:rFonts w:ascii="Angsana New" w:hAnsi="Angsana New"/>
              </w:rPr>
              <w:t>38</w:t>
            </w:r>
            <w:r w:rsidR="00880C9C">
              <w:rPr>
                <w:rFonts w:ascii="Angsana New" w:hAnsi="Angsana New"/>
              </w:rPr>
              <w:t>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C1464B1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567B9C2" w14:textId="510B16D4" w:rsidR="00EC0157" w:rsidRDefault="00351CB8" w:rsidP="0035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74E310D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C9703" w14:textId="1798140E" w:rsidR="00EC0157" w:rsidRDefault="006B3DD8" w:rsidP="0035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6FA3F62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095E5EA8" w14:textId="7BC44AF2" w:rsidR="00EC0157" w:rsidRDefault="00351CB8" w:rsidP="0035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4621486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41BA02B7" w14:textId="3C530F4D" w:rsidR="00EC0157" w:rsidRDefault="0007578A" w:rsidP="0035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806FC80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1820E" w14:textId="07BA2659" w:rsidR="00EC0157" w:rsidRDefault="00702232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</w:rPr>
              <w:t>(</w:t>
            </w:r>
            <w:r w:rsidR="002C770C">
              <w:rPr>
                <w:rFonts w:ascii="Angsana New" w:hAnsi="Angsana New"/>
              </w:rPr>
              <w:t>383</w:t>
            </w:r>
            <w:r>
              <w:rPr>
                <w:rFonts w:ascii="Angsana New" w:hAnsi="Angsana New"/>
              </w:rPr>
              <w:t>,</w:t>
            </w:r>
            <w:r w:rsidR="002C770C">
              <w:rPr>
                <w:rFonts w:ascii="Angsana New" w:hAnsi="Angsana New"/>
              </w:rPr>
              <w:t>259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73ED5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252DC" w14:textId="4992703E" w:rsidR="00EC0157" w:rsidRDefault="003B007B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(339,522)</w:t>
            </w:r>
          </w:p>
        </w:tc>
      </w:tr>
      <w:tr w:rsidR="00EC0157" w:rsidRPr="00F2324C" w14:paraId="0F923C08" w14:textId="77777777" w:rsidTr="00E000FB">
        <w:trPr>
          <w:trHeight w:val="227"/>
        </w:trPr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4B1A59" w14:textId="3EBE62FF" w:rsidR="00EC0157" w:rsidRPr="00F95122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cs/>
                <w:lang w:eastAsia="en-GB"/>
              </w:rPr>
            </w:pPr>
            <w:r>
              <w:rPr>
                <w:rFonts w:asciiTheme="minorBidi" w:hAnsiTheme="minorBidi" w:cstheme="minorBidi" w:hint="cs"/>
                <w:cs/>
                <w:lang w:eastAsia="en-GB"/>
              </w:rPr>
              <w:t>ขาดทุนจากการยกเลิกสัญญา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EB2BB" w14:textId="0268AC18" w:rsidR="00EC0157" w:rsidRDefault="00702232" w:rsidP="0035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B8713" w14:textId="77777777" w:rsidR="00EC0157" w:rsidRPr="00F2324C" w:rsidRDefault="00EC0157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9C741" w14:textId="20861163" w:rsidR="00EC0157" w:rsidRDefault="00796325" w:rsidP="0035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E0345" w14:textId="77777777" w:rsidR="00EC0157" w:rsidRPr="00F2324C" w:rsidRDefault="00EC0157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0553F" w14:textId="4A689163" w:rsidR="00EC0157" w:rsidRDefault="002C770C" w:rsidP="00D4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309EE" w14:textId="77777777" w:rsidR="00EC0157" w:rsidRPr="00F2324C" w:rsidRDefault="00EC0157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0EA91" w14:textId="5255CF2B" w:rsidR="00EC0157" w:rsidRPr="00F2324C" w:rsidRDefault="00796325" w:rsidP="0035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3A74D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5FAA8" w14:textId="289E65CC" w:rsidR="00EC0157" w:rsidRDefault="00702232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27,</w:t>
            </w:r>
            <w:r w:rsidR="004B09DE">
              <w:rPr>
                <w:rFonts w:ascii="Angsana New" w:hAnsi="Angsana New"/>
              </w:rPr>
              <w:t>782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DD606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87999" w14:textId="5C41D93E" w:rsidR="00EC0157" w:rsidRDefault="0093781D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</w:t>
            </w:r>
            <w:r w:rsidR="005E2C3E">
              <w:rPr>
                <w:rFonts w:ascii="Angsana New" w:hAnsi="Angsana New"/>
              </w:rPr>
              <w:t>35)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DBF1E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A99C840" w14:textId="2AC61E23" w:rsidR="00EC0157" w:rsidRDefault="00702232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48,186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8A41DBD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59103" w14:textId="318BC57E" w:rsidR="00EC0157" w:rsidRDefault="00796325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5E2C3E">
              <w:rPr>
                <w:rFonts w:ascii="Angsana New" w:hAnsi="Angsana New"/>
              </w:rPr>
              <w:t>15,63</w:t>
            </w:r>
            <w:r w:rsidR="00EF7148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568E028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36C1D9F" w14:textId="0D7EE801" w:rsidR="00EC0157" w:rsidRDefault="00702232" w:rsidP="0035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5B9345B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A477F" w14:textId="04A9DABE" w:rsidR="00EC0157" w:rsidRDefault="00796325" w:rsidP="0035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435B512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1B703687" w14:textId="5897262F" w:rsidR="00EC0157" w:rsidRDefault="00702232" w:rsidP="0035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AE89B5B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089CC263" w14:textId="033965B2" w:rsidR="00EC0157" w:rsidRDefault="00796325" w:rsidP="0035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0D9F8A8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4EA58" w14:textId="5FB40CFD" w:rsidR="00EC0157" w:rsidRDefault="00702232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</w:rPr>
              <w:t>(</w:t>
            </w:r>
            <w:r w:rsidR="00A664C3">
              <w:rPr>
                <w:rFonts w:ascii="Angsana New" w:hAnsi="Angsana New"/>
              </w:rPr>
              <w:t>75</w:t>
            </w:r>
            <w:r>
              <w:rPr>
                <w:rFonts w:ascii="Angsana New" w:hAnsi="Angsana New"/>
              </w:rPr>
              <w:t>,</w:t>
            </w:r>
            <w:r w:rsidR="004B09DE">
              <w:rPr>
                <w:rFonts w:ascii="Angsana New" w:hAnsi="Angsana New"/>
              </w:rPr>
              <w:t>968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F1D58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58312" w14:textId="42BFCB4D" w:rsidR="00EC0157" w:rsidRDefault="00796325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(</w:t>
            </w:r>
            <w:r w:rsidR="00BD5805">
              <w:rPr>
                <w:rFonts w:ascii="Angsana New" w:hAnsi="Angsana New"/>
                <w:lang w:eastAsia="en-GB"/>
              </w:rPr>
              <w:t>16,168</w:t>
            </w:r>
            <w:r>
              <w:rPr>
                <w:rFonts w:ascii="Angsana New" w:hAnsi="Angsana New"/>
                <w:lang w:eastAsia="en-GB"/>
              </w:rPr>
              <w:t>)</w:t>
            </w:r>
          </w:p>
        </w:tc>
      </w:tr>
      <w:tr w:rsidR="00EC0157" w:rsidRPr="00F2324C" w14:paraId="303766EF" w14:textId="77777777" w:rsidTr="00E000FB">
        <w:trPr>
          <w:trHeight w:val="227"/>
        </w:trPr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302E73" w14:textId="28E8944C" w:rsidR="00492D11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lang w:eastAsia="en-GB"/>
              </w:rPr>
            </w:pPr>
            <w:r>
              <w:rPr>
                <w:rFonts w:asciiTheme="minorBidi" w:hAnsiTheme="minorBidi" w:cstheme="minorBidi" w:hint="cs"/>
                <w:cs/>
                <w:lang w:eastAsia="en-GB"/>
              </w:rPr>
              <w:t>ผลขาดทุน</w:t>
            </w:r>
            <w:r w:rsidR="00797E6A">
              <w:rPr>
                <w:rFonts w:asciiTheme="minorBidi" w:hAnsiTheme="minorBidi" w:cstheme="minorBidi" w:hint="cs"/>
                <w:cs/>
                <w:lang w:eastAsia="en-GB"/>
              </w:rPr>
              <w:t xml:space="preserve"> </w:t>
            </w:r>
            <w:r w:rsidR="00E66BBD">
              <w:rPr>
                <w:rFonts w:asciiTheme="minorBidi" w:hAnsiTheme="minorBidi" w:cstheme="minorBidi"/>
                <w:lang w:eastAsia="en-GB"/>
              </w:rPr>
              <w:t>(</w:t>
            </w:r>
            <w:r w:rsidR="00E66BBD">
              <w:rPr>
                <w:rFonts w:asciiTheme="minorBidi" w:hAnsiTheme="minorBidi" w:cstheme="minorBidi" w:hint="cs"/>
                <w:cs/>
                <w:lang w:eastAsia="en-GB"/>
              </w:rPr>
              <w:t>กลับรายการ</w:t>
            </w:r>
            <w:r w:rsidR="00E66BBD">
              <w:rPr>
                <w:rFonts w:asciiTheme="minorBidi" w:hAnsiTheme="minorBidi" w:cstheme="minorBidi"/>
                <w:lang w:eastAsia="en-GB"/>
              </w:rPr>
              <w:t>)</w:t>
            </w:r>
            <w:r w:rsidR="00E91969">
              <w:rPr>
                <w:rFonts w:asciiTheme="minorBidi" w:hAnsiTheme="minorBidi" w:cstheme="minorBidi"/>
                <w:lang w:eastAsia="en-GB"/>
              </w:rPr>
              <w:t xml:space="preserve"> </w:t>
            </w:r>
            <w:r>
              <w:rPr>
                <w:rFonts w:asciiTheme="minorBidi" w:hAnsiTheme="minorBidi" w:cstheme="minorBidi" w:hint="cs"/>
                <w:cs/>
                <w:lang w:eastAsia="en-GB"/>
              </w:rPr>
              <w:t>ด้านเครดิตที่</w:t>
            </w:r>
          </w:p>
          <w:p w14:paraId="195A1BD7" w14:textId="1953A6BC" w:rsidR="00EC0157" w:rsidRPr="006F5162" w:rsidRDefault="00492D11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cs/>
                <w:lang w:eastAsia="en-GB"/>
              </w:rPr>
            </w:pPr>
            <w:r>
              <w:rPr>
                <w:rFonts w:asciiTheme="minorBidi" w:hAnsiTheme="minorBidi" w:cstheme="minorBidi"/>
                <w:lang w:eastAsia="en-GB"/>
              </w:rPr>
              <w:t xml:space="preserve">    </w:t>
            </w:r>
            <w:r w:rsidR="00EC0157">
              <w:rPr>
                <w:rFonts w:asciiTheme="minorBidi" w:hAnsiTheme="minorBidi" w:cstheme="minorBidi" w:hint="cs"/>
                <w:cs/>
                <w:lang w:eastAsia="en-GB"/>
              </w:rPr>
              <w:t>คาดว่าจะเกิดขึ้น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ACB24" w14:textId="2F6B6898" w:rsidR="00EC0157" w:rsidRDefault="009A482E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127,578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FFB38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576B3" w14:textId="1FB7C7CF" w:rsidR="00EC0157" w:rsidRDefault="00796325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90357D">
              <w:rPr>
                <w:rFonts w:ascii="Angsana New" w:hAnsi="Angsana New"/>
              </w:rPr>
              <w:t>107,592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78552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281E4" w14:textId="51B653FC" w:rsidR="00EC0157" w:rsidRDefault="00702232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10,751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DDF45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B32EF" w14:textId="7D107E4B" w:rsidR="00EC0157" w:rsidRPr="00F2324C" w:rsidRDefault="0090357D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DBEA2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73574" w14:textId="0B582031" w:rsidR="00EC0157" w:rsidRDefault="00702232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23,769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A6C80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1174E" w14:textId="7CE4AB87" w:rsidR="00EC0157" w:rsidRDefault="00796325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0462BC">
              <w:rPr>
                <w:rFonts w:ascii="Angsana New" w:hAnsi="Angsana New"/>
              </w:rPr>
              <w:t>5,348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7FD01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431D7E6" w14:textId="19632380" w:rsidR="00EC0157" w:rsidRDefault="00702232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79,</w:t>
            </w:r>
            <w:r w:rsidR="009208D6">
              <w:rPr>
                <w:rFonts w:ascii="Angsana New" w:hAnsi="Angsana New"/>
              </w:rPr>
              <w:t>203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7343F70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27DF6" w14:textId="600A441C" w:rsidR="00EC0157" w:rsidRDefault="00E50C1A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18,270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5570AC6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74547E9" w14:textId="187D5CA6" w:rsidR="00EC0157" w:rsidRDefault="000462BC" w:rsidP="0035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7E4AAC3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7AAA5" w14:textId="318A3D5D" w:rsidR="00EC0157" w:rsidRDefault="00796325" w:rsidP="0035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BDA5170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2172F2D5" w14:textId="4AB88E48" w:rsidR="00EC0157" w:rsidRDefault="00702232" w:rsidP="0035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1DA913F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4902FCBF" w14:textId="1F60E9EF" w:rsidR="00EC0157" w:rsidRDefault="00796325" w:rsidP="0035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2A70395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11697" w14:textId="69930790" w:rsidR="00EC0157" w:rsidRDefault="00702232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241,301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C5FD1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4C145" w14:textId="4C5B8D37" w:rsidR="00EC0157" w:rsidRDefault="00796325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(</w:t>
            </w:r>
            <w:r w:rsidR="009E33B2">
              <w:rPr>
                <w:rFonts w:ascii="Angsana New" w:hAnsi="Angsana New"/>
                <w:lang w:eastAsia="en-GB"/>
              </w:rPr>
              <w:t>93,664</w:t>
            </w:r>
            <w:r>
              <w:rPr>
                <w:rFonts w:ascii="Angsana New" w:hAnsi="Angsana New"/>
                <w:lang w:eastAsia="en-GB"/>
              </w:rPr>
              <w:t>)</w:t>
            </w:r>
          </w:p>
        </w:tc>
      </w:tr>
      <w:tr w:rsidR="00EC0157" w:rsidRPr="00F2324C" w14:paraId="6C72A19A" w14:textId="77777777" w:rsidTr="00E000FB">
        <w:trPr>
          <w:trHeight w:val="227"/>
        </w:trPr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B0C2CD" w14:textId="7D8E0245" w:rsidR="00EC0157" w:rsidRPr="00F95122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cs/>
                <w:lang w:eastAsia="en-GB"/>
              </w:rPr>
            </w:pPr>
            <w:r>
              <w:rPr>
                <w:rFonts w:asciiTheme="minorBidi" w:hAnsiTheme="minorBidi" w:cstheme="minorBidi" w:hint="cs"/>
                <w:cs/>
                <w:lang w:eastAsia="en-GB"/>
              </w:rPr>
              <w:t>ผลกำไร</w:t>
            </w:r>
            <w:r w:rsidR="00797E6A">
              <w:rPr>
                <w:rFonts w:asciiTheme="minorBidi" w:hAnsiTheme="minorBidi" w:cstheme="minorBidi" w:hint="cs"/>
                <w:cs/>
                <w:lang w:eastAsia="en-GB"/>
              </w:rPr>
              <w:t xml:space="preserve"> </w:t>
            </w:r>
            <w:r w:rsidR="00E555F4">
              <w:rPr>
                <w:rFonts w:asciiTheme="minorBidi" w:hAnsiTheme="minorBidi" w:cstheme="minorBidi"/>
                <w:lang w:eastAsia="en-GB"/>
              </w:rPr>
              <w:t>(</w:t>
            </w:r>
            <w:r w:rsidR="00E555F4">
              <w:rPr>
                <w:rFonts w:asciiTheme="minorBidi" w:hAnsiTheme="minorBidi" w:cstheme="minorBidi" w:hint="cs"/>
                <w:cs/>
                <w:lang w:eastAsia="en-GB"/>
              </w:rPr>
              <w:t>ขาดทุน)</w:t>
            </w:r>
            <w:r w:rsidR="00E91969">
              <w:rPr>
                <w:rFonts w:asciiTheme="minorBidi" w:hAnsiTheme="minorBidi" w:cstheme="minorBidi"/>
                <w:lang w:eastAsia="en-GB"/>
              </w:rPr>
              <w:t xml:space="preserve"> </w:t>
            </w:r>
            <w:r>
              <w:rPr>
                <w:rFonts w:asciiTheme="minorBidi" w:hAnsiTheme="minorBidi" w:cstheme="minorBidi" w:hint="cs"/>
                <w:cs/>
                <w:lang w:eastAsia="en-GB"/>
              </w:rPr>
              <w:t>จากการวัดมูลค่าเงิ</w:t>
            </w:r>
            <w:r w:rsidR="0008613D">
              <w:rPr>
                <w:rFonts w:asciiTheme="minorBidi" w:hAnsiTheme="minorBidi" w:cstheme="minorBidi" w:hint="cs"/>
                <w:cs/>
                <w:lang w:eastAsia="en-GB"/>
              </w:rPr>
              <w:t>น</w:t>
            </w:r>
            <w:r w:rsidR="0008613D">
              <w:rPr>
                <w:rFonts w:asciiTheme="minorBidi" w:hAnsiTheme="minorBidi" w:cstheme="minorBidi"/>
                <w:cs/>
                <w:lang w:eastAsia="en-GB"/>
              </w:rPr>
              <w:br/>
            </w:r>
            <w:r w:rsidR="0008613D">
              <w:rPr>
                <w:rFonts w:asciiTheme="minorBidi" w:hAnsiTheme="minorBidi" w:cstheme="minorBidi" w:hint="cs"/>
                <w:cs/>
                <w:lang w:eastAsia="en-GB"/>
              </w:rPr>
              <w:t xml:space="preserve">    </w:t>
            </w:r>
            <w:r>
              <w:rPr>
                <w:rFonts w:asciiTheme="minorBidi" w:hAnsiTheme="minorBidi" w:cstheme="minorBidi" w:hint="cs"/>
                <w:cs/>
                <w:lang w:eastAsia="en-GB"/>
              </w:rPr>
              <w:t>ลงทุนในตราสารทุน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E2DBB" w14:textId="503AB95E" w:rsidR="00EC0157" w:rsidRDefault="009A482E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48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D3121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2A2CA" w14:textId="1CF14030" w:rsidR="00EC0157" w:rsidRDefault="008A326B" w:rsidP="0035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C1D7E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412DD" w14:textId="0B5593F6" w:rsidR="00EC0157" w:rsidRDefault="002C770C" w:rsidP="00D4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7,61</w:t>
            </w:r>
            <w:r w:rsidR="009208D6">
              <w:rPr>
                <w:rFonts w:ascii="Angsana New" w:hAnsi="Angsana New"/>
              </w:rPr>
              <w:t>3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46294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6ADBE" w14:textId="28DB842E" w:rsidR="00EC0157" w:rsidRPr="00F2324C" w:rsidRDefault="00887FAA" w:rsidP="0088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10,272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43408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CE0DC" w14:textId="6D19E928" w:rsidR="00EC0157" w:rsidRDefault="00702232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28,</w:t>
            </w:r>
            <w:r w:rsidR="004B09DE">
              <w:rPr>
                <w:rFonts w:ascii="Angsana New" w:hAnsi="Angsana New"/>
              </w:rPr>
              <w:t>33</w:t>
            </w:r>
            <w:r w:rsidR="009208D6">
              <w:rPr>
                <w:rFonts w:ascii="Angsana New" w:hAnsi="Angsana New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B3C7A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BE505" w14:textId="2E8704E2" w:rsidR="00EC0157" w:rsidRDefault="008A326B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254,568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DBC58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D9F5968" w14:textId="1D971966" w:rsidR="00EC0157" w:rsidRDefault="00702232" w:rsidP="0035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535B1AA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D9A28" w14:textId="79723B67" w:rsidR="00EC0157" w:rsidRDefault="008A326B" w:rsidP="0035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13FAA61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2780768" w14:textId="48B6137A" w:rsidR="00EC0157" w:rsidRDefault="00702232" w:rsidP="0035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1C0F526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9A0E0" w14:textId="2E5DE858" w:rsidR="00EC0157" w:rsidRDefault="008A326B" w:rsidP="0035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4ED84B2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170879E8" w14:textId="0C161CB8" w:rsidR="00EC0157" w:rsidRDefault="00702232" w:rsidP="0035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B397992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26F9AA09" w14:textId="4592A3ED" w:rsidR="00EC0157" w:rsidRDefault="008A326B" w:rsidP="0035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2FCE67F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37E10" w14:textId="5F718B0C" w:rsidR="00EC0157" w:rsidRDefault="002C770C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20</w:t>
            </w:r>
            <w:r w:rsidR="00702232">
              <w:rPr>
                <w:rFonts w:ascii="Angsana New" w:hAnsi="Angsana New"/>
                <w:lang w:eastAsia="en-GB"/>
              </w:rPr>
              <w:t>,</w:t>
            </w:r>
            <w:r>
              <w:rPr>
                <w:rFonts w:ascii="Angsana New" w:hAnsi="Angsana New"/>
                <w:lang w:eastAsia="en-GB"/>
              </w:rPr>
              <w:t>67</w:t>
            </w:r>
            <w:r w:rsidR="00586A4B">
              <w:rPr>
                <w:rFonts w:ascii="Angsana New" w:hAnsi="Angsana New"/>
                <w:lang w:eastAsia="en-GB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8032E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ECD9B" w14:textId="6551DBF6" w:rsidR="00EC0157" w:rsidRDefault="008A326B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2</w:t>
            </w:r>
            <w:r w:rsidR="009B2E64">
              <w:rPr>
                <w:rFonts w:ascii="Angsana New" w:hAnsi="Angsana New"/>
                <w:lang w:eastAsia="en-GB"/>
              </w:rPr>
              <w:t>64,840</w:t>
            </w:r>
          </w:p>
        </w:tc>
      </w:tr>
      <w:tr w:rsidR="00EC0157" w:rsidRPr="00F2324C" w14:paraId="674C860C" w14:textId="77777777" w:rsidTr="00E000FB">
        <w:trPr>
          <w:trHeight w:val="227"/>
        </w:trPr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D0AACC" w14:textId="406EA67D" w:rsidR="00EC0157" w:rsidRPr="00F95122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cs/>
                <w:lang w:eastAsia="en-GB"/>
              </w:rPr>
            </w:pPr>
            <w:r>
              <w:rPr>
                <w:rFonts w:asciiTheme="minorBidi" w:hAnsiTheme="minorBidi" w:cstheme="minorBidi" w:hint="cs"/>
                <w:cs/>
                <w:lang w:eastAsia="en-GB"/>
              </w:rPr>
              <w:t>ส่วนแบ่งกำไร</w:t>
            </w:r>
            <w:r w:rsidR="00E555F4">
              <w:rPr>
                <w:rFonts w:asciiTheme="minorBidi" w:hAnsiTheme="minorBidi" w:cstheme="minorBidi"/>
                <w:lang w:eastAsia="en-GB"/>
              </w:rPr>
              <w:t>(</w:t>
            </w:r>
            <w:r w:rsidR="00E555F4">
              <w:rPr>
                <w:rFonts w:asciiTheme="minorBidi" w:hAnsiTheme="minorBidi" w:cstheme="minorBidi" w:hint="cs"/>
                <w:cs/>
                <w:lang w:eastAsia="en-GB"/>
              </w:rPr>
              <w:t>ขาดทุน)</w:t>
            </w:r>
            <w:r w:rsidR="00E91969">
              <w:rPr>
                <w:rFonts w:asciiTheme="minorBidi" w:hAnsiTheme="minorBidi" w:cstheme="minorBidi"/>
                <w:lang w:eastAsia="en-GB"/>
              </w:rPr>
              <w:t xml:space="preserve"> </w:t>
            </w:r>
            <w:r>
              <w:rPr>
                <w:rFonts w:asciiTheme="minorBidi" w:hAnsiTheme="minorBidi" w:cstheme="minorBidi" w:hint="cs"/>
                <w:cs/>
                <w:lang w:eastAsia="en-GB"/>
              </w:rPr>
              <w:t>ของการร่วมค้า</w:t>
            </w:r>
            <w:r w:rsidR="0008613D">
              <w:rPr>
                <w:rFonts w:asciiTheme="minorBidi" w:hAnsiTheme="minorBidi" w:cstheme="minorBidi"/>
                <w:cs/>
                <w:lang w:eastAsia="en-GB"/>
              </w:rPr>
              <w:br/>
            </w:r>
            <w:r w:rsidR="0008613D">
              <w:rPr>
                <w:rFonts w:asciiTheme="minorBidi" w:hAnsiTheme="minorBidi" w:cstheme="minorBidi" w:hint="cs"/>
                <w:cs/>
                <w:lang w:eastAsia="en-GB"/>
              </w:rPr>
              <w:t xml:space="preserve">    </w:t>
            </w:r>
            <w:r>
              <w:rPr>
                <w:rFonts w:asciiTheme="minorBidi" w:hAnsiTheme="minorBidi" w:cstheme="minorBidi" w:hint="cs"/>
                <w:cs/>
                <w:lang w:eastAsia="en-GB"/>
              </w:rPr>
              <w:t>และบริษัทร่วมที่ใช้วิธีส่วนได้เสีย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51D16" w14:textId="46985EF1" w:rsidR="00EC0157" w:rsidRDefault="009A482E" w:rsidP="0035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9D20C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BF658" w14:textId="5E53D3F4" w:rsidR="00EC0157" w:rsidRDefault="006E4A10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53,706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65B98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4B6F3" w14:textId="21F02AD2" w:rsidR="00EC0157" w:rsidRDefault="00702232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1,</w:t>
            </w:r>
            <w:r w:rsidR="002C770C">
              <w:rPr>
                <w:rFonts w:ascii="Angsana New" w:hAnsi="Angsana New"/>
              </w:rPr>
              <w:t>453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B7538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CE9BE" w14:textId="058A3386" w:rsidR="00EC0157" w:rsidRPr="00F2324C" w:rsidRDefault="006E4A10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56,753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FF65D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B2D8C" w14:textId="15A77D81" w:rsidR="00EC0157" w:rsidRDefault="00702232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8,</w:t>
            </w:r>
            <w:r w:rsidR="004B09DE">
              <w:rPr>
                <w:rFonts w:ascii="Angsana New" w:hAnsi="Angsana New"/>
              </w:rPr>
              <w:t>633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F0C95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276DD" w14:textId="37C30DA2" w:rsidR="00EC0157" w:rsidRDefault="008A326B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081049">
              <w:rPr>
                <w:rFonts w:ascii="Angsana New" w:hAnsi="Angsana New"/>
              </w:rPr>
              <w:t>4,2</w:t>
            </w:r>
            <w:r>
              <w:rPr>
                <w:rFonts w:ascii="Angsana New" w:hAnsi="Angsana New"/>
              </w:rPr>
              <w:t>75)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6C1BE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6B37E79" w14:textId="14913A54" w:rsidR="00EC0157" w:rsidRDefault="00702232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F07C9BC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33313" w14:textId="18CB8572" w:rsidR="00EC0157" w:rsidRDefault="00081049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4,744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95B2A74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9789A14" w14:textId="4840EBF9" w:rsidR="00EC0157" w:rsidRDefault="00702232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26,526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2BBC782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1A2B0" w14:textId="1A520476" w:rsidR="00EC0157" w:rsidRDefault="00C8500A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34,196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32B1952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07774166" w14:textId="7DA99E1F" w:rsidR="00EC0157" w:rsidRDefault="00702232" w:rsidP="0035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5149B08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028C457F" w14:textId="0B6C226B" w:rsidR="00EC0157" w:rsidRDefault="008A326B" w:rsidP="0035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A52C678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4BF51" w14:textId="55866EB7" w:rsidR="00EC0157" w:rsidRDefault="00702232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18,</w:t>
            </w:r>
            <w:r w:rsidR="002C770C">
              <w:rPr>
                <w:rFonts w:ascii="Angsana New" w:hAnsi="Angsana New"/>
                <w:lang w:eastAsia="en-GB"/>
              </w:rPr>
              <w:t>761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C491D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DAA56" w14:textId="58C70374" w:rsidR="00EC0157" w:rsidRDefault="00C8500A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145,124</w:t>
            </w:r>
          </w:p>
        </w:tc>
      </w:tr>
      <w:tr w:rsidR="00702232" w:rsidRPr="00F2324C" w14:paraId="75198594" w14:textId="77777777" w:rsidTr="00E000FB">
        <w:trPr>
          <w:trHeight w:val="227"/>
        </w:trPr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EB7241" w14:textId="77777777" w:rsidR="00702232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lang w:eastAsia="en-GB"/>
              </w:rPr>
            </w:pPr>
            <w:r>
              <w:rPr>
                <w:rFonts w:asciiTheme="minorBidi" w:hAnsiTheme="minorBidi" w:cstheme="minorBidi" w:hint="cs"/>
                <w:cs/>
                <w:lang w:eastAsia="en-GB"/>
              </w:rPr>
              <w:t>ผลขาดทุนจากการจำหน่ายเงินลงทุนใน</w:t>
            </w:r>
          </w:p>
          <w:p w14:paraId="3CF9C6C8" w14:textId="5B55FD2F" w:rsidR="00702232" w:rsidRPr="00F95122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cs/>
                <w:lang w:eastAsia="en-GB"/>
              </w:rPr>
            </w:pPr>
            <w:r>
              <w:rPr>
                <w:rFonts w:asciiTheme="minorBidi" w:hAnsiTheme="minorBidi" w:cstheme="minorBidi" w:hint="cs"/>
                <w:cs/>
                <w:lang w:eastAsia="en-GB"/>
              </w:rPr>
              <w:t xml:space="preserve">    บริษัทร่วม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BC9EF" w14:textId="5E7F2794" w:rsidR="00702232" w:rsidRDefault="00702232" w:rsidP="0035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EC983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591D1" w14:textId="1C48FD0D" w:rsidR="00702232" w:rsidRDefault="00702232" w:rsidP="0035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7AFA0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98FE0" w14:textId="23525B4D" w:rsidR="00702232" w:rsidRDefault="00351CB8" w:rsidP="0035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15CDE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477FB" w14:textId="64B96230" w:rsidR="00702232" w:rsidRPr="00F2324C" w:rsidRDefault="00702232" w:rsidP="0035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BAF07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66706" w14:textId="6086DDD0" w:rsidR="00702232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1,653,067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B35F5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1DD9B" w14:textId="3F63A800" w:rsidR="00702232" w:rsidRDefault="00702232" w:rsidP="0035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F68D6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505B84E" w14:textId="30F86747" w:rsidR="00702232" w:rsidRDefault="00702232" w:rsidP="0035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77C44A7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29CFA" w14:textId="2A03062F" w:rsidR="00702232" w:rsidRDefault="00702232" w:rsidP="0035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32CE249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BF1DE96" w14:textId="0CC71FA0" w:rsidR="00702232" w:rsidRDefault="00702232" w:rsidP="0035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8F5190E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EEB9A" w14:textId="28985CF6" w:rsidR="00702232" w:rsidRDefault="00702232" w:rsidP="0035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63151A8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6D166448" w14:textId="4E14FC84" w:rsidR="00702232" w:rsidRDefault="00702232" w:rsidP="0035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F121E96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452C20DB" w14:textId="495F6AE2" w:rsidR="00702232" w:rsidRDefault="00702232" w:rsidP="0035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8F54C85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577CA" w14:textId="2174BF35" w:rsidR="00702232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1,653,067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14251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A17A3" w14:textId="101467F1" w:rsidR="00702232" w:rsidRDefault="00702232" w:rsidP="0035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02232" w:rsidRPr="00F2324C" w14:paraId="25F1C2AC" w14:textId="77777777" w:rsidTr="00E000FB">
        <w:trPr>
          <w:trHeight w:val="227"/>
        </w:trPr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3061C8" w14:textId="77777777" w:rsidR="00702232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lang w:eastAsia="en-GB"/>
              </w:rPr>
            </w:pPr>
            <w:r>
              <w:rPr>
                <w:rFonts w:asciiTheme="minorBidi" w:hAnsiTheme="minorBidi" w:cstheme="minorBidi" w:hint="cs"/>
                <w:cs/>
                <w:lang w:eastAsia="en-GB"/>
              </w:rPr>
              <w:t>ผลขาดทุนจากการด้อยค่าค่าความนิยม</w:t>
            </w:r>
          </w:p>
          <w:p w14:paraId="056FDD84" w14:textId="1A7BE9AB" w:rsidR="00702232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lang w:eastAsia="en-GB"/>
              </w:rPr>
            </w:pPr>
            <w:r>
              <w:rPr>
                <w:rFonts w:asciiTheme="minorBidi" w:hAnsiTheme="minorBidi" w:cstheme="minorBidi"/>
                <w:lang w:eastAsia="en-GB"/>
              </w:rPr>
              <w:t xml:space="preserve">    </w:t>
            </w:r>
            <w:r>
              <w:rPr>
                <w:rFonts w:asciiTheme="minorBidi" w:hAnsiTheme="minorBidi" w:cstheme="minorBidi" w:hint="cs"/>
                <w:cs/>
                <w:lang w:eastAsia="en-GB"/>
              </w:rPr>
              <w:t>และสินทรัพย์ไม่มีตัวตนอื่นนอกจาก</w:t>
            </w:r>
          </w:p>
          <w:p w14:paraId="0E1C85D4" w14:textId="09F30BC3" w:rsidR="00702232" w:rsidRPr="00F95122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cs/>
                <w:lang w:eastAsia="en-GB"/>
              </w:rPr>
            </w:pPr>
            <w:r>
              <w:rPr>
                <w:rFonts w:asciiTheme="minorBidi" w:hAnsiTheme="minorBidi" w:cstheme="minorBidi" w:hint="cs"/>
                <w:cs/>
                <w:lang w:eastAsia="en-GB"/>
              </w:rPr>
              <w:t xml:space="preserve">    ค่าความนิยม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6C092" w14:textId="1BFD7A59" w:rsidR="00702232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560,620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6A7D5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18DE4" w14:textId="77D4A12E" w:rsidR="00702232" w:rsidRDefault="00702232" w:rsidP="0035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D32E0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5AD6B" w14:textId="3095A8A2" w:rsidR="00702232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 w:rsidR="00A664C3">
              <w:rPr>
                <w:rFonts w:ascii="Angsana New" w:hAnsi="Angsana New"/>
              </w:rPr>
              <w:t>445</w:t>
            </w:r>
            <w:r>
              <w:rPr>
                <w:rFonts w:ascii="Angsana New" w:hAnsi="Angsana New"/>
              </w:rPr>
              <w:t>,</w:t>
            </w:r>
            <w:r w:rsidR="00A664C3">
              <w:rPr>
                <w:rFonts w:ascii="Angsana New" w:hAnsi="Angsana New"/>
              </w:rPr>
              <w:t>594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AA6E2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0EABE" w14:textId="00CBCE36" w:rsidR="00702232" w:rsidRPr="00F2324C" w:rsidRDefault="00702232" w:rsidP="0035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A4F2B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C093F" w14:textId="6118F905" w:rsidR="00702232" w:rsidRDefault="00702232" w:rsidP="0035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BB3EA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205C7" w14:textId="095FEF3E" w:rsidR="00702232" w:rsidRDefault="00702232" w:rsidP="0035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4811A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E59AC2B" w14:textId="21524CCE" w:rsidR="00702232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10,</w:t>
            </w:r>
            <w:r w:rsidR="009208D6">
              <w:rPr>
                <w:rFonts w:ascii="Angsana New" w:hAnsi="Angsana New"/>
              </w:rPr>
              <w:t>353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12ED2C7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8D803" w14:textId="12D69D4F" w:rsidR="00702232" w:rsidRDefault="00702232" w:rsidP="0035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763BC04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8309F86" w14:textId="6D594B02" w:rsidR="00702232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87,</w:t>
            </w:r>
            <w:r w:rsidR="009208D6">
              <w:rPr>
                <w:rFonts w:ascii="Angsana New" w:hAnsi="Angsana New"/>
              </w:rPr>
              <w:t>121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C64A8C1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ABC1E" w14:textId="5A73559A" w:rsidR="00702232" w:rsidRDefault="00702232" w:rsidP="0035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CFFBA18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1992F37A" w14:textId="3A7F39F2" w:rsidR="00702232" w:rsidRDefault="00702232" w:rsidP="0035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593511C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6F9B6514" w14:textId="0F5FAEA1" w:rsidR="00702232" w:rsidRDefault="00702232" w:rsidP="0035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7819C2A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0C051" w14:textId="12841F41" w:rsidR="00702232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29"/>
              <w:rPr>
                <w:rFonts w:ascii="Angsana New" w:hAnsi="Angsana New"/>
                <w:cs/>
                <w:lang w:eastAsia="en-GB"/>
              </w:rPr>
            </w:pPr>
            <w:r>
              <w:rPr>
                <w:rFonts w:ascii="Angsana New" w:hAnsi="Angsana New" w:hint="cs"/>
                <w:cs/>
                <w:lang w:eastAsia="en-GB"/>
              </w:rPr>
              <w:t>(</w:t>
            </w:r>
            <w:r>
              <w:rPr>
                <w:rFonts w:ascii="Angsana New" w:hAnsi="Angsana New"/>
                <w:lang w:eastAsia="en-GB"/>
              </w:rPr>
              <w:t>1,</w:t>
            </w:r>
            <w:r w:rsidR="00A664C3">
              <w:rPr>
                <w:rFonts w:ascii="Angsana New" w:hAnsi="Angsana New"/>
                <w:lang w:eastAsia="en-GB"/>
              </w:rPr>
              <w:t>103</w:t>
            </w:r>
            <w:r>
              <w:rPr>
                <w:rFonts w:ascii="Angsana New" w:hAnsi="Angsana New"/>
                <w:lang w:eastAsia="en-GB"/>
              </w:rPr>
              <w:t>,</w:t>
            </w:r>
            <w:r w:rsidR="00A664C3">
              <w:rPr>
                <w:rFonts w:ascii="Angsana New" w:hAnsi="Angsana New"/>
                <w:lang w:eastAsia="en-GB"/>
              </w:rPr>
              <w:t>688</w:t>
            </w:r>
            <w:r>
              <w:rPr>
                <w:rFonts w:ascii="Angsana New" w:hAnsi="Angsana New" w:hint="cs"/>
                <w:cs/>
                <w:lang w:eastAsia="en-GB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E9AB8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286FF" w14:textId="7A480FD0" w:rsidR="00702232" w:rsidRDefault="00702232" w:rsidP="0035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02232" w:rsidRPr="00F2324C" w14:paraId="116D1E09" w14:textId="77777777" w:rsidTr="00E000FB">
        <w:trPr>
          <w:trHeight w:val="227"/>
        </w:trPr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225F346" w14:textId="77777777" w:rsidR="00702232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lang w:eastAsia="en-GB"/>
              </w:rPr>
            </w:pPr>
            <w:r>
              <w:rPr>
                <w:rFonts w:asciiTheme="minorBidi" w:hAnsiTheme="minorBidi" w:cstheme="minorBidi" w:hint="cs"/>
                <w:cs/>
                <w:lang w:eastAsia="en-GB"/>
              </w:rPr>
              <w:t>ขาดทุนจากการสูญเสียอำนาจการควบ</w:t>
            </w:r>
          </w:p>
          <w:p w14:paraId="24F27A28" w14:textId="77777777" w:rsidR="00702232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lang w:eastAsia="en-GB"/>
              </w:rPr>
            </w:pPr>
            <w:r>
              <w:rPr>
                <w:rFonts w:asciiTheme="minorBidi" w:hAnsiTheme="minorBidi" w:cstheme="minorBidi"/>
                <w:lang w:eastAsia="en-GB"/>
              </w:rPr>
              <w:t xml:space="preserve">    </w:t>
            </w:r>
            <w:r>
              <w:rPr>
                <w:rFonts w:asciiTheme="minorBidi" w:hAnsiTheme="minorBidi" w:cstheme="minorBidi" w:hint="cs"/>
                <w:cs/>
                <w:lang w:eastAsia="en-GB"/>
              </w:rPr>
              <w:t>คุมในบริษัทย่อยและอิทธิพลอย่างมี</w:t>
            </w:r>
          </w:p>
          <w:p w14:paraId="5E84F26F" w14:textId="623EDB43" w:rsidR="00702232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cs/>
                <w:lang w:eastAsia="en-GB"/>
              </w:rPr>
            </w:pPr>
            <w:r>
              <w:rPr>
                <w:rFonts w:asciiTheme="minorBidi" w:hAnsiTheme="minorBidi" w:cstheme="minorBidi" w:hint="cs"/>
                <w:cs/>
                <w:lang w:eastAsia="en-GB"/>
              </w:rPr>
              <w:t xml:space="preserve">    สาระสำคัญในบริษัทย่อย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56FFB" w14:textId="4A7986F7" w:rsidR="00702232" w:rsidRDefault="00702232" w:rsidP="0035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5B9FD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CF586" w14:textId="333B9157" w:rsidR="00702232" w:rsidRDefault="00702232" w:rsidP="0035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414FB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5D267" w14:textId="0F4387C2" w:rsidR="00702232" w:rsidRDefault="00702232" w:rsidP="0035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57E81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2E078" w14:textId="2CBBC617" w:rsidR="00702232" w:rsidRDefault="00702232" w:rsidP="0035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A51FB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7E3BA" w14:textId="7E164DE5" w:rsidR="00702232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 w:rsidR="00A664C3">
              <w:rPr>
                <w:rFonts w:ascii="Angsana New" w:hAnsi="Angsana New"/>
              </w:rPr>
              <w:t>896</w:t>
            </w:r>
            <w:r>
              <w:rPr>
                <w:rFonts w:ascii="Angsana New" w:hAnsi="Angsana New"/>
              </w:rPr>
              <w:t>,</w:t>
            </w:r>
            <w:r w:rsidR="00A664C3">
              <w:rPr>
                <w:rFonts w:ascii="Angsana New" w:hAnsi="Angsana New"/>
              </w:rPr>
              <w:t>351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80C5F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F5C06" w14:textId="693A5C56" w:rsidR="00702232" w:rsidRDefault="00702232" w:rsidP="0035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A1EE9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370841E" w14:textId="7EF547B9" w:rsidR="00702232" w:rsidRDefault="00702232" w:rsidP="0035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E896AEF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82C5D" w14:textId="764D73CF" w:rsidR="00702232" w:rsidRDefault="00702232" w:rsidP="0035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82AC7F2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C4578C9" w14:textId="1460CBA8" w:rsidR="00702232" w:rsidRDefault="00702232" w:rsidP="0035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037AA1D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5CE03" w14:textId="60719E75" w:rsidR="00702232" w:rsidRDefault="00702232" w:rsidP="0035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23D1AC4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1D38843B" w14:textId="01D8D1B7" w:rsidR="00702232" w:rsidRDefault="00702232" w:rsidP="0035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C3599A9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4F54B425" w14:textId="75F1F979" w:rsidR="00702232" w:rsidRDefault="00702232" w:rsidP="0035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F8FE1C7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5968A" w14:textId="22953392" w:rsidR="00702232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 w:rsidR="00A664C3">
              <w:rPr>
                <w:rFonts w:ascii="Angsana New" w:hAnsi="Angsana New"/>
              </w:rPr>
              <w:t>896</w:t>
            </w:r>
            <w:r>
              <w:rPr>
                <w:rFonts w:ascii="Angsana New" w:hAnsi="Angsana New"/>
              </w:rPr>
              <w:t>,</w:t>
            </w:r>
            <w:r w:rsidR="00A664C3">
              <w:rPr>
                <w:rFonts w:ascii="Angsana New" w:hAnsi="Angsana New"/>
              </w:rPr>
              <w:t>351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D00BB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1BC2F" w14:textId="18B925BF" w:rsidR="00702232" w:rsidRDefault="00702232" w:rsidP="0035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02232" w:rsidRPr="00F2324C" w14:paraId="511D4BC1" w14:textId="77777777" w:rsidTr="00A631EB">
        <w:trPr>
          <w:trHeight w:val="227"/>
        </w:trPr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13BC2EE" w14:textId="75286CF2" w:rsidR="00702232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lang w:eastAsia="en-GB"/>
              </w:rPr>
            </w:pPr>
            <w:r>
              <w:rPr>
                <w:rFonts w:asciiTheme="minorBidi" w:hAnsiTheme="minorBidi" w:cstheme="minorBidi" w:hint="cs"/>
                <w:cs/>
                <w:lang w:eastAsia="en-GB"/>
              </w:rPr>
              <w:t>ขาดทุนจากการสูญเสียอำนาจการ</w:t>
            </w:r>
            <w:r w:rsidR="00797E6A">
              <w:rPr>
                <w:rFonts w:asciiTheme="minorBidi" w:hAnsiTheme="minorBidi" w:cstheme="minorBidi" w:hint="cs"/>
                <w:cs/>
                <w:lang w:eastAsia="en-GB"/>
              </w:rPr>
              <w:t xml:space="preserve"> </w:t>
            </w:r>
            <w:r>
              <w:rPr>
                <w:rFonts w:asciiTheme="minorBidi" w:hAnsiTheme="minorBidi" w:cstheme="minorBidi" w:hint="cs"/>
                <w:cs/>
                <w:lang w:eastAsia="en-GB"/>
              </w:rPr>
              <w:t>ควบ</w:t>
            </w:r>
          </w:p>
          <w:p w14:paraId="3AA15144" w14:textId="4B10B221" w:rsidR="00702232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lang w:eastAsia="en-GB"/>
              </w:rPr>
            </w:pPr>
            <w:r>
              <w:rPr>
                <w:rFonts w:asciiTheme="minorBidi" w:hAnsiTheme="minorBidi" w:cstheme="minorBidi"/>
                <w:lang w:eastAsia="en-GB"/>
              </w:rPr>
              <w:t xml:space="preserve">    </w:t>
            </w:r>
            <w:r>
              <w:rPr>
                <w:rFonts w:asciiTheme="minorBidi" w:hAnsiTheme="minorBidi" w:cstheme="minorBidi" w:hint="cs"/>
                <w:cs/>
                <w:lang w:eastAsia="en-GB"/>
              </w:rPr>
              <w:t>คุมในบริษัทย่อยและอิทธิพลอย่างมี</w:t>
            </w:r>
          </w:p>
          <w:p w14:paraId="1719E647" w14:textId="500AF336" w:rsidR="00702232" w:rsidRPr="00F95122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cs/>
                <w:lang w:eastAsia="en-GB"/>
              </w:rPr>
            </w:pPr>
            <w:r>
              <w:rPr>
                <w:rFonts w:asciiTheme="minorBidi" w:hAnsiTheme="minorBidi" w:cstheme="minorBidi" w:hint="cs"/>
                <w:cs/>
                <w:lang w:eastAsia="en-GB"/>
              </w:rPr>
              <w:t xml:space="preserve">    สาระสำคัญในบริษัทร่วม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A400B1" w14:textId="11E9C7D6" w:rsidR="00702232" w:rsidRDefault="00702232" w:rsidP="0035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B6A68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EDE509" w14:textId="33384824" w:rsidR="00702232" w:rsidRDefault="00702232" w:rsidP="0035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8482A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752815" w14:textId="50A4201A" w:rsidR="00702232" w:rsidRDefault="00702232" w:rsidP="0035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F89A5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A04B84" w14:textId="25B2AB0F" w:rsidR="00702232" w:rsidRPr="00F2324C" w:rsidRDefault="00702232" w:rsidP="0035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DF939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CEB354" w14:textId="2B4E84C9" w:rsidR="00702232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1,082,678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2A37D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06C38F" w14:textId="4069E1C9" w:rsidR="00702232" w:rsidRDefault="00702232" w:rsidP="0035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913ED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5DCE2FCE" w14:textId="7E48D4CE" w:rsidR="00702232" w:rsidRDefault="00702232" w:rsidP="0035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A0CE154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2D3824" w14:textId="4E5DA1B6" w:rsidR="00702232" w:rsidRDefault="00702232" w:rsidP="0035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0CFBB1C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7C49E8BA" w14:textId="4B18CF1B" w:rsidR="00702232" w:rsidRDefault="00702232" w:rsidP="0035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A721351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5BEC0F" w14:textId="15A7CDE3" w:rsidR="00702232" w:rsidRDefault="00702232" w:rsidP="0035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27BC8EC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D7FEE6" w14:textId="11CE2AC9" w:rsidR="00702232" w:rsidRDefault="00702232" w:rsidP="0035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65A6618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0B6475" w14:textId="64BB0BE9" w:rsidR="00702232" w:rsidRDefault="00702232" w:rsidP="0035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119D01E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51F33A" w14:textId="696B37E9" w:rsidR="00702232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1,082,678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CDA39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7CBAF6" w14:textId="3993A343" w:rsidR="00702232" w:rsidRDefault="00702232" w:rsidP="0035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02232" w:rsidRPr="00F2324C" w14:paraId="78B69783" w14:textId="77777777" w:rsidTr="00492D11">
        <w:trPr>
          <w:trHeight w:val="227"/>
        </w:trPr>
        <w:tc>
          <w:tcPr>
            <w:tcW w:w="2139" w:type="dxa"/>
            <w:tcBorders>
              <w:top w:val="nil"/>
              <w:left w:val="nil"/>
              <w:right w:val="nil"/>
            </w:tcBorders>
            <w:noWrap/>
          </w:tcPr>
          <w:p w14:paraId="1E683D29" w14:textId="77777777" w:rsidR="00702232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lang w:eastAsia="en-GB"/>
              </w:rPr>
            </w:pPr>
            <w:r w:rsidRPr="00F95122">
              <w:rPr>
                <w:rFonts w:asciiTheme="minorBidi" w:hAnsiTheme="minorBidi" w:cstheme="minorBidi" w:hint="cs"/>
                <w:cs/>
                <w:lang w:eastAsia="en-GB"/>
              </w:rPr>
              <w:t>กำไร (ขาดทุน) ตามส่วนงานก่อนหัก</w:t>
            </w:r>
          </w:p>
          <w:p w14:paraId="6ABB39E3" w14:textId="1FFF0CD6" w:rsidR="00702232" w:rsidRPr="00F95122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cs/>
                <w:lang w:eastAsia="en-GB"/>
              </w:rPr>
            </w:pPr>
            <w:r>
              <w:rPr>
                <w:rFonts w:asciiTheme="minorBidi" w:hAnsiTheme="minorBidi" w:cstheme="minorBidi"/>
                <w:lang w:eastAsia="en-GB"/>
              </w:rPr>
              <w:t xml:space="preserve">    </w:t>
            </w:r>
            <w:r w:rsidRPr="00F95122">
              <w:rPr>
                <w:rFonts w:asciiTheme="minorBidi" w:hAnsiTheme="minorBidi" w:cstheme="minorBidi" w:hint="cs"/>
                <w:cs/>
                <w:lang w:eastAsia="en-GB"/>
              </w:rPr>
              <w:t>ภาษีเงินได้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A8B4E0" w14:textId="0DBD73CA" w:rsidR="00702232" w:rsidRDefault="004A5208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850,244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FAF13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5C1A21" w14:textId="54D4B03D" w:rsidR="00702232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10,578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366F7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71EFC5" w14:textId="159F7335" w:rsidR="00702232" w:rsidRDefault="004A5208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 w:rsidR="00A664C3">
              <w:rPr>
                <w:rFonts w:ascii="Angsana New" w:hAnsi="Angsana New"/>
              </w:rPr>
              <w:t>731</w:t>
            </w:r>
            <w:r>
              <w:rPr>
                <w:rFonts w:ascii="Angsana New" w:hAnsi="Angsana New"/>
              </w:rPr>
              <w:t>,</w:t>
            </w:r>
            <w:r w:rsidR="00586A4B">
              <w:rPr>
                <w:rFonts w:ascii="Angsana New" w:hAnsi="Angsana New"/>
              </w:rPr>
              <w:t>22</w:t>
            </w:r>
            <w:r w:rsidR="009208D6">
              <w:rPr>
                <w:rFonts w:ascii="Angsana New" w:hAnsi="Angsana New"/>
              </w:rPr>
              <w:t>8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80A78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867663" w14:textId="1E8875B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200,111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870CE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8C7B8E" w14:textId="003880B2" w:rsidR="00702232" w:rsidRDefault="004A5208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4,</w:t>
            </w:r>
            <w:r w:rsidR="00A664C3">
              <w:rPr>
                <w:rFonts w:ascii="Angsana New" w:hAnsi="Angsana New"/>
              </w:rPr>
              <w:t>258</w:t>
            </w:r>
            <w:r>
              <w:rPr>
                <w:rFonts w:ascii="Angsana New" w:hAnsi="Angsana New"/>
              </w:rPr>
              <w:t>,</w:t>
            </w:r>
            <w:r w:rsidR="004B09DE">
              <w:rPr>
                <w:rFonts w:ascii="Angsana New" w:hAnsi="Angsana New"/>
              </w:rPr>
              <w:t>21</w:t>
            </w:r>
            <w:r w:rsidR="009208D6">
              <w:rPr>
                <w:rFonts w:ascii="Angsana New" w:hAnsi="Angsana New"/>
              </w:rPr>
              <w:t>6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CE602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C09206" w14:textId="42D930C6" w:rsidR="00702232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(135,370)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ECBF8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auto"/>
            <w:vAlign w:val="bottom"/>
          </w:tcPr>
          <w:p w14:paraId="11D3B021" w14:textId="12ADEE3B" w:rsidR="00702232" w:rsidRDefault="004A5208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 w:rsidR="00A664C3">
              <w:rPr>
                <w:rFonts w:ascii="Angsana New" w:hAnsi="Angsana New"/>
              </w:rPr>
              <w:t>8</w:t>
            </w:r>
            <w:r>
              <w:rPr>
                <w:rFonts w:ascii="Angsana New" w:hAnsi="Angsana New"/>
              </w:rPr>
              <w:t>,</w:t>
            </w:r>
            <w:r w:rsidR="009208D6">
              <w:rPr>
                <w:rFonts w:ascii="Angsana New" w:hAnsi="Angsana New"/>
              </w:rPr>
              <w:t>478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1189CF6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84A3AF9" w14:textId="4813831C" w:rsidR="00702232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125,738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2C51F60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auto"/>
            <w:vAlign w:val="bottom"/>
          </w:tcPr>
          <w:p w14:paraId="1F517EB4" w14:textId="3598FE70" w:rsidR="00702232" w:rsidRDefault="004A5208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64,</w:t>
            </w:r>
            <w:r w:rsidR="004B09DE">
              <w:rPr>
                <w:rFonts w:ascii="Angsana New" w:hAnsi="Angsana New"/>
              </w:rPr>
              <w:t>28</w:t>
            </w:r>
            <w:r w:rsidR="009208D6">
              <w:rPr>
                <w:rFonts w:ascii="Angsana New" w:hAnsi="Angsana New"/>
              </w:rPr>
              <w:t>2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47692DD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ECE91A" w14:textId="12299D64" w:rsidR="00702232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48,529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2B7427E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7EB084" w14:textId="4058F3C7" w:rsidR="00702232" w:rsidRDefault="004A5208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611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646A281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D4ED93" w14:textId="21ECFD02" w:rsidR="00702232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(137)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9AB21E1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3F89C8" w14:textId="4965EEF4" w:rsidR="00702232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 w:rsidR="00A664C3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</w:rPr>
              <w:t>,</w:t>
            </w:r>
            <w:r w:rsidR="00A664C3">
              <w:rPr>
                <w:rFonts w:ascii="Angsana New" w:hAnsi="Angsana New"/>
              </w:rPr>
              <w:t>913</w:t>
            </w:r>
            <w:r>
              <w:rPr>
                <w:rFonts w:ascii="Angsana New" w:hAnsi="Angsana New"/>
              </w:rPr>
              <w:t>,</w:t>
            </w:r>
            <w:r w:rsidR="002C770C">
              <w:rPr>
                <w:rFonts w:ascii="Angsana New" w:hAnsi="Angsana New"/>
              </w:rPr>
              <w:t>05</w:t>
            </w:r>
            <w:r w:rsidR="00586A4B">
              <w:rPr>
                <w:rFonts w:ascii="Angsana New" w:hAnsi="Angsana New"/>
              </w:rPr>
              <w:t>9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59DB7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D04A13" w14:textId="38F68E36" w:rsidR="00702232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249,449</w:t>
            </w:r>
          </w:p>
        </w:tc>
      </w:tr>
      <w:tr w:rsidR="00702232" w:rsidRPr="00F2324C" w14:paraId="0AFAEDCF" w14:textId="77777777" w:rsidTr="00A631EB">
        <w:trPr>
          <w:trHeight w:val="227"/>
        </w:trPr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C438C4" w14:textId="77777777" w:rsidR="00702232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lang w:val="en-GB"/>
              </w:rPr>
            </w:pPr>
          </w:p>
          <w:p w14:paraId="08EEEA16" w14:textId="77777777" w:rsidR="00702232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lang w:val="en-GB"/>
              </w:rPr>
            </w:pPr>
          </w:p>
          <w:p w14:paraId="4D81BA5C" w14:textId="77777777" w:rsidR="00702232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lang w:val="en-GB"/>
              </w:rPr>
            </w:pPr>
          </w:p>
          <w:p w14:paraId="1EEE9698" w14:textId="77777777" w:rsidR="00702232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lang w:val="en-GB"/>
              </w:rPr>
            </w:pPr>
          </w:p>
          <w:p w14:paraId="41ADAE97" w14:textId="77777777" w:rsidR="00702232" w:rsidRPr="00F95122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6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F9C04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11207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D88CF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6471D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2FC2C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11F9F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6BF01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A2B3B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95FAB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7E68E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4C1B6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81AB6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865AFC8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0154234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9A7B9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3C42E16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828DF93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3160595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116A6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C2E98E5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2AC8B0B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05EF698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626F7A5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FF720EC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6EF79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DEAF8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C093B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</w:p>
        </w:tc>
      </w:tr>
      <w:tr w:rsidR="00702232" w:rsidRPr="00F2324C" w14:paraId="3C2FC7EF" w14:textId="77777777">
        <w:trPr>
          <w:trHeight w:val="227"/>
        </w:trPr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A30B8E" w14:textId="4B7FAFDF" w:rsidR="00702232" w:rsidRPr="00F95122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/>
                <w:cs/>
                <w:lang w:val="en-GB"/>
              </w:rPr>
            </w:pPr>
            <w:r w:rsidRPr="00D13052">
              <w:rPr>
                <w:rFonts w:asciiTheme="minorBidi" w:hAnsiTheme="minorBidi" w:cstheme="minorBidi" w:hint="cs"/>
                <w:b/>
                <w:bCs/>
                <w:cs/>
                <w:lang w:eastAsia="en-GB"/>
              </w:rPr>
              <w:lastRenderedPageBreak/>
              <w:t>จังหวะในการรับรู้รายได้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F0899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9B066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0F23A" w14:textId="77777777" w:rsidR="00702232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96540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E1B59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BE9AB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011C6" w14:textId="77777777" w:rsidR="00702232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6ABCD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9AD44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8E2B8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E7E98" w14:textId="77777777" w:rsidR="00702232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B4738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2F7D315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869BF1F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5DF1A" w14:textId="77777777" w:rsidR="00702232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6DCD64B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115B9CF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9862DBE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588F2" w14:textId="77777777" w:rsidR="00702232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2B38B39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7CF0E557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09B406D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1F037F53" w14:textId="77777777" w:rsidR="00702232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43851F1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C6CA1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053C5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AB35C" w14:textId="77777777" w:rsidR="00702232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</w:p>
        </w:tc>
      </w:tr>
      <w:tr w:rsidR="00702232" w:rsidRPr="00F2324C" w14:paraId="376970FA" w14:textId="77777777" w:rsidTr="002E4060">
        <w:trPr>
          <w:trHeight w:val="227"/>
        </w:trPr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9DDB9B" w14:textId="7C8ACC9C" w:rsidR="00702232" w:rsidRPr="00F95122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/>
                <w:cs/>
                <w:lang w:val="en-GB"/>
              </w:rPr>
            </w:pPr>
            <w:r>
              <w:rPr>
                <w:rFonts w:asciiTheme="minorBidi" w:hAnsiTheme="minorBidi" w:cstheme="minorBidi" w:hint="cs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E8374" w14:textId="1529D4AD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</w:t>
            </w:r>
            <w:r w:rsidR="00A664C3">
              <w:rPr>
                <w:rFonts w:ascii="Angsana New" w:hAnsi="Angsana New"/>
              </w:rPr>
              <w:t>9</w:t>
            </w:r>
            <w:r>
              <w:rPr>
                <w:rFonts w:ascii="Angsana New" w:hAnsi="Angsana New"/>
              </w:rPr>
              <w:t>,</w:t>
            </w:r>
            <w:r w:rsidR="00A664C3">
              <w:rPr>
                <w:rFonts w:ascii="Angsana New" w:hAnsi="Angsana New"/>
              </w:rPr>
              <w:t>261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5D12E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36BBF6" w14:textId="2FD7400C" w:rsidR="00702232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 w:rsidRPr="0070200F">
              <w:rPr>
                <w:rFonts w:ascii="Angsana New" w:hAnsi="Angsana New"/>
                <w:lang w:eastAsia="en-GB"/>
              </w:rPr>
              <w:t>3,415,429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595B9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DAD61" w14:textId="43950701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1,86</w:t>
            </w:r>
            <w:r w:rsidR="00A664C3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,</w:t>
            </w:r>
            <w:r w:rsidR="00A664C3">
              <w:rPr>
                <w:rFonts w:ascii="Angsana New" w:hAnsi="Angsana New"/>
              </w:rPr>
              <w:t>775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12D8A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4CF607" w14:textId="1F75ABA2" w:rsidR="00702232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 w:rsidRPr="0070200F">
              <w:rPr>
                <w:rFonts w:ascii="Angsana New" w:hAnsi="Angsana New"/>
                <w:lang w:eastAsia="en-GB"/>
              </w:rPr>
              <w:t>1,736,232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73DC9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A40A7" w14:textId="69471145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41,0</w:t>
            </w:r>
            <w:r w:rsidR="007B330A">
              <w:rPr>
                <w:rFonts w:ascii="Angsana New" w:hAnsi="Angsana New"/>
              </w:rPr>
              <w:t>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F3198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CE4F6A" w14:textId="69B9CEA6" w:rsidR="00702232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 w:rsidRPr="0070200F">
              <w:rPr>
                <w:rFonts w:ascii="Angsana New" w:hAnsi="Angsana New"/>
                <w:lang w:eastAsia="en-GB"/>
              </w:rPr>
              <w:t>51,395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95C05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ADBDC5F" w14:textId="1CABFE0F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297,766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FA1F6F7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8C1C07" w14:textId="112C0CA5" w:rsidR="00702232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 w:rsidRPr="0070200F">
              <w:rPr>
                <w:rFonts w:ascii="Angsana New" w:hAnsi="Angsana New"/>
                <w:lang w:eastAsia="en-GB"/>
              </w:rPr>
              <w:t>245,774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11BF828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90BF88A" w14:textId="159ABD52" w:rsidR="00702232" w:rsidRPr="00F2324C" w:rsidRDefault="00702232" w:rsidP="0035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B4A9017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86808C" w14:textId="256C0D53" w:rsidR="00702232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 w:rsidRPr="0070200F">
              <w:rPr>
                <w:rFonts w:ascii="Angsana New" w:hAnsi="Angsana New"/>
                <w:lang w:eastAsia="en-GB"/>
              </w:rPr>
              <w:t>240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0FE4B8F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76A57879" w14:textId="1EE85F91" w:rsidR="00702232" w:rsidRPr="00F2324C" w:rsidRDefault="00702232" w:rsidP="0035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50BBDC2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0"/>
              <w:jc w:val="center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6E7B826E" w14:textId="662EB54F" w:rsidR="00702232" w:rsidRDefault="00702232" w:rsidP="0035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347B6B1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0"/>
              <w:jc w:val="center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85A2D" w14:textId="697FD495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3,1</w:t>
            </w:r>
            <w:r w:rsidR="00A664C3">
              <w:rPr>
                <w:rFonts w:ascii="Angsana New" w:hAnsi="Angsana New"/>
                <w:lang w:eastAsia="en-GB"/>
              </w:rPr>
              <w:t>11</w:t>
            </w:r>
            <w:r>
              <w:rPr>
                <w:rFonts w:ascii="Angsana New" w:hAnsi="Angsana New"/>
                <w:lang w:eastAsia="en-GB"/>
              </w:rPr>
              <w:t>,</w:t>
            </w:r>
            <w:r w:rsidR="00A664C3">
              <w:rPr>
                <w:rFonts w:ascii="Angsana New" w:hAnsi="Angsana New"/>
                <w:lang w:eastAsia="en-GB"/>
              </w:rPr>
              <w:t>873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83AD4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59F9F" w14:textId="35300B9E" w:rsidR="00702232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 w:rsidRPr="0070200F">
              <w:rPr>
                <w:rFonts w:ascii="Angsana New" w:hAnsi="Angsana New"/>
                <w:lang w:eastAsia="en-GB"/>
              </w:rPr>
              <w:t>5,449,070</w:t>
            </w:r>
          </w:p>
        </w:tc>
      </w:tr>
      <w:tr w:rsidR="00702232" w:rsidRPr="00F2324C" w14:paraId="053F0B00" w14:textId="77777777" w:rsidTr="00BA588B">
        <w:trPr>
          <w:trHeight w:val="227"/>
        </w:trPr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B6FEAD" w14:textId="60D6B229" w:rsidR="00702232" w:rsidRPr="00F95122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/>
                <w:cs/>
                <w:lang w:val="en-GB"/>
              </w:rPr>
            </w:pPr>
            <w:r>
              <w:rPr>
                <w:rFonts w:asciiTheme="minorBidi" w:hAnsiTheme="minorBidi" w:hint="cs"/>
                <w:cs/>
                <w:lang w:val="en-GB"/>
              </w:rPr>
              <w:t>ตลอกช่วงเวลาหนึ่ง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55172E" w14:textId="35988745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871,3</w:t>
            </w:r>
            <w:r w:rsidR="007B330A">
              <w:rPr>
                <w:rFonts w:ascii="Angsana New" w:hAnsi="Angsana New"/>
              </w:rPr>
              <w:t>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6FB81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CB5BC1" w14:textId="561B2666" w:rsidR="00702232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 w:rsidRPr="0070200F">
              <w:rPr>
                <w:rFonts w:ascii="Angsana New" w:hAnsi="Angsana New"/>
                <w:lang w:eastAsia="en-GB"/>
              </w:rPr>
              <w:t>1,071,738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BD76D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D4420C" w14:textId="6217175C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343,270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68AD7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395B0F" w14:textId="1C381DD6" w:rsidR="00702232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 w:rsidRPr="0070200F">
              <w:rPr>
                <w:rFonts w:ascii="Angsana New" w:hAnsi="Angsana New"/>
                <w:lang w:eastAsia="en-GB"/>
              </w:rPr>
              <w:t>511,561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71915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39EACF" w14:textId="25B5CB41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290,2</w:t>
            </w:r>
            <w:r w:rsidR="007B330A">
              <w:rPr>
                <w:rFonts w:ascii="Angsana New" w:hAnsi="Angsana New"/>
              </w:rPr>
              <w:t>74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1D92C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2552E4" w14:textId="778EBCBE" w:rsidR="00702232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 w:rsidRPr="0070200F">
              <w:rPr>
                <w:rFonts w:ascii="Angsana New" w:hAnsi="Angsana New"/>
                <w:lang w:eastAsia="en-GB"/>
              </w:rPr>
              <w:t>391,057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9A980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5A1887F0" w14:textId="062BFC8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128,059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A23E683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4F381C" w14:textId="7AADFB88" w:rsidR="00702232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 w:rsidRPr="0070200F">
              <w:rPr>
                <w:rFonts w:ascii="Angsana New" w:hAnsi="Angsana New"/>
                <w:lang w:eastAsia="en-GB"/>
              </w:rPr>
              <w:t>102,686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0286236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384C9BDE" w14:textId="7F22DE6D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17,640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E045CDA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6B02CB" w14:textId="0ABF48F4" w:rsidR="00702232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 w:rsidRPr="0070200F">
              <w:rPr>
                <w:rFonts w:ascii="Angsana New" w:hAnsi="Angsana New"/>
                <w:lang w:eastAsia="en-GB"/>
              </w:rPr>
              <w:t>37,579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C56F94A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A67A07" w14:textId="53A6FF03" w:rsidR="00702232" w:rsidRPr="00F2324C" w:rsidRDefault="00702232" w:rsidP="0035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0A438FC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0"/>
              <w:jc w:val="center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2AD83D" w14:textId="102639E4" w:rsidR="00702232" w:rsidRDefault="00702232" w:rsidP="0035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1B67AF2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0"/>
              <w:jc w:val="center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976722" w14:textId="25210D4F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1,650,552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C7FA8" w14:textId="77777777" w:rsidR="00702232" w:rsidRPr="00F2324C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9A370F" w14:textId="528A6BD9" w:rsidR="00702232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 w:rsidRPr="0070200F">
              <w:rPr>
                <w:rFonts w:ascii="Angsana New" w:hAnsi="Angsana New"/>
                <w:lang w:eastAsia="en-GB"/>
              </w:rPr>
              <w:t>2,114,621</w:t>
            </w:r>
          </w:p>
        </w:tc>
      </w:tr>
      <w:tr w:rsidR="00702232" w:rsidRPr="00F2324C" w14:paraId="3728F68C" w14:textId="77777777" w:rsidTr="00BA588B">
        <w:trPr>
          <w:trHeight w:val="227"/>
        </w:trPr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3D40FC" w14:textId="5B423EFE" w:rsidR="00702232" w:rsidRPr="00A1655A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/>
                <w:b/>
                <w:bCs/>
                <w:cs/>
                <w:lang w:val="en-GB"/>
              </w:rPr>
            </w:pPr>
            <w:r w:rsidRPr="00232C03">
              <w:rPr>
                <w:rFonts w:asciiTheme="minorBidi" w:hAnsiTheme="minorBidi" w:hint="cs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8F2F990" w14:textId="3DFB40FA" w:rsidR="00702232" w:rsidRPr="00A1655A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Theme="minorBidi" w:hAnsiTheme="minorBidi"/>
                <w:b/>
                <w:bCs/>
                <w:lang w:val="en-GB"/>
              </w:rPr>
            </w:pPr>
            <w:r>
              <w:rPr>
                <w:rFonts w:asciiTheme="minorBidi" w:hAnsiTheme="minorBidi"/>
                <w:b/>
                <w:bCs/>
                <w:lang w:val="en-GB"/>
              </w:rPr>
              <w:t>1,</w:t>
            </w:r>
            <w:r w:rsidR="00A664C3">
              <w:rPr>
                <w:rFonts w:asciiTheme="minorBidi" w:hAnsiTheme="minorBidi"/>
                <w:b/>
                <w:bCs/>
                <w:lang w:val="en-GB"/>
              </w:rPr>
              <w:t>780</w:t>
            </w:r>
            <w:r>
              <w:rPr>
                <w:rFonts w:asciiTheme="minorBidi" w:hAnsiTheme="minorBidi"/>
                <w:b/>
                <w:bCs/>
                <w:lang w:val="en-GB"/>
              </w:rPr>
              <w:t>,</w:t>
            </w:r>
            <w:r w:rsidR="00A664C3">
              <w:rPr>
                <w:rFonts w:asciiTheme="minorBidi" w:hAnsiTheme="minorBidi"/>
                <w:b/>
                <w:bCs/>
                <w:lang w:val="en-GB"/>
              </w:rPr>
              <w:t>570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CC003" w14:textId="77777777" w:rsidR="00702232" w:rsidRPr="00A1655A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Theme="minorBidi" w:hAnsiTheme="minorBidi"/>
                <w:b/>
                <w:bCs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3EFD7E" w14:textId="20C41F06" w:rsidR="00702232" w:rsidRPr="0070200F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lang w:eastAsia="en-GB"/>
              </w:rPr>
            </w:pPr>
            <w:r w:rsidRPr="0070200F">
              <w:rPr>
                <w:rFonts w:ascii="Angsana New" w:hAnsi="Angsana New"/>
                <w:b/>
                <w:bCs/>
                <w:lang w:eastAsia="en-GB"/>
              </w:rPr>
              <w:t>4,487,167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FB2C6" w14:textId="77777777" w:rsidR="00702232" w:rsidRPr="00A1655A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Theme="minorBidi" w:hAnsiTheme="minorBidi"/>
                <w:b/>
                <w:bCs/>
                <w:lang w:val="en-GB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CA3444" w14:textId="0D7D69B4" w:rsidR="00702232" w:rsidRPr="00A1655A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Theme="minorBidi" w:hAnsiTheme="minorBidi"/>
                <w:b/>
                <w:bCs/>
                <w:lang w:val="en-GB"/>
              </w:rPr>
            </w:pPr>
            <w:r>
              <w:rPr>
                <w:rFonts w:asciiTheme="minorBidi" w:hAnsiTheme="minorBidi"/>
                <w:b/>
                <w:bCs/>
                <w:lang w:val="en-GB"/>
              </w:rPr>
              <w:t>2,20</w:t>
            </w:r>
            <w:r w:rsidR="00A664C3">
              <w:rPr>
                <w:rFonts w:asciiTheme="minorBidi" w:hAnsiTheme="minorBidi"/>
                <w:b/>
                <w:bCs/>
                <w:lang w:val="en-GB"/>
              </w:rPr>
              <w:t>7</w:t>
            </w:r>
            <w:r>
              <w:rPr>
                <w:rFonts w:asciiTheme="minorBidi" w:hAnsiTheme="minorBidi"/>
                <w:b/>
                <w:bCs/>
                <w:lang w:val="en-GB"/>
              </w:rPr>
              <w:t>,</w:t>
            </w:r>
            <w:r w:rsidR="00A664C3">
              <w:rPr>
                <w:rFonts w:asciiTheme="minorBidi" w:hAnsiTheme="minorBidi"/>
                <w:b/>
                <w:bCs/>
                <w:lang w:val="en-GB"/>
              </w:rPr>
              <w:t>045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3E27B" w14:textId="77777777" w:rsidR="00702232" w:rsidRPr="00A1655A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Theme="minorBidi" w:hAnsiTheme="minorBidi"/>
                <w:b/>
                <w:bCs/>
                <w:lang w:val="en-GB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E5450FE" w14:textId="5B13D79D" w:rsidR="00702232" w:rsidRPr="0070200F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lang w:eastAsia="en-GB"/>
              </w:rPr>
            </w:pPr>
            <w:r w:rsidRPr="0070200F">
              <w:rPr>
                <w:rFonts w:ascii="Angsana New" w:hAnsi="Angsana New"/>
                <w:b/>
                <w:bCs/>
                <w:lang w:eastAsia="en-GB"/>
              </w:rPr>
              <w:t>2,247,793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3DE9C" w14:textId="77777777" w:rsidR="00702232" w:rsidRPr="00A1655A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Theme="minorBidi" w:hAnsiTheme="minorBidi"/>
                <w:b/>
                <w:bCs/>
                <w:lang w:val="en-GB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6700BAB" w14:textId="6847DB2B" w:rsidR="00702232" w:rsidRPr="00A1655A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Theme="minorBidi" w:hAnsiTheme="minorBidi"/>
                <w:b/>
                <w:bCs/>
                <w:lang w:val="en-GB"/>
              </w:rPr>
            </w:pPr>
            <w:r>
              <w:rPr>
                <w:rFonts w:asciiTheme="minorBidi" w:hAnsiTheme="minorBidi"/>
                <w:b/>
                <w:bCs/>
                <w:lang w:val="en-GB"/>
              </w:rPr>
              <w:t>331,345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C88D9" w14:textId="77777777" w:rsidR="00702232" w:rsidRPr="00A1655A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Theme="minorBidi" w:hAnsiTheme="minorBidi"/>
                <w:b/>
                <w:bCs/>
                <w:lang w:val="en-GB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B9AAB9E" w14:textId="23E6203C" w:rsidR="00702232" w:rsidRPr="0070200F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lang w:eastAsia="en-GB"/>
              </w:rPr>
            </w:pPr>
            <w:r w:rsidRPr="0070200F">
              <w:rPr>
                <w:rFonts w:ascii="Angsana New" w:hAnsi="Angsana New"/>
                <w:b/>
                <w:bCs/>
                <w:lang w:eastAsia="en-GB"/>
              </w:rPr>
              <w:t>442,452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6D4D7" w14:textId="77777777" w:rsidR="00702232" w:rsidRPr="00A1655A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Theme="minorBidi" w:hAnsiTheme="minorBidi"/>
                <w:b/>
                <w:bCs/>
                <w:lang w:val="en-GB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auto"/>
            <w:vAlign w:val="bottom"/>
          </w:tcPr>
          <w:p w14:paraId="3C103378" w14:textId="4D231AC5" w:rsidR="00702232" w:rsidRPr="00A1655A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Theme="minorBidi" w:hAnsiTheme="minorBidi"/>
                <w:b/>
                <w:bCs/>
                <w:lang w:val="en-GB"/>
              </w:rPr>
            </w:pPr>
            <w:r>
              <w:rPr>
                <w:rFonts w:asciiTheme="minorBidi" w:hAnsiTheme="minorBidi"/>
                <w:b/>
                <w:bCs/>
                <w:lang w:val="en-GB"/>
              </w:rPr>
              <w:t>425,82</w:t>
            </w:r>
            <w:r w:rsidR="00BC6474">
              <w:rPr>
                <w:rFonts w:asciiTheme="minorBidi" w:hAnsiTheme="minorBidi"/>
                <w:b/>
                <w:bCs/>
                <w:lang w:val="en-GB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49343B5" w14:textId="77777777" w:rsidR="00702232" w:rsidRPr="00A1655A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Bidi" w:hAnsiTheme="minorBidi"/>
                <w:b/>
                <w:bCs/>
                <w:lang w:val="en-GB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0994AAD" w14:textId="729C78F9" w:rsidR="00702232" w:rsidRPr="0070200F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lang w:eastAsia="en-GB"/>
              </w:rPr>
            </w:pPr>
            <w:r w:rsidRPr="0070200F">
              <w:rPr>
                <w:rFonts w:ascii="Angsana New" w:hAnsi="Angsana New"/>
                <w:b/>
                <w:bCs/>
                <w:lang w:eastAsia="en-GB"/>
              </w:rPr>
              <w:t>348,460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3D2931D" w14:textId="77777777" w:rsidR="00702232" w:rsidRPr="00A1655A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Theme="minorBidi" w:hAnsiTheme="minorBidi"/>
                <w:b/>
                <w:bCs/>
                <w:lang w:val="en-GB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auto"/>
            <w:vAlign w:val="bottom"/>
          </w:tcPr>
          <w:p w14:paraId="40625EDB" w14:textId="2BAA04A9" w:rsidR="00702232" w:rsidRPr="00A95776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lang w:eastAsia="en-GB"/>
              </w:rPr>
            </w:pPr>
            <w:r>
              <w:rPr>
                <w:rFonts w:ascii="Angsana New" w:hAnsi="Angsana New"/>
                <w:b/>
                <w:bCs/>
                <w:lang w:eastAsia="en-GB"/>
              </w:rPr>
              <w:t>17,640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8DDCE8E" w14:textId="77777777" w:rsidR="00702232" w:rsidRPr="00A1655A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Theme="minorBidi" w:hAnsiTheme="minorBidi"/>
                <w:b/>
                <w:bCs/>
                <w:lang w:val="en-GB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049CCA5" w14:textId="2E88B400" w:rsidR="00702232" w:rsidRPr="0070200F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lang w:eastAsia="en-GB"/>
              </w:rPr>
            </w:pPr>
            <w:r w:rsidRPr="0070200F">
              <w:rPr>
                <w:rFonts w:ascii="Angsana New" w:hAnsi="Angsana New"/>
                <w:b/>
                <w:bCs/>
                <w:lang w:eastAsia="en-GB"/>
              </w:rPr>
              <w:t>37,819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A3C8C1D" w14:textId="77777777" w:rsidR="00702232" w:rsidRPr="00A1655A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Theme="minorBidi" w:hAnsiTheme="minorBidi"/>
                <w:b/>
                <w:bCs/>
                <w:lang w:val="en-GB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D81AE2" w14:textId="4891FEEA" w:rsidR="00702232" w:rsidRPr="002A308B" w:rsidRDefault="00702232" w:rsidP="0035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7"/>
              <w:jc w:val="center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08C551A" w14:textId="77777777" w:rsidR="00702232" w:rsidRPr="002A308B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0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A989CE" w14:textId="111B7FE1" w:rsidR="00702232" w:rsidRPr="002A308B" w:rsidRDefault="00702232" w:rsidP="0035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7"/>
              <w:jc w:val="center"/>
              <w:rPr>
                <w:rFonts w:ascii="Angsana New" w:hAnsi="Angsana New"/>
                <w:b/>
                <w:bCs/>
              </w:rPr>
            </w:pPr>
            <w:r w:rsidRPr="002A308B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D1888FC" w14:textId="77777777" w:rsidR="00702232" w:rsidRPr="002A308B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0"/>
              <w:jc w:val="center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14C33FE" w14:textId="172CEAF5" w:rsidR="00702232" w:rsidRPr="00A1655A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08"/>
              <w:rPr>
                <w:rFonts w:asciiTheme="minorBidi" w:hAnsiTheme="minorBidi"/>
                <w:b/>
                <w:bCs/>
                <w:lang w:val="en-GB"/>
              </w:rPr>
            </w:pPr>
            <w:r>
              <w:rPr>
                <w:rFonts w:asciiTheme="minorBidi" w:hAnsiTheme="minorBidi"/>
                <w:b/>
                <w:bCs/>
                <w:lang w:val="en-GB"/>
              </w:rPr>
              <w:t>4,76</w:t>
            </w:r>
            <w:r w:rsidR="00A664C3">
              <w:rPr>
                <w:rFonts w:asciiTheme="minorBidi" w:hAnsiTheme="minorBidi"/>
                <w:b/>
                <w:bCs/>
                <w:lang w:val="en-GB"/>
              </w:rPr>
              <w:t>2</w:t>
            </w:r>
            <w:r>
              <w:rPr>
                <w:rFonts w:asciiTheme="minorBidi" w:hAnsiTheme="minorBidi"/>
                <w:b/>
                <w:bCs/>
                <w:lang w:val="en-GB"/>
              </w:rPr>
              <w:t>,</w:t>
            </w:r>
            <w:r w:rsidR="00A664C3">
              <w:rPr>
                <w:rFonts w:asciiTheme="minorBidi" w:hAnsiTheme="minorBidi"/>
                <w:b/>
                <w:bCs/>
                <w:lang w:val="en-GB"/>
              </w:rPr>
              <w:t>425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36845" w14:textId="77777777" w:rsidR="00702232" w:rsidRPr="00A1655A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Bidi" w:hAnsiTheme="minorBidi"/>
                <w:b/>
                <w:bCs/>
                <w:lang w:val="en-GB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D740679" w14:textId="0EFD1639" w:rsidR="00702232" w:rsidRPr="0070200F" w:rsidRDefault="00702232" w:rsidP="00702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cs/>
                <w:lang w:eastAsia="en-GB"/>
              </w:rPr>
            </w:pPr>
            <w:r w:rsidRPr="0070200F">
              <w:rPr>
                <w:rFonts w:ascii="Angsana New" w:hAnsi="Angsana New"/>
                <w:b/>
                <w:bCs/>
                <w:lang w:eastAsia="en-GB"/>
              </w:rPr>
              <w:t>7,563,691</w:t>
            </w:r>
          </w:p>
        </w:tc>
      </w:tr>
    </w:tbl>
    <w:p w14:paraId="331C32B2" w14:textId="77777777" w:rsidR="00250D80" w:rsidRPr="00351CB8" w:rsidRDefault="00250D80" w:rsidP="00E000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sz w:val="30"/>
          <w:szCs w:val="30"/>
        </w:rPr>
      </w:pPr>
    </w:p>
    <w:p w14:paraId="1AC8EF44" w14:textId="3FDF8D48" w:rsidR="00BE5BDD" w:rsidRPr="009D42E2" w:rsidRDefault="00BE5BDD" w:rsidP="002170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sz w:val="30"/>
          <w:szCs w:val="30"/>
        </w:rPr>
      </w:pPr>
      <w:r w:rsidRPr="00A95776">
        <w:rPr>
          <w:rFonts w:asciiTheme="minorHAnsi" w:hAnsiTheme="minorHAnsi" w:cstheme="minorHAnsi" w:hint="cs"/>
          <w:sz w:val="30"/>
          <w:szCs w:val="30"/>
          <w:cs/>
        </w:rPr>
        <w:t>ผู้บริหารพิจารณาว่าบริษัทดำเนินกิจการในส่วนงานเดียวคือธุรกิจ</w:t>
      </w:r>
      <w:r w:rsidR="0005316C" w:rsidRPr="00A95776">
        <w:rPr>
          <w:rFonts w:asciiTheme="minorHAnsi" w:hAnsiTheme="minorHAnsi" w:cstheme="minorHAnsi" w:hint="cs"/>
          <w:sz w:val="30"/>
          <w:szCs w:val="30"/>
          <w:cs/>
        </w:rPr>
        <w:t>บริการ</w:t>
      </w:r>
      <w:r w:rsidR="00C3433E">
        <w:rPr>
          <w:rFonts w:asciiTheme="minorHAnsi" w:hAnsiTheme="minorHAnsi" w:cstheme="minorHAnsi" w:hint="cs"/>
          <w:sz w:val="30"/>
          <w:szCs w:val="30"/>
          <w:cs/>
        </w:rPr>
        <w:t>ด้านชำระเงินและระบบการเงินอิเลคทรอนิกส์</w:t>
      </w:r>
      <w:r w:rsidRPr="00A95776">
        <w:rPr>
          <w:rFonts w:asciiTheme="minorHAnsi" w:hAnsiTheme="minorHAnsi" w:cstheme="minorHAnsi" w:hint="cs"/>
          <w:sz w:val="30"/>
          <w:szCs w:val="30"/>
          <w:cs/>
        </w:rPr>
        <w:t xml:space="preserve"> ดังนั้นจึงมีส่วนงานที่รายงานเพียงส่วนงานเดียว</w:t>
      </w:r>
    </w:p>
    <w:p w14:paraId="7D8D0ADE" w14:textId="77777777" w:rsidR="00014A61" w:rsidRPr="009E741E" w:rsidRDefault="00014A61" w:rsidP="00014A61">
      <w:pPr>
        <w:jc w:val="thaiDistribute"/>
        <w:rPr>
          <w:rFonts w:asciiTheme="minorHAnsi" w:hAnsiTheme="minorHAnsi" w:cstheme="minorHAnsi"/>
          <w:sz w:val="20"/>
          <w:szCs w:val="20"/>
        </w:rPr>
      </w:pPr>
    </w:p>
    <w:p w14:paraId="26E6E7C0" w14:textId="77777777" w:rsidR="00014A61" w:rsidRPr="00430F8A" w:rsidRDefault="00014A61" w:rsidP="00014A61">
      <w:pPr>
        <w:pStyle w:val="BodyText2"/>
        <w:rPr>
          <w:b/>
          <w:bCs/>
          <w:i/>
          <w:iCs/>
          <w:u w:val="single"/>
          <w:lang w:val="en-US"/>
        </w:rPr>
      </w:pPr>
      <w:r w:rsidRPr="00EE5A68">
        <w:rPr>
          <w:rFonts w:hint="cs"/>
          <w:b/>
          <w:bCs/>
          <w:i/>
          <w:iCs/>
          <w:cs/>
        </w:rPr>
        <w:t>ส่วนงานภูมิศาสตร์</w:t>
      </w:r>
    </w:p>
    <w:p w14:paraId="03558965" w14:textId="77777777" w:rsidR="00014A61" w:rsidRPr="006E325E" w:rsidRDefault="00014A61" w:rsidP="00014A61">
      <w:pPr>
        <w:pStyle w:val="index"/>
        <w:tabs>
          <w:tab w:val="clear" w:pos="1134"/>
          <w:tab w:val="left" w:pos="630"/>
        </w:tabs>
        <w:spacing w:after="0" w:line="240" w:lineRule="atLeast"/>
        <w:ind w:left="0" w:firstLine="0"/>
        <w:rPr>
          <w:rFonts w:ascii="Angsana New" w:hAnsi="Angsana New" w:cs="Angsana New"/>
          <w:sz w:val="20"/>
          <w:lang w:val="en-US" w:bidi="th-TH"/>
        </w:rPr>
      </w:pPr>
    </w:p>
    <w:p w14:paraId="0384969A" w14:textId="4AB78D1A" w:rsidR="00014A61" w:rsidRPr="000F2BBF" w:rsidRDefault="00014A61" w:rsidP="00014A61">
      <w:pPr>
        <w:jc w:val="thaiDistribute"/>
        <w:rPr>
          <w:rFonts w:ascii="Angsana New" w:hAnsi="Angsana New"/>
          <w:spacing w:val="-6"/>
          <w:sz w:val="30"/>
          <w:szCs w:val="30"/>
        </w:rPr>
      </w:pPr>
      <w:r w:rsidRPr="000F2BBF">
        <w:rPr>
          <w:rFonts w:asciiTheme="minorHAnsi" w:hAnsiTheme="minorHAnsi" w:cstheme="minorHAnsi" w:hint="cs"/>
          <w:spacing w:val="-6"/>
          <w:sz w:val="30"/>
          <w:szCs w:val="30"/>
          <w:cs/>
        </w:rPr>
        <w:t>กลุ่มบริษัทดำเนินธุรกิจ</w:t>
      </w:r>
      <w:r w:rsidR="001E3AE5">
        <w:rPr>
          <w:rFonts w:asciiTheme="minorHAnsi" w:hAnsiTheme="minorHAnsi" w:cstheme="minorHAnsi" w:hint="cs"/>
          <w:spacing w:val="-6"/>
          <w:sz w:val="30"/>
          <w:szCs w:val="30"/>
          <w:cs/>
        </w:rPr>
        <w:t>หลัก</w:t>
      </w:r>
      <w:r w:rsidRPr="000F2BBF">
        <w:rPr>
          <w:rFonts w:asciiTheme="minorHAnsi" w:hAnsiTheme="minorHAnsi" w:cstheme="minorHAnsi" w:hint="cs"/>
          <w:spacing w:val="-6"/>
          <w:sz w:val="30"/>
          <w:szCs w:val="30"/>
          <w:cs/>
        </w:rPr>
        <w:t>ในประเทศเท่านั้น ไม่มีรายได้จากต่างประเทศหรือสินทรัพย์ในต่างประเทศที่มี</w:t>
      </w:r>
      <w:r w:rsidRPr="000F2BBF">
        <w:rPr>
          <w:rFonts w:ascii="Angsana New" w:hAnsi="Angsana New" w:hint="cs"/>
          <w:spacing w:val="-6"/>
          <w:sz w:val="30"/>
          <w:szCs w:val="30"/>
          <w:cs/>
        </w:rPr>
        <w:t>สาระสำคัญ</w:t>
      </w:r>
    </w:p>
    <w:p w14:paraId="10923A2F" w14:textId="77777777" w:rsidR="00014A61" w:rsidRPr="006E325E" w:rsidRDefault="00014A61" w:rsidP="00014A61">
      <w:pPr>
        <w:jc w:val="thaiDistribute"/>
        <w:rPr>
          <w:rFonts w:ascii="Angsana New" w:hAnsi="Angsana New"/>
          <w:sz w:val="20"/>
          <w:szCs w:val="20"/>
        </w:rPr>
      </w:pPr>
    </w:p>
    <w:p w14:paraId="54CEE54E" w14:textId="77777777" w:rsidR="00014A61" w:rsidRPr="000F2BBF" w:rsidRDefault="00014A61" w:rsidP="00014A61">
      <w:pPr>
        <w:pStyle w:val="index"/>
        <w:tabs>
          <w:tab w:val="clear" w:pos="1134"/>
          <w:tab w:val="left" w:pos="630"/>
        </w:tabs>
        <w:spacing w:after="0" w:line="240" w:lineRule="atLeast"/>
        <w:ind w:left="0" w:firstLine="0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</w:pPr>
      <w:r w:rsidRPr="000F2BBF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ลูกค้ารายใหญ่</w:t>
      </w:r>
    </w:p>
    <w:p w14:paraId="203FBF13" w14:textId="77777777" w:rsidR="00014A61" w:rsidRPr="006E325E" w:rsidRDefault="00014A61" w:rsidP="00014A61">
      <w:pPr>
        <w:pStyle w:val="index"/>
        <w:tabs>
          <w:tab w:val="clear" w:pos="1134"/>
          <w:tab w:val="left" w:pos="630"/>
        </w:tabs>
        <w:spacing w:after="0" w:line="240" w:lineRule="atLeast"/>
        <w:ind w:left="0" w:hanging="270"/>
        <w:rPr>
          <w:rFonts w:ascii="Angsana New" w:hAnsi="Angsana New" w:cs="Angsana New"/>
          <w:sz w:val="20"/>
          <w:cs/>
          <w:lang w:bidi="th-TH"/>
        </w:rPr>
      </w:pPr>
    </w:p>
    <w:p w14:paraId="4891F84B" w14:textId="77777777" w:rsidR="00014A61" w:rsidRPr="000F2BBF" w:rsidRDefault="00014A61" w:rsidP="00014A61">
      <w:pPr>
        <w:jc w:val="thaiDistribute"/>
        <w:rPr>
          <w:rFonts w:asciiTheme="minorHAnsi" w:hAnsiTheme="minorHAnsi" w:cstheme="minorHAnsi"/>
          <w:sz w:val="30"/>
          <w:szCs w:val="30"/>
          <w:cs/>
        </w:rPr>
      </w:pPr>
      <w:r w:rsidRPr="000F2BBF">
        <w:rPr>
          <w:rFonts w:asciiTheme="minorHAnsi" w:hAnsiTheme="minorHAnsi" w:cstheme="minorHAnsi" w:hint="cs"/>
          <w:sz w:val="30"/>
          <w:szCs w:val="30"/>
          <w:cs/>
        </w:rPr>
        <w:t>กลุ่มบริษัทมีฐานลูกค้าจำนวนมาก ดังนั้น กลุ่มบริษัทจึงไม่มีรายได้จากลูกค้าภายนอกรายใหญ่จากรายได้รวมของกลุ่มบริษัท</w:t>
      </w:r>
    </w:p>
    <w:p w14:paraId="72B95C68" w14:textId="3DDDB59D" w:rsidR="00014A61" w:rsidRPr="00014A61" w:rsidRDefault="00014A61" w:rsidP="00014A61">
      <w:pPr>
        <w:jc w:val="thaiDistribute"/>
        <w:rPr>
          <w:rFonts w:asciiTheme="minorHAnsi" w:hAnsiTheme="minorHAnsi" w:cstheme="minorHAnsi"/>
          <w:sz w:val="30"/>
          <w:szCs w:val="30"/>
          <w:cs/>
        </w:rPr>
        <w:sectPr w:rsidR="00014A61" w:rsidRPr="00014A61" w:rsidSect="009936D6">
          <w:pgSz w:w="16834" w:h="11909" w:orient="landscape" w:code="9"/>
          <w:pgMar w:top="691" w:right="1152" w:bottom="180" w:left="1152" w:header="720" w:footer="720" w:gutter="0"/>
          <w:cols w:space="720"/>
          <w:docGrid w:linePitch="245"/>
        </w:sectPr>
      </w:pPr>
    </w:p>
    <w:p w14:paraId="75E038F5" w14:textId="1D7D05EE" w:rsidR="00D5170D" w:rsidRPr="00721EE9" w:rsidRDefault="00D7728F" w:rsidP="00767645">
      <w:pPr>
        <w:pStyle w:val="BodyText2"/>
        <w:numPr>
          <w:ilvl w:val="0"/>
          <w:numId w:val="18"/>
        </w:numPr>
        <w:ind w:left="540" w:hanging="540"/>
        <w:rPr>
          <w:b/>
          <w:bCs/>
        </w:rPr>
      </w:pPr>
      <w:r>
        <w:rPr>
          <w:rFonts w:hint="cs"/>
          <w:b/>
          <w:bCs/>
          <w:cs/>
        </w:rPr>
        <w:lastRenderedPageBreak/>
        <w:t>ขาดทุน</w:t>
      </w:r>
      <w:r w:rsidR="00D01B0D" w:rsidRPr="00721EE9">
        <w:rPr>
          <w:rFonts w:hint="cs"/>
          <w:b/>
          <w:bCs/>
          <w:cs/>
        </w:rPr>
        <w:t>ต่อหุ้น</w:t>
      </w:r>
    </w:p>
    <w:p w14:paraId="7A2FAF11" w14:textId="77777777" w:rsidR="00AC5EEA" w:rsidRPr="006E325E" w:rsidRDefault="00AC5EEA" w:rsidP="008E61FF">
      <w:pPr>
        <w:pStyle w:val="ListParagraph"/>
        <w:spacing w:after="0" w:line="240" w:lineRule="auto"/>
        <w:ind w:left="432"/>
        <w:jc w:val="thaiDistribute"/>
        <w:rPr>
          <w:rFonts w:asciiTheme="majorBidi" w:hAnsiTheme="majorBidi" w:cstheme="majorBidi"/>
          <w:spacing w:val="-4"/>
          <w:sz w:val="20"/>
          <w:szCs w:val="20"/>
          <w:lang w:val="en-US"/>
        </w:rPr>
      </w:pPr>
    </w:p>
    <w:tbl>
      <w:tblPr>
        <w:tblW w:w="9249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564"/>
        <w:gridCol w:w="1737"/>
        <w:gridCol w:w="386"/>
        <w:gridCol w:w="1562"/>
      </w:tblGrid>
      <w:tr w:rsidR="00211F1E" w:rsidRPr="006E4890" w14:paraId="79FEA008" w14:textId="77777777" w:rsidTr="00AC5017">
        <w:trPr>
          <w:trHeight w:val="316"/>
          <w:tblHeader/>
        </w:trPr>
        <w:tc>
          <w:tcPr>
            <w:tcW w:w="5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4FC46C" w14:textId="1B2EC382" w:rsidR="00211F1E" w:rsidRPr="000B41B1" w:rsidRDefault="0075689D" w:rsidP="00493CC5">
            <w:pPr>
              <w:spacing w:line="240" w:lineRule="auto"/>
              <w:ind w:left="72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  <w:r w:rsidRPr="000B41B1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 w:rsidR="0070200F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เก้า</w:t>
            </w:r>
            <w:r w:rsidRPr="000B41B1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เดือนสิ้นสุดวันที่</w:t>
            </w:r>
            <w:r w:rsidRPr="000B41B1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Pr="000B41B1">
              <w:rPr>
                <w:rFonts w:asciiTheme="majorBidi" w:hAnsiTheme="majorBidi"/>
                <w:b/>
                <w:bCs/>
                <w:i/>
                <w:iCs/>
                <w:spacing w:val="-4"/>
                <w:sz w:val="30"/>
                <w:szCs w:val="30"/>
              </w:rPr>
              <w:t>3</w:t>
            </w:r>
            <w:r w:rsidR="003F132D">
              <w:rPr>
                <w:rFonts w:asciiTheme="majorBidi" w:hAnsiTheme="majorBidi"/>
                <w:b/>
                <w:bCs/>
                <w:i/>
                <w:iCs/>
                <w:spacing w:val="-4"/>
                <w:sz w:val="30"/>
                <w:szCs w:val="30"/>
              </w:rPr>
              <w:t>0</w:t>
            </w:r>
            <w:r w:rsidRPr="000B41B1">
              <w:rPr>
                <w:rFonts w:asciiTheme="majorBidi" w:hAnsi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 w:rsidR="0070200F">
              <w:rPr>
                <w:rFonts w:asciiTheme="majorBidi" w:hAnsi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กันยายน</w:t>
            </w:r>
            <w:r w:rsidRPr="000B41B1">
              <w:rPr>
                <w:rFonts w:asciiTheme="majorBidi" w:hAnsi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 2567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390A46" w14:textId="77777777" w:rsidR="00C3433E" w:rsidRDefault="00C3433E" w:rsidP="00493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  <w:p w14:paraId="522F259F" w14:textId="6C7A2061" w:rsidR="00211F1E" w:rsidRPr="000B41B1" w:rsidRDefault="00211F1E" w:rsidP="00493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0B41B1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86" w:type="dxa"/>
            <w:tcBorders>
              <w:top w:val="nil"/>
              <w:left w:val="nil"/>
              <w:right w:val="nil"/>
            </w:tcBorders>
          </w:tcPr>
          <w:p w14:paraId="75C31C0D" w14:textId="77777777" w:rsidR="00211F1E" w:rsidRPr="000B41B1" w:rsidRDefault="00211F1E" w:rsidP="00493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04CA1D" w14:textId="77777777" w:rsidR="00283169" w:rsidRPr="000B41B1" w:rsidRDefault="00211F1E" w:rsidP="00493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  <w:r w:rsidRPr="000B41B1">
              <w:rPr>
                <w:rFonts w:asciiTheme="minorHAnsi" w:hAnsiTheme="minorHAnsi" w:cstheme="minorHAnsi"/>
                <w:bCs/>
                <w:sz w:val="30"/>
                <w:szCs w:val="30"/>
                <w:cs/>
              </w:rPr>
              <w:t>งบการเงิน</w:t>
            </w:r>
          </w:p>
          <w:p w14:paraId="13B07DB8" w14:textId="161BBBEA" w:rsidR="00211F1E" w:rsidRPr="000B41B1" w:rsidRDefault="00211F1E" w:rsidP="00493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0B41B1">
              <w:rPr>
                <w:rFonts w:asciiTheme="minorHAnsi" w:hAnsiTheme="minorHAnsi" w:cstheme="minorHAns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11F1E" w:rsidRPr="006E4890" w14:paraId="6690F835" w14:textId="77777777" w:rsidTr="007D6A17">
        <w:trPr>
          <w:trHeight w:val="316"/>
          <w:tblHeader/>
        </w:trPr>
        <w:tc>
          <w:tcPr>
            <w:tcW w:w="5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372E58" w14:textId="6229EC19" w:rsidR="00211F1E" w:rsidRPr="000B41B1" w:rsidRDefault="00211F1E" w:rsidP="00493CC5">
            <w:pPr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4C7E2A" w14:textId="5C2F5B68" w:rsidR="00211F1E" w:rsidRPr="000B41B1" w:rsidRDefault="00211F1E" w:rsidP="0021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0B41B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B41B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B41B1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0B41B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Pr="000B41B1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A6FDD" w:rsidRPr="00033FC5" w14:paraId="7B071D1A" w14:textId="77777777" w:rsidTr="00AC5017">
        <w:trPr>
          <w:trHeight w:val="316"/>
        </w:trPr>
        <w:tc>
          <w:tcPr>
            <w:tcW w:w="556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DE7EDE2" w14:textId="418FAC64" w:rsidR="001A6FDD" w:rsidRPr="000B41B1" w:rsidRDefault="001A6FDD" w:rsidP="001A6FDD">
            <w:pPr>
              <w:spacing w:line="240" w:lineRule="auto"/>
              <w:ind w:lef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0B41B1"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</w:rPr>
              <w:t>ขาดทุน</w:t>
            </w:r>
            <w:r w:rsidRPr="000B41B1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ที่เป็นส่วนของผู้ถือหุ้นสามัญของบริษัท</w:t>
            </w:r>
          </w:p>
        </w:tc>
        <w:tc>
          <w:tcPr>
            <w:tcW w:w="173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9DE865" w14:textId="68AFFFDE" w:rsidR="001A6FDD" w:rsidRPr="000B41B1" w:rsidRDefault="00D964DD" w:rsidP="001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558" w:right="-73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</w:rPr>
              <w:t>(</w:t>
            </w:r>
            <w:r w:rsidR="009F10AF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5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,</w:t>
            </w:r>
            <w:r w:rsidR="009F10AF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740</w:t>
            </w:r>
            <w:r w:rsidR="00B433F6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,</w:t>
            </w:r>
            <w:r w:rsidR="009F10AF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520</w:t>
            </w:r>
            <w:r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386" w:type="dxa"/>
            <w:tcBorders>
              <w:left w:val="nil"/>
              <w:right w:val="nil"/>
            </w:tcBorders>
            <w:vAlign w:val="bottom"/>
          </w:tcPr>
          <w:p w14:paraId="35E936BF" w14:textId="77777777" w:rsidR="001A6FDD" w:rsidRPr="000B41B1" w:rsidRDefault="001A6FDD" w:rsidP="001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left" w:pos="520"/>
                <w:tab w:val="decimal" w:pos="796"/>
              </w:tabs>
              <w:spacing w:line="240" w:lineRule="auto"/>
              <w:ind w:left="-558" w:right="20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56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842CF3" w14:textId="0E2763AE" w:rsidR="001A6FDD" w:rsidRPr="000B41B1" w:rsidRDefault="00D964DD" w:rsidP="001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ind w:left="-558" w:right="-73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</w:rPr>
              <w:t>(</w:t>
            </w:r>
            <w:r w:rsidR="009F10AF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8</w:t>
            </w:r>
            <w:r w:rsidR="00B433F6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,</w:t>
            </w:r>
            <w:r w:rsidR="009F10AF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</w:t>
            </w:r>
            <w:r w:rsidR="00B433F6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40,79</w:t>
            </w:r>
            <w:r w:rsidR="009F10AF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7</w:t>
            </w:r>
            <w:r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1A6FDD" w:rsidRPr="00033FC5" w14:paraId="540F7616" w14:textId="77777777" w:rsidTr="00AC5017">
        <w:trPr>
          <w:trHeight w:val="444"/>
        </w:trPr>
        <w:tc>
          <w:tcPr>
            <w:tcW w:w="5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F47AB6" w14:textId="77777777" w:rsidR="001A6FDD" w:rsidRPr="000B41B1" w:rsidRDefault="001A6FDD" w:rsidP="001A6FDD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3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147327" w14:textId="77777777" w:rsidR="001A6FDD" w:rsidRPr="000B41B1" w:rsidRDefault="001A6FDD" w:rsidP="001A6FDD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sz w:val="30"/>
                <w:szCs w:val="30"/>
                <w:highlight w:val="yellow"/>
              </w:rPr>
            </w:pPr>
          </w:p>
        </w:tc>
        <w:tc>
          <w:tcPr>
            <w:tcW w:w="386" w:type="dxa"/>
            <w:tcBorders>
              <w:left w:val="nil"/>
              <w:right w:val="nil"/>
            </w:tcBorders>
            <w:vAlign w:val="bottom"/>
          </w:tcPr>
          <w:p w14:paraId="5B92939B" w14:textId="77777777" w:rsidR="001A6FDD" w:rsidRPr="000B41B1" w:rsidRDefault="001A6FDD" w:rsidP="001A6FDD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sz w:val="30"/>
                <w:szCs w:val="30"/>
                <w:highlight w:val="yellow"/>
              </w:rPr>
            </w:pPr>
          </w:p>
        </w:tc>
        <w:tc>
          <w:tcPr>
            <w:tcW w:w="156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993467" w14:textId="77777777" w:rsidR="001A6FDD" w:rsidRPr="000B41B1" w:rsidRDefault="001A6FDD" w:rsidP="001A6FDD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sz w:val="30"/>
                <w:szCs w:val="30"/>
                <w:highlight w:val="yellow"/>
              </w:rPr>
            </w:pPr>
          </w:p>
        </w:tc>
      </w:tr>
      <w:tr w:rsidR="001A6FDD" w:rsidRPr="00033FC5" w14:paraId="29DACF85" w14:textId="77777777" w:rsidTr="00AC5017">
        <w:trPr>
          <w:trHeight w:val="316"/>
        </w:trPr>
        <w:tc>
          <w:tcPr>
            <w:tcW w:w="5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24DFED" w14:textId="2B52EAF6" w:rsidR="001A6FDD" w:rsidRPr="000B41B1" w:rsidRDefault="001A6FDD" w:rsidP="001A6FDD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  <w:r w:rsidRPr="000B41B1">
              <w:rPr>
                <w:rFonts w:asciiTheme="minorHAnsi" w:hAnsiTheme="minorHAnsi" w:cstheme="minorHAnsi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7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AF44E9" w14:textId="77777777" w:rsidR="001A6FDD" w:rsidRPr="000B41B1" w:rsidRDefault="001A6FDD" w:rsidP="001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386" w:type="dxa"/>
            <w:tcBorders>
              <w:left w:val="nil"/>
              <w:right w:val="nil"/>
            </w:tcBorders>
            <w:vAlign w:val="bottom"/>
          </w:tcPr>
          <w:p w14:paraId="24F3993B" w14:textId="77777777" w:rsidR="001A6FDD" w:rsidRPr="000B41B1" w:rsidRDefault="001A6FDD" w:rsidP="001A6FDD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  <w:highlight w:val="yellow"/>
              </w:rPr>
            </w:pPr>
          </w:p>
        </w:tc>
        <w:tc>
          <w:tcPr>
            <w:tcW w:w="15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E411CB" w14:textId="3FC4EF46" w:rsidR="001A6FDD" w:rsidRPr="000B41B1" w:rsidRDefault="001A6FDD" w:rsidP="001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  <w:highlight w:val="yellow"/>
              </w:rPr>
            </w:pPr>
          </w:p>
        </w:tc>
      </w:tr>
      <w:tr w:rsidR="001A6FDD" w:rsidRPr="00033FC5" w14:paraId="446BBF3B" w14:textId="77777777" w:rsidTr="00AC5017">
        <w:trPr>
          <w:trHeight w:val="316"/>
        </w:trPr>
        <w:tc>
          <w:tcPr>
            <w:tcW w:w="5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320494" w14:textId="4944104D" w:rsidR="001A6FDD" w:rsidRPr="000B41B1" w:rsidRDefault="001A6FDD" w:rsidP="001A6FDD">
            <w:pPr>
              <w:spacing w:line="240" w:lineRule="auto"/>
              <w:ind w:firstLine="72"/>
              <w:rPr>
                <w:rFonts w:asciiTheme="minorHAnsi" w:hAnsiTheme="minorHAnsi" w:cstheme="minorHAnsi"/>
                <w:sz w:val="30"/>
                <w:szCs w:val="30"/>
              </w:rPr>
            </w:pPr>
            <w:r w:rsidRPr="000B41B1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0B41B1">
              <w:rPr>
                <w:rFonts w:asciiTheme="minorHAnsi" w:hAnsiTheme="minorHAnsi" w:cstheme="minorHAnsi"/>
                <w:sz w:val="30"/>
                <w:szCs w:val="30"/>
              </w:rPr>
              <w:t>1</w:t>
            </w:r>
            <w:r w:rsidRPr="000B41B1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 </w:t>
            </w:r>
            <w:r w:rsidRPr="000B41B1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มกราคม</w:t>
            </w:r>
            <w:r w:rsidRPr="000B41B1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E692C2" w14:textId="77F313A7" w:rsidR="001A6FDD" w:rsidRPr="000B41B1" w:rsidRDefault="001A6FDD" w:rsidP="001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left" w:pos="520"/>
              </w:tabs>
              <w:spacing w:line="240" w:lineRule="auto"/>
              <w:ind w:left="-558" w:right="-8"/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  <w:r w:rsidRPr="000B41B1">
              <w:rPr>
                <w:rFonts w:asciiTheme="minorHAnsi" w:hAnsiTheme="minorHAnsi" w:cstheme="minorHAnsi"/>
                <w:sz w:val="30"/>
                <w:szCs w:val="30"/>
              </w:rPr>
              <w:t>1,766,497</w:t>
            </w:r>
          </w:p>
        </w:tc>
        <w:tc>
          <w:tcPr>
            <w:tcW w:w="386" w:type="dxa"/>
            <w:tcBorders>
              <w:left w:val="nil"/>
              <w:right w:val="nil"/>
            </w:tcBorders>
            <w:vAlign w:val="bottom"/>
          </w:tcPr>
          <w:p w14:paraId="2D98F305" w14:textId="77777777" w:rsidR="001A6FDD" w:rsidRPr="000B41B1" w:rsidRDefault="001A6FDD" w:rsidP="001A6FDD">
            <w:pPr>
              <w:tabs>
                <w:tab w:val="decimal" w:pos="340"/>
                <w:tab w:val="left" w:pos="520"/>
              </w:tabs>
              <w:spacing w:line="240" w:lineRule="auto"/>
              <w:ind w:left="-558" w:right="20"/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5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3E8A42" w14:textId="40E2075B" w:rsidR="001A6FDD" w:rsidRPr="000B41B1" w:rsidRDefault="001A6FDD" w:rsidP="001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left" w:pos="520"/>
              </w:tabs>
              <w:spacing w:line="240" w:lineRule="auto"/>
              <w:ind w:left="-558" w:right="-8"/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  <w:r w:rsidRPr="000B41B1">
              <w:rPr>
                <w:rFonts w:asciiTheme="minorHAnsi" w:hAnsiTheme="minorHAnsi" w:cstheme="minorHAnsi"/>
                <w:sz w:val="30"/>
                <w:szCs w:val="30"/>
              </w:rPr>
              <w:t>1,766,497</w:t>
            </w:r>
          </w:p>
        </w:tc>
      </w:tr>
      <w:tr w:rsidR="00BA7D11" w:rsidRPr="00033FC5" w14:paraId="253514BF" w14:textId="77777777" w:rsidTr="00AC5017">
        <w:trPr>
          <w:trHeight w:val="316"/>
        </w:trPr>
        <w:tc>
          <w:tcPr>
            <w:tcW w:w="5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FEE658" w14:textId="115BA26D" w:rsidR="00BA7D11" w:rsidRPr="000B41B1" w:rsidRDefault="00BA7D11" w:rsidP="001A6FDD">
            <w:pPr>
              <w:spacing w:line="240" w:lineRule="auto"/>
              <w:ind w:firstLine="72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 w:hint="cs"/>
                <w:sz w:val="30"/>
                <w:szCs w:val="30"/>
                <w:cs/>
              </w:rPr>
              <w:t>ผลกระทบจากหุ้นที่ออกให้แล้ว</w:t>
            </w:r>
            <w:r w:rsidR="00A93F93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ตามใบสำคัญแสดงสิทธิ</w:t>
            </w:r>
          </w:p>
        </w:tc>
        <w:tc>
          <w:tcPr>
            <w:tcW w:w="17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D7780A" w14:textId="25A65EAF" w:rsidR="00BA7D11" w:rsidRPr="000B41B1" w:rsidRDefault="00A93F93" w:rsidP="001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left" w:pos="520"/>
              </w:tabs>
              <w:spacing w:line="240" w:lineRule="auto"/>
              <w:ind w:left="-558" w:right="-8"/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104</w:t>
            </w:r>
          </w:p>
        </w:tc>
        <w:tc>
          <w:tcPr>
            <w:tcW w:w="386" w:type="dxa"/>
            <w:tcBorders>
              <w:left w:val="nil"/>
              <w:right w:val="nil"/>
            </w:tcBorders>
            <w:vAlign w:val="bottom"/>
          </w:tcPr>
          <w:p w14:paraId="6C24E8B4" w14:textId="77777777" w:rsidR="00BA7D11" w:rsidRPr="000B41B1" w:rsidRDefault="00BA7D11" w:rsidP="001A6FDD">
            <w:pPr>
              <w:tabs>
                <w:tab w:val="decimal" w:pos="340"/>
                <w:tab w:val="left" w:pos="520"/>
              </w:tabs>
              <w:spacing w:line="240" w:lineRule="auto"/>
              <w:ind w:left="-558" w:right="20"/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5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002FC2" w14:textId="78531C45" w:rsidR="00BA7D11" w:rsidRPr="000B41B1" w:rsidRDefault="00A93F93" w:rsidP="001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left" w:pos="520"/>
              </w:tabs>
              <w:spacing w:line="240" w:lineRule="auto"/>
              <w:ind w:left="-558" w:right="-8"/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104</w:t>
            </w:r>
          </w:p>
        </w:tc>
      </w:tr>
      <w:tr w:rsidR="001A6FDD" w:rsidRPr="00033FC5" w14:paraId="22C6D324" w14:textId="77777777" w:rsidTr="003302EA">
        <w:trPr>
          <w:trHeight w:val="316"/>
        </w:trPr>
        <w:tc>
          <w:tcPr>
            <w:tcW w:w="5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1B44C6" w14:textId="766D3100" w:rsidR="001A6FDD" w:rsidRPr="000B41B1" w:rsidRDefault="001A6FDD" w:rsidP="001A6FDD">
            <w:pPr>
              <w:spacing w:line="240" w:lineRule="auto"/>
              <w:ind w:firstLine="72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0B41B1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ผลกระทบจากหุ้นทุนซื้อคืน</w:t>
            </w:r>
          </w:p>
        </w:tc>
        <w:tc>
          <w:tcPr>
            <w:tcW w:w="17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2A1AE6" w14:textId="1527C024" w:rsidR="001A6FDD" w:rsidRPr="000B41B1" w:rsidRDefault="003302EA" w:rsidP="00330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558" w:right="-73"/>
              <w:jc w:val="right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 w:hint="cs"/>
                <w:sz w:val="30"/>
                <w:szCs w:val="30"/>
                <w:cs/>
              </w:rPr>
              <w:t>(</w:t>
            </w:r>
            <w:r w:rsidR="00A93F93">
              <w:rPr>
                <w:rFonts w:asciiTheme="minorHAnsi" w:hAnsiTheme="minorHAnsi" w:cstheme="minorHAnsi"/>
                <w:sz w:val="30"/>
                <w:szCs w:val="30"/>
              </w:rPr>
              <w:t>56,499</w:t>
            </w:r>
            <w:r>
              <w:rPr>
                <w:rFonts w:asciiTheme="minorHAnsi" w:hAnsiTheme="minorHAnsi" w:cstheme="minorHAnsi" w:hint="cs"/>
                <w:sz w:val="30"/>
                <w:szCs w:val="30"/>
                <w:cs/>
              </w:rPr>
              <w:t>)</w:t>
            </w:r>
          </w:p>
        </w:tc>
        <w:tc>
          <w:tcPr>
            <w:tcW w:w="386" w:type="dxa"/>
            <w:tcBorders>
              <w:left w:val="nil"/>
              <w:right w:val="nil"/>
            </w:tcBorders>
            <w:vAlign w:val="bottom"/>
          </w:tcPr>
          <w:p w14:paraId="1F56C186" w14:textId="713522A3" w:rsidR="001A6FDD" w:rsidRPr="000B41B1" w:rsidRDefault="001A6FDD" w:rsidP="001A6FDD">
            <w:pPr>
              <w:tabs>
                <w:tab w:val="clear" w:pos="680"/>
                <w:tab w:val="decimal" w:pos="660"/>
              </w:tabs>
              <w:spacing w:line="240" w:lineRule="auto"/>
              <w:ind w:left="-102" w:right="-109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5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511F81" w14:textId="3FBFA963" w:rsidR="001A6FDD" w:rsidRPr="000B41B1" w:rsidRDefault="003302EA" w:rsidP="00330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left" w:pos="520"/>
              </w:tabs>
              <w:spacing w:line="240" w:lineRule="auto"/>
              <w:ind w:left="-558" w:right="-34"/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 w:hint="cs"/>
                <w:sz w:val="30"/>
                <w:szCs w:val="30"/>
                <w:cs/>
              </w:rPr>
              <w:t>(</w:t>
            </w:r>
            <w:r>
              <w:rPr>
                <w:rFonts w:asciiTheme="minorHAnsi" w:hAnsiTheme="minorHAnsi" w:cstheme="minorHAnsi"/>
                <w:sz w:val="30"/>
                <w:szCs w:val="30"/>
              </w:rPr>
              <w:t>56,</w:t>
            </w:r>
            <w:r w:rsidR="00A93F93">
              <w:rPr>
                <w:rFonts w:asciiTheme="minorHAnsi" w:hAnsiTheme="minorHAnsi" w:cstheme="minorHAnsi"/>
                <w:sz w:val="30"/>
                <w:szCs w:val="30"/>
              </w:rPr>
              <w:t>499</w:t>
            </w:r>
            <w:r>
              <w:rPr>
                <w:rFonts w:asciiTheme="minorHAnsi" w:hAnsiTheme="minorHAnsi" w:cstheme="minorHAnsi" w:hint="cs"/>
                <w:sz w:val="30"/>
                <w:szCs w:val="30"/>
                <w:cs/>
              </w:rPr>
              <w:t>)</w:t>
            </w:r>
          </w:p>
        </w:tc>
      </w:tr>
      <w:tr w:rsidR="001A6FDD" w:rsidRPr="00033FC5" w14:paraId="2ED9DA25" w14:textId="77777777" w:rsidTr="00BC4FF7">
        <w:trPr>
          <w:trHeight w:val="424"/>
        </w:trPr>
        <w:tc>
          <w:tcPr>
            <w:tcW w:w="5564" w:type="dxa"/>
            <w:tcBorders>
              <w:left w:val="nil"/>
              <w:right w:val="nil"/>
            </w:tcBorders>
            <w:shd w:val="clear" w:color="auto" w:fill="auto"/>
            <w:noWrap/>
          </w:tcPr>
          <w:p w14:paraId="44C034C8" w14:textId="4B1A8FFD" w:rsidR="001A6FDD" w:rsidRPr="000B41B1" w:rsidRDefault="001A6FDD" w:rsidP="001A6FDD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0B41B1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B5B3A7" w14:textId="60FEA68C" w:rsidR="001A6FDD" w:rsidRPr="000B41B1" w:rsidRDefault="00D426D6" w:rsidP="001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558" w:right="-8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1,710,102</w:t>
            </w:r>
          </w:p>
        </w:tc>
        <w:tc>
          <w:tcPr>
            <w:tcW w:w="386" w:type="dxa"/>
            <w:tcBorders>
              <w:left w:val="nil"/>
              <w:right w:val="nil"/>
            </w:tcBorders>
            <w:vAlign w:val="bottom"/>
          </w:tcPr>
          <w:p w14:paraId="01B9BCBA" w14:textId="77777777" w:rsidR="001A6FDD" w:rsidRPr="000B41B1" w:rsidRDefault="001A6FDD" w:rsidP="001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2" w:right="-89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9B845D" w14:textId="1BBEC87D" w:rsidR="001A6FDD" w:rsidRPr="000B41B1" w:rsidRDefault="00D426D6" w:rsidP="001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left" w:pos="1303"/>
              </w:tabs>
              <w:spacing w:line="240" w:lineRule="auto"/>
              <w:ind w:left="-558" w:right="-8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1,710,102</w:t>
            </w:r>
          </w:p>
        </w:tc>
      </w:tr>
      <w:tr w:rsidR="001A6FDD" w:rsidRPr="00A27AA0" w14:paraId="13FB2535" w14:textId="77777777" w:rsidTr="00AC5017">
        <w:trPr>
          <w:trHeight w:val="316"/>
        </w:trPr>
        <w:tc>
          <w:tcPr>
            <w:tcW w:w="5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D8B1DD" w14:textId="311AE94E" w:rsidR="001A6FDD" w:rsidRPr="000B41B1" w:rsidRDefault="001A6FDD" w:rsidP="001A6FDD">
            <w:pPr>
              <w:spacing w:line="240" w:lineRule="auto"/>
              <w:ind w:firstLine="72"/>
              <w:rPr>
                <w:rFonts w:asciiTheme="minorHAnsi" w:hAnsiTheme="minorHAnsi"/>
                <w:b/>
                <w:bCs/>
                <w:sz w:val="30"/>
                <w:szCs w:val="30"/>
              </w:rPr>
            </w:pPr>
            <w:r w:rsidRPr="000B41B1">
              <w:rPr>
                <w:rFonts w:asciiTheme="minorHAnsi" w:hAnsiTheme="minorHAnsi" w:hint="cs"/>
                <w:b/>
                <w:bCs/>
                <w:sz w:val="30"/>
                <w:szCs w:val="30"/>
                <w:cs/>
              </w:rPr>
              <w:t>ขาดทุน</w:t>
            </w:r>
            <w:r w:rsidRPr="000B41B1">
              <w:rPr>
                <w:rFonts w:asciiTheme="minorHAnsi" w:hAnsiTheme="minorHAnsi"/>
                <w:b/>
                <w:bCs/>
                <w:sz w:val="30"/>
                <w:szCs w:val="30"/>
                <w:cs/>
              </w:rPr>
              <w:t xml:space="preserve">ต่อหุ้น </w:t>
            </w:r>
            <w:r w:rsidRPr="000B41B1">
              <w:rPr>
                <w:rFonts w:asciiTheme="minorHAnsi" w:hAnsiTheme="minorHAns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73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2C2979" w14:textId="7F88924F" w:rsidR="001A6FDD" w:rsidRPr="000B41B1" w:rsidRDefault="00D426D6" w:rsidP="001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558" w:right="-73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3.</w:t>
            </w:r>
            <w:r w:rsidR="009F10AF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3568</w:t>
            </w:r>
            <w:r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386" w:type="dxa"/>
            <w:tcBorders>
              <w:top w:val="nil"/>
              <w:left w:val="nil"/>
              <w:right w:val="nil"/>
            </w:tcBorders>
            <w:vAlign w:val="bottom"/>
          </w:tcPr>
          <w:p w14:paraId="513FFE04" w14:textId="77777777" w:rsidR="001A6FDD" w:rsidRPr="000B41B1" w:rsidRDefault="001A6FDD" w:rsidP="001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1435"/>
              </w:tabs>
              <w:spacing w:line="240" w:lineRule="auto"/>
              <w:ind w:left="-102" w:right="-109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B8988E" w14:textId="635B6489" w:rsidR="001A6FDD" w:rsidRPr="0035635B" w:rsidRDefault="00D426D6" w:rsidP="001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02" w:right="-36"/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4.7</w:t>
            </w:r>
            <w:r w:rsidR="009F10AF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604</w:t>
            </w:r>
            <w:r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32ECE795" w14:textId="77777777" w:rsidR="00AD7743" w:rsidRPr="00AD7743" w:rsidRDefault="00AD7743" w:rsidP="00AD7743">
      <w:pPr>
        <w:pStyle w:val="BodyText2"/>
        <w:ind w:left="540"/>
        <w:rPr>
          <w:b/>
          <w:bCs/>
          <w:lang w:val="en-US"/>
        </w:rPr>
      </w:pPr>
    </w:p>
    <w:p w14:paraId="7A4B5E13" w14:textId="66A0691A" w:rsidR="00675892" w:rsidRPr="00721EE9" w:rsidRDefault="00675892" w:rsidP="00767645">
      <w:pPr>
        <w:pStyle w:val="BodyText2"/>
        <w:numPr>
          <w:ilvl w:val="0"/>
          <w:numId w:val="18"/>
        </w:numPr>
        <w:ind w:left="540" w:hanging="540"/>
        <w:rPr>
          <w:b/>
          <w:bCs/>
        </w:rPr>
      </w:pPr>
      <w:r>
        <w:rPr>
          <w:rFonts w:hint="cs"/>
          <w:b/>
          <w:bCs/>
          <w:cs/>
        </w:rPr>
        <w:t>เงินปันผล</w:t>
      </w:r>
    </w:p>
    <w:p w14:paraId="651842B6" w14:textId="6EC42B56" w:rsidR="00312E55" w:rsidRDefault="00312E55" w:rsidP="00472CE4">
      <w:pPr>
        <w:pStyle w:val="BodyText2"/>
        <w:ind w:left="540"/>
        <w:rPr>
          <w:b/>
          <w:bCs/>
        </w:rPr>
      </w:pPr>
    </w:p>
    <w:tbl>
      <w:tblPr>
        <w:tblStyle w:val="TableGrid"/>
        <w:tblW w:w="910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82"/>
        <w:gridCol w:w="1762"/>
        <w:gridCol w:w="1669"/>
        <w:gridCol w:w="1317"/>
        <w:gridCol w:w="243"/>
        <w:gridCol w:w="1333"/>
      </w:tblGrid>
      <w:tr w:rsidR="00675892" w:rsidRPr="00B92FF9" w:rsidDel="00D43E7A" w14:paraId="0BCD2321" w14:textId="77777777" w:rsidTr="00675892">
        <w:trPr>
          <w:trHeight w:val="415"/>
          <w:tblHeader/>
        </w:trPr>
        <w:tc>
          <w:tcPr>
            <w:tcW w:w="2782" w:type="dxa"/>
            <w:shd w:val="clear" w:color="auto" w:fill="auto"/>
            <w:vAlign w:val="bottom"/>
          </w:tcPr>
          <w:p w14:paraId="64EABE38" w14:textId="77777777" w:rsidR="00675892" w:rsidRPr="00B92FF9" w:rsidRDefault="0067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2" w:type="dxa"/>
            <w:shd w:val="clear" w:color="auto" w:fill="auto"/>
            <w:vAlign w:val="bottom"/>
          </w:tcPr>
          <w:p w14:paraId="1C9059EA" w14:textId="77777777" w:rsidR="00675892" w:rsidRPr="00B92FF9" w:rsidRDefault="0067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92FF9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68D62B3D" w14:textId="77777777" w:rsidR="00675892" w:rsidRPr="00B92FF9" w:rsidRDefault="0067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2FF9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17" w:type="dxa"/>
            <w:shd w:val="clear" w:color="auto" w:fill="auto"/>
            <w:vAlign w:val="bottom"/>
          </w:tcPr>
          <w:p w14:paraId="7B45BD11" w14:textId="77777777" w:rsidR="00675892" w:rsidRPr="00B92FF9" w:rsidRDefault="0067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2FF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43" w:type="dxa"/>
            <w:shd w:val="clear" w:color="auto" w:fill="auto"/>
          </w:tcPr>
          <w:p w14:paraId="3D732352" w14:textId="77777777" w:rsidR="00675892" w:rsidRPr="00B92FF9" w:rsidRDefault="0067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051EDB3B" w14:textId="77777777" w:rsidR="00675892" w:rsidRPr="00B92FF9" w:rsidDel="00D43E7A" w:rsidRDefault="0067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2FF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675892" w:rsidRPr="00B92FF9" w14:paraId="72CA5599" w14:textId="77777777" w:rsidTr="00675892">
        <w:trPr>
          <w:trHeight w:val="404"/>
          <w:tblHeader/>
        </w:trPr>
        <w:tc>
          <w:tcPr>
            <w:tcW w:w="2782" w:type="dxa"/>
            <w:shd w:val="clear" w:color="auto" w:fill="auto"/>
          </w:tcPr>
          <w:p w14:paraId="57C96168" w14:textId="77777777" w:rsidR="00675892" w:rsidRPr="00B92FF9" w:rsidRDefault="0067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62" w:type="dxa"/>
            <w:shd w:val="clear" w:color="auto" w:fill="auto"/>
          </w:tcPr>
          <w:p w14:paraId="63AACA5D" w14:textId="77777777" w:rsidR="00675892" w:rsidRPr="00B92FF9" w:rsidRDefault="0067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9" w:type="dxa"/>
            <w:shd w:val="clear" w:color="auto" w:fill="auto"/>
          </w:tcPr>
          <w:p w14:paraId="2A224E18" w14:textId="77777777" w:rsidR="00675892" w:rsidRPr="00B92FF9" w:rsidRDefault="0067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7" w:type="dxa"/>
            <w:shd w:val="clear" w:color="auto" w:fill="auto"/>
          </w:tcPr>
          <w:p w14:paraId="011AAF50" w14:textId="77777777" w:rsidR="00675892" w:rsidRPr="00B92FF9" w:rsidRDefault="0067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92F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43" w:type="dxa"/>
            <w:shd w:val="clear" w:color="auto" w:fill="auto"/>
          </w:tcPr>
          <w:p w14:paraId="77C43333" w14:textId="77777777" w:rsidR="00675892" w:rsidRPr="00B92FF9" w:rsidRDefault="0067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3CED3300" w14:textId="77777777" w:rsidR="00675892" w:rsidRPr="00B92FF9" w:rsidRDefault="0067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92F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90BA3" w:rsidRPr="00B92FF9" w14:paraId="17BD2594" w14:textId="77777777" w:rsidTr="00675892">
        <w:trPr>
          <w:trHeight w:val="425"/>
        </w:trPr>
        <w:tc>
          <w:tcPr>
            <w:tcW w:w="2782" w:type="dxa"/>
            <w:shd w:val="clear" w:color="auto" w:fill="auto"/>
          </w:tcPr>
          <w:p w14:paraId="5742BD2D" w14:textId="77777777" w:rsidR="00690BA3" w:rsidRPr="009B544A" w:rsidRDefault="00690BA3" w:rsidP="0069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762" w:type="dxa"/>
            <w:shd w:val="clear" w:color="auto" w:fill="auto"/>
          </w:tcPr>
          <w:p w14:paraId="36604515" w14:textId="77777777" w:rsidR="00690BA3" w:rsidRPr="00B92FF9" w:rsidRDefault="00690BA3" w:rsidP="0069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9" w:type="dxa"/>
            <w:shd w:val="clear" w:color="auto" w:fill="auto"/>
          </w:tcPr>
          <w:p w14:paraId="26471963" w14:textId="77777777" w:rsidR="00690BA3" w:rsidRPr="00B92FF9" w:rsidRDefault="00690BA3" w:rsidP="0069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  <w:shd w:val="clear" w:color="auto" w:fill="auto"/>
          </w:tcPr>
          <w:p w14:paraId="10A5ADE1" w14:textId="77777777" w:rsidR="00690BA3" w:rsidRPr="00B92FF9" w:rsidRDefault="00690BA3" w:rsidP="0069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3F0C4C15" w14:textId="77777777" w:rsidR="00690BA3" w:rsidRPr="00B92FF9" w:rsidRDefault="00690BA3" w:rsidP="0069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shd w:val="clear" w:color="auto" w:fill="auto"/>
          </w:tcPr>
          <w:p w14:paraId="55CF9612" w14:textId="77777777" w:rsidR="00690BA3" w:rsidRPr="00B92FF9" w:rsidRDefault="00690BA3" w:rsidP="0069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0BA3" w:rsidRPr="00241DB8" w14:paraId="4B602974" w14:textId="77777777" w:rsidTr="00675892">
        <w:trPr>
          <w:trHeight w:val="415"/>
        </w:trPr>
        <w:tc>
          <w:tcPr>
            <w:tcW w:w="2782" w:type="dxa"/>
            <w:shd w:val="clear" w:color="auto" w:fill="auto"/>
          </w:tcPr>
          <w:p w14:paraId="4E576DF7" w14:textId="77777777" w:rsidR="00690BA3" w:rsidRPr="00B92FF9" w:rsidRDefault="00690BA3" w:rsidP="0069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92F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62" w:type="dxa"/>
            <w:shd w:val="clear" w:color="auto" w:fill="auto"/>
          </w:tcPr>
          <w:p w14:paraId="0B227659" w14:textId="77777777" w:rsidR="00690BA3" w:rsidRPr="00241DB8" w:rsidRDefault="00690BA3" w:rsidP="0069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1DB8"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Pr="00241D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241DB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69" w:type="dxa"/>
            <w:shd w:val="clear" w:color="auto" w:fill="auto"/>
          </w:tcPr>
          <w:p w14:paraId="4422F119" w14:textId="77777777" w:rsidR="00690BA3" w:rsidRPr="00241DB8" w:rsidRDefault="00690BA3" w:rsidP="0069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1D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241DB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17" w:type="dxa"/>
            <w:shd w:val="clear" w:color="auto" w:fill="auto"/>
          </w:tcPr>
          <w:p w14:paraId="0B8831D7" w14:textId="77777777" w:rsidR="00690BA3" w:rsidRPr="00241DB8" w:rsidRDefault="00690BA3" w:rsidP="0069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1DB8">
              <w:rPr>
                <w:rFonts w:asciiTheme="majorBidi" w:hAnsiTheme="majorBidi" w:cstheme="majorBidi"/>
                <w:sz w:val="30"/>
                <w:szCs w:val="30"/>
              </w:rPr>
              <w:t>0.16</w:t>
            </w:r>
          </w:p>
        </w:tc>
        <w:tc>
          <w:tcPr>
            <w:tcW w:w="243" w:type="dxa"/>
            <w:shd w:val="clear" w:color="auto" w:fill="auto"/>
          </w:tcPr>
          <w:p w14:paraId="02ECABD9" w14:textId="77777777" w:rsidR="00690BA3" w:rsidRPr="00241DB8" w:rsidRDefault="00690BA3" w:rsidP="0069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shd w:val="clear" w:color="auto" w:fill="auto"/>
          </w:tcPr>
          <w:p w14:paraId="4C8953C9" w14:textId="77777777" w:rsidR="00690BA3" w:rsidRPr="00241DB8" w:rsidRDefault="00690BA3" w:rsidP="0069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1DB8">
              <w:rPr>
                <w:rFonts w:asciiTheme="majorBidi" w:hAnsiTheme="majorBidi" w:cstheme="majorBidi"/>
                <w:sz w:val="30"/>
                <w:szCs w:val="30"/>
              </w:rPr>
              <w:t>270.99</w:t>
            </w:r>
          </w:p>
        </w:tc>
      </w:tr>
    </w:tbl>
    <w:p w14:paraId="76BF7FAB" w14:textId="2B91C606" w:rsidR="00312E55" w:rsidRDefault="00312E55" w:rsidP="00472CE4">
      <w:pPr>
        <w:pStyle w:val="BodyText2"/>
        <w:ind w:left="540"/>
        <w:rPr>
          <w:b/>
          <w:bCs/>
        </w:rPr>
      </w:pPr>
    </w:p>
    <w:p w14:paraId="1266943F" w14:textId="0451F3FB" w:rsidR="00312E55" w:rsidRDefault="00312E55" w:rsidP="00472CE4">
      <w:pPr>
        <w:pStyle w:val="BodyText2"/>
        <w:ind w:left="540"/>
        <w:rPr>
          <w:b/>
          <w:bCs/>
        </w:rPr>
      </w:pPr>
    </w:p>
    <w:p w14:paraId="57099569" w14:textId="25B5C3F3" w:rsidR="00312E55" w:rsidRDefault="00312E55" w:rsidP="00472CE4">
      <w:pPr>
        <w:pStyle w:val="BodyText2"/>
        <w:ind w:left="540"/>
        <w:rPr>
          <w:b/>
          <w:bCs/>
        </w:rPr>
      </w:pPr>
    </w:p>
    <w:p w14:paraId="492AFCD8" w14:textId="1132D3D2" w:rsidR="00312E55" w:rsidRDefault="00312E55" w:rsidP="00472CE4">
      <w:pPr>
        <w:pStyle w:val="BodyText2"/>
        <w:ind w:left="540"/>
        <w:rPr>
          <w:b/>
          <w:bCs/>
        </w:rPr>
      </w:pPr>
    </w:p>
    <w:p w14:paraId="65F4E199" w14:textId="7E7FA144" w:rsidR="00312E55" w:rsidRDefault="00312E55" w:rsidP="00472CE4">
      <w:pPr>
        <w:pStyle w:val="BodyText2"/>
        <w:ind w:left="540"/>
        <w:rPr>
          <w:b/>
          <w:bCs/>
        </w:rPr>
      </w:pPr>
    </w:p>
    <w:p w14:paraId="015AA31F" w14:textId="64A0BBF2" w:rsidR="00312E55" w:rsidRPr="00BD01AA" w:rsidRDefault="00312E55" w:rsidP="00472CE4">
      <w:pPr>
        <w:pStyle w:val="BodyText2"/>
        <w:ind w:left="540"/>
        <w:rPr>
          <w:b/>
          <w:bCs/>
          <w:lang w:val="en-US"/>
        </w:rPr>
      </w:pPr>
    </w:p>
    <w:p w14:paraId="05572209" w14:textId="7AC1750E" w:rsidR="00A243F1" w:rsidRDefault="00A243F1" w:rsidP="00472CE4">
      <w:pPr>
        <w:pStyle w:val="BodyText2"/>
        <w:ind w:left="540"/>
        <w:rPr>
          <w:b/>
          <w:bCs/>
        </w:rPr>
      </w:pPr>
    </w:p>
    <w:p w14:paraId="6AB4865B" w14:textId="2A933D08" w:rsidR="00A243F1" w:rsidRDefault="00A243F1" w:rsidP="00472CE4">
      <w:pPr>
        <w:pStyle w:val="BodyText2"/>
        <w:ind w:left="540"/>
        <w:rPr>
          <w:b/>
          <w:bCs/>
        </w:rPr>
      </w:pPr>
    </w:p>
    <w:p w14:paraId="6D992BED" w14:textId="28372301" w:rsidR="00A243F1" w:rsidRDefault="00A243F1" w:rsidP="00472CE4">
      <w:pPr>
        <w:pStyle w:val="BodyText2"/>
        <w:ind w:left="540"/>
        <w:rPr>
          <w:b/>
          <w:bCs/>
        </w:rPr>
      </w:pPr>
    </w:p>
    <w:p w14:paraId="23604E8B" w14:textId="77777777" w:rsidR="00485358" w:rsidRDefault="00485358" w:rsidP="00472CE4">
      <w:pPr>
        <w:pStyle w:val="BodyText2"/>
        <w:ind w:left="540"/>
        <w:rPr>
          <w:b/>
          <w:bCs/>
        </w:rPr>
      </w:pPr>
    </w:p>
    <w:p w14:paraId="073DB5DA" w14:textId="77777777" w:rsidR="00485358" w:rsidRDefault="00485358" w:rsidP="00472CE4">
      <w:pPr>
        <w:pStyle w:val="BodyText2"/>
        <w:ind w:left="540"/>
        <w:rPr>
          <w:b/>
          <w:bCs/>
          <w:cs/>
        </w:rPr>
      </w:pPr>
    </w:p>
    <w:p w14:paraId="7728E266" w14:textId="221266BA" w:rsidR="00917523" w:rsidRPr="00721EE9" w:rsidRDefault="00917523" w:rsidP="00767645">
      <w:pPr>
        <w:pStyle w:val="BodyText2"/>
        <w:numPr>
          <w:ilvl w:val="0"/>
          <w:numId w:val="18"/>
        </w:numPr>
        <w:ind w:left="540" w:hanging="540"/>
        <w:rPr>
          <w:b/>
          <w:bCs/>
          <w:rtl/>
          <w:cs/>
        </w:rPr>
      </w:pPr>
      <w:r w:rsidRPr="00721EE9">
        <w:rPr>
          <w:b/>
          <w:bCs/>
          <w:cs/>
        </w:rPr>
        <w:lastRenderedPageBreak/>
        <w:t>เครื่องมือทางการเงิน</w:t>
      </w:r>
    </w:p>
    <w:p w14:paraId="0D4EE78D" w14:textId="35F0E645" w:rsidR="008239B9" w:rsidRPr="00F22AF2" w:rsidRDefault="008239B9" w:rsidP="00166144">
      <w:pPr>
        <w:ind w:left="540"/>
        <w:jc w:val="thaiDistribute"/>
        <w:rPr>
          <w:rFonts w:ascii="Angsana New" w:hAnsi="Angsana New"/>
          <w:spacing w:val="-6"/>
          <w:sz w:val="30"/>
          <w:szCs w:val="30"/>
          <w:cs/>
        </w:rPr>
      </w:pPr>
    </w:p>
    <w:p w14:paraId="64036ECA" w14:textId="41F212C9" w:rsidR="00483EB2" w:rsidRDefault="00483EB2" w:rsidP="00492763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483EB2">
        <w:rPr>
          <w:rFonts w:ascii="Angsana New" w:hAnsi="Angsana New"/>
          <w:spacing w:val="-6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483EB2">
        <w:rPr>
          <w:rFonts w:ascii="Angsana New" w:hAnsi="Angsana New"/>
          <w:spacing w:val="-6"/>
          <w:sz w:val="30"/>
          <w:szCs w:val="30"/>
          <w:cs/>
        </w:rPr>
        <w:t xml:space="preserve">รวมถึงลำดับชั้นมูลค่ายุติธรรม 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         </w:t>
      </w:r>
      <w:r w:rsidRPr="00483EB2">
        <w:rPr>
          <w:rFonts w:ascii="Angsana New" w:hAnsi="Angsana New"/>
          <w:spacing w:val="-6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EC78939" w14:textId="77777777" w:rsidR="00644402" w:rsidRPr="00F22AF2" w:rsidRDefault="00644402" w:rsidP="00492763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tbl>
      <w:tblPr>
        <w:tblW w:w="98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990"/>
        <w:gridCol w:w="269"/>
        <w:gridCol w:w="1087"/>
        <w:gridCol w:w="273"/>
        <w:gridCol w:w="986"/>
        <w:gridCol w:w="267"/>
        <w:gridCol w:w="895"/>
        <w:gridCol w:w="263"/>
        <w:gridCol w:w="816"/>
        <w:gridCol w:w="273"/>
        <w:gridCol w:w="806"/>
        <w:gridCol w:w="251"/>
        <w:gridCol w:w="831"/>
      </w:tblGrid>
      <w:tr w:rsidR="00137DB3" w:rsidRPr="00EC4267" w14:paraId="3ED5845D" w14:textId="77777777" w:rsidTr="00137DB3">
        <w:trPr>
          <w:tblHeader/>
        </w:trPr>
        <w:tc>
          <w:tcPr>
            <w:tcW w:w="955" w:type="pct"/>
          </w:tcPr>
          <w:p w14:paraId="4AE6EEF6" w14:textId="77777777" w:rsidR="00137DB3" w:rsidRPr="00EC4267" w:rsidRDefault="00137DB3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4045" w:type="pct"/>
            <w:gridSpan w:val="13"/>
          </w:tcPr>
          <w:p w14:paraId="43877663" w14:textId="6D9E593C" w:rsidR="00137DB3" w:rsidRPr="00EC4267" w:rsidRDefault="00137DB3" w:rsidP="00137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C4267" w:rsidRPr="00EC4267" w14:paraId="3672018F" w14:textId="77777777" w:rsidTr="00EC4267">
        <w:trPr>
          <w:tblHeader/>
        </w:trPr>
        <w:tc>
          <w:tcPr>
            <w:tcW w:w="955" w:type="pct"/>
          </w:tcPr>
          <w:p w14:paraId="5C6980B5" w14:textId="77777777" w:rsidR="00EC4267" w:rsidRPr="00EC4267" w:rsidRDefault="00EC4267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821" w:type="pct"/>
            <w:gridSpan w:val="5"/>
          </w:tcPr>
          <w:p w14:paraId="204872A7" w14:textId="7D18AA5B" w:rsidR="00EC4267" w:rsidRPr="00EC4267" w:rsidRDefault="00EC4267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C426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35" w:type="pct"/>
          </w:tcPr>
          <w:p w14:paraId="1663226C" w14:textId="77777777" w:rsidR="00EC4267" w:rsidRPr="00EC4267" w:rsidRDefault="00EC4267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89" w:type="pct"/>
            <w:gridSpan w:val="7"/>
          </w:tcPr>
          <w:p w14:paraId="1ECCEB77" w14:textId="2FF9E163" w:rsidR="00EC4267" w:rsidRPr="00EC4267" w:rsidRDefault="00EC4267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C426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EC4267" w:rsidRPr="00EC4267" w14:paraId="54B492EC" w14:textId="77777777" w:rsidTr="00EC4267">
        <w:trPr>
          <w:tblHeader/>
        </w:trPr>
        <w:tc>
          <w:tcPr>
            <w:tcW w:w="955" w:type="pct"/>
          </w:tcPr>
          <w:p w14:paraId="23F404B9" w14:textId="12C356FD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500" w:type="pct"/>
          </w:tcPr>
          <w:p w14:paraId="32C8D313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4267">
              <w:rPr>
                <w:rFonts w:ascii="Angsana New" w:hAnsi="Angsana New"/>
                <w:sz w:val="24"/>
                <w:szCs w:val="24"/>
                <w:cs/>
              </w:rPr>
              <w:t>เครื่องมือ</w:t>
            </w:r>
          </w:p>
          <w:p w14:paraId="5D563E04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4267">
              <w:rPr>
                <w:rFonts w:ascii="Angsana New" w:hAnsi="Angsana New"/>
                <w:sz w:val="24"/>
                <w:szCs w:val="24"/>
                <w:cs/>
              </w:rPr>
              <w:t>ทางการเงิน</w:t>
            </w:r>
          </w:p>
          <w:p w14:paraId="7DF6A48D" w14:textId="77777777" w:rsid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4267">
              <w:rPr>
                <w:rFonts w:ascii="Angsana New" w:hAnsi="Angsana New"/>
                <w:sz w:val="24"/>
                <w:szCs w:val="24"/>
                <w:cs/>
              </w:rPr>
              <w:t>ที่วัดมูลค่าด้วยมูลค่ายุติธรรม</w:t>
            </w:r>
          </w:p>
          <w:p w14:paraId="50960F8C" w14:textId="155BCDE6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4267">
              <w:rPr>
                <w:rFonts w:ascii="Angsana New" w:hAnsi="Angsana New"/>
                <w:sz w:val="24"/>
                <w:szCs w:val="24"/>
                <w:cs/>
              </w:rPr>
              <w:t>ผ่านกำไร</w:t>
            </w:r>
          </w:p>
          <w:p w14:paraId="299DF976" w14:textId="27DF3D83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4267">
              <w:rPr>
                <w:rFonts w:ascii="Angsana New" w:hAnsi="Angsana New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136" w:type="pct"/>
          </w:tcPr>
          <w:p w14:paraId="2C77DD44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49" w:type="pct"/>
          </w:tcPr>
          <w:p w14:paraId="29BD71F4" w14:textId="0FD997B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4267">
              <w:rPr>
                <w:rFonts w:ascii="Angsana New" w:hAnsi="Angsana New"/>
                <w:sz w:val="24"/>
                <w:szCs w:val="24"/>
                <w:cs/>
              </w:rPr>
              <w:t>เครื่องมือ</w:t>
            </w:r>
          </w:p>
          <w:p w14:paraId="3ACEBD69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4267">
              <w:rPr>
                <w:rFonts w:ascii="Angsana New" w:hAnsi="Angsana New"/>
                <w:sz w:val="24"/>
                <w:szCs w:val="24"/>
                <w:cs/>
              </w:rPr>
              <w:t>ทางการเงิน</w:t>
            </w:r>
          </w:p>
          <w:p w14:paraId="5B8BE179" w14:textId="77777777" w:rsid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4267">
              <w:rPr>
                <w:rFonts w:ascii="Angsana New" w:hAnsi="Angsana New"/>
                <w:sz w:val="24"/>
                <w:szCs w:val="24"/>
                <w:cs/>
              </w:rPr>
              <w:t>ที่วัดมูลค่าด้วย</w:t>
            </w:r>
          </w:p>
          <w:p w14:paraId="13D2F975" w14:textId="77777777" w:rsid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4267">
              <w:rPr>
                <w:rFonts w:ascii="Angsana New" w:hAnsi="Angsana New"/>
                <w:sz w:val="24"/>
                <w:szCs w:val="24"/>
                <w:cs/>
              </w:rPr>
              <w:t>มูลค่ายุติธรรม</w:t>
            </w:r>
          </w:p>
          <w:p w14:paraId="3B3D77B6" w14:textId="1FB8B314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4267">
              <w:rPr>
                <w:rFonts w:ascii="Angsana New" w:hAnsi="Angsana New"/>
                <w:sz w:val="24"/>
                <w:szCs w:val="24"/>
                <w:cs/>
              </w:rPr>
              <w:t>ผ่านกำไรขาดทุน</w:t>
            </w:r>
            <w:r w:rsidRPr="00EC4267">
              <w:rPr>
                <w:rFonts w:ascii="Angsana New" w:hAnsi="Angsana New" w:hint="cs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8" w:type="pct"/>
          </w:tcPr>
          <w:p w14:paraId="62051813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98" w:type="pct"/>
          </w:tcPr>
          <w:p w14:paraId="5EAD768A" w14:textId="77777777" w:rsid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44BEA00" w14:textId="77777777" w:rsid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D2D61F2" w14:textId="77777777" w:rsid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B5754C6" w14:textId="77777777" w:rsid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4462F60" w14:textId="77777777" w:rsid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3A2BB70" w14:textId="505BFEAE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4267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5" w:type="pct"/>
          </w:tcPr>
          <w:p w14:paraId="74FDA3CE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03C86316" w14:textId="742C5416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16D62407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5C1A574C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3AB7E4DC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411800AF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6365F9DB" w14:textId="2CABE74A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C4267">
              <w:rPr>
                <w:rFonts w:ascii="Angsana New" w:hAnsi="Angsana New"/>
                <w:sz w:val="24"/>
                <w:szCs w:val="24"/>
                <w:cs/>
              </w:rPr>
              <w:t xml:space="preserve">ระดับ </w:t>
            </w:r>
            <w:r w:rsidR="00360689" w:rsidRPr="00360689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33" w:type="pct"/>
          </w:tcPr>
          <w:p w14:paraId="5A2F3FCB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412" w:type="pct"/>
          </w:tcPr>
          <w:p w14:paraId="1A9C484D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0B972A47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7486AE37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57C3BA5B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10102C6C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61AF248A" w14:textId="32B0003E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C4267">
              <w:rPr>
                <w:rFonts w:ascii="Angsana New" w:hAnsi="Angsana New"/>
                <w:sz w:val="24"/>
                <w:szCs w:val="24"/>
                <w:cs/>
              </w:rPr>
              <w:t xml:space="preserve">ระดับ </w:t>
            </w:r>
            <w:r w:rsidR="00360689" w:rsidRPr="00360689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38" w:type="pct"/>
          </w:tcPr>
          <w:p w14:paraId="17199B27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407" w:type="pct"/>
          </w:tcPr>
          <w:p w14:paraId="1F10416A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156CFF7B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21707A1E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53D9B27D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0282C63C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4C61D28D" w14:textId="32E1EDA9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4267">
              <w:rPr>
                <w:rFonts w:ascii="Angsana New" w:hAnsi="Angsana New"/>
                <w:sz w:val="24"/>
                <w:szCs w:val="24"/>
                <w:cs/>
              </w:rPr>
              <w:t xml:space="preserve">ระดับ </w:t>
            </w:r>
            <w:r w:rsidR="00360689" w:rsidRPr="00360689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27" w:type="pct"/>
          </w:tcPr>
          <w:p w14:paraId="5FD74B94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420" w:type="pct"/>
          </w:tcPr>
          <w:p w14:paraId="6A9B40C6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C9F5B4E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D3154B9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3F7DB07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EF7BDE0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17B5D3B" w14:textId="169A77EF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426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EC4267" w:rsidRPr="00EC4267" w14:paraId="49FF61AD" w14:textId="77777777" w:rsidTr="00EC4267">
        <w:trPr>
          <w:tblHeader/>
        </w:trPr>
        <w:tc>
          <w:tcPr>
            <w:tcW w:w="955" w:type="pct"/>
          </w:tcPr>
          <w:p w14:paraId="2E75568E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045" w:type="pct"/>
            <w:gridSpan w:val="13"/>
          </w:tcPr>
          <w:p w14:paraId="668651DC" w14:textId="41821A29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C426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</w:t>
            </w:r>
            <w:r w:rsidRPr="00EC4267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EC426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EC4267" w:rsidRPr="00EC4267" w14:paraId="52BEF782" w14:textId="77777777" w:rsidTr="00EC4267">
        <w:tc>
          <w:tcPr>
            <w:tcW w:w="955" w:type="pct"/>
          </w:tcPr>
          <w:p w14:paraId="6553143E" w14:textId="723259F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C426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360689" w:rsidRPr="0036068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</w:t>
            </w:r>
            <w:r w:rsidR="003F132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0</w:t>
            </w:r>
            <w:r w:rsidR="003C3FC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690BA3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  <w:r w:rsidR="003C3FCC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360689" w:rsidRPr="0036068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3C3FC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500" w:type="pct"/>
          </w:tcPr>
          <w:p w14:paraId="17D1973C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6" w:type="pct"/>
          </w:tcPr>
          <w:p w14:paraId="5EA39BC8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49" w:type="pct"/>
          </w:tcPr>
          <w:p w14:paraId="4F070EDD" w14:textId="0871FBB2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8" w:type="pct"/>
          </w:tcPr>
          <w:p w14:paraId="5DE4D781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98" w:type="pct"/>
          </w:tcPr>
          <w:p w14:paraId="1BCD3891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5" w:type="pct"/>
          </w:tcPr>
          <w:p w14:paraId="2AFFC2DB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3F3C8C07" w14:textId="731F88BA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3" w:type="pct"/>
          </w:tcPr>
          <w:p w14:paraId="10D4CBE7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2" w:type="pct"/>
          </w:tcPr>
          <w:p w14:paraId="4E9F0AD9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8" w:type="pct"/>
          </w:tcPr>
          <w:p w14:paraId="46700DEF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</w:tcPr>
          <w:p w14:paraId="53D36144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" w:type="pct"/>
          </w:tcPr>
          <w:p w14:paraId="6F474691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0" w:type="pct"/>
          </w:tcPr>
          <w:p w14:paraId="1C6B12DA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</w:tr>
      <w:tr w:rsidR="00EC4267" w:rsidRPr="00EC4267" w14:paraId="0BFB1D34" w14:textId="77777777" w:rsidTr="00EC4267">
        <w:tc>
          <w:tcPr>
            <w:tcW w:w="955" w:type="pct"/>
          </w:tcPr>
          <w:p w14:paraId="032A068E" w14:textId="00320CD4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EC426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500" w:type="pct"/>
          </w:tcPr>
          <w:p w14:paraId="13F6FD34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6" w:type="pct"/>
          </w:tcPr>
          <w:p w14:paraId="055C82F2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49" w:type="pct"/>
          </w:tcPr>
          <w:p w14:paraId="03887B60" w14:textId="459C3055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8" w:type="pct"/>
          </w:tcPr>
          <w:p w14:paraId="5217046C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98" w:type="pct"/>
          </w:tcPr>
          <w:p w14:paraId="13F0B94F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5" w:type="pct"/>
          </w:tcPr>
          <w:p w14:paraId="1501C971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7C782F1B" w14:textId="30E31D88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3" w:type="pct"/>
          </w:tcPr>
          <w:p w14:paraId="29B42143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2" w:type="pct"/>
          </w:tcPr>
          <w:p w14:paraId="2DA665D2" w14:textId="33EEA0F4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8" w:type="pct"/>
          </w:tcPr>
          <w:p w14:paraId="639CFEA1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</w:tcPr>
          <w:p w14:paraId="19898D59" w14:textId="20BAA8E8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" w:type="pct"/>
          </w:tcPr>
          <w:p w14:paraId="4D004714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0" w:type="pct"/>
          </w:tcPr>
          <w:p w14:paraId="6D7A682B" w14:textId="1B22CA61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9F321A" w:rsidRPr="00EC4267" w14:paraId="6637E3CC" w14:textId="77777777" w:rsidTr="005C749F">
        <w:tc>
          <w:tcPr>
            <w:tcW w:w="955" w:type="pct"/>
          </w:tcPr>
          <w:p w14:paraId="3B9C16CD" w14:textId="3CB93199" w:rsidR="009F321A" w:rsidRPr="00BD79C4" w:rsidRDefault="009F321A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D79C4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500" w:type="pct"/>
            <w:vAlign w:val="bottom"/>
          </w:tcPr>
          <w:p w14:paraId="1EE3BC59" w14:textId="37197307" w:rsidR="009F321A" w:rsidRPr="00371B4F" w:rsidRDefault="007A6CEF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1,195</w:t>
            </w:r>
            <w:r w:rsidR="009F321A">
              <w:rPr>
                <w:rFonts w:ascii="Angsana New" w:eastAsia="Cordia New" w:hAnsi="Angsana New"/>
                <w:sz w:val="24"/>
                <w:szCs w:val="24"/>
              </w:rPr>
              <w:t>,</w:t>
            </w:r>
            <w:r>
              <w:rPr>
                <w:rFonts w:ascii="Angsana New" w:eastAsia="Cordia New" w:hAnsi="Angsana New"/>
                <w:sz w:val="24"/>
                <w:szCs w:val="24"/>
              </w:rPr>
              <w:t>970</w:t>
            </w:r>
          </w:p>
        </w:tc>
        <w:tc>
          <w:tcPr>
            <w:tcW w:w="136" w:type="pct"/>
            <w:vAlign w:val="bottom"/>
          </w:tcPr>
          <w:p w14:paraId="21BD63E5" w14:textId="77777777" w:rsidR="009F321A" w:rsidRPr="00371B4F" w:rsidRDefault="009F321A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49" w:type="pct"/>
            <w:vAlign w:val="bottom"/>
          </w:tcPr>
          <w:p w14:paraId="47D677BD" w14:textId="4A12110D" w:rsidR="009F321A" w:rsidRPr="00371B4F" w:rsidRDefault="009F321A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38" w:type="pct"/>
            <w:vAlign w:val="bottom"/>
          </w:tcPr>
          <w:p w14:paraId="33CF7E5E" w14:textId="77777777" w:rsidR="009F321A" w:rsidRPr="00371B4F" w:rsidRDefault="009F321A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41624A1D" w14:textId="0027A5F5" w:rsidR="009F321A" w:rsidRPr="00371B4F" w:rsidRDefault="007A6CEF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1,195,970</w:t>
            </w:r>
          </w:p>
        </w:tc>
        <w:tc>
          <w:tcPr>
            <w:tcW w:w="135" w:type="pct"/>
            <w:vAlign w:val="bottom"/>
          </w:tcPr>
          <w:p w14:paraId="72C21904" w14:textId="77777777" w:rsidR="009F321A" w:rsidRPr="00371B4F" w:rsidRDefault="009F321A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52" w:type="pct"/>
            <w:vAlign w:val="bottom"/>
          </w:tcPr>
          <w:p w14:paraId="6E23982D" w14:textId="559122D0" w:rsidR="009F321A" w:rsidRPr="00371B4F" w:rsidRDefault="009F321A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266,663</w:t>
            </w:r>
          </w:p>
        </w:tc>
        <w:tc>
          <w:tcPr>
            <w:tcW w:w="133" w:type="pct"/>
            <w:vAlign w:val="bottom"/>
          </w:tcPr>
          <w:p w14:paraId="6691F127" w14:textId="77777777" w:rsidR="009F321A" w:rsidRPr="00371B4F" w:rsidRDefault="009F321A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12" w:type="pct"/>
            <w:vAlign w:val="bottom"/>
          </w:tcPr>
          <w:p w14:paraId="07DD5A49" w14:textId="6D50305A" w:rsidR="009F321A" w:rsidRPr="00371B4F" w:rsidRDefault="009F321A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38" w:type="pct"/>
            <w:vAlign w:val="bottom"/>
          </w:tcPr>
          <w:p w14:paraId="51DD5253" w14:textId="77777777" w:rsidR="009F321A" w:rsidRPr="00371B4F" w:rsidRDefault="009F321A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07" w:type="pct"/>
            <w:vAlign w:val="bottom"/>
          </w:tcPr>
          <w:p w14:paraId="32AC0FA6" w14:textId="55F43085" w:rsidR="009F321A" w:rsidRPr="00371B4F" w:rsidRDefault="007A6CEF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  <w:cs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929,307</w:t>
            </w:r>
          </w:p>
        </w:tc>
        <w:tc>
          <w:tcPr>
            <w:tcW w:w="127" w:type="pct"/>
            <w:vAlign w:val="bottom"/>
          </w:tcPr>
          <w:p w14:paraId="0DE11073" w14:textId="77777777" w:rsidR="009F321A" w:rsidRPr="00371B4F" w:rsidRDefault="009F321A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20" w:type="pct"/>
            <w:vAlign w:val="bottom"/>
          </w:tcPr>
          <w:p w14:paraId="0E40C7A6" w14:textId="679E8AA8" w:rsidR="009F321A" w:rsidRPr="00371B4F" w:rsidRDefault="007A6CEF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1,195,970</w:t>
            </w:r>
          </w:p>
        </w:tc>
      </w:tr>
    </w:tbl>
    <w:p w14:paraId="0548EEF4" w14:textId="6E1D7006" w:rsidR="00C06168" w:rsidRDefault="00C06168" w:rsidP="00014A61">
      <w:pPr>
        <w:jc w:val="thaiDistribute"/>
        <w:rPr>
          <w:rFonts w:ascii="Angsana New" w:hAnsi="Angsana New"/>
          <w:spacing w:val="-6"/>
          <w:sz w:val="24"/>
          <w:szCs w:val="24"/>
        </w:rPr>
      </w:pPr>
    </w:p>
    <w:tbl>
      <w:tblPr>
        <w:tblW w:w="98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990"/>
        <w:gridCol w:w="269"/>
        <w:gridCol w:w="1087"/>
        <w:gridCol w:w="273"/>
        <w:gridCol w:w="986"/>
        <w:gridCol w:w="267"/>
        <w:gridCol w:w="895"/>
        <w:gridCol w:w="263"/>
        <w:gridCol w:w="816"/>
        <w:gridCol w:w="273"/>
        <w:gridCol w:w="806"/>
        <w:gridCol w:w="251"/>
        <w:gridCol w:w="831"/>
      </w:tblGrid>
      <w:tr w:rsidR="00392A4E" w:rsidRPr="00EC4267" w14:paraId="290B7117" w14:textId="77777777">
        <w:trPr>
          <w:tblHeader/>
        </w:trPr>
        <w:tc>
          <w:tcPr>
            <w:tcW w:w="955" w:type="pct"/>
          </w:tcPr>
          <w:p w14:paraId="491630BD" w14:textId="0E89BFC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9C5E1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360689" w:rsidRPr="0036068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9C5E1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9C5E1F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9C5E1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360689" w:rsidRPr="0036068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4045" w:type="pct"/>
            <w:gridSpan w:val="13"/>
          </w:tcPr>
          <w:p w14:paraId="735899A6" w14:textId="7777777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392A4E" w:rsidRPr="00EC4267" w14:paraId="7242C9D0" w14:textId="77777777">
        <w:tc>
          <w:tcPr>
            <w:tcW w:w="955" w:type="pct"/>
          </w:tcPr>
          <w:p w14:paraId="36FE3588" w14:textId="7777777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9C5E1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500" w:type="pct"/>
          </w:tcPr>
          <w:p w14:paraId="51586265" w14:textId="7777777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6" w:type="pct"/>
          </w:tcPr>
          <w:p w14:paraId="46C39B2D" w14:textId="7777777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49" w:type="pct"/>
          </w:tcPr>
          <w:p w14:paraId="5924E90F" w14:textId="7777777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8" w:type="pct"/>
          </w:tcPr>
          <w:p w14:paraId="780DCAE0" w14:textId="7777777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98" w:type="pct"/>
          </w:tcPr>
          <w:p w14:paraId="442CD8D4" w14:textId="7777777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5" w:type="pct"/>
          </w:tcPr>
          <w:p w14:paraId="078714C3" w14:textId="7777777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643424DA" w14:textId="7777777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3" w:type="pct"/>
          </w:tcPr>
          <w:p w14:paraId="3F7698E3" w14:textId="7777777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2" w:type="pct"/>
          </w:tcPr>
          <w:p w14:paraId="43D40033" w14:textId="7777777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8" w:type="pct"/>
          </w:tcPr>
          <w:p w14:paraId="37188629" w14:textId="7777777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</w:tcPr>
          <w:p w14:paraId="42DFA05F" w14:textId="7777777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" w:type="pct"/>
          </w:tcPr>
          <w:p w14:paraId="18182F4F" w14:textId="7777777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0" w:type="pct"/>
          </w:tcPr>
          <w:p w14:paraId="72DBB885" w14:textId="7777777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392A4E" w:rsidRPr="00EC4267" w14:paraId="06BB3B37" w14:textId="77777777">
        <w:tc>
          <w:tcPr>
            <w:tcW w:w="955" w:type="pct"/>
          </w:tcPr>
          <w:p w14:paraId="07452860" w14:textId="5A7EA76B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rPr>
                <w:rFonts w:ascii="Angsana New" w:hAnsi="Angsana New"/>
                <w:sz w:val="24"/>
                <w:szCs w:val="24"/>
                <w:cs/>
              </w:rPr>
            </w:pPr>
            <w:r w:rsidRPr="009C5E1F">
              <w:rPr>
                <w:rFonts w:ascii="Angsana New" w:hAnsi="Angsana New" w:hint="cs"/>
                <w:sz w:val="24"/>
                <w:szCs w:val="24"/>
                <w:cs/>
              </w:rPr>
              <w:t>สัญญาแลกเปลี่ยนเงิน</w:t>
            </w:r>
            <w:r w:rsidR="004350D1">
              <w:rPr>
                <w:rFonts w:ascii="Angsana New" w:hAnsi="Angsana New" w:hint="cs"/>
                <w:sz w:val="24"/>
                <w:szCs w:val="24"/>
                <w:cs/>
              </w:rPr>
              <w:t>ต้นและภา</w:t>
            </w:r>
            <w:r w:rsidR="007B0130">
              <w:rPr>
                <w:rFonts w:ascii="Angsana New" w:hAnsi="Angsana New" w:hint="cs"/>
                <w:sz w:val="24"/>
                <w:szCs w:val="24"/>
                <w:cs/>
              </w:rPr>
              <w:t>ร</w:t>
            </w:r>
            <w:r w:rsidR="004350D1">
              <w:rPr>
                <w:rFonts w:ascii="Angsana New" w:hAnsi="Angsana New" w:hint="cs"/>
                <w:sz w:val="24"/>
                <w:szCs w:val="24"/>
                <w:cs/>
              </w:rPr>
              <w:t>ะดอกเบี้ยของเงินต่างสกุลกัน</w:t>
            </w:r>
          </w:p>
        </w:tc>
        <w:tc>
          <w:tcPr>
            <w:tcW w:w="500" w:type="pct"/>
          </w:tcPr>
          <w:p w14:paraId="10915DCF" w14:textId="77777777" w:rsidR="004350D1" w:rsidRDefault="00435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  <w:p w14:paraId="2F966AD6" w14:textId="77777777" w:rsidR="004350D1" w:rsidRDefault="00435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  <w:p w14:paraId="032AAF70" w14:textId="33C88B5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9C5E1F">
              <w:rPr>
                <w:rFonts w:ascii="Angsana New" w:eastAsia="Cordia New" w:hAnsi="Angsana New"/>
                <w:sz w:val="24"/>
                <w:szCs w:val="24"/>
              </w:rPr>
              <w:t>7,</w:t>
            </w:r>
            <w:r w:rsidR="00360689" w:rsidRPr="00360689">
              <w:rPr>
                <w:rFonts w:ascii="Angsana New" w:eastAsia="Cordia New" w:hAnsi="Angsana New"/>
                <w:sz w:val="24"/>
                <w:szCs w:val="24"/>
              </w:rPr>
              <w:t>664</w:t>
            </w:r>
          </w:p>
        </w:tc>
        <w:tc>
          <w:tcPr>
            <w:tcW w:w="136" w:type="pct"/>
          </w:tcPr>
          <w:p w14:paraId="179916E2" w14:textId="7777777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49" w:type="pct"/>
          </w:tcPr>
          <w:p w14:paraId="25725623" w14:textId="77777777" w:rsidR="004350D1" w:rsidRDefault="00435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  <w:p w14:paraId="1954C519" w14:textId="77777777" w:rsidR="004350D1" w:rsidRDefault="00435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  <w:p w14:paraId="670FA29C" w14:textId="2E5F4E8A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9C5E1F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5DDE2897" w14:textId="7777777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98" w:type="pct"/>
          </w:tcPr>
          <w:p w14:paraId="57CD56AD" w14:textId="77777777" w:rsidR="004350D1" w:rsidRDefault="00435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  <w:p w14:paraId="6EF56779" w14:textId="77777777" w:rsidR="004350D1" w:rsidRDefault="00435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  <w:p w14:paraId="2EC8149B" w14:textId="7B831624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9C5E1F">
              <w:rPr>
                <w:rFonts w:ascii="Angsana New" w:eastAsia="Cordia New" w:hAnsi="Angsana New"/>
                <w:sz w:val="24"/>
                <w:szCs w:val="24"/>
              </w:rPr>
              <w:t>7,</w:t>
            </w:r>
            <w:r w:rsidR="00360689" w:rsidRPr="00360689">
              <w:rPr>
                <w:rFonts w:ascii="Angsana New" w:eastAsia="Cordia New" w:hAnsi="Angsana New"/>
                <w:sz w:val="24"/>
                <w:szCs w:val="24"/>
              </w:rPr>
              <w:t>664</w:t>
            </w:r>
          </w:p>
        </w:tc>
        <w:tc>
          <w:tcPr>
            <w:tcW w:w="135" w:type="pct"/>
          </w:tcPr>
          <w:p w14:paraId="4CCB396D" w14:textId="7777777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38EDB23B" w14:textId="77777777" w:rsidR="004350D1" w:rsidRDefault="00435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  <w:p w14:paraId="235E2B3D" w14:textId="77777777" w:rsidR="004350D1" w:rsidRDefault="00435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  <w:p w14:paraId="2B66F080" w14:textId="11DB4120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9C5E1F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33" w:type="pct"/>
          </w:tcPr>
          <w:p w14:paraId="2725398A" w14:textId="7777777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800"/>
              </w:tabs>
              <w:spacing w:line="240" w:lineRule="auto"/>
              <w:ind w:left="90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12" w:type="pct"/>
          </w:tcPr>
          <w:p w14:paraId="126D5D34" w14:textId="77777777" w:rsidR="004350D1" w:rsidRDefault="00435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  <w:p w14:paraId="18A48656" w14:textId="77777777" w:rsidR="004350D1" w:rsidRDefault="00435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  <w:p w14:paraId="5A1D3135" w14:textId="089D6125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9C5E1F">
              <w:rPr>
                <w:rFonts w:ascii="Angsana New" w:eastAsia="Cordia New" w:hAnsi="Angsana New"/>
                <w:sz w:val="24"/>
                <w:szCs w:val="24"/>
              </w:rPr>
              <w:t>7,</w:t>
            </w:r>
            <w:r w:rsidR="00360689" w:rsidRPr="00360689">
              <w:rPr>
                <w:rFonts w:ascii="Angsana New" w:eastAsia="Cordia New" w:hAnsi="Angsana New"/>
                <w:sz w:val="24"/>
                <w:szCs w:val="24"/>
              </w:rPr>
              <w:t>664</w:t>
            </w:r>
          </w:p>
        </w:tc>
        <w:tc>
          <w:tcPr>
            <w:tcW w:w="138" w:type="pct"/>
          </w:tcPr>
          <w:p w14:paraId="2CF5A26F" w14:textId="7777777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  <w:tab w:val="decimal" w:pos="870"/>
              </w:tabs>
              <w:spacing w:line="240" w:lineRule="auto"/>
              <w:ind w:left="90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07" w:type="pct"/>
          </w:tcPr>
          <w:p w14:paraId="0A06D631" w14:textId="77777777" w:rsidR="004350D1" w:rsidRDefault="00435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  <w:p w14:paraId="00ADF6D9" w14:textId="77777777" w:rsidR="004350D1" w:rsidRDefault="00435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  <w:p w14:paraId="6665508B" w14:textId="4353CB60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9C5E1F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27" w:type="pct"/>
          </w:tcPr>
          <w:p w14:paraId="57CFC4A1" w14:textId="7777777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10"/>
              </w:tabs>
              <w:spacing w:line="240" w:lineRule="auto"/>
              <w:ind w:left="90" w:right="-108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20" w:type="pct"/>
          </w:tcPr>
          <w:p w14:paraId="31ED67AB" w14:textId="77777777" w:rsidR="004350D1" w:rsidRDefault="00435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  <w:p w14:paraId="7BE7FD43" w14:textId="77777777" w:rsidR="004350D1" w:rsidRDefault="00435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  <w:p w14:paraId="58B7300D" w14:textId="7BAECC7E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9C5E1F">
              <w:rPr>
                <w:rFonts w:ascii="Angsana New" w:eastAsia="Cordia New" w:hAnsi="Angsana New"/>
                <w:sz w:val="24"/>
                <w:szCs w:val="24"/>
              </w:rPr>
              <w:t>7,</w:t>
            </w:r>
            <w:r w:rsidR="00360689" w:rsidRPr="00360689">
              <w:rPr>
                <w:rFonts w:ascii="Angsana New" w:eastAsia="Cordia New" w:hAnsi="Angsana New"/>
                <w:sz w:val="24"/>
                <w:szCs w:val="24"/>
              </w:rPr>
              <w:t>664</w:t>
            </w:r>
          </w:p>
        </w:tc>
      </w:tr>
      <w:tr w:rsidR="00392A4E" w:rsidRPr="00EC4267" w14:paraId="241BF73A" w14:textId="77777777">
        <w:tc>
          <w:tcPr>
            <w:tcW w:w="955" w:type="pct"/>
          </w:tcPr>
          <w:p w14:paraId="57DB7450" w14:textId="7777777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rPr>
                <w:rFonts w:ascii="Angsana New" w:hAnsi="Angsana New"/>
                <w:sz w:val="24"/>
                <w:szCs w:val="24"/>
                <w:cs/>
              </w:rPr>
            </w:pPr>
            <w:r w:rsidRPr="009C5E1F">
              <w:rPr>
                <w:rFonts w:ascii="Angsana New" w:hAnsi="Angsana New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500" w:type="pct"/>
            <w:vAlign w:val="bottom"/>
          </w:tcPr>
          <w:p w14:paraId="1909F7E8" w14:textId="5FD842BB" w:rsidR="00392A4E" w:rsidRPr="009C5E1F" w:rsidRDefault="0036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360689">
              <w:rPr>
                <w:rFonts w:ascii="Angsana New" w:eastAsia="Cordia New" w:hAnsi="Angsana New"/>
                <w:sz w:val="24"/>
                <w:szCs w:val="24"/>
              </w:rPr>
              <w:t>263</w:t>
            </w:r>
          </w:p>
        </w:tc>
        <w:tc>
          <w:tcPr>
            <w:tcW w:w="136" w:type="pct"/>
            <w:vAlign w:val="bottom"/>
          </w:tcPr>
          <w:p w14:paraId="2E7846C4" w14:textId="7777777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49" w:type="pct"/>
            <w:vAlign w:val="bottom"/>
          </w:tcPr>
          <w:p w14:paraId="573F8B9E" w14:textId="7777777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9C5E1F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38" w:type="pct"/>
            <w:vAlign w:val="bottom"/>
          </w:tcPr>
          <w:p w14:paraId="3BDC1200" w14:textId="7777777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04AB6F88" w14:textId="32752929" w:rsidR="00392A4E" w:rsidRPr="009C5E1F" w:rsidRDefault="0036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360689">
              <w:rPr>
                <w:rFonts w:ascii="Angsana New" w:eastAsia="Cordia New" w:hAnsi="Angsana New"/>
                <w:sz w:val="24"/>
                <w:szCs w:val="24"/>
              </w:rPr>
              <w:t>263</w:t>
            </w:r>
          </w:p>
        </w:tc>
        <w:tc>
          <w:tcPr>
            <w:tcW w:w="135" w:type="pct"/>
            <w:vAlign w:val="bottom"/>
          </w:tcPr>
          <w:p w14:paraId="3FE26C9A" w14:textId="7777777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52" w:type="pct"/>
            <w:vAlign w:val="bottom"/>
          </w:tcPr>
          <w:p w14:paraId="6C6D32A0" w14:textId="77777777" w:rsidR="00392A4E" w:rsidRPr="009C5E1F" w:rsidRDefault="00392A4E" w:rsidP="002B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9C5E1F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33" w:type="pct"/>
            <w:vAlign w:val="bottom"/>
          </w:tcPr>
          <w:p w14:paraId="343C066F" w14:textId="7777777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800"/>
              </w:tabs>
              <w:spacing w:line="240" w:lineRule="auto"/>
              <w:ind w:left="90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12" w:type="pct"/>
            <w:vAlign w:val="bottom"/>
          </w:tcPr>
          <w:p w14:paraId="7DCF8FC9" w14:textId="77DD0B44" w:rsidR="00392A4E" w:rsidRPr="009C5E1F" w:rsidRDefault="0036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360689">
              <w:rPr>
                <w:rFonts w:ascii="Angsana New" w:eastAsia="Cordia New" w:hAnsi="Angsana New"/>
                <w:sz w:val="24"/>
                <w:szCs w:val="24"/>
              </w:rPr>
              <w:t>263</w:t>
            </w:r>
          </w:p>
        </w:tc>
        <w:tc>
          <w:tcPr>
            <w:tcW w:w="138" w:type="pct"/>
            <w:vAlign w:val="bottom"/>
          </w:tcPr>
          <w:p w14:paraId="1ECC0C74" w14:textId="7777777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  <w:tab w:val="decimal" w:pos="870"/>
              </w:tabs>
              <w:spacing w:line="240" w:lineRule="auto"/>
              <w:ind w:left="90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07" w:type="pct"/>
            <w:vAlign w:val="bottom"/>
          </w:tcPr>
          <w:p w14:paraId="1506907D" w14:textId="7777777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9C5E1F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27" w:type="pct"/>
            <w:vAlign w:val="bottom"/>
          </w:tcPr>
          <w:p w14:paraId="37E1D6CA" w14:textId="7777777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10"/>
              </w:tabs>
              <w:spacing w:line="240" w:lineRule="auto"/>
              <w:ind w:left="90" w:right="-108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20" w:type="pct"/>
            <w:vAlign w:val="bottom"/>
          </w:tcPr>
          <w:p w14:paraId="6DF9D2E1" w14:textId="66040D7A" w:rsidR="00392A4E" w:rsidRPr="009C5E1F" w:rsidRDefault="0036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360689">
              <w:rPr>
                <w:rFonts w:ascii="Angsana New" w:eastAsia="Cordia New" w:hAnsi="Angsana New"/>
                <w:sz w:val="24"/>
                <w:szCs w:val="24"/>
              </w:rPr>
              <w:t>263</w:t>
            </w:r>
          </w:p>
        </w:tc>
      </w:tr>
      <w:tr w:rsidR="00392A4E" w:rsidRPr="00EC4267" w14:paraId="6313654A" w14:textId="77777777">
        <w:tc>
          <w:tcPr>
            <w:tcW w:w="955" w:type="pct"/>
          </w:tcPr>
          <w:p w14:paraId="5FE83EB7" w14:textId="7777777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C5E1F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500" w:type="pct"/>
          </w:tcPr>
          <w:p w14:paraId="6BBAD9BB" w14:textId="628553E7" w:rsidR="00392A4E" w:rsidRPr="009C5E1F" w:rsidRDefault="0036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360689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 w:rsidR="00392A4E">
              <w:rPr>
                <w:rFonts w:ascii="Angsana New" w:eastAsia="Cordia New" w:hAnsi="Angsana New"/>
                <w:sz w:val="24"/>
                <w:szCs w:val="24"/>
              </w:rPr>
              <w:t>,998</w:t>
            </w:r>
          </w:p>
        </w:tc>
        <w:tc>
          <w:tcPr>
            <w:tcW w:w="136" w:type="pct"/>
          </w:tcPr>
          <w:p w14:paraId="7A3FC04F" w14:textId="7777777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49" w:type="pct"/>
          </w:tcPr>
          <w:p w14:paraId="7AC18DC2" w14:textId="3433111E" w:rsidR="00392A4E" w:rsidRPr="009C5E1F" w:rsidRDefault="0036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360689">
              <w:rPr>
                <w:rFonts w:ascii="Angsana New" w:eastAsia="Cordia New" w:hAnsi="Angsana New"/>
                <w:sz w:val="24"/>
                <w:szCs w:val="24"/>
              </w:rPr>
              <w:t>32</w:t>
            </w:r>
            <w:r w:rsidR="00392A4E">
              <w:rPr>
                <w:rFonts w:ascii="Angsana New" w:eastAsia="Cordia New" w:hAnsi="Angsana New"/>
                <w:sz w:val="24"/>
                <w:szCs w:val="24"/>
              </w:rPr>
              <w:t>0,709</w:t>
            </w:r>
          </w:p>
        </w:tc>
        <w:tc>
          <w:tcPr>
            <w:tcW w:w="138" w:type="pct"/>
          </w:tcPr>
          <w:p w14:paraId="6E683D71" w14:textId="7777777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498" w:type="pct"/>
          </w:tcPr>
          <w:p w14:paraId="3009FC88" w14:textId="1B7DA08F" w:rsidR="00392A4E" w:rsidRPr="009C5E1F" w:rsidRDefault="0036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360689">
              <w:rPr>
                <w:rFonts w:ascii="Angsana New" w:eastAsia="Cordia New" w:hAnsi="Angsana New"/>
                <w:sz w:val="24"/>
                <w:szCs w:val="24"/>
              </w:rPr>
              <w:t>5</w:t>
            </w:r>
            <w:r w:rsidR="00392A4E" w:rsidRPr="009C5E1F">
              <w:rPr>
                <w:rFonts w:ascii="Angsana New" w:eastAsia="Cordia New" w:hAnsi="Angsana New"/>
                <w:sz w:val="24"/>
                <w:szCs w:val="24"/>
              </w:rPr>
              <w:t>77,707</w:t>
            </w:r>
          </w:p>
        </w:tc>
        <w:tc>
          <w:tcPr>
            <w:tcW w:w="135" w:type="pct"/>
          </w:tcPr>
          <w:p w14:paraId="0A29B737" w14:textId="7777777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7D66693B" w14:textId="4145D943" w:rsidR="00392A4E" w:rsidRPr="009C5E1F" w:rsidRDefault="00360689" w:rsidP="002B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360689">
              <w:rPr>
                <w:rFonts w:ascii="Angsana New" w:eastAsia="Cordia New" w:hAnsi="Angsana New"/>
                <w:sz w:val="24"/>
                <w:szCs w:val="24"/>
              </w:rPr>
              <w:t>336</w:t>
            </w:r>
            <w:r w:rsidR="00392A4E">
              <w:rPr>
                <w:rFonts w:ascii="Angsana New" w:eastAsia="Cordia New" w:hAnsi="Angsana New"/>
                <w:sz w:val="24"/>
                <w:szCs w:val="24"/>
              </w:rPr>
              <w:t>,7</w:t>
            </w:r>
            <w:r w:rsidRPr="00360689">
              <w:rPr>
                <w:rFonts w:ascii="Angsana New" w:eastAsia="Cordia New" w:hAnsi="Angsana New"/>
                <w:sz w:val="24"/>
                <w:szCs w:val="24"/>
              </w:rPr>
              <w:t>21</w:t>
            </w:r>
          </w:p>
        </w:tc>
        <w:tc>
          <w:tcPr>
            <w:tcW w:w="133" w:type="pct"/>
          </w:tcPr>
          <w:p w14:paraId="5CDFFBBC" w14:textId="7777777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12" w:type="pct"/>
          </w:tcPr>
          <w:p w14:paraId="17C94C84" w14:textId="7777777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9C5E1F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2089290A" w14:textId="7777777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07" w:type="pct"/>
          </w:tcPr>
          <w:p w14:paraId="48F82A3E" w14:textId="127C520A" w:rsidR="00392A4E" w:rsidRPr="009C5E1F" w:rsidRDefault="0036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360689">
              <w:rPr>
                <w:rFonts w:ascii="Angsana New" w:eastAsia="Cordia New" w:hAnsi="Angsana New"/>
                <w:sz w:val="24"/>
                <w:szCs w:val="24"/>
              </w:rPr>
              <w:t>24</w:t>
            </w:r>
            <w:r w:rsidR="00392A4E">
              <w:rPr>
                <w:rFonts w:ascii="Angsana New" w:eastAsia="Cordia New" w:hAnsi="Angsana New"/>
                <w:sz w:val="24"/>
                <w:szCs w:val="24"/>
              </w:rPr>
              <w:t>0,98</w:t>
            </w:r>
            <w:r w:rsidRPr="00360689">
              <w:rPr>
                <w:rFonts w:ascii="Angsana New" w:eastAsia="Cordia New" w:hAnsi="Angsana New"/>
                <w:sz w:val="24"/>
                <w:szCs w:val="24"/>
              </w:rPr>
              <w:t>6</w:t>
            </w:r>
          </w:p>
        </w:tc>
        <w:tc>
          <w:tcPr>
            <w:tcW w:w="127" w:type="pct"/>
          </w:tcPr>
          <w:p w14:paraId="73795C8B" w14:textId="7777777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20" w:type="pct"/>
          </w:tcPr>
          <w:p w14:paraId="11E04067" w14:textId="3C70C12B" w:rsidR="00392A4E" w:rsidRPr="009C5E1F" w:rsidRDefault="0036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360689">
              <w:rPr>
                <w:rFonts w:ascii="Angsana New" w:eastAsia="Cordia New" w:hAnsi="Angsana New"/>
                <w:sz w:val="24"/>
                <w:szCs w:val="24"/>
              </w:rPr>
              <w:t>5</w:t>
            </w:r>
            <w:r w:rsidR="00392A4E" w:rsidRPr="009C5E1F">
              <w:rPr>
                <w:rFonts w:ascii="Angsana New" w:eastAsia="Cordia New" w:hAnsi="Angsana New"/>
                <w:sz w:val="24"/>
                <w:szCs w:val="24"/>
              </w:rPr>
              <w:t>77,707</w:t>
            </w:r>
          </w:p>
        </w:tc>
      </w:tr>
    </w:tbl>
    <w:p w14:paraId="65719528" w14:textId="59804BA2" w:rsidR="002964EF" w:rsidRDefault="002964EF" w:rsidP="00014A61">
      <w:pPr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29E25F9E" w14:textId="4331CB6F" w:rsidR="00392A4E" w:rsidRDefault="00392A4E" w:rsidP="00014A61">
      <w:pPr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8563ADD" w14:textId="4F1D0C72" w:rsidR="00283169" w:rsidRDefault="00283169" w:rsidP="00014A61">
      <w:pPr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28735B4A" w14:textId="6C81F29B" w:rsidR="00283169" w:rsidRDefault="00283169" w:rsidP="00014A61">
      <w:pPr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50452483" w14:textId="77777777" w:rsidR="00283169" w:rsidRPr="00EC4267" w:rsidRDefault="00283169" w:rsidP="00014A61">
      <w:pPr>
        <w:jc w:val="thaiDistribute"/>
        <w:rPr>
          <w:rFonts w:ascii="Angsana New" w:hAnsi="Angsana New"/>
          <w:spacing w:val="-6"/>
          <w:sz w:val="30"/>
          <w:szCs w:val="30"/>
          <w:cs/>
        </w:rPr>
      </w:pPr>
    </w:p>
    <w:tbl>
      <w:tblPr>
        <w:tblW w:w="98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79"/>
        <w:gridCol w:w="1522"/>
        <w:gridCol w:w="289"/>
        <w:gridCol w:w="1135"/>
        <w:gridCol w:w="285"/>
        <w:gridCol w:w="1234"/>
        <w:gridCol w:w="289"/>
        <w:gridCol w:w="1232"/>
        <w:gridCol w:w="259"/>
        <w:gridCol w:w="1163"/>
      </w:tblGrid>
      <w:tr w:rsidR="00D4793D" w:rsidRPr="00392A4E" w14:paraId="23CCCA64" w14:textId="77777777" w:rsidTr="007D779F">
        <w:trPr>
          <w:trHeight w:val="356"/>
          <w:tblHeader/>
        </w:trPr>
        <w:tc>
          <w:tcPr>
            <w:tcW w:w="1254" w:type="pct"/>
            <w:vAlign w:val="bottom"/>
          </w:tcPr>
          <w:p w14:paraId="77101670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3746" w:type="pct"/>
            <w:gridSpan w:val="9"/>
            <w:vAlign w:val="bottom"/>
          </w:tcPr>
          <w:p w14:paraId="3F39B475" w14:textId="3DD5DFC9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92A4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4793D" w:rsidRPr="00392A4E" w14:paraId="546CC9B8" w14:textId="77777777" w:rsidTr="007D779F">
        <w:trPr>
          <w:trHeight w:val="343"/>
          <w:tblHeader/>
        </w:trPr>
        <w:tc>
          <w:tcPr>
            <w:tcW w:w="1254" w:type="pct"/>
            <w:vAlign w:val="bottom"/>
          </w:tcPr>
          <w:p w14:paraId="027D28A9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70" w:type="pct"/>
            <w:vAlign w:val="bottom"/>
          </w:tcPr>
          <w:p w14:paraId="168D9611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92A4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46" w:type="pct"/>
            <w:vAlign w:val="bottom"/>
          </w:tcPr>
          <w:p w14:paraId="50C2C645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30" w:type="pct"/>
            <w:gridSpan w:val="7"/>
            <w:vAlign w:val="bottom"/>
          </w:tcPr>
          <w:p w14:paraId="5B3D2978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92A4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D4793D" w:rsidRPr="00392A4E" w14:paraId="0CB293D3" w14:textId="77777777" w:rsidTr="00351CB8">
        <w:trPr>
          <w:trHeight w:val="1649"/>
          <w:tblHeader/>
        </w:trPr>
        <w:tc>
          <w:tcPr>
            <w:tcW w:w="1254" w:type="pct"/>
            <w:vAlign w:val="bottom"/>
          </w:tcPr>
          <w:p w14:paraId="6C836B9C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70" w:type="pct"/>
            <w:vAlign w:val="bottom"/>
          </w:tcPr>
          <w:p w14:paraId="08C442BA" w14:textId="6496C11E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92A4E">
              <w:rPr>
                <w:rFonts w:ascii="Angsana New" w:hAnsi="Angsana New"/>
                <w:sz w:val="24"/>
                <w:szCs w:val="24"/>
                <w:cs/>
              </w:rPr>
              <w:t>เครื่องมือ</w:t>
            </w:r>
          </w:p>
          <w:p w14:paraId="6C408134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92A4E">
              <w:rPr>
                <w:rFonts w:ascii="Angsana New" w:hAnsi="Angsana New"/>
                <w:sz w:val="24"/>
                <w:szCs w:val="24"/>
                <w:cs/>
              </w:rPr>
              <w:t>ทางการเงิน</w:t>
            </w:r>
          </w:p>
          <w:p w14:paraId="01A9AB78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92A4E">
              <w:rPr>
                <w:rFonts w:ascii="Angsana New" w:hAnsi="Angsana New"/>
                <w:sz w:val="24"/>
                <w:szCs w:val="24"/>
                <w:cs/>
              </w:rPr>
              <w:t>ที่วัดมูลค่าด้วยมูลค่ายุติธรรมผ่านกำไร</w:t>
            </w:r>
          </w:p>
          <w:p w14:paraId="6523CC92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92A4E">
              <w:rPr>
                <w:rFonts w:ascii="Angsana New" w:hAnsi="Angsana New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146" w:type="pct"/>
            <w:vAlign w:val="bottom"/>
          </w:tcPr>
          <w:p w14:paraId="296BDCCD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74" w:type="pct"/>
            <w:vAlign w:val="bottom"/>
          </w:tcPr>
          <w:p w14:paraId="793D3F48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3DB1A890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639C7C72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58D06211" w14:textId="77777777" w:rsidR="00A66B98" w:rsidRDefault="00A66B98" w:rsidP="00F6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55EFCFB" w14:textId="6907518C" w:rsidR="00D4793D" w:rsidRPr="00392A4E" w:rsidRDefault="00D4793D" w:rsidP="00F6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92A4E">
              <w:rPr>
                <w:rFonts w:ascii="Angsana New" w:hAnsi="Angsana New"/>
                <w:sz w:val="24"/>
                <w:szCs w:val="24"/>
                <w:cs/>
              </w:rPr>
              <w:t xml:space="preserve">ระดับ </w:t>
            </w:r>
            <w:r w:rsidR="00360689" w:rsidRPr="00360689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4" w:type="pct"/>
            <w:vAlign w:val="bottom"/>
          </w:tcPr>
          <w:p w14:paraId="281BDB50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24" w:type="pct"/>
            <w:vAlign w:val="bottom"/>
          </w:tcPr>
          <w:p w14:paraId="13C12089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7309EF40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5F2C4F07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41E0A539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622F41D7" w14:textId="6124ABCB" w:rsidR="00D4793D" w:rsidRPr="00392A4E" w:rsidRDefault="00D4793D" w:rsidP="00F6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92A4E">
              <w:rPr>
                <w:rFonts w:ascii="Angsana New" w:hAnsi="Angsana New"/>
                <w:sz w:val="24"/>
                <w:szCs w:val="24"/>
                <w:cs/>
              </w:rPr>
              <w:t xml:space="preserve">ระดับ </w:t>
            </w:r>
            <w:r w:rsidR="00360689" w:rsidRPr="00360689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6" w:type="pct"/>
            <w:vAlign w:val="bottom"/>
          </w:tcPr>
          <w:p w14:paraId="49FDAF8B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23" w:type="pct"/>
            <w:vAlign w:val="bottom"/>
          </w:tcPr>
          <w:p w14:paraId="6AECE201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1CA737F4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561A3B38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475EBA4C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181DBF1E" w14:textId="49BC02BB" w:rsidR="00D4793D" w:rsidRPr="00392A4E" w:rsidRDefault="00D4793D" w:rsidP="00CA6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92A4E">
              <w:rPr>
                <w:rFonts w:ascii="Angsana New" w:hAnsi="Angsana New"/>
                <w:sz w:val="24"/>
                <w:szCs w:val="24"/>
                <w:cs/>
              </w:rPr>
              <w:t xml:space="preserve">ระดับ </w:t>
            </w:r>
            <w:r w:rsidR="00360689" w:rsidRPr="00360689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31" w:type="pct"/>
            <w:vAlign w:val="bottom"/>
          </w:tcPr>
          <w:p w14:paraId="48399CA4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588" w:type="pct"/>
            <w:vAlign w:val="bottom"/>
          </w:tcPr>
          <w:p w14:paraId="29A0D4A5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A0A8A25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1627CDE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A5D18CE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08D6D9A" w14:textId="77777777" w:rsidR="00D4793D" w:rsidRPr="00392A4E" w:rsidRDefault="00D4793D" w:rsidP="00CA6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92A4E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492D11" w:rsidRPr="00392A4E" w14:paraId="14BDD2CF" w14:textId="77777777" w:rsidTr="00492D11">
        <w:trPr>
          <w:trHeight w:val="343"/>
          <w:tblHeader/>
        </w:trPr>
        <w:tc>
          <w:tcPr>
            <w:tcW w:w="1254" w:type="pct"/>
            <w:vAlign w:val="bottom"/>
          </w:tcPr>
          <w:p w14:paraId="39DDC830" w14:textId="77777777" w:rsidR="00492D11" w:rsidRPr="00392A4E" w:rsidRDefault="0049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3746" w:type="pct"/>
            <w:gridSpan w:val="9"/>
            <w:vAlign w:val="bottom"/>
          </w:tcPr>
          <w:p w14:paraId="69419A00" w14:textId="77777777" w:rsidR="00492D11" w:rsidRPr="00392A4E" w:rsidRDefault="0049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392A4E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</w:t>
            </w:r>
            <w:r w:rsidRPr="00392A4E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392A4E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D4793D" w:rsidRPr="00392A4E" w14:paraId="5A4898EE" w14:textId="77777777" w:rsidTr="00875E6B">
        <w:trPr>
          <w:trHeight w:val="343"/>
        </w:trPr>
        <w:tc>
          <w:tcPr>
            <w:tcW w:w="1254" w:type="pct"/>
            <w:vAlign w:val="bottom"/>
          </w:tcPr>
          <w:p w14:paraId="514D1CC0" w14:textId="65C342FE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92A4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="00FA3BFB" w:rsidRPr="00392A4E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360689" w:rsidRPr="0036068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</w:t>
            </w:r>
            <w:r w:rsidR="003F132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0</w:t>
            </w:r>
            <w:r w:rsidR="00392A4E" w:rsidRPr="00392A4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690BA3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  <w:r w:rsidR="00FA3BFB" w:rsidRPr="00392A4E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360689" w:rsidRPr="0036068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392A4E" w:rsidRPr="00392A4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770" w:type="pct"/>
            <w:vAlign w:val="bottom"/>
          </w:tcPr>
          <w:p w14:paraId="1654CB84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6" w:type="pct"/>
            <w:vAlign w:val="bottom"/>
          </w:tcPr>
          <w:p w14:paraId="4E1051A8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74" w:type="pct"/>
            <w:vAlign w:val="bottom"/>
          </w:tcPr>
          <w:p w14:paraId="6319778A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4" w:type="pct"/>
            <w:vAlign w:val="bottom"/>
          </w:tcPr>
          <w:p w14:paraId="630BDD58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4" w:type="pct"/>
            <w:vAlign w:val="bottom"/>
          </w:tcPr>
          <w:p w14:paraId="59376E9B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6" w:type="pct"/>
            <w:vAlign w:val="bottom"/>
          </w:tcPr>
          <w:p w14:paraId="3E9B10E4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3" w:type="pct"/>
            <w:vAlign w:val="bottom"/>
          </w:tcPr>
          <w:p w14:paraId="5DE3D9D6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pct"/>
            <w:vAlign w:val="bottom"/>
          </w:tcPr>
          <w:p w14:paraId="0928CCE0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8" w:type="pct"/>
            <w:vAlign w:val="bottom"/>
          </w:tcPr>
          <w:p w14:paraId="7D485096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</w:tr>
      <w:tr w:rsidR="00D4793D" w:rsidRPr="00392A4E" w14:paraId="584C7891" w14:textId="77777777" w:rsidTr="00875E6B">
        <w:trPr>
          <w:trHeight w:val="356"/>
        </w:trPr>
        <w:tc>
          <w:tcPr>
            <w:tcW w:w="1254" w:type="pct"/>
            <w:vAlign w:val="bottom"/>
          </w:tcPr>
          <w:p w14:paraId="2E1FC7D7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392A4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770" w:type="pct"/>
            <w:vAlign w:val="bottom"/>
          </w:tcPr>
          <w:p w14:paraId="144253BB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6" w:type="pct"/>
            <w:vAlign w:val="bottom"/>
          </w:tcPr>
          <w:p w14:paraId="4F92F17E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74" w:type="pct"/>
            <w:vAlign w:val="bottom"/>
          </w:tcPr>
          <w:p w14:paraId="53475054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4" w:type="pct"/>
            <w:vAlign w:val="bottom"/>
          </w:tcPr>
          <w:p w14:paraId="71E19362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4" w:type="pct"/>
            <w:vAlign w:val="bottom"/>
          </w:tcPr>
          <w:p w14:paraId="75E013E1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6" w:type="pct"/>
            <w:vAlign w:val="bottom"/>
          </w:tcPr>
          <w:p w14:paraId="3067938E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3" w:type="pct"/>
            <w:vAlign w:val="bottom"/>
          </w:tcPr>
          <w:p w14:paraId="109468F5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pct"/>
            <w:vAlign w:val="bottom"/>
          </w:tcPr>
          <w:p w14:paraId="288B4597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8" w:type="pct"/>
            <w:vAlign w:val="bottom"/>
          </w:tcPr>
          <w:p w14:paraId="01F96962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9F321A" w:rsidRPr="00392A4E" w14:paraId="27786F85" w14:textId="77777777" w:rsidTr="00875E6B">
        <w:trPr>
          <w:trHeight w:val="343"/>
        </w:trPr>
        <w:tc>
          <w:tcPr>
            <w:tcW w:w="1254" w:type="pct"/>
            <w:vAlign w:val="bottom"/>
          </w:tcPr>
          <w:p w14:paraId="08BA33B7" w14:textId="77777777" w:rsidR="009F321A" w:rsidRPr="00392A4E" w:rsidRDefault="009F321A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rPr>
                <w:rFonts w:ascii="Angsana New" w:hAnsi="Angsana New"/>
                <w:sz w:val="24"/>
                <w:szCs w:val="24"/>
                <w:cs/>
              </w:rPr>
            </w:pPr>
            <w:r w:rsidRPr="00392A4E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770" w:type="pct"/>
            <w:vAlign w:val="bottom"/>
          </w:tcPr>
          <w:p w14:paraId="6A5EA036" w14:textId="58050C2E" w:rsidR="009F321A" w:rsidRPr="00392A4E" w:rsidRDefault="009F321A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423,104</w:t>
            </w:r>
          </w:p>
        </w:tc>
        <w:tc>
          <w:tcPr>
            <w:tcW w:w="146" w:type="pct"/>
            <w:vAlign w:val="bottom"/>
          </w:tcPr>
          <w:p w14:paraId="4B352251" w14:textId="77777777" w:rsidR="009F321A" w:rsidRPr="00392A4E" w:rsidRDefault="009F321A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50724A14" w14:textId="367F9D21" w:rsidR="009F321A" w:rsidRPr="00392A4E" w:rsidRDefault="009F321A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3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266,663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B90B423" w14:textId="77777777" w:rsidR="009F321A" w:rsidRPr="00392A4E" w:rsidRDefault="009F321A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095B7883" w14:textId="37C9C73C" w:rsidR="009F321A" w:rsidRPr="00392A4E" w:rsidRDefault="009F321A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46" w:type="pct"/>
            <w:vAlign w:val="bottom"/>
          </w:tcPr>
          <w:p w14:paraId="152AEC3F" w14:textId="77777777" w:rsidR="009F321A" w:rsidRPr="00392A4E" w:rsidRDefault="009F321A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623" w:type="pct"/>
            <w:vAlign w:val="bottom"/>
          </w:tcPr>
          <w:p w14:paraId="2AB5D846" w14:textId="79002106" w:rsidR="009F321A" w:rsidRPr="00392A4E" w:rsidRDefault="009F321A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  <w:cs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156,441</w:t>
            </w:r>
          </w:p>
        </w:tc>
        <w:tc>
          <w:tcPr>
            <w:tcW w:w="131" w:type="pct"/>
            <w:vAlign w:val="bottom"/>
          </w:tcPr>
          <w:p w14:paraId="1D36AF6D" w14:textId="77777777" w:rsidR="009F321A" w:rsidRPr="00392A4E" w:rsidRDefault="009F321A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88" w:type="pct"/>
            <w:vAlign w:val="bottom"/>
          </w:tcPr>
          <w:p w14:paraId="55F4B2B3" w14:textId="3449DF64" w:rsidR="009F321A" w:rsidRPr="00392A4E" w:rsidRDefault="009F321A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423,104</w:t>
            </w:r>
          </w:p>
        </w:tc>
      </w:tr>
    </w:tbl>
    <w:p w14:paraId="1C5E437D" w14:textId="1C7E5EC5" w:rsidR="00904953" w:rsidRDefault="00904953" w:rsidP="003A7E08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8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990"/>
        <w:gridCol w:w="269"/>
        <w:gridCol w:w="1087"/>
        <w:gridCol w:w="273"/>
        <w:gridCol w:w="986"/>
        <w:gridCol w:w="267"/>
        <w:gridCol w:w="895"/>
        <w:gridCol w:w="263"/>
        <w:gridCol w:w="816"/>
        <w:gridCol w:w="273"/>
        <w:gridCol w:w="806"/>
        <w:gridCol w:w="251"/>
        <w:gridCol w:w="831"/>
      </w:tblGrid>
      <w:tr w:rsidR="003205B7" w:rsidRPr="00EC4267" w14:paraId="74B95906" w14:textId="77777777" w:rsidTr="003205B7">
        <w:trPr>
          <w:tblHeader/>
        </w:trPr>
        <w:tc>
          <w:tcPr>
            <w:tcW w:w="955" w:type="pct"/>
          </w:tcPr>
          <w:p w14:paraId="0E950B57" w14:textId="77777777" w:rsidR="003205B7" w:rsidRPr="003205B7" w:rsidRDefault="003205B7" w:rsidP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045" w:type="pct"/>
            <w:gridSpan w:val="13"/>
          </w:tcPr>
          <w:p w14:paraId="06E0AF7F" w14:textId="77777777" w:rsidR="003205B7" w:rsidRPr="003205B7" w:rsidRDefault="003205B7" w:rsidP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F676E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205B7" w:rsidRPr="00EC4267" w14:paraId="212DAC8D" w14:textId="77777777">
        <w:trPr>
          <w:tblHeader/>
        </w:trPr>
        <w:tc>
          <w:tcPr>
            <w:tcW w:w="955" w:type="pct"/>
          </w:tcPr>
          <w:p w14:paraId="05993CBC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821" w:type="pct"/>
            <w:gridSpan w:val="5"/>
          </w:tcPr>
          <w:p w14:paraId="62BBAE05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77E4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35" w:type="pct"/>
          </w:tcPr>
          <w:p w14:paraId="550FD8B9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89" w:type="pct"/>
            <w:gridSpan w:val="7"/>
          </w:tcPr>
          <w:p w14:paraId="5BFA020E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77E4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3205B7" w:rsidRPr="00EC4267" w14:paraId="3F1740AE" w14:textId="77777777" w:rsidTr="00351CB8">
        <w:trPr>
          <w:trHeight w:val="1928"/>
          <w:tblHeader/>
        </w:trPr>
        <w:tc>
          <w:tcPr>
            <w:tcW w:w="955" w:type="pct"/>
          </w:tcPr>
          <w:p w14:paraId="7041726A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19CF3A81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3E043337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422DA257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6BB9C9E1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5182BA9E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500" w:type="pct"/>
            <w:vAlign w:val="bottom"/>
          </w:tcPr>
          <w:p w14:paraId="1F3E1F3C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7E49">
              <w:rPr>
                <w:rFonts w:ascii="Angsana New" w:hAnsi="Angsana New"/>
                <w:sz w:val="24"/>
                <w:szCs w:val="24"/>
                <w:cs/>
              </w:rPr>
              <w:t>เครื่องมือ</w:t>
            </w:r>
          </w:p>
          <w:p w14:paraId="2D41007D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7E49">
              <w:rPr>
                <w:rFonts w:ascii="Angsana New" w:hAnsi="Angsana New"/>
                <w:sz w:val="24"/>
                <w:szCs w:val="24"/>
                <w:cs/>
              </w:rPr>
              <w:t>ทางการเงิน</w:t>
            </w:r>
          </w:p>
          <w:p w14:paraId="31BC7E06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7E49">
              <w:rPr>
                <w:rFonts w:ascii="Angsana New" w:hAnsi="Angsana New"/>
                <w:sz w:val="24"/>
                <w:szCs w:val="24"/>
                <w:cs/>
              </w:rPr>
              <w:t>ที่วัดมูลค่าด้วยมูลค่ายุติธรรม</w:t>
            </w:r>
          </w:p>
          <w:p w14:paraId="273B7204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7E49">
              <w:rPr>
                <w:rFonts w:ascii="Angsana New" w:hAnsi="Angsana New"/>
                <w:sz w:val="24"/>
                <w:szCs w:val="24"/>
                <w:cs/>
              </w:rPr>
              <w:t>ผ่านกำไร</w:t>
            </w:r>
          </w:p>
          <w:p w14:paraId="2E91C205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77E49">
              <w:rPr>
                <w:rFonts w:ascii="Angsana New" w:hAnsi="Angsana New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136" w:type="pct"/>
            <w:vAlign w:val="bottom"/>
          </w:tcPr>
          <w:p w14:paraId="28CD06FF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49" w:type="pct"/>
            <w:vAlign w:val="bottom"/>
          </w:tcPr>
          <w:p w14:paraId="5C921B8F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7E49">
              <w:rPr>
                <w:rFonts w:ascii="Angsana New" w:hAnsi="Angsana New"/>
                <w:sz w:val="24"/>
                <w:szCs w:val="24"/>
                <w:cs/>
              </w:rPr>
              <w:t>เครื่องมือ</w:t>
            </w:r>
          </w:p>
          <w:p w14:paraId="6C381C41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7E49">
              <w:rPr>
                <w:rFonts w:ascii="Angsana New" w:hAnsi="Angsana New"/>
                <w:sz w:val="24"/>
                <w:szCs w:val="24"/>
                <w:cs/>
              </w:rPr>
              <w:t>ทางการเงิน</w:t>
            </w:r>
          </w:p>
          <w:p w14:paraId="3FA0EB9D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7E49">
              <w:rPr>
                <w:rFonts w:ascii="Angsana New" w:hAnsi="Angsana New"/>
                <w:sz w:val="24"/>
                <w:szCs w:val="24"/>
                <w:cs/>
              </w:rPr>
              <w:t>ที่วัดมูลค่าด้วย</w:t>
            </w:r>
          </w:p>
          <w:p w14:paraId="1B7BC592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7E49">
              <w:rPr>
                <w:rFonts w:ascii="Angsana New" w:hAnsi="Angsana New"/>
                <w:sz w:val="24"/>
                <w:szCs w:val="24"/>
                <w:cs/>
              </w:rPr>
              <w:t>มูลค่ายุติธรรม</w:t>
            </w:r>
          </w:p>
          <w:p w14:paraId="76573C37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77E49">
              <w:rPr>
                <w:rFonts w:ascii="Angsana New" w:hAnsi="Angsana New"/>
                <w:sz w:val="24"/>
                <w:szCs w:val="24"/>
                <w:cs/>
              </w:rPr>
              <w:t>ผ่านกำไรขาดทุน</w:t>
            </w:r>
            <w:r w:rsidRPr="00477E49">
              <w:rPr>
                <w:rFonts w:ascii="Angsana New" w:hAnsi="Angsana New" w:hint="cs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8" w:type="pct"/>
            <w:vAlign w:val="bottom"/>
          </w:tcPr>
          <w:p w14:paraId="0BAE0371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98" w:type="pct"/>
            <w:vAlign w:val="bottom"/>
          </w:tcPr>
          <w:p w14:paraId="2DC6CA76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E51E47D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6B75E28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3A42110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A95384E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99DEBD6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7E49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5" w:type="pct"/>
            <w:vAlign w:val="bottom"/>
          </w:tcPr>
          <w:p w14:paraId="3A6D7956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vAlign w:val="bottom"/>
          </w:tcPr>
          <w:p w14:paraId="14D4B72E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3F841882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49AD00ED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0D096BCD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3D7959EF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737C0415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77E49">
              <w:rPr>
                <w:rFonts w:ascii="Angsana New" w:hAnsi="Angsana New"/>
                <w:sz w:val="24"/>
                <w:szCs w:val="24"/>
                <w:cs/>
              </w:rPr>
              <w:t xml:space="preserve">ระดับ </w:t>
            </w:r>
            <w:r w:rsidRPr="00360689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33" w:type="pct"/>
            <w:vAlign w:val="bottom"/>
          </w:tcPr>
          <w:p w14:paraId="77B586CC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412" w:type="pct"/>
            <w:vAlign w:val="bottom"/>
          </w:tcPr>
          <w:p w14:paraId="0A0132FA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6B0D65D4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7C085B04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6798A2F5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65B0909B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41A870F6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77E49">
              <w:rPr>
                <w:rFonts w:ascii="Angsana New" w:hAnsi="Angsana New"/>
                <w:sz w:val="24"/>
                <w:szCs w:val="24"/>
                <w:cs/>
              </w:rPr>
              <w:t xml:space="preserve">ระดับ </w:t>
            </w:r>
            <w:r w:rsidRPr="00360689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38" w:type="pct"/>
            <w:vAlign w:val="bottom"/>
          </w:tcPr>
          <w:p w14:paraId="7602615C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407" w:type="pct"/>
            <w:vAlign w:val="bottom"/>
          </w:tcPr>
          <w:p w14:paraId="545DF803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34007304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104937D3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63EF452F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6D3E0A5E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0020A061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77E49">
              <w:rPr>
                <w:rFonts w:ascii="Angsana New" w:hAnsi="Angsana New"/>
                <w:sz w:val="24"/>
                <w:szCs w:val="24"/>
                <w:cs/>
              </w:rPr>
              <w:t xml:space="preserve">ระดับ </w:t>
            </w:r>
            <w:r w:rsidRPr="00360689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27" w:type="pct"/>
            <w:vAlign w:val="bottom"/>
          </w:tcPr>
          <w:p w14:paraId="7EB54FD3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420" w:type="pct"/>
            <w:vAlign w:val="bottom"/>
          </w:tcPr>
          <w:p w14:paraId="0CC44067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FE75CBF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9DE0778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5D158A3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B426173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CA13266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77E4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3205B7" w:rsidRPr="00EC4267" w14:paraId="48DC932C" w14:textId="77777777">
        <w:trPr>
          <w:tblHeader/>
        </w:trPr>
        <w:tc>
          <w:tcPr>
            <w:tcW w:w="955" w:type="pct"/>
          </w:tcPr>
          <w:p w14:paraId="7A1933F1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045" w:type="pct"/>
            <w:gridSpan w:val="13"/>
          </w:tcPr>
          <w:p w14:paraId="33EA917F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77E49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</w:t>
            </w:r>
            <w:r w:rsidRPr="00477E49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477E49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392A4E" w:rsidRPr="00EC4267" w14:paraId="4EB1FFA6" w14:textId="77777777">
        <w:trPr>
          <w:tblHeader/>
        </w:trPr>
        <w:tc>
          <w:tcPr>
            <w:tcW w:w="955" w:type="pct"/>
          </w:tcPr>
          <w:p w14:paraId="6D94C38A" w14:textId="7D40F51B" w:rsidR="00392A4E" w:rsidRPr="00477E49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9C5E1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360689" w:rsidRPr="0036068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9C5E1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9C5E1F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9C5E1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360689" w:rsidRPr="0036068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4045" w:type="pct"/>
            <w:gridSpan w:val="13"/>
          </w:tcPr>
          <w:p w14:paraId="7F1E766C" w14:textId="77777777" w:rsidR="00392A4E" w:rsidRPr="00477E49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392A4E" w:rsidRPr="00EC4267" w14:paraId="77536466" w14:textId="77777777">
        <w:tc>
          <w:tcPr>
            <w:tcW w:w="955" w:type="pct"/>
          </w:tcPr>
          <w:p w14:paraId="1DA96B3C" w14:textId="77777777" w:rsidR="00392A4E" w:rsidRPr="00477E49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477E4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500" w:type="pct"/>
          </w:tcPr>
          <w:p w14:paraId="07838DCE" w14:textId="77777777" w:rsidR="00392A4E" w:rsidRPr="00477E49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6" w:type="pct"/>
          </w:tcPr>
          <w:p w14:paraId="5CE3C35E" w14:textId="77777777" w:rsidR="00392A4E" w:rsidRPr="00477E49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49" w:type="pct"/>
          </w:tcPr>
          <w:p w14:paraId="28CADB72" w14:textId="77777777" w:rsidR="00392A4E" w:rsidRPr="00477E49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8" w:type="pct"/>
          </w:tcPr>
          <w:p w14:paraId="09516648" w14:textId="77777777" w:rsidR="00392A4E" w:rsidRPr="00477E49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98" w:type="pct"/>
          </w:tcPr>
          <w:p w14:paraId="12CD7EAC" w14:textId="77777777" w:rsidR="00392A4E" w:rsidRPr="00477E49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5" w:type="pct"/>
          </w:tcPr>
          <w:p w14:paraId="70814DE5" w14:textId="77777777" w:rsidR="00392A4E" w:rsidRPr="00477E49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2B9639FC" w14:textId="77777777" w:rsidR="00392A4E" w:rsidRPr="00477E49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3" w:type="pct"/>
          </w:tcPr>
          <w:p w14:paraId="3D3B52B0" w14:textId="77777777" w:rsidR="00392A4E" w:rsidRPr="00477E49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2" w:type="pct"/>
          </w:tcPr>
          <w:p w14:paraId="27DFF11F" w14:textId="77777777" w:rsidR="00392A4E" w:rsidRPr="00477E49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8" w:type="pct"/>
          </w:tcPr>
          <w:p w14:paraId="5531FB2A" w14:textId="77777777" w:rsidR="00392A4E" w:rsidRPr="00477E49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</w:tcPr>
          <w:p w14:paraId="797D7057" w14:textId="77777777" w:rsidR="00392A4E" w:rsidRPr="00477E49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" w:type="pct"/>
          </w:tcPr>
          <w:p w14:paraId="5C4BC3FF" w14:textId="77777777" w:rsidR="00392A4E" w:rsidRPr="00477E49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0" w:type="pct"/>
          </w:tcPr>
          <w:p w14:paraId="61AAFA5B" w14:textId="77777777" w:rsidR="00392A4E" w:rsidRPr="00477E49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392A4E" w:rsidRPr="00EC4267" w14:paraId="6FA21928" w14:textId="77777777">
        <w:tc>
          <w:tcPr>
            <w:tcW w:w="955" w:type="pct"/>
          </w:tcPr>
          <w:p w14:paraId="553F9A1C" w14:textId="78F79F23" w:rsidR="00392A4E" w:rsidRPr="00477E49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rPr>
                <w:rFonts w:ascii="Angsana New" w:hAnsi="Angsana New"/>
                <w:sz w:val="24"/>
                <w:szCs w:val="24"/>
                <w:cs/>
              </w:rPr>
            </w:pPr>
            <w:r w:rsidRPr="00477E49">
              <w:rPr>
                <w:rFonts w:ascii="Angsana New" w:hAnsi="Angsana New" w:hint="cs"/>
                <w:sz w:val="24"/>
                <w:szCs w:val="24"/>
                <w:cs/>
              </w:rPr>
              <w:t>สัญญาแลกเปลี่ยน</w:t>
            </w:r>
            <w:r w:rsidR="004350D1">
              <w:rPr>
                <w:rFonts w:ascii="Angsana New" w:hAnsi="Angsana New" w:hint="cs"/>
                <w:sz w:val="24"/>
                <w:szCs w:val="24"/>
                <w:cs/>
              </w:rPr>
              <w:t>เงินต้นและภา</w:t>
            </w:r>
            <w:r w:rsidR="007B0130">
              <w:rPr>
                <w:rFonts w:ascii="Angsana New" w:hAnsi="Angsana New" w:hint="cs"/>
                <w:sz w:val="24"/>
                <w:szCs w:val="24"/>
                <w:cs/>
              </w:rPr>
              <w:t>ร</w:t>
            </w:r>
            <w:r w:rsidR="004350D1">
              <w:rPr>
                <w:rFonts w:ascii="Angsana New" w:hAnsi="Angsana New" w:hint="cs"/>
                <w:sz w:val="24"/>
                <w:szCs w:val="24"/>
                <w:cs/>
              </w:rPr>
              <w:t>ะดอกเบี้ยของเงินต่างสกุลกัน</w:t>
            </w:r>
          </w:p>
        </w:tc>
        <w:tc>
          <w:tcPr>
            <w:tcW w:w="500" w:type="pct"/>
          </w:tcPr>
          <w:p w14:paraId="5B0F106E" w14:textId="77777777" w:rsidR="002E5BA0" w:rsidRDefault="002E5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  <w:p w14:paraId="5EE6A631" w14:textId="77777777" w:rsidR="002E5BA0" w:rsidRDefault="002E5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  <w:p w14:paraId="04080429" w14:textId="6BF631F0" w:rsidR="00392A4E" w:rsidRPr="00477E49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477E49">
              <w:rPr>
                <w:rFonts w:ascii="Angsana New" w:eastAsia="Cordia New" w:hAnsi="Angsana New"/>
                <w:sz w:val="24"/>
                <w:szCs w:val="24"/>
              </w:rPr>
              <w:t>7,</w:t>
            </w:r>
            <w:r w:rsidR="00360689" w:rsidRPr="00360689">
              <w:rPr>
                <w:rFonts w:ascii="Angsana New" w:eastAsia="Cordia New" w:hAnsi="Angsana New"/>
                <w:sz w:val="24"/>
                <w:szCs w:val="24"/>
              </w:rPr>
              <w:t>664</w:t>
            </w:r>
          </w:p>
        </w:tc>
        <w:tc>
          <w:tcPr>
            <w:tcW w:w="136" w:type="pct"/>
          </w:tcPr>
          <w:p w14:paraId="42944028" w14:textId="77777777" w:rsidR="00392A4E" w:rsidRPr="00477E49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49" w:type="pct"/>
          </w:tcPr>
          <w:p w14:paraId="19C5E174" w14:textId="77777777" w:rsidR="002E5BA0" w:rsidRDefault="002E5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  <w:p w14:paraId="230BD6A3" w14:textId="77777777" w:rsidR="002E5BA0" w:rsidRDefault="002E5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  <w:p w14:paraId="4C6E1F43" w14:textId="5766EFD6" w:rsidR="00392A4E" w:rsidRPr="00477E49" w:rsidRDefault="00392A4E" w:rsidP="0064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477E49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37B23A49" w14:textId="77777777" w:rsidR="00392A4E" w:rsidRPr="00477E49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98" w:type="pct"/>
          </w:tcPr>
          <w:p w14:paraId="6636F7C3" w14:textId="77777777" w:rsidR="002E5BA0" w:rsidRDefault="002E5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  <w:p w14:paraId="5B66E6CA" w14:textId="77777777" w:rsidR="002E5BA0" w:rsidRDefault="002E5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  <w:p w14:paraId="4B72E068" w14:textId="65CBED99" w:rsidR="00392A4E" w:rsidRPr="00477E49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477E49">
              <w:rPr>
                <w:rFonts w:ascii="Angsana New" w:eastAsia="Cordia New" w:hAnsi="Angsana New"/>
                <w:sz w:val="24"/>
                <w:szCs w:val="24"/>
              </w:rPr>
              <w:t>7,</w:t>
            </w:r>
            <w:r w:rsidR="00360689" w:rsidRPr="00360689">
              <w:rPr>
                <w:rFonts w:ascii="Angsana New" w:eastAsia="Cordia New" w:hAnsi="Angsana New"/>
                <w:sz w:val="24"/>
                <w:szCs w:val="24"/>
              </w:rPr>
              <w:t>664</w:t>
            </w:r>
          </w:p>
        </w:tc>
        <w:tc>
          <w:tcPr>
            <w:tcW w:w="135" w:type="pct"/>
          </w:tcPr>
          <w:p w14:paraId="1117C01D" w14:textId="77777777" w:rsidR="00392A4E" w:rsidRPr="00477E49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373FA661" w14:textId="77777777" w:rsidR="002E5BA0" w:rsidRDefault="002E5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  <w:p w14:paraId="3A847D3C" w14:textId="77777777" w:rsidR="002E5BA0" w:rsidRDefault="002E5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  <w:p w14:paraId="5731D334" w14:textId="1FDE9EF2" w:rsidR="00392A4E" w:rsidRPr="00477E49" w:rsidRDefault="00392A4E" w:rsidP="0064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477E49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33" w:type="pct"/>
          </w:tcPr>
          <w:p w14:paraId="2D805459" w14:textId="77777777" w:rsidR="00392A4E" w:rsidRPr="00477E49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800"/>
              </w:tabs>
              <w:spacing w:line="240" w:lineRule="auto"/>
              <w:ind w:left="90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12" w:type="pct"/>
          </w:tcPr>
          <w:p w14:paraId="35367FEC" w14:textId="77777777" w:rsidR="002E5BA0" w:rsidRDefault="002E5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  <w:p w14:paraId="677D5529" w14:textId="77777777" w:rsidR="002E5BA0" w:rsidRDefault="002E5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  <w:p w14:paraId="2F30A7BC" w14:textId="06D654BC" w:rsidR="00392A4E" w:rsidRPr="00477E49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477E49">
              <w:rPr>
                <w:rFonts w:ascii="Angsana New" w:eastAsia="Cordia New" w:hAnsi="Angsana New"/>
                <w:sz w:val="24"/>
                <w:szCs w:val="24"/>
              </w:rPr>
              <w:t>7,</w:t>
            </w:r>
            <w:r w:rsidR="00360689" w:rsidRPr="00360689">
              <w:rPr>
                <w:rFonts w:ascii="Angsana New" w:eastAsia="Cordia New" w:hAnsi="Angsana New"/>
                <w:sz w:val="24"/>
                <w:szCs w:val="24"/>
              </w:rPr>
              <w:t>664</w:t>
            </w:r>
          </w:p>
        </w:tc>
        <w:tc>
          <w:tcPr>
            <w:tcW w:w="138" w:type="pct"/>
          </w:tcPr>
          <w:p w14:paraId="789FA31F" w14:textId="77777777" w:rsidR="00392A4E" w:rsidRPr="00477E49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  <w:tab w:val="decimal" w:pos="870"/>
              </w:tabs>
              <w:spacing w:line="240" w:lineRule="auto"/>
              <w:ind w:left="90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07" w:type="pct"/>
          </w:tcPr>
          <w:p w14:paraId="790868A7" w14:textId="77777777" w:rsidR="002E5BA0" w:rsidRDefault="002E5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  <w:p w14:paraId="70136077" w14:textId="77777777" w:rsidR="002E5BA0" w:rsidRDefault="002E5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  <w:p w14:paraId="1F41D593" w14:textId="52A3C6ED" w:rsidR="00392A4E" w:rsidRPr="00477E49" w:rsidRDefault="00392A4E" w:rsidP="0064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477E49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27" w:type="pct"/>
          </w:tcPr>
          <w:p w14:paraId="3BAB1EE0" w14:textId="77777777" w:rsidR="00392A4E" w:rsidRPr="00477E49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10"/>
              </w:tabs>
              <w:spacing w:line="240" w:lineRule="auto"/>
              <w:ind w:left="90" w:right="-108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20" w:type="pct"/>
          </w:tcPr>
          <w:p w14:paraId="7378B25A" w14:textId="77777777" w:rsidR="002E5BA0" w:rsidRDefault="002E5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  <w:p w14:paraId="71C960E3" w14:textId="77777777" w:rsidR="002E5BA0" w:rsidRDefault="002E5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  <w:p w14:paraId="2ECC533D" w14:textId="785F0ED8" w:rsidR="00392A4E" w:rsidRPr="00477E49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477E49">
              <w:rPr>
                <w:rFonts w:ascii="Angsana New" w:eastAsia="Cordia New" w:hAnsi="Angsana New"/>
                <w:sz w:val="24"/>
                <w:szCs w:val="24"/>
              </w:rPr>
              <w:t>7,</w:t>
            </w:r>
            <w:r w:rsidR="00360689" w:rsidRPr="00360689">
              <w:rPr>
                <w:rFonts w:ascii="Angsana New" w:eastAsia="Cordia New" w:hAnsi="Angsana New"/>
                <w:sz w:val="24"/>
                <w:szCs w:val="24"/>
              </w:rPr>
              <w:t>664</w:t>
            </w:r>
          </w:p>
        </w:tc>
      </w:tr>
      <w:tr w:rsidR="00392A4E" w:rsidRPr="00EC4267" w14:paraId="4C1A8E16" w14:textId="77777777">
        <w:tc>
          <w:tcPr>
            <w:tcW w:w="955" w:type="pct"/>
          </w:tcPr>
          <w:p w14:paraId="38AC171B" w14:textId="77777777" w:rsidR="00392A4E" w:rsidRPr="00477E49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rPr>
                <w:rFonts w:ascii="Angsana New" w:hAnsi="Angsana New"/>
                <w:sz w:val="24"/>
                <w:szCs w:val="24"/>
                <w:cs/>
              </w:rPr>
            </w:pPr>
            <w:r w:rsidRPr="00477E49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500" w:type="pct"/>
          </w:tcPr>
          <w:p w14:paraId="3CFF3F26" w14:textId="4B04F7BA" w:rsidR="00392A4E" w:rsidRPr="00477E49" w:rsidRDefault="0036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360689">
              <w:rPr>
                <w:rFonts w:ascii="Angsana New" w:eastAsia="Cordia New" w:hAnsi="Angsana New"/>
                <w:sz w:val="24"/>
                <w:szCs w:val="24"/>
              </w:rPr>
              <w:t>166</w:t>
            </w:r>
            <w:r w:rsidR="00392A4E" w:rsidRPr="00477E49">
              <w:rPr>
                <w:rFonts w:ascii="Angsana New" w:eastAsia="Cordia New" w:hAnsi="Angsana New"/>
                <w:sz w:val="24"/>
                <w:szCs w:val="24"/>
              </w:rPr>
              <w:t>,</w:t>
            </w:r>
            <w:r w:rsidRPr="00360689">
              <w:rPr>
                <w:rFonts w:ascii="Angsana New" w:eastAsia="Cordia New" w:hAnsi="Angsana New"/>
                <w:sz w:val="24"/>
                <w:szCs w:val="24"/>
              </w:rPr>
              <w:t>254</w:t>
            </w:r>
          </w:p>
        </w:tc>
        <w:tc>
          <w:tcPr>
            <w:tcW w:w="136" w:type="pct"/>
            <w:vAlign w:val="bottom"/>
          </w:tcPr>
          <w:p w14:paraId="27267491" w14:textId="77777777" w:rsidR="00392A4E" w:rsidRPr="00477E49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49" w:type="pct"/>
            <w:vAlign w:val="bottom"/>
          </w:tcPr>
          <w:p w14:paraId="09529766" w14:textId="4C5F315E" w:rsidR="00392A4E" w:rsidRPr="00477E49" w:rsidRDefault="0036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360689">
              <w:rPr>
                <w:rFonts w:ascii="Angsana New" w:eastAsia="Cordia New" w:hAnsi="Angsana New"/>
                <w:sz w:val="24"/>
                <w:szCs w:val="24"/>
              </w:rPr>
              <w:t>23</w:t>
            </w:r>
            <w:r w:rsidR="00392A4E" w:rsidRPr="00477E49">
              <w:rPr>
                <w:rFonts w:ascii="Angsana New" w:eastAsia="Cordia New" w:hAnsi="Angsana New"/>
                <w:sz w:val="24"/>
                <w:szCs w:val="24"/>
              </w:rPr>
              <w:t>9,</w:t>
            </w:r>
            <w:r w:rsidRPr="00360689">
              <w:rPr>
                <w:rFonts w:ascii="Angsana New" w:eastAsia="Cordia New" w:hAnsi="Angsana New"/>
                <w:sz w:val="24"/>
                <w:szCs w:val="24"/>
              </w:rPr>
              <w:t>443</w:t>
            </w:r>
          </w:p>
        </w:tc>
        <w:tc>
          <w:tcPr>
            <w:tcW w:w="138" w:type="pct"/>
            <w:vAlign w:val="bottom"/>
          </w:tcPr>
          <w:p w14:paraId="4086EACA" w14:textId="77777777" w:rsidR="00392A4E" w:rsidRPr="00477E49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12EA0CD8" w14:textId="5EA4718E" w:rsidR="00392A4E" w:rsidRPr="00477E49" w:rsidRDefault="0036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360689">
              <w:rPr>
                <w:rFonts w:ascii="Angsana New" w:eastAsia="Cordia New" w:hAnsi="Angsana New"/>
                <w:sz w:val="24"/>
                <w:szCs w:val="24"/>
              </w:rPr>
              <w:t>4</w:t>
            </w:r>
            <w:r w:rsidR="00392A4E" w:rsidRPr="00477E49">
              <w:rPr>
                <w:rFonts w:ascii="Angsana New" w:eastAsia="Cordia New" w:hAnsi="Angsana New"/>
                <w:sz w:val="24"/>
                <w:szCs w:val="24"/>
              </w:rPr>
              <w:t>0</w:t>
            </w:r>
            <w:r w:rsidRPr="00360689">
              <w:rPr>
                <w:rFonts w:ascii="Angsana New" w:eastAsia="Cordia New" w:hAnsi="Angsana New"/>
                <w:sz w:val="24"/>
                <w:szCs w:val="24"/>
              </w:rPr>
              <w:t>5</w:t>
            </w:r>
            <w:r w:rsidR="00392A4E" w:rsidRPr="00477E49">
              <w:rPr>
                <w:rFonts w:ascii="Angsana New" w:eastAsia="Cordia New" w:hAnsi="Angsana New"/>
                <w:sz w:val="24"/>
                <w:szCs w:val="24"/>
              </w:rPr>
              <w:t>,</w:t>
            </w:r>
            <w:r w:rsidRPr="00360689">
              <w:rPr>
                <w:rFonts w:ascii="Angsana New" w:eastAsia="Cordia New" w:hAnsi="Angsana New"/>
                <w:sz w:val="24"/>
                <w:szCs w:val="24"/>
              </w:rPr>
              <w:t>6</w:t>
            </w:r>
            <w:r w:rsidR="00392A4E" w:rsidRPr="00477E49">
              <w:rPr>
                <w:rFonts w:ascii="Angsana New" w:eastAsia="Cordia New" w:hAnsi="Angsana New"/>
                <w:sz w:val="24"/>
                <w:szCs w:val="24"/>
              </w:rPr>
              <w:t>97</w:t>
            </w:r>
          </w:p>
        </w:tc>
        <w:tc>
          <w:tcPr>
            <w:tcW w:w="135" w:type="pct"/>
            <w:vAlign w:val="bottom"/>
          </w:tcPr>
          <w:p w14:paraId="37FB7C8E" w14:textId="77777777" w:rsidR="00392A4E" w:rsidRPr="00477E49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45E6355E" w14:textId="11652A0F" w:rsidR="00392A4E" w:rsidRPr="00477E49" w:rsidRDefault="0036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360689">
              <w:rPr>
                <w:rFonts w:ascii="Angsana New" w:eastAsia="Cordia New" w:hAnsi="Angsana New"/>
                <w:sz w:val="24"/>
                <w:szCs w:val="24"/>
              </w:rPr>
              <w:t>24</w:t>
            </w:r>
            <w:r w:rsidR="00392A4E" w:rsidRPr="00477E49">
              <w:rPr>
                <w:rFonts w:ascii="Angsana New" w:eastAsia="Cordia New" w:hAnsi="Angsana New"/>
                <w:sz w:val="24"/>
                <w:szCs w:val="24"/>
              </w:rPr>
              <w:t>9,</w:t>
            </w:r>
            <w:r w:rsidRPr="00360689">
              <w:rPr>
                <w:rFonts w:ascii="Angsana New" w:eastAsia="Cordia New" w:hAnsi="Angsana New"/>
                <w:sz w:val="24"/>
                <w:szCs w:val="24"/>
              </w:rPr>
              <w:t>256</w:t>
            </w:r>
          </w:p>
        </w:tc>
        <w:tc>
          <w:tcPr>
            <w:tcW w:w="133" w:type="pct"/>
          </w:tcPr>
          <w:p w14:paraId="2B9A3290" w14:textId="77777777" w:rsidR="00392A4E" w:rsidRPr="00477E49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800"/>
              </w:tabs>
              <w:spacing w:line="240" w:lineRule="auto"/>
              <w:ind w:left="90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12" w:type="pct"/>
          </w:tcPr>
          <w:p w14:paraId="559288DD" w14:textId="77777777" w:rsidR="00392A4E" w:rsidRPr="00477E49" w:rsidRDefault="00392A4E" w:rsidP="0064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477E49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71997C38" w14:textId="77777777" w:rsidR="00392A4E" w:rsidRPr="00477E49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  <w:tab w:val="decimal" w:pos="870"/>
              </w:tabs>
              <w:spacing w:line="240" w:lineRule="auto"/>
              <w:ind w:left="90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07" w:type="pct"/>
          </w:tcPr>
          <w:p w14:paraId="283F6CCD" w14:textId="588F5C06" w:rsidR="00392A4E" w:rsidRPr="00477E49" w:rsidRDefault="0036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360689">
              <w:rPr>
                <w:rFonts w:ascii="Angsana New" w:eastAsia="Cordia New" w:hAnsi="Angsana New"/>
                <w:sz w:val="24"/>
                <w:szCs w:val="24"/>
              </w:rPr>
              <w:t>156</w:t>
            </w:r>
            <w:r w:rsidR="00392A4E" w:rsidRPr="00477E49">
              <w:rPr>
                <w:rFonts w:ascii="Angsana New" w:hAnsi="Angsana New"/>
                <w:sz w:val="24"/>
                <w:szCs w:val="24"/>
              </w:rPr>
              <w:t>,</w:t>
            </w:r>
            <w:r w:rsidRPr="00360689">
              <w:rPr>
                <w:rFonts w:ascii="Angsana New" w:hAnsi="Angsana New"/>
                <w:sz w:val="24"/>
                <w:szCs w:val="24"/>
              </w:rPr>
              <w:t>441</w:t>
            </w:r>
          </w:p>
        </w:tc>
        <w:tc>
          <w:tcPr>
            <w:tcW w:w="127" w:type="pct"/>
          </w:tcPr>
          <w:p w14:paraId="243DC313" w14:textId="77777777" w:rsidR="00392A4E" w:rsidRPr="00477E49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10"/>
              </w:tabs>
              <w:spacing w:line="240" w:lineRule="auto"/>
              <w:ind w:left="90" w:right="-108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20" w:type="pct"/>
          </w:tcPr>
          <w:p w14:paraId="70717821" w14:textId="7EA57ADD" w:rsidR="00392A4E" w:rsidRPr="00477E49" w:rsidRDefault="0036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360689">
              <w:rPr>
                <w:rFonts w:ascii="Angsana New" w:eastAsia="Cordia New" w:hAnsi="Angsana New"/>
                <w:sz w:val="24"/>
                <w:szCs w:val="24"/>
              </w:rPr>
              <w:t>4</w:t>
            </w:r>
            <w:r w:rsidR="00392A4E" w:rsidRPr="00477E49">
              <w:rPr>
                <w:rFonts w:ascii="Angsana New" w:eastAsia="Cordia New" w:hAnsi="Angsana New"/>
                <w:sz w:val="24"/>
                <w:szCs w:val="24"/>
              </w:rPr>
              <w:t>0</w:t>
            </w:r>
            <w:r w:rsidRPr="00360689">
              <w:rPr>
                <w:rFonts w:ascii="Angsana New" w:eastAsia="Cordia New" w:hAnsi="Angsana New"/>
                <w:sz w:val="24"/>
                <w:szCs w:val="24"/>
              </w:rPr>
              <w:t>5</w:t>
            </w:r>
            <w:r w:rsidR="00392A4E" w:rsidRPr="00477E49">
              <w:rPr>
                <w:rFonts w:ascii="Angsana New" w:eastAsia="Cordia New" w:hAnsi="Angsana New"/>
                <w:sz w:val="24"/>
                <w:szCs w:val="24"/>
              </w:rPr>
              <w:t>,</w:t>
            </w:r>
            <w:r w:rsidRPr="00360689">
              <w:rPr>
                <w:rFonts w:ascii="Angsana New" w:eastAsia="Cordia New" w:hAnsi="Angsana New"/>
                <w:sz w:val="24"/>
                <w:szCs w:val="24"/>
              </w:rPr>
              <w:t>6</w:t>
            </w:r>
            <w:r w:rsidR="00392A4E" w:rsidRPr="00477E49">
              <w:rPr>
                <w:rFonts w:ascii="Angsana New" w:eastAsia="Cordia New" w:hAnsi="Angsana New"/>
                <w:sz w:val="24"/>
                <w:szCs w:val="24"/>
              </w:rPr>
              <w:t>97</w:t>
            </w:r>
          </w:p>
        </w:tc>
      </w:tr>
    </w:tbl>
    <w:p w14:paraId="5916D7A3" w14:textId="38A73FE0" w:rsidR="00472CE4" w:rsidRDefault="00472CE4" w:rsidP="00392A4E">
      <w:pPr>
        <w:jc w:val="thaiDistribute"/>
        <w:rPr>
          <w:rFonts w:ascii="Angsana New" w:hAnsi="Angsana New"/>
          <w:sz w:val="30"/>
          <w:szCs w:val="30"/>
        </w:rPr>
      </w:pPr>
    </w:p>
    <w:p w14:paraId="034A47C6" w14:textId="7BB96AAF" w:rsidR="006F6086" w:rsidRDefault="006F6086" w:rsidP="00392A4E">
      <w:pPr>
        <w:jc w:val="thaiDistribute"/>
        <w:rPr>
          <w:rFonts w:ascii="Angsana New" w:hAnsi="Angsana New"/>
          <w:sz w:val="30"/>
          <w:szCs w:val="30"/>
        </w:rPr>
      </w:pPr>
    </w:p>
    <w:p w14:paraId="294BFE77" w14:textId="636DE03D" w:rsidR="006F6086" w:rsidRDefault="006F6086" w:rsidP="00392A4E">
      <w:pPr>
        <w:jc w:val="thaiDistribute"/>
        <w:rPr>
          <w:rFonts w:ascii="Angsana New" w:hAnsi="Angsana New"/>
          <w:sz w:val="30"/>
          <w:szCs w:val="30"/>
        </w:rPr>
      </w:pPr>
    </w:p>
    <w:p w14:paraId="0940692B" w14:textId="070F4468" w:rsidR="006F6086" w:rsidRDefault="006F6086" w:rsidP="00392A4E">
      <w:pPr>
        <w:jc w:val="thaiDistribute"/>
        <w:rPr>
          <w:rFonts w:ascii="Angsana New" w:hAnsi="Angsana New"/>
          <w:sz w:val="30"/>
          <w:szCs w:val="30"/>
        </w:rPr>
      </w:pPr>
    </w:p>
    <w:p w14:paraId="6FBFFC94" w14:textId="3349BFD0" w:rsidR="006F6086" w:rsidRDefault="006F6086" w:rsidP="00392A4E">
      <w:pPr>
        <w:jc w:val="thaiDistribute"/>
        <w:rPr>
          <w:rFonts w:ascii="Angsana New" w:hAnsi="Angsana New"/>
          <w:sz w:val="30"/>
          <w:szCs w:val="30"/>
        </w:rPr>
      </w:pPr>
    </w:p>
    <w:p w14:paraId="2F5066C1" w14:textId="77777777" w:rsidR="006F6086" w:rsidRDefault="006F6086" w:rsidP="00392A4E">
      <w:pPr>
        <w:jc w:val="thaiDistribute"/>
        <w:rPr>
          <w:rFonts w:ascii="Angsana New" w:hAnsi="Angsana New"/>
          <w:sz w:val="30"/>
          <w:szCs w:val="30"/>
        </w:rPr>
      </w:pPr>
    </w:p>
    <w:p w14:paraId="74D92D3C" w14:textId="77777777" w:rsidR="0024003E" w:rsidRDefault="0024003E" w:rsidP="00392A4E">
      <w:pPr>
        <w:jc w:val="thaiDistribute"/>
        <w:rPr>
          <w:rFonts w:ascii="Angsana New" w:hAnsi="Angsana New"/>
          <w:sz w:val="30"/>
          <w:szCs w:val="30"/>
        </w:rPr>
      </w:pPr>
    </w:p>
    <w:p w14:paraId="467B0C9E" w14:textId="77777777" w:rsidR="00351CB8" w:rsidRDefault="00351CB8" w:rsidP="00392A4E">
      <w:pPr>
        <w:jc w:val="thaiDistribute"/>
        <w:rPr>
          <w:rFonts w:ascii="Angsana New" w:hAnsi="Angsana New"/>
          <w:sz w:val="30"/>
          <w:szCs w:val="30"/>
        </w:rPr>
      </w:pPr>
    </w:p>
    <w:p w14:paraId="5D86EC3A" w14:textId="77777777" w:rsidR="0024003E" w:rsidRDefault="0024003E" w:rsidP="00392A4E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767D7427" w14:textId="1799927C" w:rsidR="00904C91" w:rsidRPr="00904C91" w:rsidRDefault="00904C91" w:rsidP="003A7E08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904C91">
        <w:rPr>
          <w:rFonts w:ascii="Angsana New" w:hAnsi="Angsana New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392A4E">
        <w:rPr>
          <w:rFonts w:ascii="Angsana New" w:hAnsi="Angsana New"/>
          <w:sz w:val="30"/>
          <w:szCs w:val="30"/>
          <w:cs/>
        </w:rPr>
        <w:t>งบฐานะการเงิน</w:t>
      </w:r>
    </w:p>
    <w:p w14:paraId="6DE2F461" w14:textId="36C6286C" w:rsidR="00904C91" w:rsidRDefault="00904C91" w:rsidP="003A7E08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424"/>
      </w:tblGrid>
      <w:tr w:rsidR="00904C91" w:rsidRPr="00040331" w14:paraId="16512671" w14:textId="77777777">
        <w:trPr>
          <w:tblHeader/>
        </w:trPr>
        <w:tc>
          <w:tcPr>
            <w:tcW w:w="2430" w:type="dxa"/>
            <w:vAlign w:val="bottom"/>
          </w:tcPr>
          <w:p w14:paraId="0670887E" w14:textId="77777777" w:rsidR="00904C91" w:rsidRPr="00904C91" w:rsidRDefault="00904C91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904C9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26310126" w14:textId="77777777" w:rsidR="00904C91" w:rsidRPr="00904C91" w:rsidRDefault="00904C91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  <w:vAlign w:val="bottom"/>
          </w:tcPr>
          <w:p w14:paraId="4105CB32" w14:textId="77777777" w:rsidR="00904C91" w:rsidRPr="00904C91" w:rsidRDefault="00904C91">
            <w:pPr>
              <w:pStyle w:val="block"/>
              <w:spacing w:after="0" w:line="240" w:lineRule="auto"/>
              <w:ind w:left="0" w:right="-2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04C9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904C91" w:rsidRPr="00040331" w14:paraId="46D6CB87" w14:textId="77777777">
        <w:tc>
          <w:tcPr>
            <w:tcW w:w="2430" w:type="dxa"/>
          </w:tcPr>
          <w:p w14:paraId="423C7865" w14:textId="125A801E" w:rsidR="00904C91" w:rsidRPr="00904C91" w:rsidRDefault="00904C91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04C91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สัญญาแลกเปลี่ยน</w:t>
            </w:r>
            <w:r w:rsidR="002E5BA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เงินต้นและภา</w:t>
            </w:r>
            <w:r w:rsidR="007B013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</w:t>
            </w:r>
            <w:r w:rsidR="002E5BA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ะดอกเบี้ยของเงินต่างสกุลกัน</w:t>
            </w:r>
          </w:p>
        </w:tc>
        <w:tc>
          <w:tcPr>
            <w:tcW w:w="236" w:type="dxa"/>
          </w:tcPr>
          <w:p w14:paraId="24E38F23" w14:textId="77777777" w:rsidR="00904C91" w:rsidRPr="00904C91" w:rsidRDefault="00904C91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48F70064" w14:textId="2AE2B320" w:rsidR="00904C91" w:rsidRPr="0071186A" w:rsidRDefault="002E5BA0" w:rsidP="0071186A">
            <w:pPr>
              <w:pStyle w:val="block"/>
              <w:spacing w:after="0" w:line="240" w:lineRule="auto"/>
              <w:ind w:left="200" w:right="-20" w:hanging="200"/>
              <w:jc w:val="thaiDistribute"/>
              <w:rPr>
                <w:rFonts w:ascii="Angsana New" w:hAnsi="Angsana New"/>
                <w:sz w:val="30"/>
                <w:szCs w:val="30"/>
                <w:rtl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คำนวณจากแบบจำลองโดยใช้ข้อมูลที่หาได้จากตลาด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(Observable Market Data)</w:t>
            </w:r>
          </w:p>
        </w:tc>
      </w:tr>
      <w:tr w:rsidR="007C226F" w:rsidRPr="00040331" w14:paraId="6DFE103A" w14:textId="77777777">
        <w:tc>
          <w:tcPr>
            <w:tcW w:w="2430" w:type="dxa"/>
          </w:tcPr>
          <w:p w14:paraId="31405E7A" w14:textId="6E7E5773" w:rsidR="007C226F" w:rsidRPr="00904C91" w:rsidRDefault="004D235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D235C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0D75379B" w14:textId="77777777" w:rsidR="007C226F" w:rsidRPr="00904C91" w:rsidRDefault="007C226F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64E2DB25" w14:textId="4BD64C4A" w:rsidR="007C226F" w:rsidRPr="001915C6" w:rsidRDefault="00DA1F3A" w:rsidP="001915C6">
            <w:pPr>
              <w:pStyle w:val="block"/>
              <w:spacing w:after="0" w:line="240" w:lineRule="auto"/>
              <w:ind w:left="200" w:right="-20" w:hanging="20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915C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การกำหนดราคาสัญญาซื้อขายล่วงหน้า 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904C91" w:rsidRPr="00040331" w14:paraId="1B8CFE69" w14:textId="77777777">
        <w:tc>
          <w:tcPr>
            <w:tcW w:w="2430" w:type="dxa"/>
          </w:tcPr>
          <w:p w14:paraId="394AD3A8" w14:textId="1FD0CEDF" w:rsidR="00904C91" w:rsidRPr="00904C91" w:rsidRDefault="00904C91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04C91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เงินลงทุนในตราสารทุน</w:t>
            </w:r>
          </w:p>
        </w:tc>
        <w:tc>
          <w:tcPr>
            <w:tcW w:w="236" w:type="dxa"/>
          </w:tcPr>
          <w:p w14:paraId="06A6B72A" w14:textId="77777777" w:rsidR="00904C91" w:rsidRPr="00904C91" w:rsidRDefault="00904C91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44CD85A6" w14:textId="7337700F" w:rsidR="00904C91" w:rsidRPr="00904C91" w:rsidRDefault="00904C91" w:rsidP="00904C91">
            <w:pPr>
              <w:pStyle w:val="block"/>
              <w:spacing w:after="0" w:line="240" w:lineRule="auto"/>
              <w:ind w:left="200" w:right="-20" w:hanging="20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04C9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วิธี</w:t>
            </w:r>
            <w:r w:rsidR="002E5BA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คิดลดกระแสเงินสด</w:t>
            </w:r>
            <w:r w:rsidRPr="00904C9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โดยมีข้อมูลที่ไม่สามารถสังเกตได้ที่มีนัยสำคัญ</w:t>
            </w:r>
            <w:r w:rsidRPr="00904C91">
              <w:rPr>
                <w:rFonts w:ascii="Angsana New" w:hAnsi="Angsana New"/>
                <w:spacing w:val="-6"/>
                <w:sz w:val="30"/>
                <w:szCs w:val="30"/>
                <w:cs/>
                <w:lang w:val="en-US" w:bidi="th-TH"/>
              </w:rPr>
              <w:t>คือ อัตราคิดลดและอัตราการเติบโตสุดท้าย ทั้งนี้มูลค่ายุติธรรมที่ประมาณการไว้</w:t>
            </w:r>
            <w:r w:rsidRPr="00904C9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จะเพิ่มขึ้น (ลดลง)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904C9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หากอัตราคิดลดต่ำลง (สูงขึ้น) และอัตราการเติบโตสุดท้ายสูงขึ้น (ต่ำลง) นอกจากนี้ ยังมีความไม่แน่นอนในความสามารถในการทำกำไรของตราสารทุนดังกล่าวในอนาคต</w:t>
            </w:r>
          </w:p>
        </w:tc>
      </w:tr>
    </w:tbl>
    <w:p w14:paraId="22E0A435" w14:textId="77777777" w:rsidR="008614DA" w:rsidRDefault="008614DA" w:rsidP="00CC3205">
      <w:pPr>
        <w:jc w:val="thaiDistribute"/>
        <w:rPr>
          <w:rFonts w:ascii="Angsana New" w:hAnsi="Angsana New"/>
          <w:sz w:val="30"/>
          <w:szCs w:val="30"/>
        </w:rPr>
      </w:pPr>
    </w:p>
    <w:p w14:paraId="1411AA89" w14:textId="46576073" w:rsidR="0094107C" w:rsidRDefault="00FB07B9" w:rsidP="00767645">
      <w:pPr>
        <w:pStyle w:val="BodyText2"/>
        <w:numPr>
          <w:ilvl w:val="0"/>
          <w:numId w:val="18"/>
        </w:numPr>
        <w:ind w:left="540" w:hanging="540"/>
        <w:rPr>
          <w:rFonts w:asciiTheme="minorHAnsi" w:hAnsiTheme="minorHAnsi" w:cstheme="minorHAnsi"/>
          <w:color w:val="FF0000"/>
          <w:sz w:val="24"/>
          <w:szCs w:val="24"/>
          <w:lang w:val="en-US"/>
        </w:rPr>
      </w:pPr>
      <w:r w:rsidRPr="000F2BBF">
        <w:rPr>
          <w:b/>
          <w:bCs/>
          <w:cs/>
        </w:rPr>
        <w:t>ภาระผูกพันกับ</w:t>
      </w:r>
      <w:r w:rsidR="00826CFE" w:rsidRPr="000F2BBF">
        <w:rPr>
          <w:b/>
          <w:bCs/>
          <w:cs/>
        </w:rPr>
        <w:t>บุคคลหรือ</w:t>
      </w:r>
      <w:r w:rsidRPr="000F2BBF">
        <w:rPr>
          <w:b/>
          <w:bCs/>
          <w:cs/>
        </w:rPr>
        <w:t>กิจการที่ไม่เกี่ยวข้องกัน</w:t>
      </w:r>
    </w:p>
    <w:p w14:paraId="211BE7AF" w14:textId="77777777" w:rsidR="006E1A0F" w:rsidRPr="006E1A0F" w:rsidRDefault="006E1A0F" w:rsidP="006E1A0F">
      <w:pPr>
        <w:pStyle w:val="BodyText2"/>
        <w:tabs>
          <w:tab w:val="left" w:pos="540"/>
        </w:tabs>
        <w:spacing w:line="240" w:lineRule="atLeast"/>
        <w:ind w:left="540"/>
        <w:rPr>
          <w:rFonts w:asciiTheme="minorHAnsi" w:hAnsiTheme="minorHAnsi" w:cstheme="minorHAnsi"/>
          <w:color w:val="FF0000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2"/>
        <w:gridCol w:w="2967"/>
        <w:gridCol w:w="1349"/>
        <w:gridCol w:w="241"/>
        <w:gridCol w:w="1381"/>
      </w:tblGrid>
      <w:tr w:rsidR="00796A52" w:rsidRPr="000F2BBF" w14:paraId="0815EB5F" w14:textId="77777777" w:rsidTr="00796A52">
        <w:trPr>
          <w:trHeight w:val="344"/>
          <w:tblHeader/>
        </w:trPr>
        <w:tc>
          <w:tcPr>
            <w:tcW w:w="3382" w:type="pct"/>
            <w:gridSpan w:val="2"/>
          </w:tcPr>
          <w:p w14:paraId="2125A53A" w14:textId="77777777" w:rsidR="00796A52" w:rsidRPr="000F2BBF" w:rsidRDefault="00796A52" w:rsidP="00EC4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</w:p>
          <w:p w14:paraId="2783FB75" w14:textId="10BCF5D4" w:rsidR="007B59EF" w:rsidRPr="000F2BBF" w:rsidRDefault="00A01896" w:rsidP="00EC4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  <w:r w:rsidRPr="00A01896">
              <w:rPr>
                <w:rFonts w:asciiTheme="minorHAnsi" w:hAnsiTheme="minorHAns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="00FA3BFB">
              <w:rPr>
                <w:rFonts w:asciiTheme="minorHAnsi" w:hAnsiTheme="minorHAns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60689" w:rsidRPr="00360689">
              <w:rPr>
                <w:rFonts w:asciiTheme="minorHAnsi" w:hAnsiTheme="minorHAnsi"/>
                <w:b/>
                <w:bCs/>
                <w:i/>
                <w:iCs/>
                <w:sz w:val="30"/>
                <w:szCs w:val="30"/>
              </w:rPr>
              <w:t>3</w:t>
            </w:r>
            <w:r w:rsidR="003F132D">
              <w:rPr>
                <w:rFonts w:asciiTheme="minorHAnsi" w:hAnsiTheme="minorHAnsi"/>
                <w:b/>
                <w:bCs/>
                <w:i/>
                <w:iCs/>
                <w:sz w:val="30"/>
                <w:szCs w:val="30"/>
              </w:rPr>
              <w:t>0</w:t>
            </w:r>
            <w:r w:rsidR="00392A4E">
              <w:rPr>
                <w:rFonts w:asciiTheme="minorHAnsi" w:hAnsiTheme="minorHAns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90BA3">
              <w:rPr>
                <w:rFonts w:asciiTheme="minorHAnsi" w:hAnsiTheme="minorHAns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392A4E">
              <w:rPr>
                <w:rFonts w:asciiTheme="minorHAnsi" w:hAnsiTheme="minorHAns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60689" w:rsidRPr="00360689">
              <w:rPr>
                <w:rFonts w:asciiTheme="minorHAnsi" w:hAnsiTheme="minorHAnsi"/>
                <w:b/>
                <w:bCs/>
                <w:i/>
                <w:iCs/>
                <w:sz w:val="30"/>
                <w:szCs w:val="30"/>
              </w:rPr>
              <w:t>256</w:t>
            </w:r>
            <w:r w:rsidR="00392A4E">
              <w:rPr>
                <w:rFonts w:asciiTheme="minorHAnsi" w:hAnsiTheme="minorHAns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735" w:type="pct"/>
          </w:tcPr>
          <w:p w14:paraId="45C74071" w14:textId="77777777" w:rsidR="00796A52" w:rsidRPr="000F2BBF" w:rsidRDefault="00796A52" w:rsidP="00EC4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  <w:p w14:paraId="0D527D0A" w14:textId="62FE0308" w:rsidR="00796A52" w:rsidRPr="000F2BBF" w:rsidRDefault="00796A52" w:rsidP="00EC4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0F2BBF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3093B1B0" w14:textId="77777777" w:rsidR="00796A52" w:rsidRPr="000F2BBF" w:rsidRDefault="00796A52" w:rsidP="00EC4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</w:tcPr>
          <w:p w14:paraId="723698B6" w14:textId="77777777" w:rsidR="00796A52" w:rsidRPr="000F2BBF" w:rsidRDefault="00796A52" w:rsidP="00EC4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D148A99" w14:textId="569310F2" w:rsidR="00796A52" w:rsidRPr="000F2BBF" w:rsidRDefault="00796A52" w:rsidP="00EC4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96A52" w:rsidRPr="000F2BBF" w14:paraId="7AC40A45" w14:textId="77777777" w:rsidTr="00796A52">
        <w:trPr>
          <w:trHeight w:val="344"/>
          <w:tblHeader/>
        </w:trPr>
        <w:tc>
          <w:tcPr>
            <w:tcW w:w="3382" w:type="pct"/>
            <w:gridSpan w:val="2"/>
          </w:tcPr>
          <w:p w14:paraId="19EF9650" w14:textId="77777777" w:rsidR="00796A52" w:rsidRPr="000F2BBF" w:rsidRDefault="00796A52" w:rsidP="00EC4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618" w:type="pct"/>
            <w:gridSpan w:val="3"/>
          </w:tcPr>
          <w:p w14:paraId="3F1E60B9" w14:textId="5130012B" w:rsidR="00796A52" w:rsidRPr="000F2BBF" w:rsidRDefault="00796A52" w:rsidP="00EC4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</w:pPr>
            <w:r w:rsidRPr="000F2BBF"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  <w:t>(</w:t>
            </w:r>
            <w:r w:rsidRPr="000F2BBF">
              <w:rPr>
                <w:rFonts w:asciiTheme="minorHAnsi" w:hAnsiTheme="minorHAnsi" w:cstheme="minorHAns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96A52" w:rsidRPr="000F2BBF" w14:paraId="166DE6D2" w14:textId="77777777" w:rsidTr="00796A52">
        <w:tc>
          <w:tcPr>
            <w:tcW w:w="3382" w:type="pct"/>
            <w:gridSpan w:val="2"/>
          </w:tcPr>
          <w:p w14:paraId="1D4EF05C" w14:textId="77777777" w:rsidR="00796A52" w:rsidRPr="000F2BBF" w:rsidRDefault="00796A52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  <w:r w:rsidRPr="000F2BBF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7867BC7B" w14:textId="74C0DD7A" w:rsidR="00796A52" w:rsidRPr="000F2BBF" w:rsidRDefault="00796A52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Theme="minorHAnsi" w:hAnsiTheme="minorHAnsi" w:cstheme="minorHAnsi"/>
                <w:sz w:val="30"/>
                <w:szCs w:val="30"/>
              </w:rPr>
            </w:pPr>
            <w:r w:rsidRPr="000F2BBF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  <w:tab/>
              <w:t>ภายใต้สัญญาที่บอกเลิกไม่ได้</w:t>
            </w:r>
          </w:p>
        </w:tc>
        <w:tc>
          <w:tcPr>
            <w:tcW w:w="735" w:type="pct"/>
          </w:tcPr>
          <w:p w14:paraId="3EB6AA54" w14:textId="77777777" w:rsidR="00796A52" w:rsidRPr="000F2BBF" w:rsidRDefault="00796A52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31" w:type="pct"/>
          </w:tcPr>
          <w:p w14:paraId="00B124DF" w14:textId="77777777" w:rsidR="00796A52" w:rsidRPr="000F2BBF" w:rsidRDefault="00796A52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752" w:type="pct"/>
          </w:tcPr>
          <w:p w14:paraId="26E03603" w14:textId="77777777" w:rsidR="00796A52" w:rsidRPr="000F2BBF" w:rsidRDefault="00796A52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796A52" w:rsidRPr="000F2BBF" w14:paraId="38937F41" w14:textId="77777777" w:rsidTr="00CE4A0D">
        <w:tc>
          <w:tcPr>
            <w:tcW w:w="1766" w:type="pct"/>
          </w:tcPr>
          <w:p w14:paraId="113CB858" w14:textId="775AABE8" w:rsidR="00796A52" w:rsidRPr="000F2BBF" w:rsidRDefault="00796A52" w:rsidP="00EC4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inorHAnsi" w:hAnsiTheme="minorHAnsi" w:cstheme="minorHAnsi"/>
                <w:sz w:val="30"/>
                <w:szCs w:val="30"/>
              </w:rPr>
            </w:pPr>
            <w:r w:rsidRPr="000F2BBF">
              <w:rPr>
                <w:rFonts w:asciiTheme="minorHAnsi" w:hAnsiTheme="minorHAnsi" w:cstheme="minorHAnsi"/>
                <w:sz w:val="30"/>
                <w:szCs w:val="30"/>
                <w:cs/>
              </w:rPr>
              <w:t>ภายใน</w:t>
            </w:r>
            <w:r w:rsidRPr="000F2BBF">
              <w:rPr>
                <w:rFonts w:asciiTheme="minorHAnsi" w:hAnsiTheme="minorHAnsi" w:cstheme="minorHAnsi" w:hint="cs"/>
                <w:sz w:val="30"/>
                <w:szCs w:val="30"/>
                <w:cs/>
              </w:rPr>
              <w:t xml:space="preserve"> </w:t>
            </w:r>
            <w:r w:rsidR="00360689" w:rsidRPr="00360689">
              <w:rPr>
                <w:rFonts w:asciiTheme="minorHAnsi" w:hAnsiTheme="minorHAnsi" w:cstheme="minorHAnsi"/>
                <w:sz w:val="30"/>
                <w:szCs w:val="30"/>
              </w:rPr>
              <w:t>1</w:t>
            </w:r>
            <w:r w:rsidRPr="000F2BBF">
              <w:rPr>
                <w:rFonts w:asciiTheme="minorHAnsi" w:hAnsiTheme="minorHAnsi" w:cstheme="minorHAnsi"/>
                <w:sz w:val="30"/>
                <w:szCs w:val="30"/>
              </w:rPr>
              <w:t xml:space="preserve"> </w:t>
            </w:r>
            <w:r w:rsidRPr="000F2BBF">
              <w:rPr>
                <w:rFonts w:asciiTheme="minorHAnsi" w:hAnsiTheme="minorHAnsi" w:cstheme="minorHAnsi"/>
                <w:sz w:val="30"/>
                <w:szCs w:val="30"/>
                <w:cs/>
              </w:rPr>
              <w:t>ปี</w:t>
            </w:r>
          </w:p>
        </w:tc>
        <w:tc>
          <w:tcPr>
            <w:tcW w:w="1616" w:type="pct"/>
          </w:tcPr>
          <w:p w14:paraId="6178C855" w14:textId="77777777" w:rsidR="00796A52" w:rsidRPr="000F2BBF" w:rsidRDefault="00796A52" w:rsidP="00EC4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</w:p>
        </w:tc>
        <w:tc>
          <w:tcPr>
            <w:tcW w:w="735" w:type="pct"/>
          </w:tcPr>
          <w:p w14:paraId="71AA3FD7" w14:textId="435379F6" w:rsidR="00796A52" w:rsidRPr="002D0503" w:rsidRDefault="00734605" w:rsidP="0079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17</w:t>
            </w:r>
            <w:r w:rsidR="0035501E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>
              <w:rPr>
                <w:rFonts w:asciiTheme="minorHAnsi" w:hAnsiTheme="minorHAnsi" w:cstheme="minorHAnsi"/>
                <w:sz w:val="30"/>
                <w:szCs w:val="30"/>
              </w:rPr>
              <w:t>375</w:t>
            </w:r>
          </w:p>
        </w:tc>
        <w:tc>
          <w:tcPr>
            <w:tcW w:w="131" w:type="pct"/>
          </w:tcPr>
          <w:p w14:paraId="2B600894" w14:textId="2F83ACF5" w:rsidR="00796A52" w:rsidRPr="006A113A" w:rsidRDefault="00796A52" w:rsidP="00EC4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752" w:type="pct"/>
          </w:tcPr>
          <w:p w14:paraId="1E35D7C8" w14:textId="6A7385AD" w:rsidR="00796A52" w:rsidRPr="006A113A" w:rsidRDefault="00817CEF" w:rsidP="0079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3,611</w:t>
            </w:r>
          </w:p>
        </w:tc>
      </w:tr>
      <w:tr w:rsidR="00796A52" w:rsidRPr="000F2BBF" w14:paraId="663EFAE7" w14:textId="77777777" w:rsidTr="00CE4A0D">
        <w:tc>
          <w:tcPr>
            <w:tcW w:w="3382" w:type="pct"/>
            <w:gridSpan w:val="2"/>
          </w:tcPr>
          <w:p w14:paraId="0D85AD45" w14:textId="3ED03438" w:rsidR="00796A52" w:rsidRPr="000F2BBF" w:rsidRDefault="00360689" w:rsidP="003F2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  <w:r w:rsidRPr="00360689">
              <w:rPr>
                <w:rFonts w:asciiTheme="minorHAnsi" w:hAnsiTheme="minorHAnsi" w:cstheme="minorHAnsi"/>
                <w:sz w:val="30"/>
                <w:szCs w:val="30"/>
              </w:rPr>
              <w:t>1</w:t>
            </w:r>
            <w:r w:rsidR="00796A52" w:rsidRPr="000F2BBF">
              <w:rPr>
                <w:rFonts w:asciiTheme="minorHAnsi" w:hAnsiTheme="minorHAnsi" w:cstheme="minorHAnsi"/>
                <w:sz w:val="30"/>
                <w:szCs w:val="30"/>
              </w:rPr>
              <w:t xml:space="preserve"> - </w:t>
            </w:r>
            <w:r w:rsidRPr="00360689">
              <w:rPr>
                <w:rFonts w:asciiTheme="minorHAnsi" w:hAnsiTheme="minorHAnsi" w:cstheme="minorHAnsi"/>
                <w:sz w:val="30"/>
                <w:szCs w:val="30"/>
              </w:rPr>
              <w:t>5</w:t>
            </w:r>
            <w:r w:rsidR="00796A52" w:rsidRPr="000F2BBF">
              <w:rPr>
                <w:rFonts w:asciiTheme="minorHAnsi" w:hAnsiTheme="minorHAnsi" w:cstheme="minorHAnsi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735" w:type="pct"/>
          </w:tcPr>
          <w:p w14:paraId="5C54DC93" w14:textId="6238BEED" w:rsidR="00796A52" w:rsidRPr="002D0503" w:rsidRDefault="0035501E" w:rsidP="0079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2,755</w:t>
            </w:r>
          </w:p>
        </w:tc>
        <w:tc>
          <w:tcPr>
            <w:tcW w:w="131" w:type="pct"/>
          </w:tcPr>
          <w:p w14:paraId="3E9EC932" w14:textId="77777777" w:rsidR="00796A52" w:rsidRPr="006A113A" w:rsidRDefault="00796A52" w:rsidP="003F2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752" w:type="pct"/>
          </w:tcPr>
          <w:p w14:paraId="6C995C2D" w14:textId="51B92B0C" w:rsidR="00796A52" w:rsidRPr="006A113A" w:rsidRDefault="00817CEF" w:rsidP="0079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1,309</w:t>
            </w:r>
          </w:p>
        </w:tc>
      </w:tr>
      <w:tr w:rsidR="00796A52" w:rsidRPr="000F2BBF" w14:paraId="52B70841" w14:textId="77777777" w:rsidTr="000F3A4B">
        <w:tc>
          <w:tcPr>
            <w:tcW w:w="3382" w:type="pct"/>
            <w:gridSpan w:val="2"/>
          </w:tcPr>
          <w:p w14:paraId="192C56CC" w14:textId="77777777" w:rsidR="00796A52" w:rsidRPr="000F2BBF" w:rsidRDefault="00796A52" w:rsidP="003F2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0F2BBF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</w:tcPr>
          <w:p w14:paraId="550A92A5" w14:textId="22A8ADDB" w:rsidR="00796A52" w:rsidRPr="002D0503" w:rsidRDefault="00734605" w:rsidP="0079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20</w:t>
            </w:r>
            <w:r w:rsidR="0035501E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,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130</w:t>
            </w:r>
          </w:p>
        </w:tc>
        <w:tc>
          <w:tcPr>
            <w:tcW w:w="131" w:type="pct"/>
          </w:tcPr>
          <w:p w14:paraId="11A8A92C" w14:textId="77777777" w:rsidR="00796A52" w:rsidRPr="006A113A" w:rsidRDefault="00796A52" w:rsidP="003F2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  <w:tcBorders>
              <w:top w:val="single" w:sz="4" w:space="0" w:color="auto"/>
              <w:bottom w:val="double" w:sz="4" w:space="0" w:color="auto"/>
            </w:tcBorders>
          </w:tcPr>
          <w:p w14:paraId="0E6EBFAD" w14:textId="293917C9" w:rsidR="00796A52" w:rsidRPr="006A113A" w:rsidRDefault="00817CEF" w:rsidP="0079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4,920</w:t>
            </w:r>
          </w:p>
        </w:tc>
      </w:tr>
      <w:tr w:rsidR="00F774AF" w:rsidRPr="000F2BBF" w14:paraId="49721E9B" w14:textId="77777777" w:rsidTr="00F774AF">
        <w:tc>
          <w:tcPr>
            <w:tcW w:w="3382" w:type="pct"/>
            <w:gridSpan w:val="2"/>
          </w:tcPr>
          <w:p w14:paraId="46D67726" w14:textId="43DC79C0" w:rsidR="00F774AF" w:rsidRDefault="00F774AF" w:rsidP="003F2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  <w:p w14:paraId="7C3795DC" w14:textId="77777777" w:rsidR="0060689A" w:rsidRDefault="0060689A" w:rsidP="003F2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  <w:p w14:paraId="718879AB" w14:textId="77777777" w:rsidR="006F6086" w:rsidRDefault="006F6086" w:rsidP="003F2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  <w:p w14:paraId="49AD43A1" w14:textId="77777777" w:rsidR="00A96672" w:rsidRDefault="00A96672" w:rsidP="003F2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  <w:p w14:paraId="431D2B09" w14:textId="2CA5D927" w:rsidR="006F6086" w:rsidRPr="000F2BBF" w:rsidRDefault="006F6086" w:rsidP="003F2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</w:tcPr>
          <w:p w14:paraId="5108C37F" w14:textId="77777777" w:rsidR="00F774AF" w:rsidRDefault="00F774AF" w:rsidP="0079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14:paraId="5840C710" w14:textId="77777777" w:rsidR="00F774AF" w:rsidRPr="006A113A" w:rsidRDefault="00F774AF" w:rsidP="003F2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</w:tcPr>
          <w:p w14:paraId="4821882E" w14:textId="77777777" w:rsidR="00F774AF" w:rsidRDefault="00F774AF" w:rsidP="0079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</w:tr>
      <w:tr w:rsidR="00A171F9" w:rsidRPr="00721EE9" w14:paraId="04787DD9" w14:textId="77777777" w:rsidTr="00F42333">
        <w:tc>
          <w:tcPr>
            <w:tcW w:w="3382" w:type="pct"/>
            <w:gridSpan w:val="2"/>
          </w:tcPr>
          <w:p w14:paraId="776ED3C3" w14:textId="458374E5" w:rsidR="00A171F9" w:rsidRPr="00721EE9" w:rsidRDefault="00A171F9" w:rsidP="00F77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  <w:r w:rsidRPr="00721EE9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ภาระผูกพันรายจ่ายฝ่ายทุน</w:t>
            </w:r>
          </w:p>
        </w:tc>
        <w:tc>
          <w:tcPr>
            <w:tcW w:w="735" w:type="pct"/>
            <w:shd w:val="clear" w:color="auto" w:fill="auto"/>
          </w:tcPr>
          <w:p w14:paraId="71BEE9B5" w14:textId="77777777" w:rsidR="00A171F9" w:rsidRPr="00721EE9" w:rsidRDefault="00A171F9" w:rsidP="00A17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4418A6FC" w14:textId="77777777" w:rsidR="00A171F9" w:rsidRPr="00721EE9" w:rsidRDefault="00A171F9" w:rsidP="00A17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752" w:type="pct"/>
            <w:shd w:val="clear" w:color="auto" w:fill="auto"/>
          </w:tcPr>
          <w:p w14:paraId="00CAF07C" w14:textId="2D71C126" w:rsidR="00A171F9" w:rsidRPr="00721EE9" w:rsidRDefault="00A171F9" w:rsidP="00A17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4E4BCF" w:rsidRPr="00721EE9" w14:paraId="2AB4B0B6" w14:textId="77777777" w:rsidTr="00826752">
        <w:tc>
          <w:tcPr>
            <w:tcW w:w="3382" w:type="pct"/>
            <w:gridSpan w:val="2"/>
          </w:tcPr>
          <w:p w14:paraId="55980880" w14:textId="77777777" w:rsidR="004E4BCF" w:rsidRPr="00721EE9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21EE9">
              <w:rPr>
                <w:rFonts w:asciiTheme="minorHAnsi" w:hAnsiTheme="minorHAnsi" w:cstheme="minorHAnsi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735" w:type="pct"/>
            <w:shd w:val="clear" w:color="auto" w:fill="auto"/>
          </w:tcPr>
          <w:p w14:paraId="448B064B" w14:textId="35379DBE" w:rsidR="004E4BCF" w:rsidRPr="00721EE9" w:rsidRDefault="0035501E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11,139</w:t>
            </w:r>
          </w:p>
        </w:tc>
        <w:tc>
          <w:tcPr>
            <w:tcW w:w="131" w:type="pct"/>
            <w:shd w:val="clear" w:color="auto" w:fill="auto"/>
          </w:tcPr>
          <w:p w14:paraId="247D4563" w14:textId="77777777" w:rsidR="004E4BCF" w:rsidRPr="00721EE9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752" w:type="pct"/>
            <w:shd w:val="clear" w:color="auto" w:fill="auto"/>
          </w:tcPr>
          <w:p w14:paraId="74DBAE25" w14:textId="0E523F1B" w:rsidR="004E4BCF" w:rsidRPr="00721EE9" w:rsidRDefault="00817CEF" w:rsidP="0035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109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</w:tr>
      <w:tr w:rsidR="004E4BCF" w:rsidRPr="00721EE9" w14:paraId="375077FC" w14:textId="77777777" w:rsidTr="00B42EE4">
        <w:tc>
          <w:tcPr>
            <w:tcW w:w="3382" w:type="pct"/>
            <w:gridSpan w:val="2"/>
          </w:tcPr>
          <w:p w14:paraId="694AA878" w14:textId="5CE38DD9" w:rsidR="004E4BCF" w:rsidRPr="00721EE9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  <w:r w:rsidRPr="00721EE9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2DEFB6" w14:textId="241B92AB" w:rsidR="004E4BCF" w:rsidRPr="00721EE9" w:rsidRDefault="0035501E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11,139</w:t>
            </w:r>
          </w:p>
        </w:tc>
        <w:tc>
          <w:tcPr>
            <w:tcW w:w="131" w:type="pct"/>
            <w:shd w:val="clear" w:color="auto" w:fill="auto"/>
          </w:tcPr>
          <w:p w14:paraId="2D521D71" w14:textId="77777777" w:rsidR="004E4BCF" w:rsidRPr="00721EE9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40497F" w14:textId="044BB46C" w:rsidR="004E4BCF" w:rsidRPr="0064583A" w:rsidRDefault="00817CEF" w:rsidP="0035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10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-</w:t>
            </w:r>
          </w:p>
        </w:tc>
      </w:tr>
      <w:tr w:rsidR="004E4BCF" w:rsidRPr="00721EE9" w14:paraId="2B0E4FB8" w14:textId="77777777" w:rsidTr="00A171F9">
        <w:tc>
          <w:tcPr>
            <w:tcW w:w="3382" w:type="pct"/>
            <w:gridSpan w:val="2"/>
          </w:tcPr>
          <w:p w14:paraId="1816FCE7" w14:textId="3EEE2BC3" w:rsidR="004E4BCF" w:rsidRPr="00721EE9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5" w:type="pct"/>
            <w:shd w:val="clear" w:color="auto" w:fill="auto"/>
          </w:tcPr>
          <w:p w14:paraId="44F0E6AF" w14:textId="77777777" w:rsidR="004E4BCF" w:rsidRPr="00721EE9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68CEAD53" w14:textId="77777777" w:rsidR="004E4BCF" w:rsidRPr="00721EE9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752" w:type="pct"/>
            <w:shd w:val="clear" w:color="auto" w:fill="auto"/>
          </w:tcPr>
          <w:p w14:paraId="5BDC3C9E" w14:textId="77777777" w:rsidR="004E4BCF" w:rsidRPr="00721EE9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4E4BCF" w:rsidRPr="00721EE9" w14:paraId="516E8DDF" w14:textId="77777777" w:rsidTr="00A171F9">
        <w:tc>
          <w:tcPr>
            <w:tcW w:w="3382" w:type="pct"/>
            <w:gridSpan w:val="2"/>
          </w:tcPr>
          <w:p w14:paraId="0D5D681C" w14:textId="05481937" w:rsidR="004E4BCF" w:rsidRPr="00721EE9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sz w:val="30"/>
                <w:szCs w:val="30"/>
              </w:rPr>
            </w:pPr>
            <w:r w:rsidRPr="00721EE9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35" w:type="pct"/>
            <w:shd w:val="clear" w:color="auto" w:fill="auto"/>
          </w:tcPr>
          <w:p w14:paraId="536FBE95" w14:textId="77777777" w:rsidR="004E4BCF" w:rsidRPr="00721EE9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00EF2DC1" w14:textId="77777777" w:rsidR="004E4BCF" w:rsidRPr="00721EE9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752" w:type="pct"/>
            <w:shd w:val="clear" w:color="auto" w:fill="auto"/>
          </w:tcPr>
          <w:p w14:paraId="72BAED7F" w14:textId="77777777" w:rsidR="004E4BCF" w:rsidRPr="00721EE9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4E4BCF" w:rsidRPr="00721EE9" w14:paraId="7ACBCF31" w14:textId="77777777">
        <w:tc>
          <w:tcPr>
            <w:tcW w:w="3382" w:type="pct"/>
            <w:gridSpan w:val="2"/>
          </w:tcPr>
          <w:p w14:paraId="42416AB8" w14:textId="77777777" w:rsidR="004E4BCF" w:rsidRPr="00721EE9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21EE9">
              <w:rPr>
                <w:rFonts w:asciiTheme="minorHAnsi" w:hAnsiTheme="minorHAnsi" w:cstheme="minorHAns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735" w:type="pct"/>
            <w:shd w:val="clear" w:color="auto" w:fill="auto"/>
          </w:tcPr>
          <w:p w14:paraId="62A7DDBF" w14:textId="60AD1D24" w:rsidR="004E4BCF" w:rsidRPr="00721EE9" w:rsidRDefault="0035501E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68,299</w:t>
            </w:r>
          </w:p>
        </w:tc>
        <w:tc>
          <w:tcPr>
            <w:tcW w:w="131" w:type="pct"/>
            <w:shd w:val="clear" w:color="auto" w:fill="auto"/>
          </w:tcPr>
          <w:p w14:paraId="5CF2DE79" w14:textId="77777777" w:rsidR="004E4BCF" w:rsidRPr="00721EE9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752" w:type="pct"/>
            <w:shd w:val="clear" w:color="auto" w:fill="auto"/>
          </w:tcPr>
          <w:p w14:paraId="6C4DABFC" w14:textId="17CCD119" w:rsidR="004E4BCF" w:rsidRPr="00721EE9" w:rsidRDefault="00D7609B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right="-108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10,814</w:t>
            </w:r>
          </w:p>
        </w:tc>
      </w:tr>
      <w:tr w:rsidR="004E4BCF" w:rsidRPr="00721EE9" w14:paraId="43A7DCCE" w14:textId="77777777" w:rsidTr="000D5C6F">
        <w:tc>
          <w:tcPr>
            <w:tcW w:w="3382" w:type="pct"/>
            <w:gridSpan w:val="2"/>
          </w:tcPr>
          <w:p w14:paraId="5DAB326B" w14:textId="77777777" w:rsidR="004E4BCF" w:rsidRPr="00721EE9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sz w:val="30"/>
                <w:szCs w:val="30"/>
              </w:rPr>
            </w:pPr>
            <w:r w:rsidRPr="00721EE9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735" w:type="pct"/>
          </w:tcPr>
          <w:p w14:paraId="0BBA249E" w14:textId="5F6A140D" w:rsidR="004E4BCF" w:rsidRPr="00721EE9" w:rsidRDefault="0035501E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61,009</w:t>
            </w:r>
          </w:p>
        </w:tc>
        <w:tc>
          <w:tcPr>
            <w:tcW w:w="131" w:type="pct"/>
          </w:tcPr>
          <w:p w14:paraId="7F1B6A88" w14:textId="77777777" w:rsidR="004E4BCF" w:rsidRPr="00721EE9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752" w:type="pct"/>
          </w:tcPr>
          <w:p w14:paraId="59D2D8E4" w14:textId="695CE208" w:rsidR="004E4BCF" w:rsidRPr="00721EE9" w:rsidRDefault="00D7609B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28,460</w:t>
            </w:r>
          </w:p>
        </w:tc>
      </w:tr>
      <w:tr w:rsidR="0035501E" w:rsidRPr="00721EE9" w14:paraId="401E12D2" w14:textId="77777777" w:rsidTr="000D5C6F">
        <w:tc>
          <w:tcPr>
            <w:tcW w:w="3382" w:type="pct"/>
            <w:gridSpan w:val="2"/>
          </w:tcPr>
          <w:p w14:paraId="5EC1580F" w14:textId="25EF37A8" w:rsidR="0035501E" w:rsidRPr="00721EE9" w:rsidRDefault="0035501E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 w:hint="cs"/>
                <w:sz w:val="30"/>
                <w:szCs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735" w:type="pct"/>
          </w:tcPr>
          <w:p w14:paraId="3A5C2F1C" w14:textId="4E32C7D2" w:rsidR="0035501E" w:rsidRDefault="0035501E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7,244</w:t>
            </w:r>
          </w:p>
        </w:tc>
        <w:tc>
          <w:tcPr>
            <w:tcW w:w="131" w:type="pct"/>
          </w:tcPr>
          <w:p w14:paraId="7D882214" w14:textId="77777777" w:rsidR="0035501E" w:rsidRPr="00721EE9" w:rsidRDefault="0035501E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752" w:type="pct"/>
          </w:tcPr>
          <w:p w14:paraId="6A906275" w14:textId="760FF1EC" w:rsidR="0035501E" w:rsidRDefault="0035501E" w:rsidP="0035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110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</w:tr>
      <w:tr w:rsidR="004E4BCF" w:rsidRPr="00721EE9" w14:paraId="03CE1532" w14:textId="77777777" w:rsidTr="00C230CE">
        <w:tc>
          <w:tcPr>
            <w:tcW w:w="3382" w:type="pct"/>
            <w:gridSpan w:val="2"/>
          </w:tcPr>
          <w:p w14:paraId="0B588982" w14:textId="77777777" w:rsidR="004E4BCF" w:rsidRPr="00721EE9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21EE9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</w:tcPr>
          <w:p w14:paraId="5E9FE6E3" w14:textId="3077915A" w:rsidR="004E4BCF" w:rsidRPr="00721EE9" w:rsidRDefault="0035501E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136,552</w:t>
            </w:r>
          </w:p>
        </w:tc>
        <w:tc>
          <w:tcPr>
            <w:tcW w:w="131" w:type="pct"/>
          </w:tcPr>
          <w:p w14:paraId="3769882E" w14:textId="77777777" w:rsidR="004E4BCF" w:rsidRPr="00721EE9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  <w:tcBorders>
              <w:top w:val="single" w:sz="4" w:space="0" w:color="auto"/>
              <w:bottom w:val="double" w:sz="4" w:space="0" w:color="auto"/>
            </w:tcBorders>
          </w:tcPr>
          <w:p w14:paraId="669A0DE6" w14:textId="3B00B2AA" w:rsidR="004E4BCF" w:rsidRPr="00721EE9" w:rsidRDefault="00D7609B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39,274</w:t>
            </w:r>
          </w:p>
        </w:tc>
      </w:tr>
    </w:tbl>
    <w:p w14:paraId="378D1326" w14:textId="30D2F19A" w:rsidR="00946E76" w:rsidRPr="00721EE9" w:rsidRDefault="00946E76" w:rsidP="00166144">
      <w:pPr>
        <w:pStyle w:val="BodyText2"/>
        <w:rPr>
          <w:lang w:val="en-US"/>
        </w:rPr>
      </w:pPr>
    </w:p>
    <w:p w14:paraId="278B680E" w14:textId="51AE5010" w:rsidR="002E5BA0" w:rsidRPr="00721EE9" w:rsidRDefault="002E5BA0" w:rsidP="003C38D6">
      <w:pPr>
        <w:pStyle w:val="BodyText2"/>
        <w:ind w:left="432"/>
        <w:rPr>
          <w:lang w:val="en-US"/>
        </w:rPr>
      </w:pPr>
      <w:r w:rsidRPr="00721EE9">
        <w:rPr>
          <w:rFonts w:hint="cs"/>
          <w:cs/>
          <w:lang w:val="en-US"/>
        </w:rPr>
        <w:t xml:space="preserve">กลุ่มบริษัทได้ทำสัญญาเช่าเครื่องใช้สำนักงานกับบุคคลและบริษัทในประเทศหลายแห่ง โดยมีระยะเวลา </w:t>
      </w:r>
      <w:r w:rsidRPr="00721EE9">
        <w:rPr>
          <w:lang w:val="en-US"/>
        </w:rPr>
        <w:t xml:space="preserve">1 </w:t>
      </w:r>
      <w:r w:rsidRPr="00721EE9">
        <w:rPr>
          <w:rFonts w:hint="cs"/>
          <w:cs/>
          <w:lang w:val="en-US"/>
        </w:rPr>
        <w:t xml:space="preserve">ปี ถึง </w:t>
      </w:r>
      <w:r w:rsidRPr="00721EE9">
        <w:rPr>
          <w:lang w:val="en-US"/>
        </w:rPr>
        <w:t xml:space="preserve">5 </w:t>
      </w:r>
      <w:r w:rsidRPr="00721EE9">
        <w:rPr>
          <w:rFonts w:hint="cs"/>
          <w:cs/>
          <w:lang w:val="en-US"/>
        </w:rPr>
        <w:t xml:space="preserve">ปี ซึ่งจะสิ้นสุดสัญญาในระยะเวลาที่แตกต่างกันจนถึงปี </w:t>
      </w:r>
      <w:r w:rsidRPr="00721EE9">
        <w:rPr>
          <w:lang w:val="en-US"/>
        </w:rPr>
        <w:t>2571</w:t>
      </w:r>
    </w:p>
    <w:p w14:paraId="10AA43AB" w14:textId="1AF8A2B9" w:rsidR="002E5BA0" w:rsidRPr="00721EE9" w:rsidRDefault="002E5BA0" w:rsidP="00166144">
      <w:pPr>
        <w:pStyle w:val="BodyText2"/>
        <w:rPr>
          <w:lang w:val="en-US"/>
        </w:rPr>
      </w:pPr>
    </w:p>
    <w:p w14:paraId="4F875B10" w14:textId="1F86586B" w:rsidR="002E5BA0" w:rsidRPr="00721EE9" w:rsidRDefault="002E5BA0" w:rsidP="003C38D6">
      <w:pPr>
        <w:pStyle w:val="BodyText2"/>
        <w:ind w:left="432"/>
        <w:rPr>
          <w:lang w:val="en-US"/>
        </w:rPr>
      </w:pPr>
      <w:r w:rsidRPr="00721EE9">
        <w:rPr>
          <w:rFonts w:hint="cs"/>
          <w:cs/>
          <w:lang w:val="en-US"/>
        </w:rPr>
        <w:t xml:space="preserve">ณ วันที่ </w:t>
      </w:r>
      <w:r w:rsidRPr="00721EE9">
        <w:rPr>
          <w:lang w:val="en-US"/>
        </w:rPr>
        <w:t>3</w:t>
      </w:r>
      <w:r w:rsidR="003F132D">
        <w:rPr>
          <w:lang w:val="en-US"/>
        </w:rPr>
        <w:t>0</w:t>
      </w:r>
      <w:r w:rsidRPr="00721EE9">
        <w:rPr>
          <w:lang w:val="en-US"/>
        </w:rPr>
        <w:t xml:space="preserve"> </w:t>
      </w:r>
      <w:r w:rsidR="00690BA3">
        <w:rPr>
          <w:rFonts w:hint="cs"/>
          <w:cs/>
          <w:lang w:val="en-US"/>
        </w:rPr>
        <w:t>กันยายน</w:t>
      </w:r>
      <w:r w:rsidRPr="00721EE9">
        <w:rPr>
          <w:rFonts w:hint="cs"/>
          <w:cs/>
          <w:lang w:val="en-US"/>
        </w:rPr>
        <w:t xml:space="preserve"> </w:t>
      </w:r>
      <w:r w:rsidRPr="00721EE9">
        <w:rPr>
          <w:lang w:val="en-US"/>
        </w:rPr>
        <w:t xml:space="preserve">2567 </w:t>
      </w:r>
      <w:r w:rsidRPr="00721EE9">
        <w:rPr>
          <w:rFonts w:hint="cs"/>
          <w:cs/>
          <w:lang w:val="en-US"/>
        </w:rPr>
        <w:t>กลุ่มบริษัทและบริษัทมีภาระผูกพันจากหนังสือค้ำประกันที่ออกโดยธนาคาร เพื่อค้ำประกันการรับชำระค่าสาธารณูปโภคผ่านระบบอิเล็กทรอนิกส์ ให้บริการรับชำระเงินภายใต้บันทึกข้อตกลงการให้บริการรับชำระเงิน การซื้อสินค้า การใช้ไฟฟ้าและเพื่อเป็นหลักประกันการปฏิบัติตามสัญญา จำนวน</w:t>
      </w:r>
      <w:r w:rsidR="006E62AA" w:rsidRPr="00721EE9">
        <w:rPr>
          <w:lang w:val="en-US"/>
        </w:rPr>
        <w:t xml:space="preserve"> </w:t>
      </w:r>
      <w:r w:rsidR="0035501E">
        <w:rPr>
          <w:lang w:val="en-US"/>
        </w:rPr>
        <w:t>61.0</w:t>
      </w:r>
      <w:r w:rsidRPr="00721EE9">
        <w:rPr>
          <w:lang w:val="en-US"/>
        </w:rPr>
        <w:t xml:space="preserve"> </w:t>
      </w:r>
      <w:r w:rsidRPr="00721EE9">
        <w:rPr>
          <w:rFonts w:hint="cs"/>
          <w:cs/>
          <w:lang w:val="en-US"/>
        </w:rPr>
        <w:t>ล้านบาท และ</w:t>
      </w:r>
      <w:r w:rsidR="000B0AD2">
        <w:rPr>
          <w:lang w:val="en-US"/>
        </w:rPr>
        <w:t xml:space="preserve"> </w:t>
      </w:r>
      <w:r w:rsidR="00D7609B">
        <w:rPr>
          <w:lang w:val="en-US"/>
        </w:rPr>
        <w:t>28.</w:t>
      </w:r>
      <w:r w:rsidR="0023337E">
        <w:rPr>
          <w:lang w:val="en-US"/>
        </w:rPr>
        <w:t>5</w:t>
      </w:r>
      <w:r w:rsidR="0023337E" w:rsidRPr="00721EE9">
        <w:rPr>
          <w:lang w:val="en-US"/>
        </w:rPr>
        <w:t xml:space="preserve"> </w:t>
      </w:r>
      <w:r w:rsidRPr="00721EE9">
        <w:rPr>
          <w:rFonts w:hint="cs"/>
          <w:cs/>
          <w:lang w:val="en-US"/>
        </w:rPr>
        <w:t xml:space="preserve">ล้านบาท ตามลำดับ </w:t>
      </w:r>
      <w:r w:rsidRPr="00450C37">
        <w:rPr>
          <w:i/>
          <w:iCs/>
          <w:lang w:val="en-US"/>
        </w:rPr>
        <w:t>(</w:t>
      </w:r>
      <w:r w:rsidR="00E42607" w:rsidRPr="00450C37">
        <w:rPr>
          <w:i/>
          <w:iCs/>
          <w:lang w:val="en-US"/>
        </w:rPr>
        <w:t xml:space="preserve">31 </w:t>
      </w:r>
      <w:r w:rsidR="00E42607" w:rsidRPr="00450C37">
        <w:rPr>
          <w:rFonts w:hint="cs"/>
          <w:i/>
          <w:iCs/>
          <w:cs/>
          <w:lang w:val="en-US"/>
        </w:rPr>
        <w:t xml:space="preserve">ธันวาคม </w:t>
      </w:r>
      <w:r w:rsidRPr="00450C37">
        <w:rPr>
          <w:i/>
          <w:iCs/>
          <w:lang w:val="en-US"/>
        </w:rPr>
        <w:t xml:space="preserve">2566: </w:t>
      </w:r>
      <w:r w:rsidRPr="00450C37">
        <w:rPr>
          <w:rFonts w:hint="cs"/>
          <w:i/>
          <w:iCs/>
          <w:cs/>
          <w:lang w:val="en-US"/>
        </w:rPr>
        <w:t xml:space="preserve">จำนวน </w:t>
      </w:r>
      <w:r w:rsidRPr="00450C37">
        <w:rPr>
          <w:i/>
          <w:iCs/>
          <w:lang w:val="en-US"/>
        </w:rPr>
        <w:t>89.</w:t>
      </w:r>
      <w:r w:rsidR="00235258">
        <w:rPr>
          <w:i/>
          <w:iCs/>
          <w:lang w:val="en-US"/>
        </w:rPr>
        <w:t>2</w:t>
      </w:r>
      <w:r w:rsidRPr="00450C37">
        <w:rPr>
          <w:i/>
          <w:iCs/>
          <w:lang w:val="en-US"/>
        </w:rPr>
        <w:t xml:space="preserve"> </w:t>
      </w:r>
      <w:r w:rsidRPr="00450C37">
        <w:rPr>
          <w:rFonts w:hint="cs"/>
          <w:i/>
          <w:iCs/>
          <w:cs/>
          <w:lang w:val="en-US"/>
        </w:rPr>
        <w:t xml:space="preserve">ล้านบาท และ </w:t>
      </w:r>
      <w:r w:rsidR="0023337E">
        <w:rPr>
          <w:i/>
          <w:iCs/>
          <w:lang w:val="en-US"/>
        </w:rPr>
        <w:t>28.0</w:t>
      </w:r>
      <w:r w:rsidRPr="00450C37">
        <w:rPr>
          <w:i/>
          <w:iCs/>
          <w:lang w:val="en-US"/>
        </w:rPr>
        <w:t xml:space="preserve"> </w:t>
      </w:r>
      <w:r w:rsidRPr="00450C37">
        <w:rPr>
          <w:rFonts w:hint="cs"/>
          <w:i/>
          <w:iCs/>
          <w:cs/>
          <w:lang w:val="en-US"/>
        </w:rPr>
        <w:t>ล้านบาท ตามลำดับ</w:t>
      </w:r>
      <w:r w:rsidRPr="00450C37">
        <w:rPr>
          <w:i/>
          <w:iCs/>
          <w:lang w:val="en-US"/>
        </w:rPr>
        <w:t>)</w:t>
      </w:r>
      <w:r w:rsidRPr="00721EE9">
        <w:rPr>
          <w:lang w:val="en-US"/>
        </w:rPr>
        <w:t xml:space="preserve"> </w:t>
      </w:r>
      <w:r w:rsidRPr="00721EE9">
        <w:rPr>
          <w:rFonts w:hint="cs"/>
          <w:cs/>
          <w:lang w:val="en-US"/>
        </w:rPr>
        <w:t>ในการนี้ บริษัทได้นำเงินฝาก</w:t>
      </w:r>
      <w:r w:rsidR="00943399" w:rsidRPr="00721EE9">
        <w:rPr>
          <w:rFonts w:hint="cs"/>
          <w:cs/>
          <w:lang w:val="en-US"/>
        </w:rPr>
        <w:t xml:space="preserve">สถาบันการเงินเป็นหลักทรัพย์ค้ำประกันจำนวน </w:t>
      </w:r>
      <w:r w:rsidR="00D7609B">
        <w:rPr>
          <w:lang w:val="en-US"/>
        </w:rPr>
        <w:t>9.4</w:t>
      </w:r>
      <w:r w:rsidR="00943399" w:rsidRPr="00721EE9">
        <w:rPr>
          <w:lang w:val="en-US"/>
        </w:rPr>
        <w:t xml:space="preserve"> </w:t>
      </w:r>
      <w:r w:rsidR="00943399" w:rsidRPr="00721EE9">
        <w:rPr>
          <w:rFonts w:hint="cs"/>
          <w:cs/>
          <w:lang w:val="en-US"/>
        </w:rPr>
        <w:t>ล้านบาท</w:t>
      </w:r>
      <w:r w:rsidR="00943399" w:rsidRPr="00721EE9">
        <w:rPr>
          <w:lang w:val="en-US"/>
        </w:rPr>
        <w:t xml:space="preserve"> </w:t>
      </w:r>
      <w:r w:rsidR="00943399" w:rsidRPr="00450C37">
        <w:rPr>
          <w:i/>
          <w:iCs/>
          <w:lang w:val="en-US"/>
        </w:rPr>
        <w:t xml:space="preserve">(31 </w:t>
      </w:r>
      <w:r w:rsidR="00943399" w:rsidRPr="00450C37">
        <w:rPr>
          <w:rFonts w:hint="cs"/>
          <w:i/>
          <w:iCs/>
          <w:cs/>
          <w:lang w:val="en-US"/>
        </w:rPr>
        <w:t xml:space="preserve">ธันวาคม </w:t>
      </w:r>
      <w:r w:rsidR="00943399" w:rsidRPr="00450C37">
        <w:rPr>
          <w:i/>
          <w:iCs/>
          <w:lang w:val="en-US"/>
        </w:rPr>
        <w:t xml:space="preserve">2566: 2.9 </w:t>
      </w:r>
      <w:r w:rsidR="00943399" w:rsidRPr="00450C37">
        <w:rPr>
          <w:rFonts w:hint="cs"/>
          <w:i/>
          <w:iCs/>
          <w:cs/>
          <w:lang w:val="en-US"/>
        </w:rPr>
        <w:t>ล้านบาท</w:t>
      </w:r>
      <w:r w:rsidR="00943399" w:rsidRPr="00450C37">
        <w:rPr>
          <w:i/>
          <w:iCs/>
          <w:lang w:val="en-US"/>
        </w:rPr>
        <w:t>)</w:t>
      </w:r>
    </w:p>
    <w:p w14:paraId="75341C09" w14:textId="77777777" w:rsidR="00750E61" w:rsidRDefault="00750E61" w:rsidP="002B2AF7">
      <w:pPr>
        <w:jc w:val="thaiDistribute"/>
        <w:outlineLvl w:val="0"/>
        <w:rPr>
          <w:rFonts w:asciiTheme="minorHAnsi" w:eastAsia="Calibri" w:hAnsiTheme="minorHAnsi" w:cstheme="minorHAnsi"/>
          <w:sz w:val="30"/>
          <w:szCs w:val="30"/>
          <w:lang w:val="en-GB"/>
        </w:rPr>
      </w:pPr>
    </w:p>
    <w:p w14:paraId="13EBA6E4" w14:textId="77777777" w:rsidR="0035501E" w:rsidRDefault="0035501E" w:rsidP="002B2AF7">
      <w:pPr>
        <w:jc w:val="thaiDistribute"/>
        <w:outlineLvl w:val="0"/>
        <w:rPr>
          <w:rFonts w:asciiTheme="minorHAnsi" w:eastAsia="Calibri" w:hAnsiTheme="minorHAnsi" w:cstheme="minorHAnsi"/>
          <w:sz w:val="30"/>
          <w:szCs w:val="30"/>
          <w:lang w:val="en-GB"/>
        </w:rPr>
      </w:pPr>
    </w:p>
    <w:p w14:paraId="67C8FC74" w14:textId="77777777" w:rsidR="0035501E" w:rsidRDefault="0035501E" w:rsidP="002B2AF7">
      <w:pPr>
        <w:jc w:val="thaiDistribute"/>
        <w:outlineLvl w:val="0"/>
        <w:rPr>
          <w:rFonts w:asciiTheme="minorHAnsi" w:eastAsia="Calibri" w:hAnsiTheme="minorHAnsi" w:cstheme="minorHAnsi"/>
          <w:sz w:val="30"/>
          <w:szCs w:val="30"/>
          <w:lang w:val="en-GB"/>
        </w:rPr>
      </w:pPr>
    </w:p>
    <w:p w14:paraId="58CECB8E" w14:textId="77777777" w:rsidR="0035501E" w:rsidRDefault="0035501E" w:rsidP="002B2AF7">
      <w:pPr>
        <w:jc w:val="thaiDistribute"/>
        <w:outlineLvl w:val="0"/>
        <w:rPr>
          <w:rFonts w:asciiTheme="minorHAnsi" w:eastAsia="Calibri" w:hAnsiTheme="minorHAnsi" w:cstheme="minorHAnsi"/>
          <w:sz w:val="30"/>
          <w:szCs w:val="30"/>
          <w:lang w:val="en-GB"/>
        </w:rPr>
      </w:pPr>
    </w:p>
    <w:p w14:paraId="65B36417" w14:textId="77777777" w:rsidR="0035501E" w:rsidRDefault="0035501E" w:rsidP="002B2AF7">
      <w:pPr>
        <w:jc w:val="thaiDistribute"/>
        <w:outlineLvl w:val="0"/>
        <w:rPr>
          <w:rFonts w:asciiTheme="minorHAnsi" w:eastAsia="Calibri" w:hAnsiTheme="minorHAnsi" w:cstheme="minorHAnsi"/>
          <w:sz w:val="30"/>
          <w:szCs w:val="30"/>
          <w:lang w:val="en-GB"/>
        </w:rPr>
      </w:pPr>
    </w:p>
    <w:p w14:paraId="4661FCE2" w14:textId="77777777" w:rsidR="0035501E" w:rsidRDefault="0035501E" w:rsidP="002B2AF7">
      <w:pPr>
        <w:jc w:val="thaiDistribute"/>
        <w:outlineLvl w:val="0"/>
        <w:rPr>
          <w:rFonts w:asciiTheme="minorHAnsi" w:eastAsia="Calibri" w:hAnsiTheme="minorHAnsi" w:cstheme="minorHAnsi"/>
          <w:sz w:val="30"/>
          <w:szCs w:val="30"/>
          <w:lang w:val="en-GB"/>
        </w:rPr>
      </w:pPr>
    </w:p>
    <w:p w14:paraId="065FDC78" w14:textId="77777777" w:rsidR="0035501E" w:rsidRDefault="0035501E" w:rsidP="002B2AF7">
      <w:pPr>
        <w:jc w:val="thaiDistribute"/>
        <w:outlineLvl w:val="0"/>
        <w:rPr>
          <w:rFonts w:asciiTheme="minorHAnsi" w:eastAsia="Calibri" w:hAnsiTheme="minorHAnsi" w:cstheme="minorHAnsi"/>
          <w:sz w:val="30"/>
          <w:szCs w:val="30"/>
          <w:lang w:val="en-GB"/>
        </w:rPr>
      </w:pPr>
    </w:p>
    <w:p w14:paraId="708AF46E" w14:textId="77777777" w:rsidR="0035501E" w:rsidRDefault="0035501E" w:rsidP="002B2AF7">
      <w:pPr>
        <w:jc w:val="thaiDistribute"/>
        <w:outlineLvl w:val="0"/>
        <w:rPr>
          <w:rFonts w:asciiTheme="minorHAnsi" w:eastAsia="Calibri" w:hAnsiTheme="minorHAnsi" w:cstheme="minorHAnsi"/>
          <w:sz w:val="30"/>
          <w:szCs w:val="30"/>
          <w:lang w:val="en-GB"/>
        </w:rPr>
      </w:pPr>
    </w:p>
    <w:p w14:paraId="511BE349" w14:textId="77777777" w:rsidR="0035501E" w:rsidRDefault="0035501E" w:rsidP="002B2AF7">
      <w:pPr>
        <w:jc w:val="thaiDistribute"/>
        <w:outlineLvl w:val="0"/>
        <w:rPr>
          <w:rFonts w:asciiTheme="minorHAnsi" w:eastAsia="Calibri" w:hAnsiTheme="minorHAnsi" w:cstheme="minorHAnsi"/>
          <w:sz w:val="30"/>
          <w:szCs w:val="30"/>
          <w:lang w:val="en-GB"/>
        </w:rPr>
      </w:pPr>
    </w:p>
    <w:p w14:paraId="1D065A4B" w14:textId="77777777" w:rsidR="0035501E" w:rsidRPr="00750E61" w:rsidRDefault="0035501E" w:rsidP="002B2AF7">
      <w:pPr>
        <w:jc w:val="thaiDistribute"/>
        <w:outlineLvl w:val="0"/>
        <w:rPr>
          <w:rFonts w:asciiTheme="minorHAnsi" w:eastAsia="Calibri" w:hAnsiTheme="minorHAnsi" w:cstheme="minorHAnsi"/>
          <w:sz w:val="30"/>
          <w:szCs w:val="30"/>
          <w:lang w:val="en-GB"/>
        </w:rPr>
      </w:pPr>
    </w:p>
    <w:p w14:paraId="26F011FB" w14:textId="62EE9483" w:rsidR="005829C4" w:rsidRPr="00D462F8" w:rsidRDefault="005829C4" w:rsidP="005829C4">
      <w:pPr>
        <w:pStyle w:val="BodyText2"/>
        <w:numPr>
          <w:ilvl w:val="0"/>
          <w:numId w:val="18"/>
        </w:numPr>
        <w:ind w:left="540" w:hanging="540"/>
        <w:rPr>
          <w:b/>
          <w:bCs/>
        </w:rPr>
      </w:pPr>
      <w:r w:rsidRPr="00D462F8">
        <w:rPr>
          <w:b/>
          <w:bCs/>
          <w:cs/>
        </w:rPr>
        <w:lastRenderedPageBreak/>
        <w:t xml:space="preserve">เหตุการณ์ภายหลังรอบระยะเวลารายงาน </w:t>
      </w:r>
    </w:p>
    <w:p w14:paraId="59E1A7D0" w14:textId="77777777" w:rsidR="00383122" w:rsidRDefault="00383122" w:rsidP="00485358">
      <w:pPr>
        <w:jc w:val="thaiDistribute"/>
        <w:rPr>
          <w:rFonts w:asciiTheme="minorHAnsi" w:eastAsia="Calibri" w:hAnsiTheme="minorHAnsi" w:cstheme="minorHAnsi"/>
          <w:b/>
          <w:bCs/>
          <w:i/>
          <w:iCs/>
          <w:sz w:val="30"/>
          <w:szCs w:val="30"/>
          <w:lang w:val="en-GB"/>
        </w:rPr>
      </w:pPr>
    </w:p>
    <w:p w14:paraId="5E7C9D09" w14:textId="77777777" w:rsidR="00D964DD" w:rsidRPr="00D462F8" w:rsidRDefault="00D964DD" w:rsidP="00D964DD">
      <w:pPr>
        <w:ind w:left="540"/>
        <w:jc w:val="thaiDistribute"/>
        <w:rPr>
          <w:rFonts w:asciiTheme="minorHAnsi" w:eastAsia="Calibri" w:hAnsiTheme="minorHAnsi" w:cstheme="minorHAnsi"/>
          <w:i/>
          <w:iCs/>
          <w:sz w:val="30"/>
          <w:szCs w:val="30"/>
          <w:lang w:val="en-GB"/>
        </w:rPr>
      </w:pPr>
      <w:r w:rsidRPr="00D462F8">
        <w:rPr>
          <w:rFonts w:asciiTheme="minorHAnsi" w:eastAsia="Calibri" w:hAnsiTheme="minorHAnsi" w:cstheme="minorHAnsi"/>
          <w:i/>
          <w:iCs/>
          <w:sz w:val="30"/>
          <w:szCs w:val="30"/>
          <w:cs/>
          <w:lang w:val="en-GB"/>
        </w:rPr>
        <w:t>การลดทุนจดทะเบียน</w:t>
      </w:r>
    </w:p>
    <w:p w14:paraId="6DA14ED7" w14:textId="77777777" w:rsidR="00D964DD" w:rsidRPr="00361DB3" w:rsidRDefault="00D964DD" w:rsidP="00D964DD">
      <w:pPr>
        <w:ind w:left="540"/>
        <w:jc w:val="thaiDistribute"/>
        <w:rPr>
          <w:rFonts w:asciiTheme="minorHAnsi" w:eastAsia="Calibri" w:hAnsiTheme="minorHAnsi" w:cstheme="minorHAnsi"/>
          <w:b/>
          <w:bCs/>
          <w:i/>
          <w:iCs/>
          <w:sz w:val="30"/>
          <w:szCs w:val="30"/>
          <w:highlight w:val="cyan"/>
          <w:lang w:val="en-GB"/>
        </w:rPr>
      </w:pPr>
    </w:p>
    <w:p w14:paraId="3E1D1BCB" w14:textId="115882A0" w:rsidR="008E77D4" w:rsidRPr="00361DB3" w:rsidRDefault="008E77D4" w:rsidP="00D964DD">
      <w:pPr>
        <w:ind w:left="540"/>
        <w:jc w:val="thaiDistribute"/>
        <w:rPr>
          <w:rFonts w:asciiTheme="minorHAnsi" w:eastAsia="Calibri" w:hAnsiTheme="minorHAnsi" w:cstheme="minorHAnsi"/>
          <w:sz w:val="30"/>
          <w:szCs w:val="30"/>
          <w:highlight w:val="cyan"/>
        </w:rPr>
      </w:pPr>
      <w:r w:rsidRPr="008E77D4">
        <w:rPr>
          <w:rFonts w:asciiTheme="minorHAnsi" w:eastAsia="Calibri" w:hAnsiTheme="minorHAnsi"/>
          <w:sz w:val="30"/>
          <w:szCs w:val="30"/>
          <w:cs/>
          <w:lang w:val="en-GB"/>
        </w:rPr>
        <w:t xml:space="preserve">เมื่อวันที่ </w:t>
      </w:r>
      <w:r>
        <w:rPr>
          <w:rFonts w:asciiTheme="minorHAnsi" w:eastAsia="Calibri" w:hAnsiTheme="minorHAnsi"/>
          <w:sz w:val="30"/>
          <w:szCs w:val="30"/>
          <w:lang w:val="en-GB"/>
        </w:rPr>
        <w:t>8</w:t>
      </w:r>
      <w:r w:rsidRPr="008E77D4">
        <w:rPr>
          <w:rFonts w:asciiTheme="minorHAnsi" w:eastAsia="Calibri" w:hAnsiTheme="minorHAnsi"/>
          <w:sz w:val="30"/>
          <w:szCs w:val="30"/>
          <w:cs/>
          <w:lang w:val="en-GB"/>
        </w:rPr>
        <w:t xml:space="preserve"> ตุลาคม </w:t>
      </w:r>
      <w:r>
        <w:rPr>
          <w:rFonts w:asciiTheme="minorHAnsi" w:eastAsia="Calibri" w:hAnsiTheme="minorHAnsi"/>
          <w:sz w:val="30"/>
          <w:szCs w:val="30"/>
          <w:lang w:val="en-GB"/>
        </w:rPr>
        <w:t>2567</w:t>
      </w:r>
      <w:r w:rsidRPr="008E77D4">
        <w:rPr>
          <w:rFonts w:asciiTheme="minorHAnsi" w:eastAsia="Calibri" w:hAnsiTheme="minorHAnsi"/>
          <w:sz w:val="30"/>
          <w:szCs w:val="30"/>
          <w:cs/>
          <w:lang w:val="en-GB"/>
        </w:rPr>
        <w:t xml:space="preserve"> ที่ประชุมวิสามัญผู้ถือหุ้นมติอนุมัติการลดทุนจดทะเบียน จำนวน </w:t>
      </w:r>
      <w:r>
        <w:rPr>
          <w:rFonts w:asciiTheme="minorHAnsi" w:eastAsia="Calibri" w:hAnsiTheme="minorHAnsi"/>
          <w:sz w:val="30"/>
          <w:szCs w:val="30"/>
          <w:lang w:val="en-GB"/>
        </w:rPr>
        <w:t>76</w:t>
      </w:r>
      <w:r w:rsidRPr="008E77D4">
        <w:rPr>
          <w:rFonts w:asciiTheme="minorHAnsi" w:eastAsia="Calibri" w:hAnsiTheme="minorHAnsi" w:cstheme="minorHAnsi"/>
          <w:sz w:val="30"/>
          <w:szCs w:val="30"/>
          <w:lang w:val="en-GB"/>
        </w:rPr>
        <w:t>,</w:t>
      </w:r>
      <w:r>
        <w:rPr>
          <w:rFonts w:asciiTheme="minorHAnsi" w:eastAsia="Calibri" w:hAnsiTheme="minorHAnsi"/>
          <w:sz w:val="30"/>
          <w:szCs w:val="30"/>
          <w:lang w:val="en-GB"/>
        </w:rPr>
        <w:t>233</w:t>
      </w:r>
      <w:r w:rsidRPr="008E77D4">
        <w:rPr>
          <w:rFonts w:asciiTheme="minorHAnsi" w:eastAsia="Calibri" w:hAnsiTheme="minorHAnsi" w:cstheme="minorHAnsi"/>
          <w:sz w:val="30"/>
          <w:szCs w:val="30"/>
          <w:lang w:val="en-GB"/>
        </w:rPr>
        <w:t>,</w:t>
      </w:r>
      <w:r>
        <w:rPr>
          <w:rFonts w:asciiTheme="minorHAnsi" w:eastAsia="Calibri" w:hAnsiTheme="minorHAnsi"/>
          <w:sz w:val="30"/>
          <w:szCs w:val="30"/>
          <w:lang w:val="en-GB"/>
        </w:rPr>
        <w:t>985</w:t>
      </w:r>
      <w:r w:rsidRPr="008E77D4">
        <w:rPr>
          <w:rFonts w:asciiTheme="minorHAnsi" w:eastAsia="Calibri" w:hAnsiTheme="minorHAnsi"/>
          <w:sz w:val="30"/>
          <w:szCs w:val="30"/>
          <w:cs/>
          <w:lang w:val="en-GB"/>
        </w:rPr>
        <w:t xml:space="preserve"> บาท จากทุนจดทะเบียนเดิม จำนวน </w:t>
      </w:r>
      <w:r>
        <w:rPr>
          <w:rFonts w:asciiTheme="minorHAnsi" w:eastAsia="Calibri" w:hAnsiTheme="minorHAnsi"/>
          <w:sz w:val="30"/>
          <w:szCs w:val="30"/>
          <w:lang w:val="en-GB"/>
        </w:rPr>
        <w:t>2</w:t>
      </w:r>
      <w:r w:rsidRPr="008E77D4">
        <w:rPr>
          <w:rFonts w:asciiTheme="minorHAnsi" w:eastAsia="Calibri" w:hAnsiTheme="minorHAnsi" w:cstheme="minorHAnsi"/>
          <w:sz w:val="30"/>
          <w:szCs w:val="30"/>
          <w:lang w:val="en-GB"/>
        </w:rPr>
        <w:t>,</w:t>
      </w:r>
      <w:r>
        <w:rPr>
          <w:rFonts w:asciiTheme="minorHAnsi" w:eastAsia="Calibri" w:hAnsiTheme="minorHAnsi"/>
          <w:sz w:val="30"/>
          <w:szCs w:val="30"/>
          <w:lang w:val="en-GB"/>
        </w:rPr>
        <w:t>0</w:t>
      </w:r>
      <w:r w:rsidRPr="008E77D4">
        <w:rPr>
          <w:rFonts w:asciiTheme="minorHAnsi" w:eastAsia="Calibri" w:hAnsiTheme="minorHAnsi"/>
          <w:sz w:val="30"/>
          <w:szCs w:val="30"/>
          <w:cs/>
          <w:lang w:val="en-GB"/>
        </w:rPr>
        <w:t>13</w:t>
      </w:r>
      <w:r w:rsidRPr="008E77D4">
        <w:rPr>
          <w:rFonts w:asciiTheme="minorHAnsi" w:eastAsia="Calibri" w:hAnsiTheme="minorHAnsi" w:cstheme="minorHAnsi"/>
          <w:sz w:val="30"/>
          <w:szCs w:val="30"/>
          <w:lang w:val="en-GB"/>
        </w:rPr>
        <w:t>,</w:t>
      </w:r>
      <w:r w:rsidRPr="008E77D4">
        <w:rPr>
          <w:rFonts w:asciiTheme="minorHAnsi" w:eastAsia="Calibri" w:hAnsiTheme="minorHAnsi"/>
          <w:sz w:val="30"/>
          <w:szCs w:val="30"/>
          <w:cs/>
          <w:lang w:val="en-GB"/>
        </w:rPr>
        <w:t>310</w:t>
      </w:r>
      <w:r w:rsidRPr="008E77D4">
        <w:rPr>
          <w:rFonts w:asciiTheme="minorHAnsi" w:eastAsia="Calibri" w:hAnsiTheme="minorHAnsi" w:cstheme="minorHAnsi"/>
          <w:sz w:val="30"/>
          <w:szCs w:val="30"/>
          <w:lang w:val="en-GB"/>
        </w:rPr>
        <w:t>,</w:t>
      </w:r>
      <w:r>
        <w:rPr>
          <w:rFonts w:asciiTheme="minorHAnsi" w:eastAsia="Calibri" w:hAnsiTheme="minorHAnsi"/>
          <w:sz w:val="30"/>
          <w:szCs w:val="30"/>
          <w:lang w:val="en-GB"/>
        </w:rPr>
        <w:t>691</w:t>
      </w:r>
      <w:r w:rsidRPr="008E77D4">
        <w:rPr>
          <w:rFonts w:asciiTheme="minorHAnsi" w:eastAsia="Calibri" w:hAnsiTheme="minorHAnsi"/>
          <w:sz w:val="30"/>
          <w:szCs w:val="30"/>
          <w:cs/>
          <w:lang w:val="en-GB"/>
        </w:rPr>
        <w:t xml:space="preserve"> บาท เป็นทุนจดทะเบียนใหม่ จำนวน </w:t>
      </w:r>
      <w:r>
        <w:rPr>
          <w:rFonts w:asciiTheme="minorHAnsi" w:eastAsia="Calibri" w:hAnsiTheme="minorHAnsi"/>
          <w:sz w:val="30"/>
          <w:szCs w:val="30"/>
          <w:lang w:val="en-GB"/>
        </w:rPr>
        <w:t>1</w:t>
      </w:r>
      <w:r w:rsidRPr="008E77D4">
        <w:rPr>
          <w:rFonts w:asciiTheme="minorHAnsi" w:eastAsia="Calibri" w:hAnsiTheme="minorHAnsi" w:cstheme="minorHAnsi"/>
          <w:sz w:val="30"/>
          <w:szCs w:val="30"/>
          <w:lang w:val="en-GB"/>
        </w:rPr>
        <w:t>,</w:t>
      </w:r>
      <w:r w:rsidRPr="008E77D4">
        <w:rPr>
          <w:rFonts w:asciiTheme="minorHAnsi" w:eastAsia="Calibri" w:hAnsiTheme="minorHAnsi"/>
          <w:sz w:val="30"/>
          <w:szCs w:val="30"/>
          <w:cs/>
          <w:lang w:val="en-GB"/>
        </w:rPr>
        <w:t>937</w:t>
      </w:r>
      <w:r w:rsidRPr="008E77D4">
        <w:rPr>
          <w:rFonts w:asciiTheme="minorHAnsi" w:eastAsia="Calibri" w:hAnsiTheme="minorHAnsi" w:cstheme="minorHAnsi"/>
          <w:sz w:val="30"/>
          <w:szCs w:val="30"/>
          <w:lang w:val="en-GB"/>
        </w:rPr>
        <w:t>,</w:t>
      </w:r>
      <w:r w:rsidRPr="008E77D4">
        <w:rPr>
          <w:rFonts w:asciiTheme="minorHAnsi" w:eastAsia="Calibri" w:hAnsiTheme="minorHAnsi"/>
          <w:sz w:val="30"/>
          <w:szCs w:val="30"/>
          <w:cs/>
          <w:lang w:val="en-GB"/>
        </w:rPr>
        <w:t>076</w:t>
      </w:r>
      <w:r w:rsidRPr="008E77D4">
        <w:rPr>
          <w:rFonts w:asciiTheme="minorHAnsi" w:eastAsia="Calibri" w:hAnsiTheme="minorHAnsi" w:cstheme="minorHAnsi"/>
          <w:sz w:val="30"/>
          <w:szCs w:val="30"/>
          <w:lang w:val="en-GB"/>
        </w:rPr>
        <w:t>,</w:t>
      </w:r>
      <w:r>
        <w:rPr>
          <w:rFonts w:asciiTheme="minorHAnsi" w:eastAsia="Calibri" w:hAnsiTheme="minorHAnsi"/>
          <w:sz w:val="30"/>
          <w:szCs w:val="30"/>
          <w:lang w:val="en-GB"/>
        </w:rPr>
        <w:t>706</w:t>
      </w:r>
      <w:r w:rsidRPr="008E77D4">
        <w:rPr>
          <w:rFonts w:asciiTheme="minorHAnsi" w:eastAsia="Calibri" w:hAnsiTheme="minorHAnsi"/>
          <w:sz w:val="30"/>
          <w:szCs w:val="30"/>
          <w:cs/>
          <w:lang w:val="en-GB"/>
        </w:rPr>
        <w:t xml:space="preserve"> บาท โดยการตัดหุ้นสามัญในส่วนที่ยังมิได้ออกจำหน่ายจำนวน </w:t>
      </w:r>
      <w:r>
        <w:rPr>
          <w:rFonts w:asciiTheme="minorHAnsi" w:eastAsia="Calibri" w:hAnsiTheme="minorHAnsi"/>
          <w:sz w:val="30"/>
          <w:szCs w:val="30"/>
          <w:lang w:val="en-GB"/>
        </w:rPr>
        <w:t>76</w:t>
      </w:r>
      <w:r w:rsidRPr="008E77D4">
        <w:rPr>
          <w:rFonts w:asciiTheme="minorHAnsi" w:eastAsia="Calibri" w:hAnsiTheme="minorHAnsi" w:cstheme="minorHAnsi"/>
          <w:sz w:val="30"/>
          <w:szCs w:val="30"/>
          <w:lang w:val="en-GB"/>
        </w:rPr>
        <w:t>,</w:t>
      </w:r>
      <w:r>
        <w:rPr>
          <w:rFonts w:asciiTheme="minorHAnsi" w:eastAsia="Calibri" w:hAnsiTheme="minorHAnsi"/>
          <w:sz w:val="30"/>
          <w:szCs w:val="30"/>
          <w:lang w:val="en-GB"/>
        </w:rPr>
        <w:t>233</w:t>
      </w:r>
      <w:r w:rsidRPr="008E77D4">
        <w:rPr>
          <w:rFonts w:asciiTheme="minorHAnsi" w:eastAsia="Calibri" w:hAnsiTheme="minorHAnsi" w:cstheme="minorHAnsi"/>
          <w:sz w:val="30"/>
          <w:szCs w:val="30"/>
          <w:lang w:val="en-GB"/>
        </w:rPr>
        <w:t>,</w:t>
      </w:r>
      <w:r>
        <w:rPr>
          <w:rFonts w:asciiTheme="minorHAnsi" w:eastAsia="Calibri" w:hAnsiTheme="minorHAnsi"/>
          <w:sz w:val="30"/>
          <w:szCs w:val="30"/>
          <w:lang w:val="en-GB"/>
        </w:rPr>
        <w:t>985</w:t>
      </w:r>
      <w:r w:rsidRPr="008E77D4">
        <w:rPr>
          <w:rFonts w:asciiTheme="minorHAnsi" w:eastAsia="Calibri" w:hAnsiTheme="minorHAnsi"/>
          <w:sz w:val="30"/>
          <w:szCs w:val="30"/>
          <w:cs/>
          <w:lang w:val="en-GB"/>
        </w:rPr>
        <w:t xml:space="preserve"> บาท มูลค่าตราไว้หุ้นละ </w:t>
      </w:r>
      <w:r>
        <w:rPr>
          <w:rFonts w:asciiTheme="minorHAnsi" w:eastAsia="Calibri" w:hAnsiTheme="minorHAnsi"/>
          <w:sz w:val="30"/>
          <w:szCs w:val="30"/>
          <w:lang w:val="en-GB"/>
        </w:rPr>
        <w:t>1</w:t>
      </w:r>
      <w:r w:rsidRPr="008E77D4">
        <w:rPr>
          <w:rFonts w:asciiTheme="minorHAnsi" w:eastAsia="Calibri" w:hAnsiTheme="minorHAnsi"/>
          <w:sz w:val="30"/>
          <w:szCs w:val="30"/>
          <w:cs/>
          <w:lang w:val="en-GB"/>
        </w:rPr>
        <w:t xml:space="preserve"> บาท เนื่องจากเป็นหุ้นที่จัดสรรไว้เพื่อรองรับการแปลงสภาพของ </w:t>
      </w:r>
      <w:r w:rsidRPr="008E77D4">
        <w:rPr>
          <w:rFonts w:asciiTheme="minorHAnsi" w:eastAsia="Calibri" w:hAnsiTheme="minorHAnsi" w:cstheme="minorHAnsi"/>
          <w:sz w:val="30"/>
          <w:szCs w:val="30"/>
          <w:lang w:val="en-GB"/>
        </w:rPr>
        <w:t xml:space="preserve">SABUY-WA </w:t>
      </w:r>
      <w:r w:rsidRPr="008E77D4">
        <w:rPr>
          <w:rFonts w:asciiTheme="minorHAnsi" w:eastAsia="Calibri" w:hAnsiTheme="minorHAnsi"/>
          <w:sz w:val="30"/>
          <w:szCs w:val="30"/>
          <w:cs/>
          <w:lang w:val="en-GB"/>
        </w:rPr>
        <w:t xml:space="preserve">และ </w:t>
      </w:r>
      <w:r w:rsidRPr="008E77D4">
        <w:rPr>
          <w:rFonts w:asciiTheme="minorHAnsi" w:eastAsia="Calibri" w:hAnsiTheme="minorHAnsi" w:cstheme="minorHAnsi"/>
          <w:sz w:val="30"/>
          <w:szCs w:val="30"/>
          <w:lang w:val="en-GB"/>
        </w:rPr>
        <w:t xml:space="preserve">SABUY-WB </w:t>
      </w:r>
      <w:r w:rsidRPr="008E77D4">
        <w:rPr>
          <w:rFonts w:asciiTheme="minorHAnsi" w:eastAsia="Calibri" w:hAnsiTheme="minorHAnsi"/>
          <w:sz w:val="30"/>
          <w:szCs w:val="30"/>
          <w:cs/>
          <w:lang w:val="en-GB"/>
        </w:rPr>
        <w:t xml:space="preserve">ที่หมดอายุการใช้สิทธิ และ </w:t>
      </w:r>
      <w:r w:rsidRPr="008E77D4">
        <w:rPr>
          <w:rFonts w:asciiTheme="minorHAnsi" w:eastAsia="Calibri" w:hAnsiTheme="minorHAnsi" w:cstheme="minorHAnsi"/>
          <w:sz w:val="30"/>
          <w:szCs w:val="30"/>
          <w:lang w:val="en-GB"/>
        </w:rPr>
        <w:t xml:space="preserve">SABUY-WC </w:t>
      </w:r>
      <w:r w:rsidRPr="008E77D4">
        <w:rPr>
          <w:rFonts w:asciiTheme="minorHAnsi" w:eastAsia="Calibri" w:hAnsiTheme="minorHAnsi"/>
          <w:sz w:val="30"/>
          <w:szCs w:val="30"/>
          <w:cs/>
          <w:lang w:val="en-GB"/>
        </w:rPr>
        <w:t xml:space="preserve">เดิมที่ยกเลิกและไม่ได้มีการจัดสรรภายในระยะเวลา </w:t>
      </w:r>
      <w:r>
        <w:rPr>
          <w:rFonts w:asciiTheme="minorHAnsi" w:eastAsia="Calibri" w:hAnsiTheme="minorHAnsi"/>
          <w:sz w:val="30"/>
          <w:szCs w:val="30"/>
          <w:lang w:val="en-GB"/>
        </w:rPr>
        <w:t>1</w:t>
      </w:r>
      <w:r w:rsidRPr="008E77D4">
        <w:rPr>
          <w:rFonts w:asciiTheme="minorHAnsi" w:eastAsia="Calibri" w:hAnsiTheme="minorHAnsi"/>
          <w:sz w:val="30"/>
          <w:szCs w:val="30"/>
          <w:cs/>
          <w:lang w:val="en-GB"/>
        </w:rPr>
        <w:t xml:space="preserve"> ปี</w:t>
      </w:r>
    </w:p>
    <w:p w14:paraId="048C8DE2" w14:textId="77777777" w:rsidR="00D964DD" w:rsidRPr="00361DB3" w:rsidRDefault="00D964DD" w:rsidP="00D964DD">
      <w:pPr>
        <w:ind w:left="540"/>
        <w:jc w:val="thaiDistribute"/>
        <w:rPr>
          <w:rFonts w:asciiTheme="minorHAnsi" w:eastAsia="Calibri" w:hAnsiTheme="minorHAnsi" w:cstheme="minorHAnsi"/>
          <w:sz w:val="30"/>
          <w:szCs w:val="30"/>
          <w:highlight w:val="cyan"/>
        </w:rPr>
      </w:pPr>
    </w:p>
    <w:p w14:paraId="4DDD4457" w14:textId="77777777" w:rsidR="00D964DD" w:rsidRPr="00D462F8" w:rsidRDefault="00D964DD" w:rsidP="00D964DD">
      <w:pPr>
        <w:ind w:left="540"/>
        <w:jc w:val="thaiDistribute"/>
        <w:rPr>
          <w:rFonts w:asciiTheme="minorHAnsi" w:eastAsia="Calibri" w:hAnsiTheme="minorHAnsi" w:cstheme="minorHAnsi"/>
          <w:i/>
          <w:iCs/>
          <w:sz w:val="30"/>
          <w:szCs w:val="30"/>
          <w:cs/>
          <w:lang w:val="en-GB"/>
        </w:rPr>
      </w:pPr>
      <w:r w:rsidRPr="00D462F8">
        <w:rPr>
          <w:rFonts w:asciiTheme="minorHAnsi" w:eastAsia="Calibri" w:hAnsiTheme="minorHAnsi" w:cstheme="minorHAnsi"/>
          <w:i/>
          <w:iCs/>
          <w:sz w:val="30"/>
          <w:szCs w:val="30"/>
          <w:cs/>
          <w:lang w:val="en-GB"/>
        </w:rPr>
        <w:t xml:space="preserve">การเพิ่มทุนจดทะเบียน </w:t>
      </w:r>
    </w:p>
    <w:p w14:paraId="3C938BC2" w14:textId="77777777" w:rsidR="00D964DD" w:rsidRPr="00361DB3" w:rsidRDefault="00D964DD" w:rsidP="00D964DD">
      <w:pPr>
        <w:ind w:left="540"/>
        <w:jc w:val="thaiDistribute"/>
        <w:rPr>
          <w:rFonts w:asciiTheme="minorHAnsi" w:eastAsia="Calibri" w:hAnsiTheme="minorHAnsi" w:cstheme="minorHAnsi"/>
          <w:i/>
          <w:iCs/>
          <w:sz w:val="30"/>
          <w:szCs w:val="30"/>
          <w:highlight w:val="cyan"/>
          <w:lang w:val="en-GB"/>
        </w:rPr>
      </w:pPr>
    </w:p>
    <w:p w14:paraId="03655644" w14:textId="1C033161" w:rsidR="00D964DD" w:rsidRPr="00361DB3" w:rsidRDefault="008E77D4" w:rsidP="00D964DD">
      <w:pPr>
        <w:ind w:left="540"/>
        <w:jc w:val="thaiDistribute"/>
        <w:rPr>
          <w:rFonts w:asciiTheme="minorHAnsi" w:eastAsia="Calibri" w:hAnsiTheme="minorHAnsi" w:cstheme="minorHAnsi"/>
          <w:sz w:val="30"/>
          <w:szCs w:val="30"/>
          <w:highlight w:val="cyan"/>
        </w:rPr>
      </w:pPr>
      <w:r w:rsidRPr="008E77D4">
        <w:rPr>
          <w:rFonts w:asciiTheme="minorHAnsi" w:eastAsia="Calibri" w:hAnsiTheme="minorHAnsi"/>
          <w:sz w:val="30"/>
          <w:szCs w:val="30"/>
          <w:cs/>
          <w:lang w:val="en-GB"/>
        </w:rPr>
        <w:t xml:space="preserve">เมื่อวันที่ </w:t>
      </w:r>
      <w:r>
        <w:rPr>
          <w:rFonts w:asciiTheme="minorHAnsi" w:eastAsia="Calibri" w:hAnsiTheme="minorHAnsi"/>
          <w:sz w:val="30"/>
          <w:szCs w:val="30"/>
          <w:lang w:val="en-GB"/>
        </w:rPr>
        <w:t>8</w:t>
      </w:r>
      <w:r w:rsidRPr="008E77D4">
        <w:rPr>
          <w:rFonts w:asciiTheme="minorHAnsi" w:eastAsia="Calibri" w:hAnsiTheme="minorHAnsi"/>
          <w:sz w:val="30"/>
          <w:szCs w:val="30"/>
          <w:cs/>
          <w:lang w:val="en-GB"/>
        </w:rPr>
        <w:t xml:space="preserve"> ตุลาคม </w:t>
      </w:r>
      <w:r>
        <w:rPr>
          <w:rFonts w:asciiTheme="minorHAnsi" w:eastAsia="Calibri" w:hAnsiTheme="minorHAnsi"/>
          <w:sz w:val="30"/>
          <w:szCs w:val="30"/>
          <w:lang w:val="en-GB"/>
        </w:rPr>
        <w:t>2567</w:t>
      </w:r>
      <w:r w:rsidRPr="008E77D4">
        <w:rPr>
          <w:rFonts w:asciiTheme="minorHAnsi" w:eastAsia="Calibri" w:hAnsiTheme="minorHAnsi"/>
          <w:sz w:val="30"/>
          <w:szCs w:val="30"/>
          <w:cs/>
          <w:lang w:val="en-GB"/>
        </w:rPr>
        <w:t xml:space="preserve"> ที่ประชุมวิสามัญผู้ถือหุ้นมีมติอนุมัติการเพิ่มทุนจดทะเบียน จำนวน </w:t>
      </w:r>
      <w:r>
        <w:rPr>
          <w:rFonts w:asciiTheme="minorHAnsi" w:eastAsia="Calibri" w:hAnsiTheme="minorHAnsi"/>
          <w:sz w:val="30"/>
          <w:szCs w:val="30"/>
          <w:lang w:val="en-GB"/>
        </w:rPr>
        <w:t>1</w:t>
      </w:r>
      <w:r w:rsidRPr="008E77D4">
        <w:rPr>
          <w:rFonts w:asciiTheme="minorHAnsi" w:eastAsia="Calibri" w:hAnsiTheme="minorHAnsi" w:cstheme="minorHAnsi"/>
          <w:sz w:val="30"/>
          <w:szCs w:val="30"/>
          <w:lang w:val="en-GB"/>
        </w:rPr>
        <w:t>,</w:t>
      </w:r>
      <w:r w:rsidRPr="008E77D4">
        <w:rPr>
          <w:rFonts w:asciiTheme="minorHAnsi" w:eastAsia="Calibri" w:hAnsiTheme="minorHAnsi"/>
          <w:sz w:val="30"/>
          <w:szCs w:val="30"/>
          <w:cs/>
          <w:lang w:val="en-GB"/>
        </w:rPr>
        <w:t>247</w:t>
      </w:r>
      <w:r w:rsidRPr="008E77D4">
        <w:rPr>
          <w:rFonts w:asciiTheme="minorHAnsi" w:eastAsia="Calibri" w:hAnsiTheme="minorHAnsi" w:cstheme="minorHAnsi"/>
          <w:sz w:val="30"/>
          <w:szCs w:val="30"/>
          <w:lang w:val="en-GB"/>
        </w:rPr>
        <w:t>,</w:t>
      </w:r>
      <w:r w:rsidRPr="008E77D4">
        <w:rPr>
          <w:rFonts w:asciiTheme="minorHAnsi" w:eastAsia="Calibri" w:hAnsiTheme="minorHAnsi"/>
          <w:sz w:val="30"/>
          <w:szCs w:val="30"/>
          <w:cs/>
          <w:lang w:val="en-GB"/>
        </w:rPr>
        <w:t>000</w:t>
      </w:r>
      <w:r w:rsidRPr="008E77D4">
        <w:rPr>
          <w:rFonts w:asciiTheme="minorHAnsi" w:eastAsia="Calibri" w:hAnsiTheme="minorHAnsi" w:cstheme="minorHAnsi"/>
          <w:sz w:val="30"/>
          <w:szCs w:val="30"/>
          <w:lang w:val="en-GB"/>
        </w:rPr>
        <w:t>,</w:t>
      </w:r>
      <w:r>
        <w:rPr>
          <w:rFonts w:asciiTheme="minorHAnsi" w:eastAsia="Calibri" w:hAnsiTheme="minorHAnsi"/>
          <w:sz w:val="30"/>
          <w:szCs w:val="30"/>
          <w:lang w:val="en-GB"/>
        </w:rPr>
        <w:t>000</w:t>
      </w:r>
      <w:r w:rsidRPr="008E77D4">
        <w:rPr>
          <w:rFonts w:asciiTheme="minorHAnsi" w:eastAsia="Calibri" w:hAnsiTheme="minorHAnsi"/>
          <w:sz w:val="30"/>
          <w:szCs w:val="30"/>
          <w:cs/>
          <w:lang w:val="en-GB"/>
        </w:rPr>
        <w:t xml:space="preserve"> บาท จากทุนจดทะเบียนเดิม จำนวน </w:t>
      </w:r>
      <w:r>
        <w:rPr>
          <w:rFonts w:asciiTheme="minorHAnsi" w:eastAsia="Calibri" w:hAnsiTheme="minorHAnsi"/>
          <w:sz w:val="30"/>
          <w:szCs w:val="30"/>
          <w:lang w:val="en-GB"/>
        </w:rPr>
        <w:t>1</w:t>
      </w:r>
      <w:r w:rsidRPr="008E77D4">
        <w:rPr>
          <w:rFonts w:asciiTheme="minorHAnsi" w:eastAsia="Calibri" w:hAnsiTheme="minorHAnsi" w:cstheme="minorHAnsi"/>
          <w:sz w:val="30"/>
          <w:szCs w:val="30"/>
          <w:lang w:val="en-GB"/>
        </w:rPr>
        <w:t>,</w:t>
      </w:r>
      <w:r>
        <w:rPr>
          <w:rFonts w:asciiTheme="minorHAnsi" w:eastAsia="Calibri" w:hAnsiTheme="minorHAnsi"/>
          <w:sz w:val="30"/>
          <w:szCs w:val="30"/>
          <w:lang w:val="en-GB"/>
        </w:rPr>
        <w:t>937</w:t>
      </w:r>
      <w:r w:rsidRPr="008E77D4">
        <w:rPr>
          <w:rFonts w:asciiTheme="minorHAnsi" w:eastAsia="Calibri" w:hAnsiTheme="minorHAnsi" w:cstheme="minorHAnsi"/>
          <w:sz w:val="30"/>
          <w:szCs w:val="30"/>
          <w:lang w:val="en-GB"/>
        </w:rPr>
        <w:t>,</w:t>
      </w:r>
      <w:r w:rsidRPr="008E77D4">
        <w:rPr>
          <w:rFonts w:asciiTheme="minorHAnsi" w:eastAsia="Calibri" w:hAnsiTheme="minorHAnsi"/>
          <w:sz w:val="30"/>
          <w:szCs w:val="30"/>
          <w:cs/>
          <w:lang w:val="en-GB"/>
        </w:rPr>
        <w:t>076</w:t>
      </w:r>
      <w:r w:rsidRPr="008E77D4">
        <w:rPr>
          <w:rFonts w:asciiTheme="minorHAnsi" w:eastAsia="Calibri" w:hAnsiTheme="minorHAnsi" w:cstheme="minorHAnsi"/>
          <w:sz w:val="30"/>
          <w:szCs w:val="30"/>
          <w:lang w:val="en-GB"/>
        </w:rPr>
        <w:t>,</w:t>
      </w:r>
      <w:r>
        <w:rPr>
          <w:rFonts w:asciiTheme="minorHAnsi" w:eastAsia="Calibri" w:hAnsiTheme="minorHAnsi"/>
          <w:sz w:val="30"/>
          <w:szCs w:val="30"/>
          <w:lang w:val="en-GB"/>
        </w:rPr>
        <w:t>706</w:t>
      </w:r>
      <w:r w:rsidRPr="008E77D4">
        <w:rPr>
          <w:rFonts w:asciiTheme="minorHAnsi" w:eastAsia="Calibri" w:hAnsiTheme="minorHAnsi"/>
          <w:sz w:val="30"/>
          <w:szCs w:val="30"/>
          <w:cs/>
          <w:lang w:val="en-GB"/>
        </w:rPr>
        <w:t xml:space="preserve"> บาท เป็นทุนจดทะเบียนใหม่ จำนวน </w:t>
      </w:r>
      <w:r>
        <w:rPr>
          <w:rFonts w:asciiTheme="minorHAnsi" w:eastAsia="Calibri" w:hAnsiTheme="minorHAnsi"/>
          <w:sz w:val="30"/>
          <w:szCs w:val="30"/>
          <w:lang w:val="en-GB"/>
        </w:rPr>
        <w:t>3</w:t>
      </w:r>
      <w:r w:rsidRPr="008E77D4">
        <w:rPr>
          <w:rFonts w:asciiTheme="minorHAnsi" w:eastAsia="Calibri" w:hAnsiTheme="minorHAnsi" w:cstheme="minorHAnsi"/>
          <w:sz w:val="30"/>
          <w:szCs w:val="30"/>
          <w:lang w:val="en-GB"/>
        </w:rPr>
        <w:t>,</w:t>
      </w:r>
      <w:r w:rsidRPr="008E77D4">
        <w:rPr>
          <w:rFonts w:asciiTheme="minorHAnsi" w:eastAsia="Calibri" w:hAnsiTheme="minorHAnsi"/>
          <w:sz w:val="30"/>
          <w:szCs w:val="30"/>
          <w:cs/>
          <w:lang w:val="en-GB"/>
        </w:rPr>
        <w:t>184</w:t>
      </w:r>
      <w:r w:rsidRPr="008E77D4">
        <w:rPr>
          <w:rFonts w:asciiTheme="minorHAnsi" w:eastAsia="Calibri" w:hAnsiTheme="minorHAnsi" w:cstheme="minorHAnsi"/>
          <w:sz w:val="30"/>
          <w:szCs w:val="30"/>
          <w:lang w:val="en-GB"/>
        </w:rPr>
        <w:t>,</w:t>
      </w:r>
      <w:r w:rsidRPr="008E77D4">
        <w:rPr>
          <w:rFonts w:asciiTheme="minorHAnsi" w:eastAsia="Calibri" w:hAnsiTheme="minorHAnsi"/>
          <w:sz w:val="30"/>
          <w:szCs w:val="30"/>
          <w:cs/>
          <w:lang w:val="en-GB"/>
        </w:rPr>
        <w:t>076</w:t>
      </w:r>
      <w:r w:rsidRPr="008E77D4">
        <w:rPr>
          <w:rFonts w:asciiTheme="minorHAnsi" w:eastAsia="Calibri" w:hAnsiTheme="minorHAnsi" w:cstheme="minorHAnsi"/>
          <w:sz w:val="30"/>
          <w:szCs w:val="30"/>
          <w:lang w:val="en-GB"/>
        </w:rPr>
        <w:t>,</w:t>
      </w:r>
      <w:r>
        <w:rPr>
          <w:rFonts w:asciiTheme="minorHAnsi" w:eastAsia="Calibri" w:hAnsiTheme="minorHAnsi"/>
          <w:sz w:val="30"/>
          <w:szCs w:val="30"/>
          <w:lang w:val="en-GB"/>
        </w:rPr>
        <w:t>706</w:t>
      </w:r>
      <w:r w:rsidRPr="008E77D4">
        <w:rPr>
          <w:rFonts w:asciiTheme="minorHAnsi" w:eastAsia="Calibri" w:hAnsiTheme="minorHAnsi"/>
          <w:sz w:val="30"/>
          <w:szCs w:val="30"/>
          <w:cs/>
          <w:lang w:val="en-GB"/>
        </w:rPr>
        <w:t xml:space="preserve"> บาท โดยการออกหุ้นสามัญเพิ่มทุน จำนวน </w:t>
      </w:r>
      <w:r>
        <w:rPr>
          <w:rFonts w:asciiTheme="minorHAnsi" w:eastAsia="Calibri" w:hAnsiTheme="minorHAnsi"/>
          <w:sz w:val="30"/>
          <w:szCs w:val="30"/>
          <w:lang w:val="en-GB"/>
        </w:rPr>
        <w:t>1</w:t>
      </w:r>
      <w:r w:rsidRPr="008E77D4">
        <w:rPr>
          <w:rFonts w:asciiTheme="minorHAnsi" w:eastAsia="Calibri" w:hAnsiTheme="minorHAnsi" w:cstheme="minorHAnsi"/>
          <w:sz w:val="30"/>
          <w:szCs w:val="30"/>
          <w:lang w:val="en-GB"/>
        </w:rPr>
        <w:t>,</w:t>
      </w:r>
      <w:r w:rsidRPr="008E77D4">
        <w:rPr>
          <w:rFonts w:asciiTheme="minorHAnsi" w:eastAsia="Calibri" w:hAnsiTheme="minorHAnsi"/>
          <w:sz w:val="30"/>
          <w:szCs w:val="30"/>
          <w:cs/>
          <w:lang w:val="en-GB"/>
        </w:rPr>
        <w:t>247</w:t>
      </w:r>
      <w:r w:rsidRPr="008E77D4">
        <w:rPr>
          <w:rFonts w:asciiTheme="minorHAnsi" w:eastAsia="Calibri" w:hAnsiTheme="minorHAnsi" w:cstheme="minorHAnsi"/>
          <w:sz w:val="30"/>
          <w:szCs w:val="30"/>
          <w:lang w:val="en-GB"/>
        </w:rPr>
        <w:t>,</w:t>
      </w:r>
      <w:r w:rsidRPr="008E77D4">
        <w:rPr>
          <w:rFonts w:asciiTheme="minorHAnsi" w:eastAsia="Calibri" w:hAnsiTheme="minorHAnsi"/>
          <w:sz w:val="30"/>
          <w:szCs w:val="30"/>
          <w:cs/>
          <w:lang w:val="en-GB"/>
        </w:rPr>
        <w:t>000</w:t>
      </w:r>
      <w:r w:rsidRPr="008E77D4">
        <w:rPr>
          <w:rFonts w:asciiTheme="minorHAnsi" w:eastAsia="Calibri" w:hAnsiTheme="minorHAnsi" w:cstheme="minorHAnsi"/>
          <w:sz w:val="30"/>
          <w:szCs w:val="30"/>
          <w:lang w:val="en-GB"/>
        </w:rPr>
        <w:t>,</w:t>
      </w:r>
      <w:r>
        <w:rPr>
          <w:rFonts w:asciiTheme="minorHAnsi" w:eastAsia="Calibri" w:hAnsiTheme="minorHAnsi"/>
          <w:sz w:val="30"/>
          <w:szCs w:val="30"/>
          <w:lang w:val="en-GB"/>
        </w:rPr>
        <w:t>000</w:t>
      </w:r>
      <w:r w:rsidRPr="008E77D4">
        <w:rPr>
          <w:rFonts w:asciiTheme="minorHAnsi" w:eastAsia="Calibri" w:hAnsiTheme="minorHAnsi"/>
          <w:sz w:val="30"/>
          <w:szCs w:val="30"/>
          <w:cs/>
          <w:lang w:val="en-GB"/>
        </w:rPr>
        <w:t xml:space="preserve"> บาท มูลค่าที่ตราไว้หุ้นละ </w:t>
      </w:r>
      <w:r>
        <w:rPr>
          <w:rFonts w:asciiTheme="minorHAnsi" w:eastAsia="Calibri" w:hAnsiTheme="minorHAnsi"/>
          <w:sz w:val="30"/>
          <w:szCs w:val="30"/>
          <w:lang w:val="en-GB"/>
        </w:rPr>
        <w:t>1</w:t>
      </w:r>
      <w:r w:rsidRPr="008E77D4">
        <w:rPr>
          <w:rFonts w:asciiTheme="minorHAnsi" w:eastAsia="Calibri" w:hAnsiTheme="minorHAnsi"/>
          <w:sz w:val="30"/>
          <w:szCs w:val="30"/>
          <w:cs/>
          <w:lang w:val="en-GB"/>
        </w:rPr>
        <w:t xml:space="preserve"> บาท </w:t>
      </w:r>
      <w:r w:rsidR="00D964DD" w:rsidRPr="00361DB3">
        <w:rPr>
          <w:rFonts w:asciiTheme="minorHAnsi" w:eastAsia="Calibri" w:hAnsiTheme="minorHAnsi" w:cstheme="minorHAnsi" w:hint="cs"/>
          <w:sz w:val="30"/>
          <w:szCs w:val="30"/>
          <w:highlight w:val="cyan"/>
          <w:cs/>
        </w:rPr>
        <w:t xml:space="preserve"> </w:t>
      </w:r>
    </w:p>
    <w:p w14:paraId="6CDF4EC1" w14:textId="77777777" w:rsidR="00D964DD" w:rsidRPr="00361DB3" w:rsidRDefault="00D964DD" w:rsidP="00D964DD">
      <w:pPr>
        <w:ind w:left="540"/>
        <w:jc w:val="thaiDistribute"/>
        <w:rPr>
          <w:rFonts w:asciiTheme="minorHAnsi" w:eastAsia="Calibri" w:hAnsiTheme="minorHAnsi" w:cstheme="minorHAnsi"/>
          <w:sz w:val="30"/>
          <w:szCs w:val="30"/>
          <w:highlight w:val="cyan"/>
          <w:cs/>
        </w:rPr>
      </w:pPr>
    </w:p>
    <w:p w14:paraId="7975BE77" w14:textId="77777777" w:rsidR="00D964DD" w:rsidRPr="00D462F8" w:rsidRDefault="00D964DD" w:rsidP="00D964DD">
      <w:pPr>
        <w:ind w:left="540"/>
        <w:jc w:val="thaiDistribute"/>
        <w:rPr>
          <w:rFonts w:asciiTheme="minorHAnsi" w:eastAsia="Calibri" w:hAnsiTheme="minorHAnsi" w:cstheme="minorHAnsi"/>
          <w:i/>
          <w:iCs/>
          <w:sz w:val="30"/>
          <w:szCs w:val="30"/>
          <w:lang w:val="en-GB"/>
        </w:rPr>
      </w:pPr>
      <w:r w:rsidRPr="00D462F8">
        <w:rPr>
          <w:rFonts w:asciiTheme="minorHAnsi" w:eastAsia="Calibri" w:hAnsiTheme="minorHAnsi" w:cstheme="minorHAnsi"/>
          <w:i/>
          <w:iCs/>
          <w:sz w:val="30"/>
          <w:szCs w:val="30"/>
          <w:cs/>
          <w:lang w:val="en-GB"/>
        </w:rPr>
        <w:t xml:space="preserve">การจัดสรรหุ้นสามัญเพิ่มทุน </w:t>
      </w:r>
    </w:p>
    <w:p w14:paraId="3518C94D" w14:textId="77777777" w:rsidR="00D964DD" w:rsidRPr="00361DB3" w:rsidRDefault="00D964DD" w:rsidP="00D964DD">
      <w:pPr>
        <w:ind w:left="540"/>
        <w:jc w:val="thaiDistribute"/>
        <w:rPr>
          <w:rFonts w:asciiTheme="minorHAnsi" w:eastAsia="Calibri" w:hAnsiTheme="minorHAnsi" w:cstheme="minorHAnsi"/>
          <w:b/>
          <w:bCs/>
          <w:i/>
          <w:iCs/>
          <w:sz w:val="30"/>
          <w:szCs w:val="30"/>
          <w:highlight w:val="cyan"/>
          <w:lang w:val="en-GB"/>
        </w:rPr>
      </w:pPr>
    </w:p>
    <w:p w14:paraId="12EF625F" w14:textId="57765A10" w:rsidR="00D964DD" w:rsidRPr="00361DB3" w:rsidRDefault="008E77D4" w:rsidP="00D964DD">
      <w:pPr>
        <w:ind w:left="540"/>
        <w:jc w:val="thaiDistribute"/>
        <w:rPr>
          <w:rFonts w:asciiTheme="minorHAnsi" w:eastAsia="Calibri" w:hAnsiTheme="minorHAnsi" w:cstheme="minorHAnsi"/>
          <w:sz w:val="30"/>
          <w:szCs w:val="30"/>
          <w:highlight w:val="cyan"/>
        </w:rPr>
      </w:pPr>
      <w:r w:rsidRPr="008E77D4">
        <w:rPr>
          <w:rFonts w:asciiTheme="minorHAnsi" w:eastAsia="Calibri" w:hAnsiTheme="minorHAnsi"/>
          <w:sz w:val="30"/>
          <w:szCs w:val="30"/>
          <w:cs/>
          <w:lang w:val="en-GB"/>
        </w:rPr>
        <w:t xml:space="preserve">เมื่อวันที่ </w:t>
      </w:r>
      <w:r>
        <w:rPr>
          <w:rFonts w:asciiTheme="minorHAnsi" w:eastAsia="Calibri" w:hAnsiTheme="minorHAnsi"/>
          <w:sz w:val="30"/>
          <w:szCs w:val="30"/>
          <w:lang w:val="en-GB"/>
        </w:rPr>
        <w:t>8</w:t>
      </w:r>
      <w:r w:rsidRPr="008E77D4">
        <w:rPr>
          <w:rFonts w:asciiTheme="minorHAnsi" w:eastAsia="Calibri" w:hAnsiTheme="minorHAnsi"/>
          <w:sz w:val="30"/>
          <w:szCs w:val="30"/>
          <w:cs/>
          <w:lang w:val="en-GB"/>
        </w:rPr>
        <w:t xml:space="preserve"> ตุลาคม </w:t>
      </w:r>
      <w:r>
        <w:rPr>
          <w:rFonts w:asciiTheme="minorHAnsi" w:eastAsia="Calibri" w:hAnsiTheme="minorHAnsi"/>
          <w:sz w:val="30"/>
          <w:szCs w:val="30"/>
          <w:lang w:val="en-GB"/>
        </w:rPr>
        <w:t>2567</w:t>
      </w:r>
      <w:r w:rsidRPr="008E77D4">
        <w:rPr>
          <w:rFonts w:asciiTheme="minorHAnsi" w:eastAsia="Calibri" w:hAnsiTheme="minorHAnsi"/>
          <w:sz w:val="30"/>
          <w:szCs w:val="30"/>
          <w:cs/>
          <w:lang w:val="en-GB"/>
        </w:rPr>
        <w:t xml:space="preserve"> ที่ประชุมวิสามัญผู้ถือหุ้นมีมติอนุมัติการจัดสรรหุ้นสามัญเพิ่มทุนของบริษัท จำนวน </w:t>
      </w:r>
      <w:r>
        <w:rPr>
          <w:rFonts w:asciiTheme="minorHAnsi" w:eastAsia="Calibri" w:hAnsiTheme="minorHAnsi"/>
          <w:sz w:val="30"/>
          <w:szCs w:val="30"/>
          <w:lang w:val="en-GB"/>
        </w:rPr>
        <w:t>1</w:t>
      </w:r>
      <w:r w:rsidRPr="008E77D4">
        <w:rPr>
          <w:rFonts w:asciiTheme="minorHAnsi" w:eastAsia="Calibri" w:hAnsiTheme="minorHAnsi" w:cstheme="minorHAnsi"/>
          <w:sz w:val="30"/>
          <w:szCs w:val="30"/>
          <w:lang w:val="en-GB"/>
        </w:rPr>
        <w:t>,</w:t>
      </w:r>
      <w:r w:rsidRPr="008E77D4">
        <w:rPr>
          <w:rFonts w:asciiTheme="minorHAnsi" w:eastAsia="Calibri" w:hAnsiTheme="minorHAnsi"/>
          <w:sz w:val="30"/>
          <w:szCs w:val="30"/>
          <w:cs/>
          <w:lang w:val="en-GB"/>
        </w:rPr>
        <w:t>247</w:t>
      </w:r>
      <w:r w:rsidRPr="008E77D4">
        <w:rPr>
          <w:rFonts w:asciiTheme="minorHAnsi" w:eastAsia="Calibri" w:hAnsiTheme="minorHAnsi" w:cstheme="minorHAnsi"/>
          <w:sz w:val="30"/>
          <w:szCs w:val="30"/>
          <w:lang w:val="en-GB"/>
        </w:rPr>
        <w:t>,</w:t>
      </w:r>
      <w:r w:rsidRPr="008E77D4">
        <w:rPr>
          <w:rFonts w:asciiTheme="minorHAnsi" w:eastAsia="Calibri" w:hAnsiTheme="minorHAnsi"/>
          <w:sz w:val="30"/>
          <w:szCs w:val="30"/>
          <w:cs/>
          <w:lang w:val="en-GB"/>
        </w:rPr>
        <w:t>000</w:t>
      </w:r>
      <w:r w:rsidRPr="008E77D4">
        <w:rPr>
          <w:rFonts w:asciiTheme="minorHAnsi" w:eastAsia="Calibri" w:hAnsiTheme="minorHAnsi" w:cstheme="minorHAnsi"/>
          <w:sz w:val="30"/>
          <w:szCs w:val="30"/>
          <w:lang w:val="en-GB"/>
        </w:rPr>
        <w:t>,</w:t>
      </w:r>
      <w:r>
        <w:rPr>
          <w:rFonts w:asciiTheme="minorHAnsi" w:eastAsia="Calibri" w:hAnsiTheme="minorHAnsi"/>
          <w:sz w:val="30"/>
          <w:szCs w:val="30"/>
        </w:rPr>
        <w:t>000</w:t>
      </w:r>
      <w:r w:rsidRPr="008E77D4">
        <w:rPr>
          <w:rFonts w:asciiTheme="minorHAnsi" w:eastAsia="Calibri" w:hAnsiTheme="minorHAnsi"/>
          <w:sz w:val="30"/>
          <w:szCs w:val="30"/>
          <w:cs/>
          <w:lang w:val="en-GB"/>
        </w:rPr>
        <w:t xml:space="preserve"> หุ้น มูลค่าที่ตราไว้หุ้นละ </w:t>
      </w:r>
      <w:r>
        <w:rPr>
          <w:rFonts w:asciiTheme="minorHAnsi" w:eastAsia="Calibri" w:hAnsiTheme="minorHAnsi"/>
          <w:sz w:val="30"/>
          <w:szCs w:val="30"/>
          <w:lang w:val="en-GB"/>
        </w:rPr>
        <w:t>1</w:t>
      </w:r>
      <w:r w:rsidRPr="008E77D4">
        <w:rPr>
          <w:rFonts w:asciiTheme="minorHAnsi" w:eastAsia="Calibri" w:hAnsiTheme="minorHAnsi"/>
          <w:sz w:val="30"/>
          <w:szCs w:val="30"/>
          <w:cs/>
          <w:lang w:val="en-GB"/>
        </w:rPr>
        <w:t xml:space="preserve"> บาท ให้แก่บุคคล</w:t>
      </w:r>
      <w:r w:rsidR="009359A4">
        <w:rPr>
          <w:rFonts w:asciiTheme="minorHAnsi" w:eastAsia="Calibri" w:hAnsiTheme="minorHAnsi" w:hint="cs"/>
          <w:sz w:val="30"/>
          <w:szCs w:val="30"/>
          <w:cs/>
          <w:lang w:val="en-GB"/>
        </w:rPr>
        <w:t>ใน</w:t>
      </w:r>
      <w:r w:rsidRPr="008E77D4">
        <w:rPr>
          <w:rFonts w:asciiTheme="minorHAnsi" w:eastAsia="Calibri" w:hAnsiTheme="minorHAnsi"/>
          <w:sz w:val="30"/>
          <w:szCs w:val="30"/>
          <w:cs/>
          <w:lang w:val="en-GB"/>
        </w:rPr>
        <w:t>วงจำกัด ดังนี้</w:t>
      </w:r>
      <w:r w:rsidR="00D964DD" w:rsidRPr="00361DB3">
        <w:rPr>
          <w:rFonts w:asciiTheme="minorHAnsi" w:eastAsia="Calibri" w:hAnsiTheme="minorHAnsi" w:cstheme="minorHAnsi" w:hint="cs"/>
          <w:sz w:val="30"/>
          <w:szCs w:val="30"/>
          <w:highlight w:val="cyan"/>
          <w:cs/>
        </w:rPr>
        <w:t xml:space="preserve"> </w:t>
      </w:r>
    </w:p>
    <w:p w14:paraId="049D905C" w14:textId="77777777" w:rsidR="00D964DD" w:rsidRPr="00361DB3" w:rsidRDefault="00D964DD" w:rsidP="00D964DD">
      <w:pPr>
        <w:ind w:left="540"/>
        <w:jc w:val="thaiDistribute"/>
        <w:rPr>
          <w:rFonts w:asciiTheme="minorHAnsi" w:eastAsia="Calibri" w:hAnsiTheme="minorHAnsi" w:cstheme="minorHAnsi"/>
          <w:sz w:val="30"/>
          <w:szCs w:val="30"/>
          <w:highlight w:val="cyan"/>
        </w:rPr>
      </w:pPr>
    </w:p>
    <w:p w14:paraId="2BB7D597" w14:textId="1CC8A754" w:rsidR="00D964DD" w:rsidRPr="00D462F8" w:rsidRDefault="00D964DD" w:rsidP="00C90965">
      <w:pPr>
        <w:pStyle w:val="ListParagraph"/>
        <w:numPr>
          <w:ilvl w:val="0"/>
          <w:numId w:val="35"/>
        </w:numPr>
        <w:jc w:val="thaiDistribute"/>
        <w:rPr>
          <w:rFonts w:asciiTheme="minorHAnsi" w:hAnsiTheme="minorHAnsi" w:cstheme="minorHAnsi"/>
          <w:sz w:val="30"/>
          <w:szCs w:val="30"/>
        </w:rPr>
      </w:pPr>
      <w:r w:rsidRPr="00D462F8">
        <w:rPr>
          <w:rFonts w:asciiTheme="minorHAnsi" w:hAnsiTheme="minorHAnsi" w:cstheme="minorHAnsi"/>
          <w:sz w:val="30"/>
          <w:szCs w:val="30"/>
          <w:cs/>
        </w:rPr>
        <w:t>จัดสรรหุ้นสามัญเพิ่มทุน จำนวน</w:t>
      </w:r>
      <w:r w:rsidRPr="00D462F8">
        <w:rPr>
          <w:rFonts w:asciiTheme="minorHAnsi" w:hAnsiTheme="minorHAnsi" w:cstheme="minorHAnsi"/>
          <w:sz w:val="30"/>
          <w:szCs w:val="30"/>
          <w:lang w:val="en-US"/>
        </w:rPr>
        <w:t xml:space="preserve"> 760,000,000 </w:t>
      </w:r>
      <w:r w:rsidRPr="00D462F8">
        <w:rPr>
          <w:rFonts w:asciiTheme="minorHAnsi" w:hAnsiTheme="minorHAnsi" w:cstheme="minorHAnsi"/>
          <w:sz w:val="30"/>
          <w:szCs w:val="30"/>
          <w:cs/>
          <w:lang w:val="en-US"/>
        </w:rPr>
        <w:t xml:space="preserve">หุ้น มูลค่าที่ตราไว้ </w:t>
      </w:r>
      <w:r w:rsidRPr="00D462F8">
        <w:rPr>
          <w:rFonts w:asciiTheme="minorHAnsi" w:hAnsiTheme="minorHAnsi" w:cstheme="minorHAnsi"/>
          <w:sz w:val="30"/>
          <w:szCs w:val="30"/>
          <w:lang w:val="en-US"/>
        </w:rPr>
        <w:t xml:space="preserve">1 </w:t>
      </w:r>
      <w:r w:rsidRPr="00D462F8">
        <w:rPr>
          <w:rFonts w:asciiTheme="minorHAnsi" w:hAnsiTheme="minorHAnsi" w:cstheme="minorHAnsi"/>
          <w:sz w:val="30"/>
          <w:szCs w:val="30"/>
          <w:cs/>
          <w:lang w:val="en-US"/>
        </w:rPr>
        <w:t xml:space="preserve">บาท </w:t>
      </w:r>
      <w:r w:rsidRPr="00D462F8">
        <w:rPr>
          <w:rFonts w:asciiTheme="minorHAnsi" w:hAnsiTheme="minorHAnsi" w:cstheme="minorHAnsi"/>
          <w:sz w:val="30"/>
          <w:szCs w:val="30"/>
          <w:cs/>
        </w:rPr>
        <w:t xml:space="preserve">ให้แก่บุคคลในวงจำกัด ซึ่งแบ่งออกเป็น </w:t>
      </w:r>
      <w:r w:rsidRPr="00D462F8">
        <w:rPr>
          <w:rFonts w:asciiTheme="minorHAnsi" w:hAnsiTheme="minorHAnsi" w:cstheme="minorHAnsi"/>
          <w:sz w:val="30"/>
          <w:szCs w:val="30"/>
          <w:lang w:val="en-US"/>
        </w:rPr>
        <w:t>(</w:t>
      </w:r>
      <w:r w:rsidRPr="00D462F8">
        <w:rPr>
          <w:rFonts w:asciiTheme="minorHAnsi" w:hAnsiTheme="minorHAnsi" w:cstheme="minorHAnsi"/>
          <w:sz w:val="30"/>
          <w:szCs w:val="30"/>
          <w:cs/>
          <w:lang w:val="en-US"/>
        </w:rPr>
        <w:t>ก</w:t>
      </w:r>
      <w:r w:rsidRPr="00D462F8">
        <w:rPr>
          <w:rFonts w:asciiTheme="minorHAnsi" w:hAnsiTheme="minorHAnsi" w:cstheme="minorHAnsi"/>
          <w:sz w:val="30"/>
          <w:szCs w:val="30"/>
          <w:lang w:val="en-US"/>
        </w:rPr>
        <w:t xml:space="preserve">) </w:t>
      </w:r>
      <w:r w:rsidRPr="00D462F8">
        <w:rPr>
          <w:rFonts w:asciiTheme="minorHAnsi" w:hAnsiTheme="minorHAnsi" w:cstheme="minorHAnsi"/>
          <w:sz w:val="30"/>
          <w:szCs w:val="30"/>
          <w:cs/>
          <w:lang w:val="en-US"/>
        </w:rPr>
        <w:t xml:space="preserve">หุ้นสามัญเพิ่มทุนจำนวน </w:t>
      </w:r>
      <w:r w:rsidRPr="00D462F8">
        <w:rPr>
          <w:rFonts w:asciiTheme="minorHAnsi" w:hAnsiTheme="minorHAnsi" w:cstheme="minorHAnsi"/>
          <w:sz w:val="30"/>
          <w:szCs w:val="30"/>
          <w:lang w:val="en-US"/>
        </w:rPr>
        <w:t xml:space="preserve">350,000,000 </w:t>
      </w:r>
      <w:r w:rsidRPr="00D462F8">
        <w:rPr>
          <w:rFonts w:asciiTheme="minorHAnsi" w:hAnsiTheme="minorHAnsi" w:cstheme="minorHAnsi"/>
          <w:sz w:val="30"/>
          <w:szCs w:val="30"/>
          <w:cs/>
          <w:lang w:val="en-US"/>
        </w:rPr>
        <w:t xml:space="preserve">หุ้น ให้แก่ </w:t>
      </w:r>
      <w:r w:rsidR="005E3F97" w:rsidRPr="005E3F97">
        <w:rPr>
          <w:rFonts w:asciiTheme="minorHAnsi" w:hAnsiTheme="minorHAnsi" w:cstheme="minorHAnsi"/>
          <w:sz w:val="30"/>
          <w:szCs w:val="30"/>
          <w:lang w:val="en-US"/>
        </w:rPr>
        <w:t>Insignia Holding Limited</w:t>
      </w:r>
      <w:r w:rsidR="005E3F97">
        <w:rPr>
          <w:rFonts w:asciiTheme="minorHAnsi" w:hAnsiTheme="minorHAnsi" w:cstheme="minorHAnsi"/>
          <w:sz w:val="30"/>
          <w:szCs w:val="30"/>
          <w:lang w:val="en-US"/>
        </w:rPr>
        <w:t xml:space="preserve"> </w:t>
      </w:r>
      <w:r w:rsidR="005E3F97">
        <w:rPr>
          <w:rFonts w:asciiTheme="minorHAnsi" w:hAnsiTheme="minorHAnsi" w:cstheme="minorHAnsi" w:hint="cs"/>
          <w:sz w:val="30"/>
          <w:szCs w:val="30"/>
          <w:cs/>
          <w:lang w:val="en-US"/>
        </w:rPr>
        <w:t>(</w:t>
      </w:r>
      <w:r w:rsidR="005E3F97">
        <w:rPr>
          <w:rFonts w:asciiTheme="minorHAnsi" w:hAnsiTheme="minorHAnsi" w:cstheme="minorHAnsi"/>
          <w:sz w:val="30"/>
          <w:szCs w:val="30"/>
          <w:lang w:val="en-US"/>
        </w:rPr>
        <w:t>“</w:t>
      </w:r>
      <w:r w:rsidR="005E3F97" w:rsidRPr="007F4209">
        <w:rPr>
          <w:rFonts w:asciiTheme="minorHAnsi" w:hAnsiTheme="minorHAnsi" w:cstheme="minorHAnsi"/>
          <w:sz w:val="30"/>
          <w:szCs w:val="30"/>
          <w:lang w:val="en-US"/>
        </w:rPr>
        <w:t>Insignia</w:t>
      </w:r>
      <w:r w:rsidR="005E3F97">
        <w:rPr>
          <w:rFonts w:asciiTheme="minorHAnsi" w:hAnsiTheme="minorHAnsi" w:cstheme="minorHAnsi"/>
          <w:sz w:val="30"/>
          <w:szCs w:val="30"/>
          <w:lang w:val="en-US"/>
        </w:rPr>
        <w:t>”</w:t>
      </w:r>
      <w:r w:rsidR="005E3F97">
        <w:rPr>
          <w:rFonts w:asciiTheme="minorHAnsi" w:hAnsiTheme="minorHAnsi" w:cstheme="minorHAnsi" w:hint="cs"/>
          <w:sz w:val="30"/>
          <w:szCs w:val="30"/>
          <w:cs/>
          <w:lang w:val="en-US"/>
        </w:rPr>
        <w:t>)</w:t>
      </w:r>
      <w:r w:rsidR="00C90965">
        <w:rPr>
          <w:rFonts w:asciiTheme="minorHAnsi" w:hAnsiTheme="minorHAnsi" w:cstheme="minorHAnsi" w:hint="cs"/>
          <w:sz w:val="30"/>
          <w:szCs w:val="30"/>
          <w:cs/>
          <w:lang w:val="en-US"/>
        </w:rPr>
        <w:t xml:space="preserve"> </w:t>
      </w:r>
      <w:r w:rsidR="000D6F18">
        <w:rPr>
          <w:rFonts w:asciiTheme="minorHAnsi" w:hAnsiTheme="minorHAnsi" w:cstheme="minorHAnsi" w:hint="cs"/>
          <w:sz w:val="30"/>
          <w:szCs w:val="30"/>
          <w:cs/>
          <w:lang w:val="en-US"/>
        </w:rPr>
        <w:t xml:space="preserve">           </w:t>
      </w:r>
      <w:r w:rsidRPr="00D462F8">
        <w:rPr>
          <w:rFonts w:asciiTheme="minorHAnsi" w:hAnsiTheme="minorHAnsi" w:cstheme="minorHAnsi"/>
          <w:sz w:val="30"/>
          <w:szCs w:val="30"/>
          <w:cs/>
        </w:rPr>
        <w:t xml:space="preserve">(ข) หุ้นสามัญเพิ่มทุนจำนวน </w:t>
      </w:r>
      <w:r w:rsidRPr="00D462F8">
        <w:rPr>
          <w:rFonts w:asciiTheme="minorHAnsi" w:hAnsiTheme="minorHAnsi" w:cstheme="minorHAnsi"/>
          <w:sz w:val="30"/>
          <w:szCs w:val="30"/>
        </w:rPr>
        <w:t xml:space="preserve">50,000,000 </w:t>
      </w:r>
      <w:r w:rsidRPr="00D462F8">
        <w:rPr>
          <w:rFonts w:asciiTheme="minorHAnsi" w:hAnsiTheme="minorHAnsi" w:cstheme="minorHAnsi"/>
          <w:sz w:val="30"/>
          <w:szCs w:val="30"/>
          <w:cs/>
        </w:rPr>
        <w:t>หุ้น ให้แก่</w:t>
      </w:r>
      <w:r w:rsidR="00C90965" w:rsidRPr="00D462F8">
        <w:rPr>
          <w:rFonts w:asciiTheme="minorHAnsi" w:hAnsiTheme="minorHAnsi" w:cstheme="minorHAnsi"/>
          <w:sz w:val="30"/>
          <w:szCs w:val="30"/>
          <w:cs/>
        </w:rPr>
        <w:t>บุคคลรายหนึ่ง</w:t>
      </w:r>
      <w:r w:rsidRPr="00D462F8">
        <w:rPr>
          <w:rFonts w:asciiTheme="minorHAnsi" w:hAnsiTheme="minorHAnsi" w:cstheme="minorHAnsi"/>
          <w:sz w:val="30"/>
          <w:szCs w:val="30"/>
          <w:cs/>
        </w:rPr>
        <w:t xml:space="preserve"> และ (ค) หุ้นสามัญเพิ่มทุนจำนวน </w:t>
      </w:r>
      <w:r w:rsidRPr="00D462F8">
        <w:rPr>
          <w:rFonts w:asciiTheme="minorHAnsi" w:hAnsiTheme="minorHAnsi" w:cstheme="minorHAnsi"/>
          <w:sz w:val="30"/>
          <w:szCs w:val="30"/>
        </w:rPr>
        <w:t>360,000,000</w:t>
      </w:r>
      <w:r w:rsidRPr="00D462F8">
        <w:rPr>
          <w:rFonts w:asciiTheme="minorHAnsi" w:hAnsiTheme="minorHAnsi" w:cstheme="minorHAnsi"/>
          <w:sz w:val="30"/>
          <w:szCs w:val="30"/>
          <w:cs/>
        </w:rPr>
        <w:t xml:space="preserve"> หุ้น ให้แก่ </w:t>
      </w:r>
      <w:r w:rsidR="005E3F97" w:rsidRPr="00D462F8">
        <w:rPr>
          <w:rFonts w:asciiTheme="minorHAnsi" w:hAnsiTheme="minorHAnsi" w:cstheme="minorHAnsi"/>
          <w:sz w:val="30"/>
          <w:szCs w:val="30"/>
          <w:cs/>
        </w:rPr>
        <w:t>บ</w:t>
      </w:r>
      <w:r w:rsidR="005E3F97" w:rsidRPr="00D462F8">
        <w:rPr>
          <w:rFonts w:asciiTheme="minorHAnsi" w:hAnsiTheme="minorHAnsi" w:cs="Angsana New"/>
          <w:sz w:val="30"/>
          <w:szCs w:val="30"/>
          <w:cs/>
        </w:rPr>
        <w:t>ริษัท โฮลดิ้ง แอล โค จำกัด</w:t>
      </w:r>
      <w:r w:rsidRPr="00D462F8">
        <w:rPr>
          <w:rFonts w:asciiTheme="minorHAnsi" w:hAnsiTheme="minorHAnsi" w:cstheme="minorHAnsi"/>
          <w:sz w:val="30"/>
          <w:szCs w:val="30"/>
        </w:rPr>
        <w:t xml:space="preserve"> </w:t>
      </w:r>
      <w:r w:rsidRPr="00D462F8">
        <w:rPr>
          <w:rFonts w:asciiTheme="minorHAnsi" w:hAnsiTheme="minorHAnsi" w:cstheme="minorHAnsi"/>
          <w:sz w:val="30"/>
          <w:szCs w:val="30"/>
          <w:cs/>
        </w:rPr>
        <w:t xml:space="preserve">ในราคาเสนอขายหุ้นละ </w:t>
      </w:r>
      <w:r w:rsidRPr="00D462F8">
        <w:rPr>
          <w:rFonts w:asciiTheme="minorHAnsi" w:hAnsiTheme="minorHAnsi" w:cstheme="minorHAnsi"/>
          <w:sz w:val="30"/>
          <w:szCs w:val="30"/>
        </w:rPr>
        <w:t>1</w:t>
      </w:r>
      <w:r w:rsidRPr="00D462F8">
        <w:rPr>
          <w:rFonts w:asciiTheme="minorHAnsi" w:hAnsiTheme="minorHAnsi" w:cstheme="minorHAnsi"/>
          <w:sz w:val="30"/>
          <w:szCs w:val="30"/>
          <w:cs/>
        </w:rPr>
        <w:t xml:space="preserve"> บาท</w:t>
      </w:r>
    </w:p>
    <w:p w14:paraId="667623EF" w14:textId="77777777" w:rsidR="008E77D4" w:rsidRPr="00D462F8" w:rsidRDefault="008E77D4" w:rsidP="00D462F8">
      <w:pPr>
        <w:pStyle w:val="ListParagraph"/>
        <w:ind w:left="10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30EC36C7" w14:textId="58C81343" w:rsidR="00D964DD" w:rsidRPr="00D462F8" w:rsidRDefault="00D964DD" w:rsidP="00D964DD">
      <w:pPr>
        <w:pStyle w:val="ListParagraph"/>
        <w:numPr>
          <w:ilvl w:val="0"/>
          <w:numId w:val="35"/>
        </w:numPr>
        <w:jc w:val="thaiDistribute"/>
        <w:rPr>
          <w:rFonts w:asciiTheme="minorHAnsi" w:hAnsiTheme="minorHAnsi" w:cstheme="minorHAnsi"/>
          <w:sz w:val="30"/>
          <w:szCs w:val="30"/>
        </w:rPr>
      </w:pPr>
      <w:r w:rsidRPr="00D462F8">
        <w:rPr>
          <w:rFonts w:asciiTheme="minorHAnsi" w:hAnsiTheme="minorHAnsi" w:cstheme="minorHAnsi"/>
          <w:sz w:val="30"/>
          <w:szCs w:val="30"/>
          <w:cs/>
        </w:rPr>
        <w:t xml:space="preserve">จัดสรรหุ้นสามัญเพิ่มทุน ตามรายการ </w:t>
      </w:r>
      <w:r w:rsidRPr="00D462F8">
        <w:rPr>
          <w:rFonts w:asciiTheme="minorHAnsi" w:hAnsiTheme="minorHAnsi" w:cstheme="minorHAnsi"/>
          <w:sz w:val="30"/>
          <w:szCs w:val="30"/>
          <w:lang w:val="en-US"/>
        </w:rPr>
        <w:t xml:space="preserve">SABUY-Warrant </w:t>
      </w:r>
      <w:r w:rsidRPr="00D462F8">
        <w:rPr>
          <w:rFonts w:asciiTheme="minorHAnsi" w:hAnsiTheme="minorHAnsi" w:cstheme="minorHAnsi"/>
          <w:sz w:val="30"/>
          <w:szCs w:val="30"/>
          <w:cs/>
          <w:lang w:val="en-US"/>
        </w:rPr>
        <w:t xml:space="preserve">จำนวน </w:t>
      </w:r>
      <w:r w:rsidRPr="00D462F8">
        <w:rPr>
          <w:rFonts w:asciiTheme="minorHAnsi" w:hAnsiTheme="minorHAnsi" w:cstheme="minorHAnsi"/>
          <w:sz w:val="30"/>
          <w:szCs w:val="30"/>
          <w:lang w:val="en-US"/>
        </w:rPr>
        <w:t xml:space="preserve">400,000,000 </w:t>
      </w:r>
      <w:r w:rsidRPr="00D462F8">
        <w:rPr>
          <w:rFonts w:asciiTheme="minorHAnsi" w:hAnsiTheme="minorHAnsi" w:cstheme="minorHAnsi"/>
          <w:sz w:val="30"/>
          <w:szCs w:val="30"/>
          <w:cs/>
          <w:lang w:val="en-US"/>
        </w:rPr>
        <w:t xml:space="preserve">หุ้น มูลค่าที่ตราไว้หุ้นละ </w:t>
      </w:r>
      <w:r w:rsidRPr="00D462F8">
        <w:rPr>
          <w:rFonts w:asciiTheme="minorHAnsi" w:hAnsiTheme="minorHAnsi" w:cstheme="minorHAnsi"/>
          <w:sz w:val="30"/>
          <w:szCs w:val="30"/>
          <w:lang w:val="en-US"/>
        </w:rPr>
        <w:t xml:space="preserve">1 </w:t>
      </w:r>
      <w:r w:rsidRPr="00D462F8">
        <w:rPr>
          <w:rFonts w:asciiTheme="minorHAnsi" w:hAnsiTheme="minorHAnsi" w:cstheme="minorHAnsi"/>
          <w:sz w:val="30"/>
          <w:szCs w:val="30"/>
          <w:cs/>
          <w:lang w:val="en-US"/>
        </w:rPr>
        <w:t xml:space="preserve">บาท เพื่อรองรับการใช้สิทธิตามใบสำคัญสิทธิฯ จำนวน </w:t>
      </w:r>
      <w:r w:rsidRPr="00D462F8">
        <w:rPr>
          <w:rFonts w:asciiTheme="minorHAnsi" w:hAnsiTheme="minorHAnsi" w:cstheme="minorHAnsi"/>
          <w:sz w:val="30"/>
          <w:szCs w:val="30"/>
          <w:lang w:val="en-US"/>
        </w:rPr>
        <w:t xml:space="preserve">400,000,000 </w:t>
      </w:r>
      <w:r w:rsidRPr="00D462F8">
        <w:rPr>
          <w:rFonts w:asciiTheme="minorHAnsi" w:hAnsiTheme="minorHAnsi" w:cstheme="minorHAnsi"/>
          <w:sz w:val="30"/>
          <w:szCs w:val="30"/>
          <w:cs/>
          <w:lang w:val="en-US"/>
        </w:rPr>
        <w:t xml:space="preserve">หน่วย โดยไม่คิดมูลค่าให้แก่บุคคลในวงจำกัด ซึ่งแบ่งออกเป็น (ก) ใบสำคัญแสดงสิทธิ </w:t>
      </w:r>
      <w:r w:rsidRPr="00D462F8">
        <w:rPr>
          <w:rFonts w:asciiTheme="minorHAnsi" w:hAnsiTheme="minorHAnsi" w:cstheme="minorHAnsi"/>
          <w:sz w:val="30"/>
          <w:szCs w:val="30"/>
          <w:lang w:val="en-US"/>
        </w:rPr>
        <w:t xml:space="preserve">SABUY-W3 </w:t>
      </w:r>
      <w:r w:rsidRPr="00D462F8">
        <w:rPr>
          <w:rFonts w:asciiTheme="minorHAnsi" w:hAnsiTheme="minorHAnsi" w:cstheme="minorHAnsi"/>
          <w:sz w:val="30"/>
          <w:szCs w:val="30"/>
          <w:cs/>
          <w:lang w:val="en-US"/>
        </w:rPr>
        <w:t xml:space="preserve">จำนวน </w:t>
      </w:r>
      <w:r w:rsidRPr="00D462F8">
        <w:rPr>
          <w:rFonts w:asciiTheme="minorHAnsi" w:hAnsiTheme="minorHAnsi" w:cstheme="minorHAnsi"/>
          <w:sz w:val="30"/>
          <w:szCs w:val="30"/>
          <w:lang w:val="en-US"/>
        </w:rPr>
        <w:t xml:space="preserve">350,000,000 </w:t>
      </w:r>
      <w:r w:rsidRPr="00D462F8">
        <w:rPr>
          <w:rFonts w:asciiTheme="minorHAnsi" w:hAnsiTheme="minorHAnsi" w:cstheme="minorHAnsi"/>
          <w:sz w:val="30"/>
          <w:szCs w:val="30"/>
          <w:cs/>
          <w:lang w:val="en-US"/>
        </w:rPr>
        <w:t>หน่วย</w:t>
      </w:r>
      <w:r w:rsidRPr="00D462F8">
        <w:rPr>
          <w:rFonts w:asciiTheme="minorHAnsi" w:hAnsiTheme="minorHAnsi" w:cstheme="minorHAnsi"/>
          <w:sz w:val="30"/>
          <w:szCs w:val="30"/>
          <w:lang w:val="en-US"/>
        </w:rPr>
        <w:t xml:space="preserve"> </w:t>
      </w:r>
      <w:r w:rsidRPr="00D462F8">
        <w:rPr>
          <w:rFonts w:asciiTheme="minorHAnsi" w:hAnsiTheme="minorHAnsi" w:cstheme="minorHAnsi"/>
          <w:sz w:val="30"/>
          <w:szCs w:val="30"/>
          <w:cs/>
          <w:lang w:val="en-US"/>
        </w:rPr>
        <w:t xml:space="preserve">ให้แก่ </w:t>
      </w:r>
      <w:r w:rsidRPr="00D462F8">
        <w:rPr>
          <w:rFonts w:asciiTheme="minorHAnsi" w:hAnsiTheme="minorHAnsi" w:cstheme="minorHAnsi"/>
          <w:sz w:val="30"/>
          <w:szCs w:val="30"/>
          <w:lang w:val="en-US"/>
        </w:rPr>
        <w:t xml:space="preserve">Insignia </w:t>
      </w:r>
      <w:r w:rsidRPr="00D462F8">
        <w:rPr>
          <w:rFonts w:asciiTheme="minorHAnsi" w:hAnsiTheme="minorHAnsi" w:cstheme="minorHAnsi"/>
          <w:sz w:val="30"/>
          <w:szCs w:val="30"/>
          <w:cs/>
          <w:lang w:val="en-US"/>
        </w:rPr>
        <w:t xml:space="preserve">และ (ข) ใบสำคัญแสดงสิทธิ </w:t>
      </w:r>
      <w:r w:rsidRPr="00D462F8">
        <w:rPr>
          <w:rFonts w:asciiTheme="minorHAnsi" w:hAnsiTheme="minorHAnsi" w:cstheme="minorHAnsi"/>
          <w:sz w:val="30"/>
          <w:szCs w:val="30"/>
          <w:lang w:val="en-US"/>
        </w:rPr>
        <w:t xml:space="preserve">SABUY-W4 </w:t>
      </w:r>
      <w:r w:rsidRPr="00D462F8">
        <w:rPr>
          <w:rFonts w:asciiTheme="minorHAnsi" w:hAnsiTheme="minorHAnsi" w:cstheme="minorHAnsi"/>
          <w:sz w:val="30"/>
          <w:szCs w:val="30"/>
          <w:cs/>
          <w:lang w:val="en-US"/>
        </w:rPr>
        <w:t xml:space="preserve">จำนวน </w:t>
      </w:r>
      <w:r w:rsidRPr="00D462F8">
        <w:rPr>
          <w:rFonts w:asciiTheme="minorHAnsi" w:hAnsiTheme="minorHAnsi" w:cstheme="minorHAnsi"/>
          <w:sz w:val="30"/>
          <w:szCs w:val="30"/>
          <w:lang w:val="en-US"/>
        </w:rPr>
        <w:t xml:space="preserve">50,000,000 </w:t>
      </w:r>
      <w:r w:rsidRPr="00D462F8">
        <w:rPr>
          <w:rFonts w:asciiTheme="minorHAnsi" w:hAnsiTheme="minorHAnsi" w:cstheme="minorHAnsi"/>
          <w:sz w:val="30"/>
          <w:szCs w:val="30"/>
          <w:cs/>
          <w:lang w:val="en-US"/>
        </w:rPr>
        <w:t>หน่วยให้แก่</w:t>
      </w:r>
      <w:r w:rsidR="00C90965">
        <w:rPr>
          <w:rFonts w:asciiTheme="minorHAnsi" w:hAnsiTheme="minorHAnsi" w:cstheme="minorHAnsi" w:hint="cs"/>
          <w:sz w:val="30"/>
          <w:szCs w:val="30"/>
          <w:cs/>
          <w:lang w:val="en-US"/>
        </w:rPr>
        <w:t>บุคคลรายหนึ่ง</w:t>
      </w:r>
    </w:p>
    <w:p w14:paraId="01036F58" w14:textId="77777777" w:rsidR="00D964DD" w:rsidRPr="00D462F8" w:rsidRDefault="00D964DD" w:rsidP="00D964DD">
      <w:pPr>
        <w:pStyle w:val="ListParagraph"/>
        <w:numPr>
          <w:ilvl w:val="0"/>
          <w:numId w:val="35"/>
        </w:numPr>
        <w:jc w:val="thaiDistribute"/>
        <w:rPr>
          <w:rFonts w:asciiTheme="minorHAnsi" w:hAnsiTheme="minorHAnsi" w:cstheme="minorHAnsi"/>
          <w:sz w:val="30"/>
          <w:szCs w:val="30"/>
        </w:rPr>
      </w:pPr>
      <w:r w:rsidRPr="00D462F8">
        <w:rPr>
          <w:rFonts w:asciiTheme="minorHAnsi" w:hAnsiTheme="minorHAnsi" w:cstheme="minorHAnsi"/>
          <w:sz w:val="30"/>
          <w:szCs w:val="30"/>
          <w:cs/>
        </w:rPr>
        <w:lastRenderedPageBreak/>
        <w:t xml:space="preserve">จัดสรรหุ้นสามัญเพิ่มทุน จำนวน </w:t>
      </w:r>
      <w:r w:rsidRPr="00D462F8">
        <w:rPr>
          <w:rFonts w:asciiTheme="minorHAnsi" w:hAnsiTheme="minorHAnsi" w:cstheme="minorHAnsi"/>
          <w:sz w:val="30"/>
          <w:szCs w:val="30"/>
          <w:lang w:val="en-US"/>
        </w:rPr>
        <w:t xml:space="preserve">87,000,000 </w:t>
      </w:r>
      <w:r w:rsidRPr="00D462F8">
        <w:rPr>
          <w:rFonts w:asciiTheme="minorHAnsi" w:hAnsiTheme="minorHAnsi" w:cstheme="minorHAnsi"/>
          <w:sz w:val="30"/>
          <w:szCs w:val="30"/>
          <w:cs/>
          <w:lang w:val="en-US"/>
        </w:rPr>
        <w:t xml:space="preserve">หุ้น มูลค่าที่ตราไว้หุ้นละ </w:t>
      </w:r>
      <w:r w:rsidRPr="00D462F8">
        <w:rPr>
          <w:rFonts w:asciiTheme="minorHAnsi" w:hAnsiTheme="minorHAnsi" w:cstheme="minorHAnsi"/>
          <w:sz w:val="30"/>
          <w:szCs w:val="30"/>
          <w:lang w:val="en-US"/>
        </w:rPr>
        <w:t xml:space="preserve">1 </w:t>
      </w:r>
      <w:r w:rsidRPr="00D462F8">
        <w:rPr>
          <w:rFonts w:asciiTheme="minorHAnsi" w:hAnsiTheme="minorHAnsi" w:cstheme="minorHAnsi"/>
          <w:sz w:val="30"/>
          <w:szCs w:val="30"/>
          <w:cs/>
          <w:lang w:val="en-US"/>
        </w:rPr>
        <w:t xml:space="preserve">บาท เพื่อรองรับการใช้สิทธิตามใบสำคัญแสดงสิทธิ </w:t>
      </w:r>
      <w:r w:rsidRPr="00D462F8">
        <w:rPr>
          <w:rFonts w:asciiTheme="minorHAnsi" w:hAnsiTheme="minorHAnsi" w:cstheme="minorHAnsi"/>
          <w:sz w:val="30"/>
          <w:szCs w:val="30"/>
          <w:lang w:val="en-US"/>
        </w:rPr>
        <w:t xml:space="preserve">SABUY-WC </w:t>
      </w:r>
      <w:r w:rsidRPr="00D462F8">
        <w:rPr>
          <w:rFonts w:asciiTheme="minorHAnsi" w:hAnsiTheme="minorHAnsi" w:cstheme="minorHAnsi"/>
          <w:sz w:val="30"/>
          <w:szCs w:val="30"/>
          <w:cs/>
          <w:lang w:val="en-US"/>
        </w:rPr>
        <w:t xml:space="preserve">จำนวน </w:t>
      </w:r>
      <w:r w:rsidRPr="00D462F8">
        <w:rPr>
          <w:rFonts w:asciiTheme="minorHAnsi" w:hAnsiTheme="minorHAnsi" w:cstheme="minorHAnsi"/>
          <w:sz w:val="30"/>
          <w:szCs w:val="30"/>
          <w:lang w:val="en-US"/>
        </w:rPr>
        <w:t xml:space="preserve">87,000,000 </w:t>
      </w:r>
      <w:r w:rsidRPr="00D462F8">
        <w:rPr>
          <w:rFonts w:asciiTheme="minorHAnsi" w:hAnsiTheme="minorHAnsi" w:cstheme="minorHAnsi"/>
          <w:sz w:val="30"/>
          <w:szCs w:val="30"/>
          <w:cs/>
          <w:lang w:val="en-US"/>
        </w:rPr>
        <w:t>หน่วย ที่จัดสรรให้แก่ กรรมการ ผู้บริหาร และพนักงาน โดยไม่คิดมูลค่า</w:t>
      </w:r>
    </w:p>
    <w:p w14:paraId="5564399F" w14:textId="4A40B13F" w:rsidR="00D964DD" w:rsidRPr="00021EA9" w:rsidRDefault="00D964DD" w:rsidP="00D964DD">
      <w:pPr>
        <w:ind w:left="540"/>
        <w:jc w:val="thaiDistribute"/>
        <w:rPr>
          <w:rFonts w:asciiTheme="minorHAnsi" w:eastAsia="Calibri" w:hAnsiTheme="minorHAnsi" w:cstheme="minorHAnsi"/>
          <w:sz w:val="30"/>
          <w:szCs w:val="30"/>
        </w:rPr>
      </w:pPr>
    </w:p>
    <w:sectPr w:rsidR="00D964DD" w:rsidRPr="00021EA9" w:rsidSect="00EB4E24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4D23C4" w14:textId="77777777" w:rsidR="00141854" w:rsidRDefault="00141854" w:rsidP="003D743A">
      <w:r>
        <w:separator/>
      </w:r>
    </w:p>
  </w:endnote>
  <w:endnote w:type="continuationSeparator" w:id="0">
    <w:p w14:paraId="2613FBB3" w14:textId="77777777" w:rsidR="00141854" w:rsidRDefault="00141854" w:rsidP="003D743A">
      <w:r>
        <w:continuationSeparator/>
      </w:r>
    </w:p>
  </w:endnote>
  <w:endnote w:type="continuationNotice" w:id="1">
    <w:p w14:paraId="440B08C1" w14:textId="77777777" w:rsidR="00141854" w:rsidRDefault="0014185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17756467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7E7B23DB" w14:textId="77777777" w:rsidR="00A47A49" w:rsidRPr="00227E50" w:rsidRDefault="00A47A49" w:rsidP="006B7DC9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227E50">
          <w:rPr>
            <w:rFonts w:ascii="Angsana New" w:hAnsi="Angsana New" w:hint="cs"/>
            <w:sz w:val="30"/>
            <w:szCs w:val="30"/>
          </w:rPr>
          <w:fldChar w:fldCharType="begin"/>
        </w:r>
        <w:r w:rsidRPr="00227E50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227E50">
          <w:rPr>
            <w:rFonts w:ascii="Angsana New" w:hAnsi="Angsana New" w:hint="cs"/>
            <w:sz w:val="30"/>
            <w:szCs w:val="30"/>
          </w:rPr>
          <w:fldChar w:fldCharType="separate"/>
        </w:r>
        <w:r w:rsidRPr="00227E50">
          <w:rPr>
            <w:rFonts w:ascii="Angsana New" w:hAnsi="Angsana New" w:hint="cs"/>
            <w:noProof/>
            <w:sz w:val="30"/>
            <w:szCs w:val="30"/>
          </w:rPr>
          <w:t>6</w:t>
        </w:r>
        <w:r>
          <w:rPr>
            <w:rFonts w:ascii="Angsana New" w:hAnsi="Angsana New" w:hint="cs"/>
            <w:noProof/>
            <w:sz w:val="30"/>
            <w:szCs w:val="30"/>
          </w:rPr>
          <w:t>7</w:t>
        </w:r>
        <w:r w:rsidRPr="00227E50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40962012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7CBE26B2" w14:textId="77777777" w:rsidR="00912825" w:rsidRPr="00227E50" w:rsidRDefault="00912825" w:rsidP="006B7DC9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227E50">
          <w:rPr>
            <w:rFonts w:ascii="Angsana New" w:hAnsi="Angsana New" w:hint="cs"/>
            <w:sz w:val="30"/>
            <w:szCs w:val="30"/>
          </w:rPr>
          <w:fldChar w:fldCharType="begin"/>
        </w:r>
        <w:r w:rsidRPr="00227E50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227E50">
          <w:rPr>
            <w:rFonts w:ascii="Angsana New" w:hAnsi="Angsana New" w:hint="cs"/>
            <w:sz w:val="30"/>
            <w:szCs w:val="30"/>
          </w:rPr>
          <w:fldChar w:fldCharType="separate"/>
        </w:r>
        <w:r w:rsidRPr="00227E50">
          <w:rPr>
            <w:rFonts w:ascii="Angsana New" w:hAnsi="Angsana New" w:hint="cs"/>
            <w:noProof/>
            <w:sz w:val="30"/>
            <w:szCs w:val="30"/>
          </w:rPr>
          <w:t>6</w:t>
        </w:r>
        <w:r>
          <w:rPr>
            <w:rFonts w:ascii="Angsana New" w:hAnsi="Angsana New" w:hint="cs"/>
            <w:noProof/>
            <w:sz w:val="30"/>
            <w:szCs w:val="30"/>
          </w:rPr>
          <w:t>7</w:t>
        </w:r>
        <w:r w:rsidRPr="00227E50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EC6AB" w14:textId="77777777" w:rsidR="00141854" w:rsidRDefault="00141854" w:rsidP="003D743A">
      <w:r>
        <w:separator/>
      </w:r>
    </w:p>
  </w:footnote>
  <w:footnote w:type="continuationSeparator" w:id="0">
    <w:p w14:paraId="19478E5A" w14:textId="77777777" w:rsidR="00141854" w:rsidRDefault="00141854" w:rsidP="003D743A">
      <w:r>
        <w:continuationSeparator/>
      </w:r>
    </w:p>
  </w:footnote>
  <w:footnote w:type="continuationNotice" w:id="1">
    <w:p w14:paraId="755C7BEC" w14:textId="77777777" w:rsidR="00141854" w:rsidRDefault="0014185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9B219" w14:textId="77777777" w:rsidR="00694E93" w:rsidRPr="00581FE7" w:rsidRDefault="00694E93" w:rsidP="00850869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81FE7">
      <w:rPr>
        <w:rFonts w:ascii="Angsana New" w:hAnsi="Angsana New" w:hint="cs"/>
        <w:b/>
        <w:bCs/>
        <w:sz w:val="32"/>
        <w:szCs w:val="32"/>
        <w:cs/>
      </w:rPr>
      <w:t>บริษัท สบาย เทคโนโลยี จำกัด (มหาชน) และบริษัทย่อย</w:t>
    </w:r>
  </w:p>
  <w:p w14:paraId="1DA21FEF" w14:textId="77777777" w:rsidR="00694E93" w:rsidRPr="00581FE7" w:rsidRDefault="00694E93" w:rsidP="00850869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81FE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581FE7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 w:rsidRPr="00581FE7">
      <w:rPr>
        <w:rFonts w:ascii="Angsana New" w:hAnsi="Angsana New"/>
        <w:b/>
        <w:bCs/>
        <w:sz w:val="32"/>
        <w:szCs w:val="32"/>
        <w:cs/>
      </w:rPr>
      <w:tab/>
    </w:r>
  </w:p>
  <w:p w14:paraId="783AFF35" w14:textId="7D63AE33" w:rsidR="00CE1249" w:rsidRPr="00581FE7" w:rsidRDefault="00CE1249" w:rsidP="00CE1249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81FE7">
      <w:rPr>
        <w:rFonts w:ascii="Angsana New" w:hAnsi="Angsana New"/>
        <w:b/>
        <w:bCs/>
        <w:sz w:val="32"/>
        <w:szCs w:val="32"/>
        <w:cs/>
      </w:rPr>
      <w:t>สำหรับงวด</w:t>
    </w:r>
    <w:r w:rsidRPr="004B103B">
      <w:rPr>
        <w:rFonts w:ascii="Angsana New" w:hAnsi="Angsana New"/>
        <w:b/>
        <w:bCs/>
        <w:sz w:val="32"/>
        <w:szCs w:val="32"/>
        <w:cs/>
      </w:rPr>
      <w:t>สามเดือน</w:t>
    </w:r>
    <w:r w:rsidR="00711BE4">
      <w:rPr>
        <w:rFonts w:ascii="Angsana New" w:hAnsi="Angsana New" w:hint="cs"/>
        <w:b/>
        <w:bCs/>
        <w:sz w:val="32"/>
        <w:szCs w:val="32"/>
        <w:cs/>
      </w:rPr>
      <w:t>และ</w:t>
    </w:r>
    <w:r w:rsidR="00FB5679">
      <w:rPr>
        <w:rFonts w:ascii="Angsana New" w:hAnsi="Angsana New" w:hint="cs"/>
        <w:b/>
        <w:bCs/>
        <w:sz w:val="32"/>
        <w:szCs w:val="32"/>
        <w:cs/>
      </w:rPr>
      <w:t>เก้า</w:t>
    </w:r>
    <w:r w:rsidR="00711BE4">
      <w:rPr>
        <w:rFonts w:ascii="Angsana New" w:hAnsi="Angsana New" w:hint="cs"/>
        <w:b/>
        <w:bCs/>
        <w:sz w:val="32"/>
        <w:szCs w:val="32"/>
        <w:cs/>
      </w:rPr>
      <w:t>เดือน</w:t>
    </w:r>
    <w:r w:rsidRPr="004B103B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360689" w:rsidRPr="00360689">
      <w:rPr>
        <w:rFonts w:ascii="Angsana New" w:hAnsi="Angsana New"/>
        <w:b/>
        <w:bCs/>
        <w:sz w:val="32"/>
        <w:szCs w:val="32"/>
      </w:rPr>
      <w:t>3</w:t>
    </w:r>
    <w:r w:rsidR="00711BE4">
      <w:rPr>
        <w:rFonts w:ascii="Angsana New" w:hAnsi="Angsana New"/>
        <w:b/>
        <w:bCs/>
        <w:sz w:val="32"/>
        <w:szCs w:val="32"/>
      </w:rPr>
      <w:t>0</w:t>
    </w:r>
    <w:r w:rsidRPr="004B103B">
      <w:rPr>
        <w:rFonts w:ascii="Angsana New" w:hAnsi="Angsana New"/>
        <w:b/>
        <w:bCs/>
        <w:sz w:val="32"/>
        <w:szCs w:val="32"/>
        <w:cs/>
      </w:rPr>
      <w:t xml:space="preserve"> </w:t>
    </w:r>
    <w:r w:rsidR="00FB5679"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4B103B">
      <w:rPr>
        <w:rFonts w:ascii="Angsana New" w:hAnsi="Angsana New"/>
        <w:b/>
        <w:bCs/>
        <w:sz w:val="32"/>
        <w:szCs w:val="32"/>
        <w:cs/>
      </w:rPr>
      <w:t xml:space="preserve"> </w:t>
    </w:r>
    <w:r w:rsidR="00360689" w:rsidRPr="00360689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 w:rsidRPr="004B103B">
      <w:rPr>
        <w:rFonts w:ascii="Angsana New" w:hAnsi="Angsana New"/>
        <w:b/>
        <w:bCs/>
        <w:sz w:val="32"/>
        <w:szCs w:val="32"/>
        <w:cs/>
      </w:rPr>
      <w:t xml:space="preserve">  </w:t>
    </w:r>
    <w:r w:rsidRPr="00581FE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4544293B" w14:textId="77777777" w:rsidR="00694E93" w:rsidRPr="00850869" w:rsidRDefault="00694E93" w:rsidP="00850869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4AC96" w14:textId="77777777" w:rsidR="00912825" w:rsidRPr="00581FE7" w:rsidRDefault="00912825" w:rsidP="00850869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81FE7">
      <w:rPr>
        <w:rFonts w:ascii="Angsana New" w:hAnsi="Angsana New" w:hint="cs"/>
        <w:b/>
        <w:bCs/>
        <w:sz w:val="32"/>
        <w:szCs w:val="32"/>
        <w:cs/>
      </w:rPr>
      <w:t>บริษัท สบาย เทคโนโลยี จำกัด (มหาชน) และบริษัทย่อย</w:t>
    </w:r>
  </w:p>
  <w:p w14:paraId="47FD9D15" w14:textId="77777777" w:rsidR="00912825" w:rsidRPr="00581FE7" w:rsidRDefault="00912825" w:rsidP="00850869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81FE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581FE7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 w:rsidRPr="00581FE7">
      <w:rPr>
        <w:rFonts w:ascii="Angsana New" w:hAnsi="Angsana New"/>
        <w:b/>
        <w:bCs/>
        <w:sz w:val="32"/>
        <w:szCs w:val="32"/>
        <w:cs/>
      </w:rPr>
      <w:tab/>
    </w:r>
  </w:p>
  <w:p w14:paraId="677FF702" w14:textId="77777777" w:rsidR="00912825" w:rsidRPr="00581FE7" w:rsidRDefault="00912825" w:rsidP="00CE1249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81FE7">
      <w:rPr>
        <w:rFonts w:ascii="Angsana New" w:hAnsi="Angsana New"/>
        <w:b/>
        <w:bCs/>
        <w:sz w:val="32"/>
        <w:szCs w:val="32"/>
        <w:cs/>
      </w:rPr>
      <w:t>สำหรับงวด</w:t>
    </w:r>
    <w:r w:rsidRPr="004B103B">
      <w:rPr>
        <w:rFonts w:ascii="Angsana New" w:hAnsi="Angsana New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4B103B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360689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0</w:t>
    </w:r>
    <w:r w:rsidRPr="004B103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4B103B">
      <w:rPr>
        <w:rFonts w:ascii="Angsana New" w:hAnsi="Angsana New"/>
        <w:b/>
        <w:bCs/>
        <w:sz w:val="32"/>
        <w:szCs w:val="32"/>
        <w:cs/>
      </w:rPr>
      <w:t xml:space="preserve"> </w:t>
    </w:r>
    <w:r w:rsidRPr="00360689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 w:rsidRPr="004B103B">
      <w:rPr>
        <w:rFonts w:ascii="Angsana New" w:hAnsi="Angsana New"/>
        <w:b/>
        <w:bCs/>
        <w:sz w:val="32"/>
        <w:szCs w:val="32"/>
        <w:cs/>
      </w:rPr>
      <w:t xml:space="preserve">  </w:t>
    </w:r>
    <w:r w:rsidRPr="00581FE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333F366" w14:textId="77777777" w:rsidR="00912825" w:rsidRPr="00850869" w:rsidRDefault="00912825" w:rsidP="00850869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672"/>
        </w:tabs>
        <w:ind w:left="167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F627CAA"/>
    <w:lvl w:ilvl="0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  <w:cs w:val="0"/>
        <w:lang w:bidi="th-TH"/>
      </w:rPr>
    </w:lvl>
  </w:abstractNum>
  <w:abstractNum w:abstractNumId="10" w15:restartNumberingAfterBreak="0">
    <w:nsid w:val="01542793"/>
    <w:multiLevelType w:val="multilevel"/>
    <w:tmpl w:val="CDD03CD4"/>
    <w:lvl w:ilvl="0">
      <w:start w:val="1"/>
      <w:numFmt w:val="decimal"/>
      <w:lvlText w:val="%1)"/>
      <w:lvlJc w:val="left"/>
      <w:pPr>
        <w:ind w:left="900" w:hanging="360"/>
      </w:pPr>
      <w:rPr>
        <w:lang w:bidi="th-TH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4304B63"/>
    <w:multiLevelType w:val="hybridMultilevel"/>
    <w:tmpl w:val="9ADC5A76"/>
    <w:lvl w:ilvl="0" w:tplc="E4BA6CC0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474FE9"/>
    <w:multiLevelType w:val="hybridMultilevel"/>
    <w:tmpl w:val="029ED49E"/>
    <w:lvl w:ilvl="0" w:tplc="67DCED66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165CCF"/>
    <w:multiLevelType w:val="hybridMultilevel"/>
    <w:tmpl w:val="1284AE06"/>
    <w:lvl w:ilvl="0" w:tplc="B7AA8A5C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0C7878A2"/>
    <w:multiLevelType w:val="hybridMultilevel"/>
    <w:tmpl w:val="A8507F76"/>
    <w:lvl w:ilvl="0" w:tplc="B90EC9C8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08677A"/>
    <w:multiLevelType w:val="hybridMultilevel"/>
    <w:tmpl w:val="22FED0B0"/>
    <w:lvl w:ilvl="0" w:tplc="F1421A9C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9542696"/>
    <w:multiLevelType w:val="hybridMultilevel"/>
    <w:tmpl w:val="202215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EF6FC8"/>
    <w:multiLevelType w:val="hybridMultilevel"/>
    <w:tmpl w:val="CF3E0F30"/>
    <w:lvl w:ilvl="0" w:tplc="FDEE5B70">
      <w:start w:val="1"/>
      <w:numFmt w:val="decimal"/>
      <w:lvlText w:val="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B2D244F"/>
    <w:multiLevelType w:val="multilevel"/>
    <w:tmpl w:val="F2CACA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  <w:color w:val="auto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93015EC"/>
    <w:multiLevelType w:val="hybridMultilevel"/>
    <w:tmpl w:val="6C9622B0"/>
    <w:lvl w:ilvl="0" w:tplc="1CBA86D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D6B63FA"/>
    <w:multiLevelType w:val="hybridMultilevel"/>
    <w:tmpl w:val="F2CACAE8"/>
    <w:lvl w:ilvl="0" w:tplc="FFFFFFFF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  <w:color w:val="auto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44D86314"/>
    <w:multiLevelType w:val="hybridMultilevel"/>
    <w:tmpl w:val="9FD08C12"/>
    <w:lvl w:ilvl="0" w:tplc="3F8E8EB0">
      <w:start w:val="50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FD49F4"/>
    <w:multiLevelType w:val="singleLevel"/>
    <w:tmpl w:val="C21AF41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7" w15:restartNumberingAfterBreak="0">
    <w:nsid w:val="4C6F770A"/>
    <w:multiLevelType w:val="hybridMultilevel"/>
    <w:tmpl w:val="8B3C0514"/>
    <w:lvl w:ilvl="0" w:tplc="7234AEAC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3E3F14"/>
    <w:multiLevelType w:val="hybridMultilevel"/>
    <w:tmpl w:val="0D20C8DC"/>
    <w:lvl w:ilvl="0" w:tplc="6488545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D067CE5"/>
    <w:multiLevelType w:val="hybridMultilevel"/>
    <w:tmpl w:val="28AA4AA8"/>
    <w:lvl w:ilvl="0" w:tplc="C4069CEA">
      <w:start w:val="1"/>
      <w:numFmt w:val="decimal"/>
      <w:lvlText w:val="%1)"/>
      <w:lvlJc w:val="left"/>
      <w:pPr>
        <w:ind w:left="9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30" w15:restartNumberingAfterBreak="0">
    <w:nsid w:val="64CA70A0"/>
    <w:multiLevelType w:val="singleLevel"/>
    <w:tmpl w:val="2D78B498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E212E5D"/>
    <w:multiLevelType w:val="hybridMultilevel"/>
    <w:tmpl w:val="CF5A5CB4"/>
    <w:lvl w:ilvl="0" w:tplc="96C2FA3E">
      <w:start w:val="367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A3C1225"/>
    <w:multiLevelType w:val="hybridMultilevel"/>
    <w:tmpl w:val="E648F280"/>
    <w:lvl w:ilvl="0" w:tplc="7B561326">
      <w:start w:val="1"/>
      <w:numFmt w:val="decimal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num w:numId="1" w16cid:durableId="573859059">
    <w:abstractNumId w:val="6"/>
  </w:num>
  <w:num w:numId="2" w16cid:durableId="1391340291">
    <w:abstractNumId w:val="5"/>
  </w:num>
  <w:num w:numId="3" w16cid:durableId="1253195935">
    <w:abstractNumId w:val="9"/>
  </w:num>
  <w:num w:numId="4" w16cid:durableId="1612778303">
    <w:abstractNumId w:val="7"/>
  </w:num>
  <w:num w:numId="5" w16cid:durableId="751585298">
    <w:abstractNumId w:val="8"/>
  </w:num>
  <w:num w:numId="6" w16cid:durableId="256907486">
    <w:abstractNumId w:val="3"/>
  </w:num>
  <w:num w:numId="7" w16cid:durableId="1607536391">
    <w:abstractNumId w:val="2"/>
  </w:num>
  <w:num w:numId="8" w16cid:durableId="1485853959">
    <w:abstractNumId w:val="0"/>
  </w:num>
  <w:num w:numId="9" w16cid:durableId="279646879">
    <w:abstractNumId w:val="1"/>
  </w:num>
  <w:num w:numId="10" w16cid:durableId="1150824127">
    <w:abstractNumId w:val="4"/>
  </w:num>
  <w:num w:numId="11" w16cid:durableId="762341699">
    <w:abstractNumId w:val="22"/>
  </w:num>
  <w:num w:numId="12" w16cid:durableId="2088727833">
    <w:abstractNumId w:val="16"/>
  </w:num>
  <w:num w:numId="13" w16cid:durableId="233856962">
    <w:abstractNumId w:val="31"/>
  </w:num>
  <w:num w:numId="14" w16cid:durableId="1435247518">
    <w:abstractNumId w:val="20"/>
  </w:num>
  <w:num w:numId="15" w16cid:durableId="1649703447">
    <w:abstractNumId w:val="24"/>
  </w:num>
  <w:num w:numId="16" w16cid:durableId="589580701">
    <w:abstractNumId w:val="33"/>
  </w:num>
  <w:num w:numId="17" w16cid:durableId="2056267345">
    <w:abstractNumId w:val="34"/>
  </w:num>
  <w:num w:numId="18" w16cid:durableId="1902672489">
    <w:abstractNumId w:val="14"/>
  </w:num>
  <w:num w:numId="19" w16cid:durableId="1413623212">
    <w:abstractNumId w:val="32"/>
  </w:num>
  <w:num w:numId="20" w16cid:durableId="1196696822">
    <w:abstractNumId w:val="18"/>
  </w:num>
  <w:num w:numId="21" w16cid:durableId="2049723287">
    <w:abstractNumId w:val="13"/>
  </w:num>
  <w:num w:numId="22" w16cid:durableId="259528396">
    <w:abstractNumId w:val="28"/>
  </w:num>
  <w:num w:numId="23" w16cid:durableId="2025784966">
    <w:abstractNumId w:val="29"/>
  </w:num>
  <w:num w:numId="24" w16cid:durableId="1255094545">
    <w:abstractNumId w:val="17"/>
  </w:num>
  <w:num w:numId="25" w16cid:durableId="1801918394">
    <w:abstractNumId w:val="11"/>
  </w:num>
  <w:num w:numId="26" w16cid:durableId="271277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88030372">
    <w:abstractNumId w:val="30"/>
  </w:num>
  <w:num w:numId="28" w16cid:durableId="609775624">
    <w:abstractNumId w:val="12"/>
  </w:num>
  <w:num w:numId="29" w16cid:durableId="690372542">
    <w:abstractNumId w:val="21"/>
  </w:num>
  <w:num w:numId="30" w16cid:durableId="639846782">
    <w:abstractNumId w:val="27"/>
  </w:num>
  <w:num w:numId="31" w16cid:durableId="1992950070">
    <w:abstractNumId w:val="14"/>
  </w:num>
  <w:num w:numId="32" w16cid:durableId="1673488568">
    <w:abstractNumId w:val="19"/>
  </w:num>
  <w:num w:numId="33" w16cid:durableId="671418800">
    <w:abstractNumId w:val="23"/>
  </w:num>
  <w:num w:numId="34" w16cid:durableId="62530951">
    <w:abstractNumId w:val="10"/>
  </w:num>
  <w:num w:numId="35" w16cid:durableId="1966890039">
    <w:abstractNumId w:val="15"/>
  </w:num>
  <w:num w:numId="36" w16cid:durableId="659306351">
    <w:abstractNumId w:val="26"/>
  </w:num>
  <w:num w:numId="37" w16cid:durableId="343095870">
    <w:abstractNumId w:val="2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68B"/>
    <w:rsid w:val="000000B0"/>
    <w:rsid w:val="0000044D"/>
    <w:rsid w:val="00000566"/>
    <w:rsid w:val="0000061C"/>
    <w:rsid w:val="000007B9"/>
    <w:rsid w:val="0000082F"/>
    <w:rsid w:val="00000EE5"/>
    <w:rsid w:val="000011BF"/>
    <w:rsid w:val="00001210"/>
    <w:rsid w:val="000012B4"/>
    <w:rsid w:val="00001402"/>
    <w:rsid w:val="000015A3"/>
    <w:rsid w:val="000015CF"/>
    <w:rsid w:val="0000163D"/>
    <w:rsid w:val="00001924"/>
    <w:rsid w:val="00001D49"/>
    <w:rsid w:val="00001D7F"/>
    <w:rsid w:val="0000200C"/>
    <w:rsid w:val="000021C2"/>
    <w:rsid w:val="000022EA"/>
    <w:rsid w:val="0000230D"/>
    <w:rsid w:val="00002479"/>
    <w:rsid w:val="0000290A"/>
    <w:rsid w:val="00002C0E"/>
    <w:rsid w:val="00002D9B"/>
    <w:rsid w:val="00002E14"/>
    <w:rsid w:val="00002FD7"/>
    <w:rsid w:val="00003047"/>
    <w:rsid w:val="0000330E"/>
    <w:rsid w:val="000035D8"/>
    <w:rsid w:val="0000364B"/>
    <w:rsid w:val="000038FA"/>
    <w:rsid w:val="000039CC"/>
    <w:rsid w:val="00003B2D"/>
    <w:rsid w:val="00003D29"/>
    <w:rsid w:val="00003EF5"/>
    <w:rsid w:val="00003F94"/>
    <w:rsid w:val="00004185"/>
    <w:rsid w:val="000041DD"/>
    <w:rsid w:val="000044DD"/>
    <w:rsid w:val="00004522"/>
    <w:rsid w:val="000045A2"/>
    <w:rsid w:val="00004769"/>
    <w:rsid w:val="000047E0"/>
    <w:rsid w:val="00004982"/>
    <w:rsid w:val="00004A99"/>
    <w:rsid w:val="00004D33"/>
    <w:rsid w:val="00004E41"/>
    <w:rsid w:val="00004F42"/>
    <w:rsid w:val="000051DC"/>
    <w:rsid w:val="0000525E"/>
    <w:rsid w:val="0000541D"/>
    <w:rsid w:val="00005660"/>
    <w:rsid w:val="000058E3"/>
    <w:rsid w:val="00005C20"/>
    <w:rsid w:val="00005C69"/>
    <w:rsid w:val="00005C96"/>
    <w:rsid w:val="00005CA6"/>
    <w:rsid w:val="0000605F"/>
    <w:rsid w:val="00006347"/>
    <w:rsid w:val="00006571"/>
    <w:rsid w:val="00006650"/>
    <w:rsid w:val="00006728"/>
    <w:rsid w:val="0000676C"/>
    <w:rsid w:val="000068C3"/>
    <w:rsid w:val="000068C4"/>
    <w:rsid w:val="00006A5E"/>
    <w:rsid w:val="00006D92"/>
    <w:rsid w:val="00006E55"/>
    <w:rsid w:val="00007016"/>
    <w:rsid w:val="000071B7"/>
    <w:rsid w:val="0000720D"/>
    <w:rsid w:val="00007239"/>
    <w:rsid w:val="000072EF"/>
    <w:rsid w:val="000079E0"/>
    <w:rsid w:val="00007B22"/>
    <w:rsid w:val="00007CDD"/>
    <w:rsid w:val="00007CEB"/>
    <w:rsid w:val="0001001F"/>
    <w:rsid w:val="00010113"/>
    <w:rsid w:val="00010442"/>
    <w:rsid w:val="00010474"/>
    <w:rsid w:val="0001049F"/>
    <w:rsid w:val="0001054B"/>
    <w:rsid w:val="00010892"/>
    <w:rsid w:val="00010B79"/>
    <w:rsid w:val="00011098"/>
    <w:rsid w:val="000110FD"/>
    <w:rsid w:val="0001128C"/>
    <w:rsid w:val="000112BC"/>
    <w:rsid w:val="000112D6"/>
    <w:rsid w:val="00011992"/>
    <w:rsid w:val="00011BF1"/>
    <w:rsid w:val="00011BFE"/>
    <w:rsid w:val="00011C77"/>
    <w:rsid w:val="00011CE8"/>
    <w:rsid w:val="000122E7"/>
    <w:rsid w:val="000123CA"/>
    <w:rsid w:val="0001286A"/>
    <w:rsid w:val="00012AC5"/>
    <w:rsid w:val="00012B62"/>
    <w:rsid w:val="00012F1B"/>
    <w:rsid w:val="0001354F"/>
    <w:rsid w:val="00013673"/>
    <w:rsid w:val="00013887"/>
    <w:rsid w:val="00013E15"/>
    <w:rsid w:val="00013E20"/>
    <w:rsid w:val="00013F04"/>
    <w:rsid w:val="00014239"/>
    <w:rsid w:val="000144D1"/>
    <w:rsid w:val="000149F0"/>
    <w:rsid w:val="00014A61"/>
    <w:rsid w:val="00014BFA"/>
    <w:rsid w:val="00014D0F"/>
    <w:rsid w:val="0001512B"/>
    <w:rsid w:val="00015637"/>
    <w:rsid w:val="0001584A"/>
    <w:rsid w:val="00015B11"/>
    <w:rsid w:val="00015C43"/>
    <w:rsid w:val="00015DBB"/>
    <w:rsid w:val="00016042"/>
    <w:rsid w:val="00016D87"/>
    <w:rsid w:val="00017B1F"/>
    <w:rsid w:val="00017B35"/>
    <w:rsid w:val="00017B6E"/>
    <w:rsid w:val="00017BDE"/>
    <w:rsid w:val="00017C87"/>
    <w:rsid w:val="00017D44"/>
    <w:rsid w:val="0002003E"/>
    <w:rsid w:val="000200F4"/>
    <w:rsid w:val="000203BB"/>
    <w:rsid w:val="000207FE"/>
    <w:rsid w:val="00020ABE"/>
    <w:rsid w:val="00020B16"/>
    <w:rsid w:val="00020EE7"/>
    <w:rsid w:val="00021140"/>
    <w:rsid w:val="00021251"/>
    <w:rsid w:val="00021283"/>
    <w:rsid w:val="0002140B"/>
    <w:rsid w:val="00021715"/>
    <w:rsid w:val="000217C5"/>
    <w:rsid w:val="00021C58"/>
    <w:rsid w:val="00021C6C"/>
    <w:rsid w:val="00021E32"/>
    <w:rsid w:val="00021EA9"/>
    <w:rsid w:val="00021FDF"/>
    <w:rsid w:val="000223AC"/>
    <w:rsid w:val="0002249E"/>
    <w:rsid w:val="000225A7"/>
    <w:rsid w:val="000225DA"/>
    <w:rsid w:val="0002261F"/>
    <w:rsid w:val="0002276C"/>
    <w:rsid w:val="0002285B"/>
    <w:rsid w:val="000228BF"/>
    <w:rsid w:val="00022BDD"/>
    <w:rsid w:val="00022E95"/>
    <w:rsid w:val="00022FA6"/>
    <w:rsid w:val="000231BC"/>
    <w:rsid w:val="000231DB"/>
    <w:rsid w:val="00023260"/>
    <w:rsid w:val="000232BF"/>
    <w:rsid w:val="00023328"/>
    <w:rsid w:val="000239E8"/>
    <w:rsid w:val="00023E80"/>
    <w:rsid w:val="0002402B"/>
    <w:rsid w:val="00024060"/>
    <w:rsid w:val="00024686"/>
    <w:rsid w:val="000246C8"/>
    <w:rsid w:val="0002475E"/>
    <w:rsid w:val="00024810"/>
    <w:rsid w:val="00024812"/>
    <w:rsid w:val="00024946"/>
    <w:rsid w:val="000249B4"/>
    <w:rsid w:val="00024B32"/>
    <w:rsid w:val="00024F7C"/>
    <w:rsid w:val="0002504C"/>
    <w:rsid w:val="00025061"/>
    <w:rsid w:val="0002526D"/>
    <w:rsid w:val="000255D9"/>
    <w:rsid w:val="00025670"/>
    <w:rsid w:val="00025B21"/>
    <w:rsid w:val="00025DF5"/>
    <w:rsid w:val="000260A3"/>
    <w:rsid w:val="0002613C"/>
    <w:rsid w:val="00026CE0"/>
    <w:rsid w:val="00026F42"/>
    <w:rsid w:val="00026F51"/>
    <w:rsid w:val="000273AB"/>
    <w:rsid w:val="000273C0"/>
    <w:rsid w:val="000276E5"/>
    <w:rsid w:val="000277B9"/>
    <w:rsid w:val="0002791C"/>
    <w:rsid w:val="00027A9C"/>
    <w:rsid w:val="00027D4B"/>
    <w:rsid w:val="00027DA4"/>
    <w:rsid w:val="00027E45"/>
    <w:rsid w:val="00027F78"/>
    <w:rsid w:val="00027F91"/>
    <w:rsid w:val="00027FFE"/>
    <w:rsid w:val="00030249"/>
    <w:rsid w:val="0003026B"/>
    <w:rsid w:val="0003026C"/>
    <w:rsid w:val="0003030E"/>
    <w:rsid w:val="000303C4"/>
    <w:rsid w:val="000305E6"/>
    <w:rsid w:val="0003085D"/>
    <w:rsid w:val="00030A73"/>
    <w:rsid w:val="00030AA6"/>
    <w:rsid w:val="00030BC1"/>
    <w:rsid w:val="00030C00"/>
    <w:rsid w:val="00030E4F"/>
    <w:rsid w:val="00030E78"/>
    <w:rsid w:val="0003105A"/>
    <w:rsid w:val="00031244"/>
    <w:rsid w:val="000314DD"/>
    <w:rsid w:val="00031689"/>
    <w:rsid w:val="00031A20"/>
    <w:rsid w:val="00031A2A"/>
    <w:rsid w:val="00031D21"/>
    <w:rsid w:val="00031EBA"/>
    <w:rsid w:val="000322DE"/>
    <w:rsid w:val="0003286A"/>
    <w:rsid w:val="00032AC5"/>
    <w:rsid w:val="00032F33"/>
    <w:rsid w:val="00033081"/>
    <w:rsid w:val="000331A3"/>
    <w:rsid w:val="00033666"/>
    <w:rsid w:val="00033725"/>
    <w:rsid w:val="000338B6"/>
    <w:rsid w:val="00033A34"/>
    <w:rsid w:val="00033D6E"/>
    <w:rsid w:val="00033DB9"/>
    <w:rsid w:val="00033E01"/>
    <w:rsid w:val="00033E87"/>
    <w:rsid w:val="00033FA6"/>
    <w:rsid w:val="00033FC5"/>
    <w:rsid w:val="0003409F"/>
    <w:rsid w:val="0003422A"/>
    <w:rsid w:val="00034305"/>
    <w:rsid w:val="0003440C"/>
    <w:rsid w:val="00034628"/>
    <w:rsid w:val="00034AEA"/>
    <w:rsid w:val="00034B64"/>
    <w:rsid w:val="00034C3F"/>
    <w:rsid w:val="00034FD3"/>
    <w:rsid w:val="00035060"/>
    <w:rsid w:val="00035149"/>
    <w:rsid w:val="0003514A"/>
    <w:rsid w:val="00035452"/>
    <w:rsid w:val="000355ED"/>
    <w:rsid w:val="000358F4"/>
    <w:rsid w:val="00035C4B"/>
    <w:rsid w:val="00035D1B"/>
    <w:rsid w:val="00035D36"/>
    <w:rsid w:val="00035EC1"/>
    <w:rsid w:val="00035FEE"/>
    <w:rsid w:val="00036009"/>
    <w:rsid w:val="00036078"/>
    <w:rsid w:val="0003669F"/>
    <w:rsid w:val="00036764"/>
    <w:rsid w:val="0003687B"/>
    <w:rsid w:val="000368C8"/>
    <w:rsid w:val="000368FD"/>
    <w:rsid w:val="00036996"/>
    <w:rsid w:val="00036A62"/>
    <w:rsid w:val="00036AB3"/>
    <w:rsid w:val="00036AB7"/>
    <w:rsid w:val="00036E9C"/>
    <w:rsid w:val="00036F26"/>
    <w:rsid w:val="00037470"/>
    <w:rsid w:val="00037875"/>
    <w:rsid w:val="00037A8F"/>
    <w:rsid w:val="00037C24"/>
    <w:rsid w:val="00037DFC"/>
    <w:rsid w:val="00037E0F"/>
    <w:rsid w:val="00037F0B"/>
    <w:rsid w:val="00040506"/>
    <w:rsid w:val="000406EB"/>
    <w:rsid w:val="000407B9"/>
    <w:rsid w:val="000407E3"/>
    <w:rsid w:val="000407F5"/>
    <w:rsid w:val="00040D11"/>
    <w:rsid w:val="00040EF6"/>
    <w:rsid w:val="00040FE5"/>
    <w:rsid w:val="00041133"/>
    <w:rsid w:val="000412FC"/>
    <w:rsid w:val="0004182F"/>
    <w:rsid w:val="00041863"/>
    <w:rsid w:val="00041A2B"/>
    <w:rsid w:val="00041B09"/>
    <w:rsid w:val="00041C32"/>
    <w:rsid w:val="00042012"/>
    <w:rsid w:val="0004214F"/>
    <w:rsid w:val="000421A4"/>
    <w:rsid w:val="0004243C"/>
    <w:rsid w:val="0004248C"/>
    <w:rsid w:val="000424F0"/>
    <w:rsid w:val="000425C5"/>
    <w:rsid w:val="000425FA"/>
    <w:rsid w:val="000431A0"/>
    <w:rsid w:val="000431F8"/>
    <w:rsid w:val="0004322C"/>
    <w:rsid w:val="000433CB"/>
    <w:rsid w:val="000435DB"/>
    <w:rsid w:val="00043849"/>
    <w:rsid w:val="00043956"/>
    <w:rsid w:val="00043A62"/>
    <w:rsid w:val="00043AB4"/>
    <w:rsid w:val="00043B87"/>
    <w:rsid w:val="00043E2F"/>
    <w:rsid w:val="000440B9"/>
    <w:rsid w:val="0004410D"/>
    <w:rsid w:val="0004415B"/>
    <w:rsid w:val="0004421C"/>
    <w:rsid w:val="00044280"/>
    <w:rsid w:val="0004447D"/>
    <w:rsid w:val="0004482A"/>
    <w:rsid w:val="00044840"/>
    <w:rsid w:val="00044AB0"/>
    <w:rsid w:val="00044B40"/>
    <w:rsid w:val="00044B42"/>
    <w:rsid w:val="00044C18"/>
    <w:rsid w:val="00044F8D"/>
    <w:rsid w:val="0004506E"/>
    <w:rsid w:val="000451B2"/>
    <w:rsid w:val="00045267"/>
    <w:rsid w:val="00045465"/>
    <w:rsid w:val="0004567D"/>
    <w:rsid w:val="000458CD"/>
    <w:rsid w:val="000458D2"/>
    <w:rsid w:val="00045B6B"/>
    <w:rsid w:val="00045B99"/>
    <w:rsid w:val="00045BD3"/>
    <w:rsid w:val="00045CF9"/>
    <w:rsid w:val="00045F87"/>
    <w:rsid w:val="000462BC"/>
    <w:rsid w:val="000462F6"/>
    <w:rsid w:val="00046344"/>
    <w:rsid w:val="00046BF9"/>
    <w:rsid w:val="00046C25"/>
    <w:rsid w:val="00046DE8"/>
    <w:rsid w:val="00046F41"/>
    <w:rsid w:val="0004719C"/>
    <w:rsid w:val="000471D3"/>
    <w:rsid w:val="0004725F"/>
    <w:rsid w:val="0004740C"/>
    <w:rsid w:val="0004766A"/>
    <w:rsid w:val="00047691"/>
    <w:rsid w:val="000479AD"/>
    <w:rsid w:val="00047D92"/>
    <w:rsid w:val="00047D99"/>
    <w:rsid w:val="00047F49"/>
    <w:rsid w:val="0005057E"/>
    <w:rsid w:val="00050595"/>
    <w:rsid w:val="000505C7"/>
    <w:rsid w:val="000505E5"/>
    <w:rsid w:val="000507D5"/>
    <w:rsid w:val="00050A6B"/>
    <w:rsid w:val="00050C9F"/>
    <w:rsid w:val="00050FEC"/>
    <w:rsid w:val="0005108A"/>
    <w:rsid w:val="00051140"/>
    <w:rsid w:val="0005138F"/>
    <w:rsid w:val="000515C3"/>
    <w:rsid w:val="00051757"/>
    <w:rsid w:val="0005187A"/>
    <w:rsid w:val="000518E7"/>
    <w:rsid w:val="000518E9"/>
    <w:rsid w:val="0005196B"/>
    <w:rsid w:val="000519BE"/>
    <w:rsid w:val="000519C7"/>
    <w:rsid w:val="00051DC6"/>
    <w:rsid w:val="00051FC5"/>
    <w:rsid w:val="000520B1"/>
    <w:rsid w:val="0005220B"/>
    <w:rsid w:val="0005231C"/>
    <w:rsid w:val="000525FE"/>
    <w:rsid w:val="00052821"/>
    <w:rsid w:val="00052A96"/>
    <w:rsid w:val="00052C28"/>
    <w:rsid w:val="00052D14"/>
    <w:rsid w:val="00052D35"/>
    <w:rsid w:val="00052D61"/>
    <w:rsid w:val="00052F9C"/>
    <w:rsid w:val="00052FA7"/>
    <w:rsid w:val="000530C6"/>
    <w:rsid w:val="00053159"/>
    <w:rsid w:val="0005316C"/>
    <w:rsid w:val="0005318B"/>
    <w:rsid w:val="000532F4"/>
    <w:rsid w:val="00053624"/>
    <w:rsid w:val="000536CD"/>
    <w:rsid w:val="000537EA"/>
    <w:rsid w:val="00053AB4"/>
    <w:rsid w:val="00053CB1"/>
    <w:rsid w:val="000541C9"/>
    <w:rsid w:val="0005435E"/>
    <w:rsid w:val="000543C5"/>
    <w:rsid w:val="00054620"/>
    <w:rsid w:val="000547D0"/>
    <w:rsid w:val="000547D9"/>
    <w:rsid w:val="0005485B"/>
    <w:rsid w:val="00054DA4"/>
    <w:rsid w:val="00054E3A"/>
    <w:rsid w:val="00054EA5"/>
    <w:rsid w:val="000550F6"/>
    <w:rsid w:val="00055674"/>
    <w:rsid w:val="00055864"/>
    <w:rsid w:val="00055A36"/>
    <w:rsid w:val="0005602B"/>
    <w:rsid w:val="00056146"/>
    <w:rsid w:val="00056197"/>
    <w:rsid w:val="0005649B"/>
    <w:rsid w:val="000566E5"/>
    <w:rsid w:val="00056ECE"/>
    <w:rsid w:val="00057265"/>
    <w:rsid w:val="000579C5"/>
    <w:rsid w:val="00057D59"/>
    <w:rsid w:val="00057F7A"/>
    <w:rsid w:val="00060380"/>
    <w:rsid w:val="0006043B"/>
    <w:rsid w:val="00060440"/>
    <w:rsid w:val="0006047E"/>
    <w:rsid w:val="000605DF"/>
    <w:rsid w:val="00060603"/>
    <w:rsid w:val="0006061C"/>
    <w:rsid w:val="000606B3"/>
    <w:rsid w:val="0006079D"/>
    <w:rsid w:val="00060801"/>
    <w:rsid w:val="00060A55"/>
    <w:rsid w:val="00060BA1"/>
    <w:rsid w:val="00060BE5"/>
    <w:rsid w:val="00060D8C"/>
    <w:rsid w:val="00060E59"/>
    <w:rsid w:val="00061081"/>
    <w:rsid w:val="0006111C"/>
    <w:rsid w:val="00061402"/>
    <w:rsid w:val="00061790"/>
    <w:rsid w:val="000617C7"/>
    <w:rsid w:val="00061A69"/>
    <w:rsid w:val="00061B47"/>
    <w:rsid w:val="00061BC2"/>
    <w:rsid w:val="00061BE0"/>
    <w:rsid w:val="00062003"/>
    <w:rsid w:val="000620E9"/>
    <w:rsid w:val="00062132"/>
    <w:rsid w:val="00062386"/>
    <w:rsid w:val="00062885"/>
    <w:rsid w:val="000628BF"/>
    <w:rsid w:val="00062A58"/>
    <w:rsid w:val="00062B49"/>
    <w:rsid w:val="00062C85"/>
    <w:rsid w:val="00062DD7"/>
    <w:rsid w:val="00062F98"/>
    <w:rsid w:val="00062FD0"/>
    <w:rsid w:val="00063256"/>
    <w:rsid w:val="00063971"/>
    <w:rsid w:val="000639C3"/>
    <w:rsid w:val="00063A8F"/>
    <w:rsid w:val="00063B38"/>
    <w:rsid w:val="00063C07"/>
    <w:rsid w:val="00064164"/>
    <w:rsid w:val="00064280"/>
    <w:rsid w:val="000645F1"/>
    <w:rsid w:val="000648D8"/>
    <w:rsid w:val="00064F0C"/>
    <w:rsid w:val="0006500B"/>
    <w:rsid w:val="0006500F"/>
    <w:rsid w:val="00065124"/>
    <w:rsid w:val="000657E2"/>
    <w:rsid w:val="00065859"/>
    <w:rsid w:val="00065947"/>
    <w:rsid w:val="00065B7F"/>
    <w:rsid w:val="00065DB2"/>
    <w:rsid w:val="00065E6F"/>
    <w:rsid w:val="00066054"/>
    <w:rsid w:val="0006648C"/>
    <w:rsid w:val="00066853"/>
    <w:rsid w:val="000669AF"/>
    <w:rsid w:val="00066A49"/>
    <w:rsid w:val="00066EC9"/>
    <w:rsid w:val="00067191"/>
    <w:rsid w:val="000675E2"/>
    <w:rsid w:val="000676F4"/>
    <w:rsid w:val="00067971"/>
    <w:rsid w:val="00067A03"/>
    <w:rsid w:val="00067AA6"/>
    <w:rsid w:val="00067B9C"/>
    <w:rsid w:val="00067F80"/>
    <w:rsid w:val="000702D5"/>
    <w:rsid w:val="0007072F"/>
    <w:rsid w:val="00070781"/>
    <w:rsid w:val="000708D1"/>
    <w:rsid w:val="00070B95"/>
    <w:rsid w:val="00070D43"/>
    <w:rsid w:val="00070D6E"/>
    <w:rsid w:val="00070EEC"/>
    <w:rsid w:val="0007109A"/>
    <w:rsid w:val="00071440"/>
    <w:rsid w:val="00071457"/>
    <w:rsid w:val="000715F2"/>
    <w:rsid w:val="00071AA8"/>
    <w:rsid w:val="00071B10"/>
    <w:rsid w:val="00071CC1"/>
    <w:rsid w:val="00071FEE"/>
    <w:rsid w:val="000720AD"/>
    <w:rsid w:val="00072339"/>
    <w:rsid w:val="0007243C"/>
    <w:rsid w:val="000727D3"/>
    <w:rsid w:val="000727E5"/>
    <w:rsid w:val="00072C19"/>
    <w:rsid w:val="00072F41"/>
    <w:rsid w:val="0007303C"/>
    <w:rsid w:val="0007333A"/>
    <w:rsid w:val="000735E5"/>
    <w:rsid w:val="0007369A"/>
    <w:rsid w:val="00073952"/>
    <w:rsid w:val="000739E3"/>
    <w:rsid w:val="00073A1E"/>
    <w:rsid w:val="00073B05"/>
    <w:rsid w:val="00073CF3"/>
    <w:rsid w:val="00073E58"/>
    <w:rsid w:val="0007409F"/>
    <w:rsid w:val="00074367"/>
    <w:rsid w:val="0007438D"/>
    <w:rsid w:val="0007457F"/>
    <w:rsid w:val="0007469B"/>
    <w:rsid w:val="00075107"/>
    <w:rsid w:val="000751EB"/>
    <w:rsid w:val="00075337"/>
    <w:rsid w:val="00075355"/>
    <w:rsid w:val="0007578A"/>
    <w:rsid w:val="000757D1"/>
    <w:rsid w:val="000758AF"/>
    <w:rsid w:val="00075AB2"/>
    <w:rsid w:val="00075ABB"/>
    <w:rsid w:val="00075C23"/>
    <w:rsid w:val="00075C89"/>
    <w:rsid w:val="00075CFD"/>
    <w:rsid w:val="00076484"/>
    <w:rsid w:val="000764FA"/>
    <w:rsid w:val="0007657C"/>
    <w:rsid w:val="000765FC"/>
    <w:rsid w:val="000766DA"/>
    <w:rsid w:val="000766E5"/>
    <w:rsid w:val="000768DD"/>
    <w:rsid w:val="000769B3"/>
    <w:rsid w:val="000769D2"/>
    <w:rsid w:val="00076A81"/>
    <w:rsid w:val="00076B96"/>
    <w:rsid w:val="00076E76"/>
    <w:rsid w:val="00077275"/>
    <w:rsid w:val="000773AD"/>
    <w:rsid w:val="000774D2"/>
    <w:rsid w:val="0007779A"/>
    <w:rsid w:val="00077973"/>
    <w:rsid w:val="00077CD1"/>
    <w:rsid w:val="00077D38"/>
    <w:rsid w:val="00077E47"/>
    <w:rsid w:val="000806E7"/>
    <w:rsid w:val="0008070F"/>
    <w:rsid w:val="000807AC"/>
    <w:rsid w:val="0008081B"/>
    <w:rsid w:val="00080D76"/>
    <w:rsid w:val="00080EA7"/>
    <w:rsid w:val="00080F95"/>
    <w:rsid w:val="00081049"/>
    <w:rsid w:val="00081193"/>
    <w:rsid w:val="000815E1"/>
    <w:rsid w:val="000815FE"/>
    <w:rsid w:val="00081787"/>
    <w:rsid w:val="000817C0"/>
    <w:rsid w:val="00081876"/>
    <w:rsid w:val="00081A59"/>
    <w:rsid w:val="00081B86"/>
    <w:rsid w:val="00081D6E"/>
    <w:rsid w:val="00081ED5"/>
    <w:rsid w:val="00082172"/>
    <w:rsid w:val="000823F7"/>
    <w:rsid w:val="00082ABC"/>
    <w:rsid w:val="00082C18"/>
    <w:rsid w:val="00082EA8"/>
    <w:rsid w:val="0008317C"/>
    <w:rsid w:val="00083276"/>
    <w:rsid w:val="000836D1"/>
    <w:rsid w:val="0008370C"/>
    <w:rsid w:val="00083959"/>
    <w:rsid w:val="00083A63"/>
    <w:rsid w:val="00083C14"/>
    <w:rsid w:val="00083C90"/>
    <w:rsid w:val="00083FBB"/>
    <w:rsid w:val="00084AE4"/>
    <w:rsid w:val="00084AE6"/>
    <w:rsid w:val="00084B49"/>
    <w:rsid w:val="00084BCE"/>
    <w:rsid w:val="00084F81"/>
    <w:rsid w:val="00085082"/>
    <w:rsid w:val="000850D7"/>
    <w:rsid w:val="00085198"/>
    <w:rsid w:val="000851A5"/>
    <w:rsid w:val="00085566"/>
    <w:rsid w:val="00085869"/>
    <w:rsid w:val="00085A47"/>
    <w:rsid w:val="00085C55"/>
    <w:rsid w:val="00085E22"/>
    <w:rsid w:val="00085E36"/>
    <w:rsid w:val="00085FC0"/>
    <w:rsid w:val="00086034"/>
    <w:rsid w:val="00086077"/>
    <w:rsid w:val="0008613D"/>
    <w:rsid w:val="0008634C"/>
    <w:rsid w:val="0008659C"/>
    <w:rsid w:val="000867D9"/>
    <w:rsid w:val="00086B37"/>
    <w:rsid w:val="00086E02"/>
    <w:rsid w:val="0008740C"/>
    <w:rsid w:val="000874ED"/>
    <w:rsid w:val="0008752A"/>
    <w:rsid w:val="000875A6"/>
    <w:rsid w:val="00087785"/>
    <w:rsid w:val="00087B78"/>
    <w:rsid w:val="00087D7E"/>
    <w:rsid w:val="00090077"/>
    <w:rsid w:val="00090162"/>
    <w:rsid w:val="000903DD"/>
    <w:rsid w:val="00090432"/>
    <w:rsid w:val="000905C1"/>
    <w:rsid w:val="00090850"/>
    <w:rsid w:val="00090866"/>
    <w:rsid w:val="00090A66"/>
    <w:rsid w:val="00090B95"/>
    <w:rsid w:val="00090C4F"/>
    <w:rsid w:val="00090DE8"/>
    <w:rsid w:val="00090E0C"/>
    <w:rsid w:val="00090E2F"/>
    <w:rsid w:val="0009103F"/>
    <w:rsid w:val="000911D1"/>
    <w:rsid w:val="000912BA"/>
    <w:rsid w:val="000915BA"/>
    <w:rsid w:val="00091765"/>
    <w:rsid w:val="000917AD"/>
    <w:rsid w:val="00091905"/>
    <w:rsid w:val="0009192B"/>
    <w:rsid w:val="000919E1"/>
    <w:rsid w:val="00091B49"/>
    <w:rsid w:val="00091CFF"/>
    <w:rsid w:val="00091F7B"/>
    <w:rsid w:val="000923BA"/>
    <w:rsid w:val="000924E0"/>
    <w:rsid w:val="00092BB3"/>
    <w:rsid w:val="00092E69"/>
    <w:rsid w:val="00092FCF"/>
    <w:rsid w:val="000934C6"/>
    <w:rsid w:val="000935EA"/>
    <w:rsid w:val="000936CF"/>
    <w:rsid w:val="00093A32"/>
    <w:rsid w:val="00093E02"/>
    <w:rsid w:val="00093E11"/>
    <w:rsid w:val="0009404C"/>
    <w:rsid w:val="0009407F"/>
    <w:rsid w:val="000940CE"/>
    <w:rsid w:val="000941D7"/>
    <w:rsid w:val="00094436"/>
    <w:rsid w:val="0009463F"/>
    <w:rsid w:val="000946BC"/>
    <w:rsid w:val="000947F9"/>
    <w:rsid w:val="00094872"/>
    <w:rsid w:val="000949D1"/>
    <w:rsid w:val="000949DE"/>
    <w:rsid w:val="00094DCF"/>
    <w:rsid w:val="00094EC4"/>
    <w:rsid w:val="000950AE"/>
    <w:rsid w:val="00095294"/>
    <w:rsid w:val="000954C2"/>
    <w:rsid w:val="000954C5"/>
    <w:rsid w:val="00095692"/>
    <w:rsid w:val="0009584D"/>
    <w:rsid w:val="00095859"/>
    <w:rsid w:val="00095A61"/>
    <w:rsid w:val="00095B2D"/>
    <w:rsid w:val="00095E6C"/>
    <w:rsid w:val="00095EDD"/>
    <w:rsid w:val="0009630F"/>
    <w:rsid w:val="0009638A"/>
    <w:rsid w:val="000968A5"/>
    <w:rsid w:val="00096991"/>
    <w:rsid w:val="000969EC"/>
    <w:rsid w:val="00096A88"/>
    <w:rsid w:val="00096BDD"/>
    <w:rsid w:val="00096E03"/>
    <w:rsid w:val="00096F03"/>
    <w:rsid w:val="00097219"/>
    <w:rsid w:val="000973FD"/>
    <w:rsid w:val="0009759D"/>
    <w:rsid w:val="00097980"/>
    <w:rsid w:val="0009798A"/>
    <w:rsid w:val="00097BC6"/>
    <w:rsid w:val="00097D74"/>
    <w:rsid w:val="000A00DF"/>
    <w:rsid w:val="000A0322"/>
    <w:rsid w:val="000A03ED"/>
    <w:rsid w:val="000A0F2C"/>
    <w:rsid w:val="000A0F44"/>
    <w:rsid w:val="000A0F5D"/>
    <w:rsid w:val="000A0F75"/>
    <w:rsid w:val="000A0F9C"/>
    <w:rsid w:val="000A1181"/>
    <w:rsid w:val="000A12D2"/>
    <w:rsid w:val="000A14D2"/>
    <w:rsid w:val="000A1903"/>
    <w:rsid w:val="000A1974"/>
    <w:rsid w:val="000A1F4B"/>
    <w:rsid w:val="000A21EF"/>
    <w:rsid w:val="000A2299"/>
    <w:rsid w:val="000A22A7"/>
    <w:rsid w:val="000A248B"/>
    <w:rsid w:val="000A26BA"/>
    <w:rsid w:val="000A2A4C"/>
    <w:rsid w:val="000A2C98"/>
    <w:rsid w:val="000A2E0E"/>
    <w:rsid w:val="000A2FBB"/>
    <w:rsid w:val="000A3057"/>
    <w:rsid w:val="000A321C"/>
    <w:rsid w:val="000A3477"/>
    <w:rsid w:val="000A348E"/>
    <w:rsid w:val="000A356B"/>
    <w:rsid w:val="000A35FD"/>
    <w:rsid w:val="000A3632"/>
    <w:rsid w:val="000A397C"/>
    <w:rsid w:val="000A39A0"/>
    <w:rsid w:val="000A39A2"/>
    <w:rsid w:val="000A39CE"/>
    <w:rsid w:val="000A3A7D"/>
    <w:rsid w:val="000A3AD8"/>
    <w:rsid w:val="000A3C2F"/>
    <w:rsid w:val="000A3C98"/>
    <w:rsid w:val="000A3CF8"/>
    <w:rsid w:val="000A3F8C"/>
    <w:rsid w:val="000A40FD"/>
    <w:rsid w:val="000A4233"/>
    <w:rsid w:val="000A42D3"/>
    <w:rsid w:val="000A44D1"/>
    <w:rsid w:val="000A4653"/>
    <w:rsid w:val="000A46EF"/>
    <w:rsid w:val="000A4840"/>
    <w:rsid w:val="000A49A9"/>
    <w:rsid w:val="000A4B15"/>
    <w:rsid w:val="000A4CCD"/>
    <w:rsid w:val="000A4F5B"/>
    <w:rsid w:val="000A551B"/>
    <w:rsid w:val="000A5560"/>
    <w:rsid w:val="000A56F3"/>
    <w:rsid w:val="000A587A"/>
    <w:rsid w:val="000A5EA4"/>
    <w:rsid w:val="000A605C"/>
    <w:rsid w:val="000A6320"/>
    <w:rsid w:val="000A64AE"/>
    <w:rsid w:val="000A66FD"/>
    <w:rsid w:val="000A69B8"/>
    <w:rsid w:val="000A6F50"/>
    <w:rsid w:val="000A716A"/>
    <w:rsid w:val="000A7597"/>
    <w:rsid w:val="000A79CB"/>
    <w:rsid w:val="000A7AFC"/>
    <w:rsid w:val="000A7B81"/>
    <w:rsid w:val="000A7BB6"/>
    <w:rsid w:val="000A7D6E"/>
    <w:rsid w:val="000B00F8"/>
    <w:rsid w:val="000B0192"/>
    <w:rsid w:val="000B0915"/>
    <w:rsid w:val="000B0AD2"/>
    <w:rsid w:val="000B104D"/>
    <w:rsid w:val="000B1295"/>
    <w:rsid w:val="000B18C4"/>
    <w:rsid w:val="000B19EB"/>
    <w:rsid w:val="000B1B0F"/>
    <w:rsid w:val="000B1B9B"/>
    <w:rsid w:val="000B1E03"/>
    <w:rsid w:val="000B1E95"/>
    <w:rsid w:val="000B2080"/>
    <w:rsid w:val="000B222A"/>
    <w:rsid w:val="000B22AE"/>
    <w:rsid w:val="000B2453"/>
    <w:rsid w:val="000B2485"/>
    <w:rsid w:val="000B268D"/>
    <w:rsid w:val="000B26E8"/>
    <w:rsid w:val="000B2C33"/>
    <w:rsid w:val="000B349A"/>
    <w:rsid w:val="000B3827"/>
    <w:rsid w:val="000B395E"/>
    <w:rsid w:val="000B39BF"/>
    <w:rsid w:val="000B39CC"/>
    <w:rsid w:val="000B3A06"/>
    <w:rsid w:val="000B3AD2"/>
    <w:rsid w:val="000B3F18"/>
    <w:rsid w:val="000B41B1"/>
    <w:rsid w:val="000B4584"/>
    <w:rsid w:val="000B460D"/>
    <w:rsid w:val="000B4671"/>
    <w:rsid w:val="000B477D"/>
    <w:rsid w:val="000B480F"/>
    <w:rsid w:val="000B4979"/>
    <w:rsid w:val="000B4990"/>
    <w:rsid w:val="000B4BED"/>
    <w:rsid w:val="000B4F05"/>
    <w:rsid w:val="000B4FEC"/>
    <w:rsid w:val="000B536C"/>
    <w:rsid w:val="000B545B"/>
    <w:rsid w:val="000B548D"/>
    <w:rsid w:val="000B5510"/>
    <w:rsid w:val="000B5779"/>
    <w:rsid w:val="000B58CC"/>
    <w:rsid w:val="000B5A45"/>
    <w:rsid w:val="000B5F14"/>
    <w:rsid w:val="000B6215"/>
    <w:rsid w:val="000B64DE"/>
    <w:rsid w:val="000B67ED"/>
    <w:rsid w:val="000B6803"/>
    <w:rsid w:val="000B695F"/>
    <w:rsid w:val="000B6BA1"/>
    <w:rsid w:val="000B6E6D"/>
    <w:rsid w:val="000B6E94"/>
    <w:rsid w:val="000B7207"/>
    <w:rsid w:val="000B720E"/>
    <w:rsid w:val="000B7248"/>
    <w:rsid w:val="000B7365"/>
    <w:rsid w:val="000B79C5"/>
    <w:rsid w:val="000B7AC3"/>
    <w:rsid w:val="000B7AE5"/>
    <w:rsid w:val="000B7B13"/>
    <w:rsid w:val="000B7BED"/>
    <w:rsid w:val="000B7D02"/>
    <w:rsid w:val="000C00C4"/>
    <w:rsid w:val="000C021A"/>
    <w:rsid w:val="000C0258"/>
    <w:rsid w:val="000C054F"/>
    <w:rsid w:val="000C084A"/>
    <w:rsid w:val="000C095E"/>
    <w:rsid w:val="000C0A40"/>
    <w:rsid w:val="000C0CD9"/>
    <w:rsid w:val="000C0D6E"/>
    <w:rsid w:val="000C0FAA"/>
    <w:rsid w:val="000C1064"/>
    <w:rsid w:val="000C1296"/>
    <w:rsid w:val="000C1527"/>
    <w:rsid w:val="000C1532"/>
    <w:rsid w:val="000C17E8"/>
    <w:rsid w:val="000C1B88"/>
    <w:rsid w:val="000C1BC8"/>
    <w:rsid w:val="000C1FE9"/>
    <w:rsid w:val="000C2058"/>
    <w:rsid w:val="000C21BA"/>
    <w:rsid w:val="000C2204"/>
    <w:rsid w:val="000C2390"/>
    <w:rsid w:val="000C25A5"/>
    <w:rsid w:val="000C2AA3"/>
    <w:rsid w:val="000C2BA7"/>
    <w:rsid w:val="000C2C15"/>
    <w:rsid w:val="000C2EF0"/>
    <w:rsid w:val="000C306B"/>
    <w:rsid w:val="000C33F6"/>
    <w:rsid w:val="000C346E"/>
    <w:rsid w:val="000C3768"/>
    <w:rsid w:val="000C3779"/>
    <w:rsid w:val="000C38BC"/>
    <w:rsid w:val="000C3AA9"/>
    <w:rsid w:val="000C3B28"/>
    <w:rsid w:val="000C3BE3"/>
    <w:rsid w:val="000C3C6D"/>
    <w:rsid w:val="000C3D91"/>
    <w:rsid w:val="000C3DEA"/>
    <w:rsid w:val="000C3ED6"/>
    <w:rsid w:val="000C3EE7"/>
    <w:rsid w:val="000C3F0D"/>
    <w:rsid w:val="000C4036"/>
    <w:rsid w:val="000C41C8"/>
    <w:rsid w:val="000C422B"/>
    <w:rsid w:val="000C429F"/>
    <w:rsid w:val="000C4601"/>
    <w:rsid w:val="000C4785"/>
    <w:rsid w:val="000C493E"/>
    <w:rsid w:val="000C4E55"/>
    <w:rsid w:val="000C4F84"/>
    <w:rsid w:val="000C5080"/>
    <w:rsid w:val="000C5125"/>
    <w:rsid w:val="000C518E"/>
    <w:rsid w:val="000C5539"/>
    <w:rsid w:val="000C56D0"/>
    <w:rsid w:val="000C56F5"/>
    <w:rsid w:val="000C58FE"/>
    <w:rsid w:val="000C5CC7"/>
    <w:rsid w:val="000C5DEF"/>
    <w:rsid w:val="000C5E91"/>
    <w:rsid w:val="000C5FBD"/>
    <w:rsid w:val="000C5FEA"/>
    <w:rsid w:val="000C6162"/>
    <w:rsid w:val="000C61E3"/>
    <w:rsid w:val="000C6262"/>
    <w:rsid w:val="000C6A61"/>
    <w:rsid w:val="000C6B9E"/>
    <w:rsid w:val="000C6E92"/>
    <w:rsid w:val="000C6F61"/>
    <w:rsid w:val="000C7071"/>
    <w:rsid w:val="000C74C4"/>
    <w:rsid w:val="000C77E5"/>
    <w:rsid w:val="000C7CC6"/>
    <w:rsid w:val="000C7E8C"/>
    <w:rsid w:val="000D0097"/>
    <w:rsid w:val="000D00C1"/>
    <w:rsid w:val="000D0215"/>
    <w:rsid w:val="000D0267"/>
    <w:rsid w:val="000D04E3"/>
    <w:rsid w:val="000D0893"/>
    <w:rsid w:val="000D0906"/>
    <w:rsid w:val="000D09EB"/>
    <w:rsid w:val="000D0BAA"/>
    <w:rsid w:val="000D0BE4"/>
    <w:rsid w:val="000D0C64"/>
    <w:rsid w:val="000D0D29"/>
    <w:rsid w:val="000D0E74"/>
    <w:rsid w:val="000D0F6C"/>
    <w:rsid w:val="000D1472"/>
    <w:rsid w:val="000D147C"/>
    <w:rsid w:val="000D1622"/>
    <w:rsid w:val="000D17A1"/>
    <w:rsid w:val="000D17AF"/>
    <w:rsid w:val="000D19BC"/>
    <w:rsid w:val="000D1C28"/>
    <w:rsid w:val="000D1FC9"/>
    <w:rsid w:val="000D2018"/>
    <w:rsid w:val="000D213C"/>
    <w:rsid w:val="000D22E1"/>
    <w:rsid w:val="000D2347"/>
    <w:rsid w:val="000D256B"/>
    <w:rsid w:val="000D2942"/>
    <w:rsid w:val="000D299F"/>
    <w:rsid w:val="000D2FAD"/>
    <w:rsid w:val="000D349C"/>
    <w:rsid w:val="000D3589"/>
    <w:rsid w:val="000D3607"/>
    <w:rsid w:val="000D36AE"/>
    <w:rsid w:val="000D389C"/>
    <w:rsid w:val="000D38BF"/>
    <w:rsid w:val="000D39E3"/>
    <w:rsid w:val="000D3AF2"/>
    <w:rsid w:val="000D3BA4"/>
    <w:rsid w:val="000D3D14"/>
    <w:rsid w:val="000D3E7D"/>
    <w:rsid w:val="000D4017"/>
    <w:rsid w:val="000D402E"/>
    <w:rsid w:val="000D459D"/>
    <w:rsid w:val="000D4886"/>
    <w:rsid w:val="000D489F"/>
    <w:rsid w:val="000D4923"/>
    <w:rsid w:val="000D4C22"/>
    <w:rsid w:val="000D4E09"/>
    <w:rsid w:val="000D4E7E"/>
    <w:rsid w:val="000D4F67"/>
    <w:rsid w:val="000D4F9B"/>
    <w:rsid w:val="000D524B"/>
    <w:rsid w:val="000D56CE"/>
    <w:rsid w:val="000D5807"/>
    <w:rsid w:val="000D5838"/>
    <w:rsid w:val="000D59D4"/>
    <w:rsid w:val="000D5C6F"/>
    <w:rsid w:val="000D5C8D"/>
    <w:rsid w:val="000D5CA3"/>
    <w:rsid w:val="000D6045"/>
    <w:rsid w:val="000D619B"/>
    <w:rsid w:val="000D6241"/>
    <w:rsid w:val="000D66A6"/>
    <w:rsid w:val="000D68C7"/>
    <w:rsid w:val="000D691F"/>
    <w:rsid w:val="000D6A9B"/>
    <w:rsid w:val="000D6C25"/>
    <w:rsid w:val="000D6D53"/>
    <w:rsid w:val="000D6F18"/>
    <w:rsid w:val="000D7047"/>
    <w:rsid w:val="000D714D"/>
    <w:rsid w:val="000D7531"/>
    <w:rsid w:val="000D7936"/>
    <w:rsid w:val="000D7D4B"/>
    <w:rsid w:val="000E002A"/>
    <w:rsid w:val="000E0163"/>
    <w:rsid w:val="000E035D"/>
    <w:rsid w:val="000E039E"/>
    <w:rsid w:val="000E03A0"/>
    <w:rsid w:val="000E041D"/>
    <w:rsid w:val="000E0423"/>
    <w:rsid w:val="000E04D5"/>
    <w:rsid w:val="000E06F2"/>
    <w:rsid w:val="000E08CA"/>
    <w:rsid w:val="000E09BC"/>
    <w:rsid w:val="000E0E9F"/>
    <w:rsid w:val="000E0EC0"/>
    <w:rsid w:val="000E13FB"/>
    <w:rsid w:val="000E145E"/>
    <w:rsid w:val="000E15F6"/>
    <w:rsid w:val="000E16F8"/>
    <w:rsid w:val="000E1B46"/>
    <w:rsid w:val="000E1FD4"/>
    <w:rsid w:val="000E21F7"/>
    <w:rsid w:val="000E235C"/>
    <w:rsid w:val="000E235D"/>
    <w:rsid w:val="000E2484"/>
    <w:rsid w:val="000E26B2"/>
    <w:rsid w:val="000E27AF"/>
    <w:rsid w:val="000E28CA"/>
    <w:rsid w:val="000E2CC8"/>
    <w:rsid w:val="000E2E6F"/>
    <w:rsid w:val="000E2F1D"/>
    <w:rsid w:val="000E3000"/>
    <w:rsid w:val="000E32B0"/>
    <w:rsid w:val="000E34B0"/>
    <w:rsid w:val="000E357E"/>
    <w:rsid w:val="000E367D"/>
    <w:rsid w:val="000E372D"/>
    <w:rsid w:val="000E3737"/>
    <w:rsid w:val="000E382D"/>
    <w:rsid w:val="000E38F3"/>
    <w:rsid w:val="000E3ABC"/>
    <w:rsid w:val="000E3D5A"/>
    <w:rsid w:val="000E3E0B"/>
    <w:rsid w:val="000E3F3C"/>
    <w:rsid w:val="000E40D9"/>
    <w:rsid w:val="000E423E"/>
    <w:rsid w:val="000E43BB"/>
    <w:rsid w:val="000E43D0"/>
    <w:rsid w:val="000E44D6"/>
    <w:rsid w:val="000E4540"/>
    <w:rsid w:val="000E49C0"/>
    <w:rsid w:val="000E4D42"/>
    <w:rsid w:val="000E4F85"/>
    <w:rsid w:val="000E5050"/>
    <w:rsid w:val="000E51BE"/>
    <w:rsid w:val="000E532E"/>
    <w:rsid w:val="000E546A"/>
    <w:rsid w:val="000E56E0"/>
    <w:rsid w:val="000E571C"/>
    <w:rsid w:val="000E5A8D"/>
    <w:rsid w:val="000E5AA2"/>
    <w:rsid w:val="000E5DEE"/>
    <w:rsid w:val="000E5FC5"/>
    <w:rsid w:val="000E628C"/>
    <w:rsid w:val="000E681F"/>
    <w:rsid w:val="000E6924"/>
    <w:rsid w:val="000E696C"/>
    <w:rsid w:val="000E7358"/>
    <w:rsid w:val="000E743A"/>
    <w:rsid w:val="000E74A9"/>
    <w:rsid w:val="000E765D"/>
    <w:rsid w:val="000E7E30"/>
    <w:rsid w:val="000E7E80"/>
    <w:rsid w:val="000E7EA7"/>
    <w:rsid w:val="000E7FB3"/>
    <w:rsid w:val="000F04EF"/>
    <w:rsid w:val="000F0867"/>
    <w:rsid w:val="000F0AE0"/>
    <w:rsid w:val="000F0C23"/>
    <w:rsid w:val="000F0F6B"/>
    <w:rsid w:val="000F104A"/>
    <w:rsid w:val="000F1359"/>
    <w:rsid w:val="000F1A51"/>
    <w:rsid w:val="000F1AE3"/>
    <w:rsid w:val="000F1BEC"/>
    <w:rsid w:val="000F1F17"/>
    <w:rsid w:val="000F1F5D"/>
    <w:rsid w:val="000F1FED"/>
    <w:rsid w:val="000F22BC"/>
    <w:rsid w:val="000F28CD"/>
    <w:rsid w:val="000F2939"/>
    <w:rsid w:val="000F29D5"/>
    <w:rsid w:val="000F2BBF"/>
    <w:rsid w:val="000F2C30"/>
    <w:rsid w:val="000F2E33"/>
    <w:rsid w:val="000F2FDD"/>
    <w:rsid w:val="000F3052"/>
    <w:rsid w:val="000F327C"/>
    <w:rsid w:val="000F3549"/>
    <w:rsid w:val="000F39AB"/>
    <w:rsid w:val="000F3A4B"/>
    <w:rsid w:val="000F3A8B"/>
    <w:rsid w:val="000F3D67"/>
    <w:rsid w:val="000F402F"/>
    <w:rsid w:val="000F42A3"/>
    <w:rsid w:val="000F4375"/>
    <w:rsid w:val="000F441A"/>
    <w:rsid w:val="000F44A5"/>
    <w:rsid w:val="000F469E"/>
    <w:rsid w:val="000F46D1"/>
    <w:rsid w:val="000F47C5"/>
    <w:rsid w:val="000F4937"/>
    <w:rsid w:val="000F4F13"/>
    <w:rsid w:val="000F4F27"/>
    <w:rsid w:val="000F51FB"/>
    <w:rsid w:val="000F53C0"/>
    <w:rsid w:val="000F556E"/>
    <w:rsid w:val="000F557D"/>
    <w:rsid w:val="000F55A2"/>
    <w:rsid w:val="000F5635"/>
    <w:rsid w:val="000F580B"/>
    <w:rsid w:val="000F5A07"/>
    <w:rsid w:val="000F5D11"/>
    <w:rsid w:val="000F5D1B"/>
    <w:rsid w:val="000F67B1"/>
    <w:rsid w:val="000F69C5"/>
    <w:rsid w:val="000F6C2A"/>
    <w:rsid w:val="000F6D3B"/>
    <w:rsid w:val="000F6FD1"/>
    <w:rsid w:val="000F71D3"/>
    <w:rsid w:val="000F7489"/>
    <w:rsid w:val="000F7504"/>
    <w:rsid w:val="000F75D0"/>
    <w:rsid w:val="000F75E3"/>
    <w:rsid w:val="000F7604"/>
    <w:rsid w:val="000F77EA"/>
    <w:rsid w:val="000F78A3"/>
    <w:rsid w:val="000F78EC"/>
    <w:rsid w:val="000F7CA9"/>
    <w:rsid w:val="000F7ED3"/>
    <w:rsid w:val="001001C8"/>
    <w:rsid w:val="001003A3"/>
    <w:rsid w:val="00100724"/>
    <w:rsid w:val="001007EA"/>
    <w:rsid w:val="001007F0"/>
    <w:rsid w:val="00100878"/>
    <w:rsid w:val="001008A1"/>
    <w:rsid w:val="001008C2"/>
    <w:rsid w:val="00100A0F"/>
    <w:rsid w:val="00100B91"/>
    <w:rsid w:val="00100E88"/>
    <w:rsid w:val="00100FE1"/>
    <w:rsid w:val="0010102D"/>
    <w:rsid w:val="00101272"/>
    <w:rsid w:val="001013DA"/>
    <w:rsid w:val="0010158C"/>
    <w:rsid w:val="001015F3"/>
    <w:rsid w:val="001016AC"/>
    <w:rsid w:val="00101988"/>
    <w:rsid w:val="00101E1C"/>
    <w:rsid w:val="00101F61"/>
    <w:rsid w:val="0010218F"/>
    <w:rsid w:val="00102263"/>
    <w:rsid w:val="0010233C"/>
    <w:rsid w:val="001026FB"/>
    <w:rsid w:val="00102784"/>
    <w:rsid w:val="001029BD"/>
    <w:rsid w:val="00102A09"/>
    <w:rsid w:val="00102A14"/>
    <w:rsid w:val="00102B35"/>
    <w:rsid w:val="00102EC6"/>
    <w:rsid w:val="001034DB"/>
    <w:rsid w:val="00103DD2"/>
    <w:rsid w:val="0010467F"/>
    <w:rsid w:val="001046FD"/>
    <w:rsid w:val="00104C59"/>
    <w:rsid w:val="0010529A"/>
    <w:rsid w:val="001052FE"/>
    <w:rsid w:val="00105423"/>
    <w:rsid w:val="00105678"/>
    <w:rsid w:val="00105694"/>
    <w:rsid w:val="0010589C"/>
    <w:rsid w:val="001059EE"/>
    <w:rsid w:val="00105AB3"/>
    <w:rsid w:val="00105B00"/>
    <w:rsid w:val="00105B15"/>
    <w:rsid w:val="00105B2C"/>
    <w:rsid w:val="00105B60"/>
    <w:rsid w:val="00105B69"/>
    <w:rsid w:val="00105C86"/>
    <w:rsid w:val="0010608E"/>
    <w:rsid w:val="0010610A"/>
    <w:rsid w:val="00106178"/>
    <w:rsid w:val="00106232"/>
    <w:rsid w:val="00106305"/>
    <w:rsid w:val="001065BB"/>
    <w:rsid w:val="00106690"/>
    <w:rsid w:val="00106771"/>
    <w:rsid w:val="00106991"/>
    <w:rsid w:val="00106BF2"/>
    <w:rsid w:val="00106D6D"/>
    <w:rsid w:val="00106EF1"/>
    <w:rsid w:val="00107339"/>
    <w:rsid w:val="0010757A"/>
    <w:rsid w:val="00107752"/>
    <w:rsid w:val="0010783D"/>
    <w:rsid w:val="00107883"/>
    <w:rsid w:val="00107907"/>
    <w:rsid w:val="00107C33"/>
    <w:rsid w:val="00107DCB"/>
    <w:rsid w:val="00110335"/>
    <w:rsid w:val="0011097E"/>
    <w:rsid w:val="00110994"/>
    <w:rsid w:val="00110A1C"/>
    <w:rsid w:val="00110CAC"/>
    <w:rsid w:val="00110F36"/>
    <w:rsid w:val="00111376"/>
    <w:rsid w:val="001117C5"/>
    <w:rsid w:val="00111A5E"/>
    <w:rsid w:val="00111CCD"/>
    <w:rsid w:val="001123FF"/>
    <w:rsid w:val="00112466"/>
    <w:rsid w:val="0011252E"/>
    <w:rsid w:val="001126BC"/>
    <w:rsid w:val="0011270B"/>
    <w:rsid w:val="00112721"/>
    <w:rsid w:val="00112984"/>
    <w:rsid w:val="00112C2A"/>
    <w:rsid w:val="00112DAC"/>
    <w:rsid w:val="00112DE8"/>
    <w:rsid w:val="0011314D"/>
    <w:rsid w:val="00113313"/>
    <w:rsid w:val="0011372B"/>
    <w:rsid w:val="00113A51"/>
    <w:rsid w:val="00113B6D"/>
    <w:rsid w:val="00113D40"/>
    <w:rsid w:val="0011438F"/>
    <w:rsid w:val="0011479E"/>
    <w:rsid w:val="001149A1"/>
    <w:rsid w:val="00114AC7"/>
    <w:rsid w:val="00114B6B"/>
    <w:rsid w:val="00114BB5"/>
    <w:rsid w:val="00114C81"/>
    <w:rsid w:val="00114CA1"/>
    <w:rsid w:val="0011504F"/>
    <w:rsid w:val="0011505B"/>
    <w:rsid w:val="001150FA"/>
    <w:rsid w:val="00115152"/>
    <w:rsid w:val="0011535B"/>
    <w:rsid w:val="001154F3"/>
    <w:rsid w:val="001158A4"/>
    <w:rsid w:val="00115930"/>
    <w:rsid w:val="00115962"/>
    <w:rsid w:val="00115ADE"/>
    <w:rsid w:val="00115B6D"/>
    <w:rsid w:val="00115D52"/>
    <w:rsid w:val="00115FDF"/>
    <w:rsid w:val="0011620B"/>
    <w:rsid w:val="0011642D"/>
    <w:rsid w:val="00116811"/>
    <w:rsid w:val="00116EBB"/>
    <w:rsid w:val="00116FF9"/>
    <w:rsid w:val="001170A7"/>
    <w:rsid w:val="00117294"/>
    <w:rsid w:val="00117356"/>
    <w:rsid w:val="00117376"/>
    <w:rsid w:val="001173C8"/>
    <w:rsid w:val="001174D6"/>
    <w:rsid w:val="00117800"/>
    <w:rsid w:val="00117A06"/>
    <w:rsid w:val="00117E05"/>
    <w:rsid w:val="00117E34"/>
    <w:rsid w:val="001209A7"/>
    <w:rsid w:val="00120DC6"/>
    <w:rsid w:val="00120E1F"/>
    <w:rsid w:val="001211F7"/>
    <w:rsid w:val="0012146A"/>
    <w:rsid w:val="001215BC"/>
    <w:rsid w:val="001215C0"/>
    <w:rsid w:val="0012162E"/>
    <w:rsid w:val="001217D7"/>
    <w:rsid w:val="001218E2"/>
    <w:rsid w:val="00121B5A"/>
    <w:rsid w:val="00121D23"/>
    <w:rsid w:val="00121E9A"/>
    <w:rsid w:val="00121F2D"/>
    <w:rsid w:val="0012203B"/>
    <w:rsid w:val="001224B1"/>
    <w:rsid w:val="001226A5"/>
    <w:rsid w:val="001226DB"/>
    <w:rsid w:val="00122912"/>
    <w:rsid w:val="001229C3"/>
    <w:rsid w:val="00122F64"/>
    <w:rsid w:val="0012328C"/>
    <w:rsid w:val="0012343E"/>
    <w:rsid w:val="0012366D"/>
    <w:rsid w:val="001237B8"/>
    <w:rsid w:val="0012384C"/>
    <w:rsid w:val="001238D0"/>
    <w:rsid w:val="00123B42"/>
    <w:rsid w:val="001244F3"/>
    <w:rsid w:val="00124551"/>
    <w:rsid w:val="00124611"/>
    <w:rsid w:val="001249F7"/>
    <w:rsid w:val="00124FCC"/>
    <w:rsid w:val="0012554B"/>
    <w:rsid w:val="00125792"/>
    <w:rsid w:val="00125845"/>
    <w:rsid w:val="00125AF6"/>
    <w:rsid w:val="00125BF9"/>
    <w:rsid w:val="001261FE"/>
    <w:rsid w:val="001266FA"/>
    <w:rsid w:val="001268A1"/>
    <w:rsid w:val="00126A42"/>
    <w:rsid w:val="00126C69"/>
    <w:rsid w:val="00126E40"/>
    <w:rsid w:val="00126E77"/>
    <w:rsid w:val="00126E94"/>
    <w:rsid w:val="00126FCF"/>
    <w:rsid w:val="001272F2"/>
    <w:rsid w:val="00127407"/>
    <w:rsid w:val="00127BE6"/>
    <w:rsid w:val="00130137"/>
    <w:rsid w:val="00130152"/>
    <w:rsid w:val="001302C9"/>
    <w:rsid w:val="0013030E"/>
    <w:rsid w:val="00130331"/>
    <w:rsid w:val="001304A5"/>
    <w:rsid w:val="001305FC"/>
    <w:rsid w:val="00130A82"/>
    <w:rsid w:val="00130B13"/>
    <w:rsid w:val="00130B5C"/>
    <w:rsid w:val="00130FE2"/>
    <w:rsid w:val="001310D4"/>
    <w:rsid w:val="0013111E"/>
    <w:rsid w:val="00131175"/>
    <w:rsid w:val="001313AD"/>
    <w:rsid w:val="00131634"/>
    <w:rsid w:val="001316CF"/>
    <w:rsid w:val="001318F7"/>
    <w:rsid w:val="001319D7"/>
    <w:rsid w:val="00131B50"/>
    <w:rsid w:val="00131DA9"/>
    <w:rsid w:val="00131E14"/>
    <w:rsid w:val="00131E59"/>
    <w:rsid w:val="00131FF7"/>
    <w:rsid w:val="00132318"/>
    <w:rsid w:val="001323A6"/>
    <w:rsid w:val="00132A4F"/>
    <w:rsid w:val="00132D0D"/>
    <w:rsid w:val="00132D80"/>
    <w:rsid w:val="00132EB4"/>
    <w:rsid w:val="00132EB5"/>
    <w:rsid w:val="00132FEC"/>
    <w:rsid w:val="0013349B"/>
    <w:rsid w:val="00133C80"/>
    <w:rsid w:val="001340C4"/>
    <w:rsid w:val="00134119"/>
    <w:rsid w:val="0013415D"/>
    <w:rsid w:val="001344A0"/>
    <w:rsid w:val="0013462F"/>
    <w:rsid w:val="00134AF8"/>
    <w:rsid w:val="00134D47"/>
    <w:rsid w:val="00134D68"/>
    <w:rsid w:val="00134E56"/>
    <w:rsid w:val="00135082"/>
    <w:rsid w:val="001352F5"/>
    <w:rsid w:val="00135395"/>
    <w:rsid w:val="00135457"/>
    <w:rsid w:val="001354A3"/>
    <w:rsid w:val="001354D0"/>
    <w:rsid w:val="0013574C"/>
    <w:rsid w:val="00135862"/>
    <w:rsid w:val="0013595F"/>
    <w:rsid w:val="00135A10"/>
    <w:rsid w:val="00135B65"/>
    <w:rsid w:val="00135DE2"/>
    <w:rsid w:val="00135E67"/>
    <w:rsid w:val="00135F60"/>
    <w:rsid w:val="00136AAF"/>
    <w:rsid w:val="00136ACF"/>
    <w:rsid w:val="00136B10"/>
    <w:rsid w:val="00136C9A"/>
    <w:rsid w:val="00136EC2"/>
    <w:rsid w:val="001370E4"/>
    <w:rsid w:val="0013712F"/>
    <w:rsid w:val="00137876"/>
    <w:rsid w:val="00137897"/>
    <w:rsid w:val="00137C16"/>
    <w:rsid w:val="00137CEC"/>
    <w:rsid w:val="00137DB3"/>
    <w:rsid w:val="00137EA8"/>
    <w:rsid w:val="00140095"/>
    <w:rsid w:val="001407B8"/>
    <w:rsid w:val="00140C7C"/>
    <w:rsid w:val="00141211"/>
    <w:rsid w:val="0014155A"/>
    <w:rsid w:val="00141781"/>
    <w:rsid w:val="00141854"/>
    <w:rsid w:val="00141E68"/>
    <w:rsid w:val="001428AE"/>
    <w:rsid w:val="00142AF2"/>
    <w:rsid w:val="00142B89"/>
    <w:rsid w:val="00142C73"/>
    <w:rsid w:val="0014314A"/>
    <w:rsid w:val="001433E2"/>
    <w:rsid w:val="00143542"/>
    <w:rsid w:val="00143800"/>
    <w:rsid w:val="00143A6B"/>
    <w:rsid w:val="00143CC4"/>
    <w:rsid w:val="00143F32"/>
    <w:rsid w:val="00144054"/>
    <w:rsid w:val="0014410D"/>
    <w:rsid w:val="001442EB"/>
    <w:rsid w:val="00144607"/>
    <w:rsid w:val="00144825"/>
    <w:rsid w:val="0014488B"/>
    <w:rsid w:val="00144959"/>
    <w:rsid w:val="00144D02"/>
    <w:rsid w:val="00144E52"/>
    <w:rsid w:val="00145058"/>
    <w:rsid w:val="001453F4"/>
    <w:rsid w:val="0014541C"/>
    <w:rsid w:val="00145EAF"/>
    <w:rsid w:val="00145F26"/>
    <w:rsid w:val="001461A1"/>
    <w:rsid w:val="0014645C"/>
    <w:rsid w:val="0014649A"/>
    <w:rsid w:val="0014658A"/>
    <w:rsid w:val="00146723"/>
    <w:rsid w:val="00146B0C"/>
    <w:rsid w:val="00146B50"/>
    <w:rsid w:val="00146C66"/>
    <w:rsid w:val="00146DF2"/>
    <w:rsid w:val="00146F03"/>
    <w:rsid w:val="00146F3D"/>
    <w:rsid w:val="00147062"/>
    <w:rsid w:val="001471B6"/>
    <w:rsid w:val="001471C0"/>
    <w:rsid w:val="00147394"/>
    <w:rsid w:val="00147501"/>
    <w:rsid w:val="0014753F"/>
    <w:rsid w:val="001477D6"/>
    <w:rsid w:val="001477E8"/>
    <w:rsid w:val="00147813"/>
    <w:rsid w:val="001479DC"/>
    <w:rsid w:val="00147B07"/>
    <w:rsid w:val="00147CA8"/>
    <w:rsid w:val="00147CCB"/>
    <w:rsid w:val="00147D36"/>
    <w:rsid w:val="00147DB1"/>
    <w:rsid w:val="00147F9B"/>
    <w:rsid w:val="00150282"/>
    <w:rsid w:val="001505ED"/>
    <w:rsid w:val="001508E9"/>
    <w:rsid w:val="0015125E"/>
    <w:rsid w:val="00151445"/>
    <w:rsid w:val="001516AB"/>
    <w:rsid w:val="00151C22"/>
    <w:rsid w:val="00151DFB"/>
    <w:rsid w:val="00151E98"/>
    <w:rsid w:val="00151EF3"/>
    <w:rsid w:val="00151F8B"/>
    <w:rsid w:val="00152169"/>
    <w:rsid w:val="00152412"/>
    <w:rsid w:val="00152559"/>
    <w:rsid w:val="0015263B"/>
    <w:rsid w:val="001526E8"/>
    <w:rsid w:val="00153091"/>
    <w:rsid w:val="001534AF"/>
    <w:rsid w:val="00153682"/>
    <w:rsid w:val="001537A9"/>
    <w:rsid w:val="00153860"/>
    <w:rsid w:val="00153A0F"/>
    <w:rsid w:val="00153CEC"/>
    <w:rsid w:val="001541B9"/>
    <w:rsid w:val="001543A0"/>
    <w:rsid w:val="001543A9"/>
    <w:rsid w:val="001544AE"/>
    <w:rsid w:val="00154955"/>
    <w:rsid w:val="00154AB1"/>
    <w:rsid w:val="00154BD6"/>
    <w:rsid w:val="00154CE9"/>
    <w:rsid w:val="00154F3D"/>
    <w:rsid w:val="00155622"/>
    <w:rsid w:val="001556B4"/>
    <w:rsid w:val="001557D2"/>
    <w:rsid w:val="0015590E"/>
    <w:rsid w:val="00155951"/>
    <w:rsid w:val="00155AB9"/>
    <w:rsid w:val="00155BB9"/>
    <w:rsid w:val="00155ED6"/>
    <w:rsid w:val="00156046"/>
    <w:rsid w:val="001561F8"/>
    <w:rsid w:val="00156247"/>
    <w:rsid w:val="0015661E"/>
    <w:rsid w:val="001566FC"/>
    <w:rsid w:val="00156738"/>
    <w:rsid w:val="00156739"/>
    <w:rsid w:val="001568E8"/>
    <w:rsid w:val="00156E10"/>
    <w:rsid w:val="00156F99"/>
    <w:rsid w:val="001572B8"/>
    <w:rsid w:val="00157330"/>
    <w:rsid w:val="00157532"/>
    <w:rsid w:val="0015776F"/>
    <w:rsid w:val="00157A2D"/>
    <w:rsid w:val="00157B6D"/>
    <w:rsid w:val="001602DF"/>
    <w:rsid w:val="001604B3"/>
    <w:rsid w:val="00160547"/>
    <w:rsid w:val="00160557"/>
    <w:rsid w:val="001605AC"/>
    <w:rsid w:val="0016065D"/>
    <w:rsid w:val="001606BB"/>
    <w:rsid w:val="001607B0"/>
    <w:rsid w:val="00160A0E"/>
    <w:rsid w:val="00160DF2"/>
    <w:rsid w:val="00160E8C"/>
    <w:rsid w:val="001610C4"/>
    <w:rsid w:val="0016118A"/>
    <w:rsid w:val="0016137C"/>
    <w:rsid w:val="0016149E"/>
    <w:rsid w:val="001614D2"/>
    <w:rsid w:val="0016179C"/>
    <w:rsid w:val="001617A7"/>
    <w:rsid w:val="001617EA"/>
    <w:rsid w:val="0016185A"/>
    <w:rsid w:val="00161ACF"/>
    <w:rsid w:val="00161C3B"/>
    <w:rsid w:val="00161E82"/>
    <w:rsid w:val="00161E95"/>
    <w:rsid w:val="00161F52"/>
    <w:rsid w:val="0016232C"/>
    <w:rsid w:val="001623C6"/>
    <w:rsid w:val="0016248A"/>
    <w:rsid w:val="001624BE"/>
    <w:rsid w:val="00162663"/>
    <w:rsid w:val="00162844"/>
    <w:rsid w:val="00162D6C"/>
    <w:rsid w:val="00162F38"/>
    <w:rsid w:val="00163202"/>
    <w:rsid w:val="001633FB"/>
    <w:rsid w:val="00163475"/>
    <w:rsid w:val="0016372B"/>
    <w:rsid w:val="00163B33"/>
    <w:rsid w:val="00163CCB"/>
    <w:rsid w:val="00163CF5"/>
    <w:rsid w:val="00163DEA"/>
    <w:rsid w:val="00163EEC"/>
    <w:rsid w:val="001641D1"/>
    <w:rsid w:val="001642EC"/>
    <w:rsid w:val="00164336"/>
    <w:rsid w:val="001644B9"/>
    <w:rsid w:val="00164511"/>
    <w:rsid w:val="00164540"/>
    <w:rsid w:val="00164595"/>
    <w:rsid w:val="0016474C"/>
    <w:rsid w:val="0016487E"/>
    <w:rsid w:val="00164A44"/>
    <w:rsid w:val="00164AF8"/>
    <w:rsid w:val="00164B24"/>
    <w:rsid w:val="00164E2F"/>
    <w:rsid w:val="0016501C"/>
    <w:rsid w:val="001655A9"/>
    <w:rsid w:val="001655DE"/>
    <w:rsid w:val="001656F8"/>
    <w:rsid w:val="001657EE"/>
    <w:rsid w:val="001658DD"/>
    <w:rsid w:val="00165B46"/>
    <w:rsid w:val="00165B74"/>
    <w:rsid w:val="00165C3F"/>
    <w:rsid w:val="00165D2D"/>
    <w:rsid w:val="00165DFC"/>
    <w:rsid w:val="00165E00"/>
    <w:rsid w:val="00166144"/>
    <w:rsid w:val="00166218"/>
    <w:rsid w:val="00166338"/>
    <w:rsid w:val="00166548"/>
    <w:rsid w:val="00166873"/>
    <w:rsid w:val="00166B1F"/>
    <w:rsid w:val="00166BEC"/>
    <w:rsid w:val="00166CB4"/>
    <w:rsid w:val="00166EC0"/>
    <w:rsid w:val="001670CE"/>
    <w:rsid w:val="00167268"/>
    <w:rsid w:val="00167279"/>
    <w:rsid w:val="00167704"/>
    <w:rsid w:val="00167C32"/>
    <w:rsid w:val="00167C61"/>
    <w:rsid w:val="00167FB3"/>
    <w:rsid w:val="00170046"/>
    <w:rsid w:val="00170430"/>
    <w:rsid w:val="001704D4"/>
    <w:rsid w:val="00170795"/>
    <w:rsid w:val="00170812"/>
    <w:rsid w:val="001715B4"/>
    <w:rsid w:val="0017163C"/>
    <w:rsid w:val="00171969"/>
    <w:rsid w:val="001719DA"/>
    <w:rsid w:val="00171E02"/>
    <w:rsid w:val="00171E3E"/>
    <w:rsid w:val="00171FD6"/>
    <w:rsid w:val="001720B5"/>
    <w:rsid w:val="00172120"/>
    <w:rsid w:val="0017217F"/>
    <w:rsid w:val="001721A8"/>
    <w:rsid w:val="0017220E"/>
    <w:rsid w:val="0017250C"/>
    <w:rsid w:val="0017254A"/>
    <w:rsid w:val="00172672"/>
    <w:rsid w:val="00172975"/>
    <w:rsid w:val="00172AC8"/>
    <w:rsid w:val="00172ADD"/>
    <w:rsid w:val="00172C1D"/>
    <w:rsid w:val="00172C2D"/>
    <w:rsid w:val="00172D13"/>
    <w:rsid w:val="00172D88"/>
    <w:rsid w:val="00172E35"/>
    <w:rsid w:val="001730F9"/>
    <w:rsid w:val="0017338B"/>
    <w:rsid w:val="00173A6C"/>
    <w:rsid w:val="00173B02"/>
    <w:rsid w:val="00173C31"/>
    <w:rsid w:val="00173D21"/>
    <w:rsid w:val="00173EBE"/>
    <w:rsid w:val="00173EE2"/>
    <w:rsid w:val="00174130"/>
    <w:rsid w:val="001745E9"/>
    <w:rsid w:val="001747E8"/>
    <w:rsid w:val="00174864"/>
    <w:rsid w:val="00174897"/>
    <w:rsid w:val="00174926"/>
    <w:rsid w:val="00174B4C"/>
    <w:rsid w:val="00174F4D"/>
    <w:rsid w:val="001753E3"/>
    <w:rsid w:val="0017550F"/>
    <w:rsid w:val="001755BC"/>
    <w:rsid w:val="00175660"/>
    <w:rsid w:val="001757A5"/>
    <w:rsid w:val="001758A8"/>
    <w:rsid w:val="00175A22"/>
    <w:rsid w:val="00175BF1"/>
    <w:rsid w:val="00175E78"/>
    <w:rsid w:val="00175F35"/>
    <w:rsid w:val="0017611B"/>
    <w:rsid w:val="00176352"/>
    <w:rsid w:val="00176498"/>
    <w:rsid w:val="0017671D"/>
    <w:rsid w:val="00176E81"/>
    <w:rsid w:val="00177245"/>
    <w:rsid w:val="001772FB"/>
    <w:rsid w:val="00177377"/>
    <w:rsid w:val="00177585"/>
    <w:rsid w:val="0017785D"/>
    <w:rsid w:val="00177D3D"/>
    <w:rsid w:val="00177DEA"/>
    <w:rsid w:val="00177E63"/>
    <w:rsid w:val="001803BA"/>
    <w:rsid w:val="001805AB"/>
    <w:rsid w:val="00180730"/>
    <w:rsid w:val="001807C9"/>
    <w:rsid w:val="0018085D"/>
    <w:rsid w:val="00180B3C"/>
    <w:rsid w:val="00180E2F"/>
    <w:rsid w:val="00180E7E"/>
    <w:rsid w:val="00180ED3"/>
    <w:rsid w:val="0018101F"/>
    <w:rsid w:val="001812E2"/>
    <w:rsid w:val="00181617"/>
    <w:rsid w:val="001818E5"/>
    <w:rsid w:val="00181F0F"/>
    <w:rsid w:val="0018237B"/>
    <w:rsid w:val="001824B9"/>
    <w:rsid w:val="00182D60"/>
    <w:rsid w:val="00183409"/>
    <w:rsid w:val="00183414"/>
    <w:rsid w:val="0018356F"/>
    <w:rsid w:val="00183731"/>
    <w:rsid w:val="00183C36"/>
    <w:rsid w:val="00183CFE"/>
    <w:rsid w:val="00183F23"/>
    <w:rsid w:val="00183F2D"/>
    <w:rsid w:val="0018404A"/>
    <w:rsid w:val="0018406A"/>
    <w:rsid w:val="00184085"/>
    <w:rsid w:val="0018414B"/>
    <w:rsid w:val="0018424D"/>
    <w:rsid w:val="00184379"/>
    <w:rsid w:val="00184576"/>
    <w:rsid w:val="001845F3"/>
    <w:rsid w:val="00184821"/>
    <w:rsid w:val="0018498D"/>
    <w:rsid w:val="001849B7"/>
    <w:rsid w:val="00184B01"/>
    <w:rsid w:val="00184C15"/>
    <w:rsid w:val="00184D3B"/>
    <w:rsid w:val="00184DF3"/>
    <w:rsid w:val="00185242"/>
    <w:rsid w:val="001853A2"/>
    <w:rsid w:val="001853CA"/>
    <w:rsid w:val="00185464"/>
    <w:rsid w:val="0018570F"/>
    <w:rsid w:val="001857C8"/>
    <w:rsid w:val="00185955"/>
    <w:rsid w:val="0018597E"/>
    <w:rsid w:val="00185B81"/>
    <w:rsid w:val="00185BF2"/>
    <w:rsid w:val="00185CCB"/>
    <w:rsid w:val="00185DAC"/>
    <w:rsid w:val="00185F16"/>
    <w:rsid w:val="0018613F"/>
    <w:rsid w:val="001866CC"/>
    <w:rsid w:val="00186A85"/>
    <w:rsid w:val="001870E2"/>
    <w:rsid w:val="00187465"/>
    <w:rsid w:val="00187861"/>
    <w:rsid w:val="00187AA1"/>
    <w:rsid w:val="00187C13"/>
    <w:rsid w:val="00187EDB"/>
    <w:rsid w:val="00187FC8"/>
    <w:rsid w:val="001900A5"/>
    <w:rsid w:val="00190164"/>
    <w:rsid w:val="001908C7"/>
    <w:rsid w:val="00190AE5"/>
    <w:rsid w:val="00190BD2"/>
    <w:rsid w:val="00190D4D"/>
    <w:rsid w:val="00190F4C"/>
    <w:rsid w:val="0019105A"/>
    <w:rsid w:val="00191214"/>
    <w:rsid w:val="0019122E"/>
    <w:rsid w:val="00191409"/>
    <w:rsid w:val="001915C6"/>
    <w:rsid w:val="0019161C"/>
    <w:rsid w:val="00191ACE"/>
    <w:rsid w:val="00191B1F"/>
    <w:rsid w:val="00191B39"/>
    <w:rsid w:val="00191B3C"/>
    <w:rsid w:val="00191C15"/>
    <w:rsid w:val="00191C3A"/>
    <w:rsid w:val="00191E30"/>
    <w:rsid w:val="00191E74"/>
    <w:rsid w:val="00192082"/>
    <w:rsid w:val="00192342"/>
    <w:rsid w:val="00192387"/>
    <w:rsid w:val="0019239D"/>
    <w:rsid w:val="001924B2"/>
    <w:rsid w:val="00192C81"/>
    <w:rsid w:val="00192DBA"/>
    <w:rsid w:val="00192FC8"/>
    <w:rsid w:val="001933BB"/>
    <w:rsid w:val="001934B8"/>
    <w:rsid w:val="00193628"/>
    <w:rsid w:val="001936AE"/>
    <w:rsid w:val="001937BF"/>
    <w:rsid w:val="001937F6"/>
    <w:rsid w:val="00193A8A"/>
    <w:rsid w:val="00193B14"/>
    <w:rsid w:val="00193C0A"/>
    <w:rsid w:val="00193C64"/>
    <w:rsid w:val="001941C3"/>
    <w:rsid w:val="00194765"/>
    <w:rsid w:val="0019480A"/>
    <w:rsid w:val="001949CA"/>
    <w:rsid w:val="001949E5"/>
    <w:rsid w:val="00194E98"/>
    <w:rsid w:val="00195031"/>
    <w:rsid w:val="00195342"/>
    <w:rsid w:val="00195376"/>
    <w:rsid w:val="00195837"/>
    <w:rsid w:val="00195931"/>
    <w:rsid w:val="00195B6C"/>
    <w:rsid w:val="00195C52"/>
    <w:rsid w:val="00196011"/>
    <w:rsid w:val="001960AB"/>
    <w:rsid w:val="0019617A"/>
    <w:rsid w:val="0019622E"/>
    <w:rsid w:val="00196483"/>
    <w:rsid w:val="001966C1"/>
    <w:rsid w:val="001967F8"/>
    <w:rsid w:val="001968FD"/>
    <w:rsid w:val="00196B82"/>
    <w:rsid w:val="00196C80"/>
    <w:rsid w:val="00196CAD"/>
    <w:rsid w:val="00196DCA"/>
    <w:rsid w:val="00196DDD"/>
    <w:rsid w:val="00196DEC"/>
    <w:rsid w:val="00196E9B"/>
    <w:rsid w:val="00196ED9"/>
    <w:rsid w:val="00196F31"/>
    <w:rsid w:val="0019729C"/>
    <w:rsid w:val="001972BA"/>
    <w:rsid w:val="00197385"/>
    <w:rsid w:val="00197852"/>
    <w:rsid w:val="00197CF0"/>
    <w:rsid w:val="001A0114"/>
    <w:rsid w:val="001A0264"/>
    <w:rsid w:val="001A0412"/>
    <w:rsid w:val="001A0546"/>
    <w:rsid w:val="001A062D"/>
    <w:rsid w:val="001A0C2B"/>
    <w:rsid w:val="001A0CCD"/>
    <w:rsid w:val="001A0E5F"/>
    <w:rsid w:val="001A10E4"/>
    <w:rsid w:val="001A1849"/>
    <w:rsid w:val="001A190F"/>
    <w:rsid w:val="001A19BD"/>
    <w:rsid w:val="001A1AA7"/>
    <w:rsid w:val="001A1AC1"/>
    <w:rsid w:val="001A1D26"/>
    <w:rsid w:val="001A2356"/>
    <w:rsid w:val="001A24CC"/>
    <w:rsid w:val="001A2586"/>
    <w:rsid w:val="001A25CE"/>
    <w:rsid w:val="001A2B8B"/>
    <w:rsid w:val="001A2EFC"/>
    <w:rsid w:val="001A3829"/>
    <w:rsid w:val="001A3AD4"/>
    <w:rsid w:val="001A3B4D"/>
    <w:rsid w:val="001A423E"/>
    <w:rsid w:val="001A4473"/>
    <w:rsid w:val="001A4512"/>
    <w:rsid w:val="001A487F"/>
    <w:rsid w:val="001A4AC6"/>
    <w:rsid w:val="001A4C88"/>
    <w:rsid w:val="001A4F67"/>
    <w:rsid w:val="001A5195"/>
    <w:rsid w:val="001A528A"/>
    <w:rsid w:val="001A535F"/>
    <w:rsid w:val="001A5517"/>
    <w:rsid w:val="001A593D"/>
    <w:rsid w:val="001A5D68"/>
    <w:rsid w:val="001A62C1"/>
    <w:rsid w:val="001A6325"/>
    <w:rsid w:val="001A6387"/>
    <w:rsid w:val="001A6840"/>
    <w:rsid w:val="001A6B1D"/>
    <w:rsid w:val="001A6FDD"/>
    <w:rsid w:val="001A7059"/>
    <w:rsid w:val="001A768E"/>
    <w:rsid w:val="001A76CA"/>
    <w:rsid w:val="001B001C"/>
    <w:rsid w:val="001B02A8"/>
    <w:rsid w:val="001B02F8"/>
    <w:rsid w:val="001B0309"/>
    <w:rsid w:val="001B0591"/>
    <w:rsid w:val="001B0F80"/>
    <w:rsid w:val="001B167F"/>
    <w:rsid w:val="001B189F"/>
    <w:rsid w:val="001B1C3F"/>
    <w:rsid w:val="001B1F2D"/>
    <w:rsid w:val="001B2385"/>
    <w:rsid w:val="001B2535"/>
    <w:rsid w:val="001B254A"/>
    <w:rsid w:val="001B254C"/>
    <w:rsid w:val="001B256A"/>
    <w:rsid w:val="001B26A9"/>
    <w:rsid w:val="001B2749"/>
    <w:rsid w:val="001B2785"/>
    <w:rsid w:val="001B2961"/>
    <w:rsid w:val="001B2A02"/>
    <w:rsid w:val="001B2ABF"/>
    <w:rsid w:val="001B2FB6"/>
    <w:rsid w:val="001B30D8"/>
    <w:rsid w:val="001B32AB"/>
    <w:rsid w:val="001B32B8"/>
    <w:rsid w:val="001B32E4"/>
    <w:rsid w:val="001B32FB"/>
    <w:rsid w:val="001B3666"/>
    <w:rsid w:val="001B37C4"/>
    <w:rsid w:val="001B3864"/>
    <w:rsid w:val="001B387B"/>
    <w:rsid w:val="001B38AB"/>
    <w:rsid w:val="001B39F9"/>
    <w:rsid w:val="001B3AFF"/>
    <w:rsid w:val="001B3BD7"/>
    <w:rsid w:val="001B3C06"/>
    <w:rsid w:val="001B3D10"/>
    <w:rsid w:val="001B3DC8"/>
    <w:rsid w:val="001B4005"/>
    <w:rsid w:val="001B41A9"/>
    <w:rsid w:val="001B41F3"/>
    <w:rsid w:val="001B423F"/>
    <w:rsid w:val="001B454A"/>
    <w:rsid w:val="001B455A"/>
    <w:rsid w:val="001B4571"/>
    <w:rsid w:val="001B4601"/>
    <w:rsid w:val="001B4863"/>
    <w:rsid w:val="001B4984"/>
    <w:rsid w:val="001B49CF"/>
    <w:rsid w:val="001B4A73"/>
    <w:rsid w:val="001B4FF3"/>
    <w:rsid w:val="001B5434"/>
    <w:rsid w:val="001B54D9"/>
    <w:rsid w:val="001B5573"/>
    <w:rsid w:val="001B5582"/>
    <w:rsid w:val="001B55FA"/>
    <w:rsid w:val="001B5646"/>
    <w:rsid w:val="001B58D6"/>
    <w:rsid w:val="001B59A3"/>
    <w:rsid w:val="001B59DE"/>
    <w:rsid w:val="001B5B61"/>
    <w:rsid w:val="001B5B80"/>
    <w:rsid w:val="001B5CB7"/>
    <w:rsid w:val="001B5E27"/>
    <w:rsid w:val="001B5FEE"/>
    <w:rsid w:val="001B60CA"/>
    <w:rsid w:val="001B61D7"/>
    <w:rsid w:val="001B61E8"/>
    <w:rsid w:val="001B6317"/>
    <w:rsid w:val="001B6509"/>
    <w:rsid w:val="001B66A3"/>
    <w:rsid w:val="001B6705"/>
    <w:rsid w:val="001B6997"/>
    <w:rsid w:val="001B6A49"/>
    <w:rsid w:val="001B6EEE"/>
    <w:rsid w:val="001B7121"/>
    <w:rsid w:val="001B725A"/>
    <w:rsid w:val="001B748B"/>
    <w:rsid w:val="001B7CBE"/>
    <w:rsid w:val="001C0072"/>
    <w:rsid w:val="001C00F7"/>
    <w:rsid w:val="001C02BF"/>
    <w:rsid w:val="001C0341"/>
    <w:rsid w:val="001C03CA"/>
    <w:rsid w:val="001C06B7"/>
    <w:rsid w:val="001C0C37"/>
    <w:rsid w:val="001C0EB4"/>
    <w:rsid w:val="001C1076"/>
    <w:rsid w:val="001C1288"/>
    <w:rsid w:val="001C14DA"/>
    <w:rsid w:val="001C154A"/>
    <w:rsid w:val="001C17CF"/>
    <w:rsid w:val="001C184B"/>
    <w:rsid w:val="001C1981"/>
    <w:rsid w:val="001C1A01"/>
    <w:rsid w:val="001C27A1"/>
    <w:rsid w:val="001C29A7"/>
    <w:rsid w:val="001C2A1F"/>
    <w:rsid w:val="001C2CFD"/>
    <w:rsid w:val="001C2DF1"/>
    <w:rsid w:val="001C2EB3"/>
    <w:rsid w:val="001C33F1"/>
    <w:rsid w:val="001C340F"/>
    <w:rsid w:val="001C3507"/>
    <w:rsid w:val="001C3821"/>
    <w:rsid w:val="001C383C"/>
    <w:rsid w:val="001C38F3"/>
    <w:rsid w:val="001C3B5C"/>
    <w:rsid w:val="001C3C1E"/>
    <w:rsid w:val="001C3D34"/>
    <w:rsid w:val="001C3D49"/>
    <w:rsid w:val="001C3D5A"/>
    <w:rsid w:val="001C3EF8"/>
    <w:rsid w:val="001C3F83"/>
    <w:rsid w:val="001C3FCE"/>
    <w:rsid w:val="001C455B"/>
    <w:rsid w:val="001C46E6"/>
    <w:rsid w:val="001C48F2"/>
    <w:rsid w:val="001C4A24"/>
    <w:rsid w:val="001C4AE0"/>
    <w:rsid w:val="001C4C9A"/>
    <w:rsid w:val="001C4CF5"/>
    <w:rsid w:val="001C4DBA"/>
    <w:rsid w:val="001C4FA9"/>
    <w:rsid w:val="001C560C"/>
    <w:rsid w:val="001C5943"/>
    <w:rsid w:val="001C5972"/>
    <w:rsid w:val="001C59D1"/>
    <w:rsid w:val="001C59E2"/>
    <w:rsid w:val="001C5B6C"/>
    <w:rsid w:val="001C5D02"/>
    <w:rsid w:val="001C5DB1"/>
    <w:rsid w:val="001C5E12"/>
    <w:rsid w:val="001C61C7"/>
    <w:rsid w:val="001C61CB"/>
    <w:rsid w:val="001C6256"/>
    <w:rsid w:val="001C629F"/>
    <w:rsid w:val="001C646F"/>
    <w:rsid w:val="001C657E"/>
    <w:rsid w:val="001C6A74"/>
    <w:rsid w:val="001C70AD"/>
    <w:rsid w:val="001C75E4"/>
    <w:rsid w:val="001C7658"/>
    <w:rsid w:val="001C77B7"/>
    <w:rsid w:val="001D01CB"/>
    <w:rsid w:val="001D05BF"/>
    <w:rsid w:val="001D069B"/>
    <w:rsid w:val="001D09E0"/>
    <w:rsid w:val="001D0B7F"/>
    <w:rsid w:val="001D0C60"/>
    <w:rsid w:val="001D0C65"/>
    <w:rsid w:val="001D0E6A"/>
    <w:rsid w:val="001D0F4B"/>
    <w:rsid w:val="001D1006"/>
    <w:rsid w:val="001D1A7E"/>
    <w:rsid w:val="001D1F9C"/>
    <w:rsid w:val="001D21D1"/>
    <w:rsid w:val="001D228C"/>
    <w:rsid w:val="001D2694"/>
    <w:rsid w:val="001D27C3"/>
    <w:rsid w:val="001D290A"/>
    <w:rsid w:val="001D2B09"/>
    <w:rsid w:val="001D2BCA"/>
    <w:rsid w:val="001D2D3F"/>
    <w:rsid w:val="001D2EE6"/>
    <w:rsid w:val="001D308E"/>
    <w:rsid w:val="001D35D5"/>
    <w:rsid w:val="001D3A75"/>
    <w:rsid w:val="001D40CB"/>
    <w:rsid w:val="001D4108"/>
    <w:rsid w:val="001D43D4"/>
    <w:rsid w:val="001D443F"/>
    <w:rsid w:val="001D4604"/>
    <w:rsid w:val="001D4790"/>
    <w:rsid w:val="001D4BFC"/>
    <w:rsid w:val="001D50F1"/>
    <w:rsid w:val="001D51CB"/>
    <w:rsid w:val="001D545F"/>
    <w:rsid w:val="001D5736"/>
    <w:rsid w:val="001D5904"/>
    <w:rsid w:val="001D5CEB"/>
    <w:rsid w:val="001D5F2B"/>
    <w:rsid w:val="001D61BB"/>
    <w:rsid w:val="001D646C"/>
    <w:rsid w:val="001D683C"/>
    <w:rsid w:val="001D69B4"/>
    <w:rsid w:val="001D6B71"/>
    <w:rsid w:val="001D7145"/>
    <w:rsid w:val="001D7319"/>
    <w:rsid w:val="001D75F0"/>
    <w:rsid w:val="001D7684"/>
    <w:rsid w:val="001D7C6F"/>
    <w:rsid w:val="001D7E27"/>
    <w:rsid w:val="001D7F94"/>
    <w:rsid w:val="001E045E"/>
    <w:rsid w:val="001E0621"/>
    <w:rsid w:val="001E07CC"/>
    <w:rsid w:val="001E07F5"/>
    <w:rsid w:val="001E0982"/>
    <w:rsid w:val="001E1095"/>
    <w:rsid w:val="001E111F"/>
    <w:rsid w:val="001E12FA"/>
    <w:rsid w:val="001E1586"/>
    <w:rsid w:val="001E20BC"/>
    <w:rsid w:val="001E22EE"/>
    <w:rsid w:val="001E2322"/>
    <w:rsid w:val="001E2409"/>
    <w:rsid w:val="001E262E"/>
    <w:rsid w:val="001E2746"/>
    <w:rsid w:val="001E2842"/>
    <w:rsid w:val="001E2CD5"/>
    <w:rsid w:val="001E2D16"/>
    <w:rsid w:val="001E32F5"/>
    <w:rsid w:val="001E33C0"/>
    <w:rsid w:val="001E360F"/>
    <w:rsid w:val="001E36B9"/>
    <w:rsid w:val="001E37D2"/>
    <w:rsid w:val="001E3AE5"/>
    <w:rsid w:val="001E3B25"/>
    <w:rsid w:val="001E3F8C"/>
    <w:rsid w:val="001E3FF6"/>
    <w:rsid w:val="001E4369"/>
    <w:rsid w:val="001E45EE"/>
    <w:rsid w:val="001E4714"/>
    <w:rsid w:val="001E48BC"/>
    <w:rsid w:val="001E48DF"/>
    <w:rsid w:val="001E4C6D"/>
    <w:rsid w:val="001E4E4B"/>
    <w:rsid w:val="001E4FC7"/>
    <w:rsid w:val="001E506A"/>
    <w:rsid w:val="001E5111"/>
    <w:rsid w:val="001E5275"/>
    <w:rsid w:val="001E5960"/>
    <w:rsid w:val="001E5C24"/>
    <w:rsid w:val="001E5CA8"/>
    <w:rsid w:val="001E5D0A"/>
    <w:rsid w:val="001E5EFA"/>
    <w:rsid w:val="001E615F"/>
    <w:rsid w:val="001E61DB"/>
    <w:rsid w:val="001E6549"/>
    <w:rsid w:val="001E6767"/>
    <w:rsid w:val="001E6A58"/>
    <w:rsid w:val="001E6B7D"/>
    <w:rsid w:val="001E6D11"/>
    <w:rsid w:val="001E759E"/>
    <w:rsid w:val="001E76ED"/>
    <w:rsid w:val="001E7751"/>
    <w:rsid w:val="001E77BA"/>
    <w:rsid w:val="001E7832"/>
    <w:rsid w:val="001E7B36"/>
    <w:rsid w:val="001E7B89"/>
    <w:rsid w:val="001E7FB0"/>
    <w:rsid w:val="001E7FB5"/>
    <w:rsid w:val="001F0000"/>
    <w:rsid w:val="001F00A8"/>
    <w:rsid w:val="001F021F"/>
    <w:rsid w:val="001F02B4"/>
    <w:rsid w:val="001F03CB"/>
    <w:rsid w:val="001F0861"/>
    <w:rsid w:val="001F0F09"/>
    <w:rsid w:val="001F1341"/>
    <w:rsid w:val="001F1505"/>
    <w:rsid w:val="001F15A4"/>
    <w:rsid w:val="001F16E3"/>
    <w:rsid w:val="001F1726"/>
    <w:rsid w:val="001F1784"/>
    <w:rsid w:val="001F1854"/>
    <w:rsid w:val="001F1988"/>
    <w:rsid w:val="001F1998"/>
    <w:rsid w:val="001F1DA1"/>
    <w:rsid w:val="001F1E8E"/>
    <w:rsid w:val="001F2029"/>
    <w:rsid w:val="001F2073"/>
    <w:rsid w:val="001F2275"/>
    <w:rsid w:val="001F23A7"/>
    <w:rsid w:val="001F23CF"/>
    <w:rsid w:val="001F257B"/>
    <w:rsid w:val="001F289E"/>
    <w:rsid w:val="001F291D"/>
    <w:rsid w:val="001F2AB2"/>
    <w:rsid w:val="001F2C6D"/>
    <w:rsid w:val="001F2CBA"/>
    <w:rsid w:val="001F2FD1"/>
    <w:rsid w:val="001F30D9"/>
    <w:rsid w:val="001F3101"/>
    <w:rsid w:val="001F31E2"/>
    <w:rsid w:val="001F334B"/>
    <w:rsid w:val="001F33BA"/>
    <w:rsid w:val="001F33D6"/>
    <w:rsid w:val="001F372C"/>
    <w:rsid w:val="001F3BD3"/>
    <w:rsid w:val="001F3C8E"/>
    <w:rsid w:val="001F3CD2"/>
    <w:rsid w:val="001F4001"/>
    <w:rsid w:val="001F449E"/>
    <w:rsid w:val="001F453B"/>
    <w:rsid w:val="001F4597"/>
    <w:rsid w:val="001F484C"/>
    <w:rsid w:val="001F4B65"/>
    <w:rsid w:val="001F4BBE"/>
    <w:rsid w:val="001F4E85"/>
    <w:rsid w:val="001F5116"/>
    <w:rsid w:val="001F51F0"/>
    <w:rsid w:val="001F5309"/>
    <w:rsid w:val="001F5480"/>
    <w:rsid w:val="001F5490"/>
    <w:rsid w:val="001F5597"/>
    <w:rsid w:val="001F563B"/>
    <w:rsid w:val="001F57A5"/>
    <w:rsid w:val="001F5812"/>
    <w:rsid w:val="001F5A72"/>
    <w:rsid w:val="001F5C2D"/>
    <w:rsid w:val="001F5F3B"/>
    <w:rsid w:val="001F5FC4"/>
    <w:rsid w:val="001F5FF3"/>
    <w:rsid w:val="001F60B3"/>
    <w:rsid w:val="001F6404"/>
    <w:rsid w:val="001F6581"/>
    <w:rsid w:val="001F6631"/>
    <w:rsid w:val="001F67E3"/>
    <w:rsid w:val="001F6B15"/>
    <w:rsid w:val="001F6B26"/>
    <w:rsid w:val="001F6D62"/>
    <w:rsid w:val="001F6E1A"/>
    <w:rsid w:val="001F7062"/>
    <w:rsid w:val="001F769B"/>
    <w:rsid w:val="001F789E"/>
    <w:rsid w:val="001F7C3F"/>
    <w:rsid w:val="001F7D68"/>
    <w:rsid w:val="001F7E93"/>
    <w:rsid w:val="002000B7"/>
    <w:rsid w:val="002004E9"/>
    <w:rsid w:val="00200570"/>
    <w:rsid w:val="00200707"/>
    <w:rsid w:val="00200AE6"/>
    <w:rsid w:val="0020111A"/>
    <w:rsid w:val="002012A3"/>
    <w:rsid w:val="00201466"/>
    <w:rsid w:val="002014D6"/>
    <w:rsid w:val="00201CA6"/>
    <w:rsid w:val="00202070"/>
    <w:rsid w:val="00202194"/>
    <w:rsid w:val="00202345"/>
    <w:rsid w:val="00202584"/>
    <w:rsid w:val="002026A8"/>
    <w:rsid w:val="002027BD"/>
    <w:rsid w:val="00202B7C"/>
    <w:rsid w:val="00202F4D"/>
    <w:rsid w:val="00203050"/>
    <w:rsid w:val="0020319A"/>
    <w:rsid w:val="002032D0"/>
    <w:rsid w:val="00203397"/>
    <w:rsid w:val="00203EBB"/>
    <w:rsid w:val="002049F8"/>
    <w:rsid w:val="00204A66"/>
    <w:rsid w:val="00204D9C"/>
    <w:rsid w:val="002050FE"/>
    <w:rsid w:val="00205117"/>
    <w:rsid w:val="0020514B"/>
    <w:rsid w:val="002053EF"/>
    <w:rsid w:val="00205425"/>
    <w:rsid w:val="0020568E"/>
    <w:rsid w:val="002056EE"/>
    <w:rsid w:val="0020572A"/>
    <w:rsid w:val="0020596A"/>
    <w:rsid w:val="00205983"/>
    <w:rsid w:val="00205A11"/>
    <w:rsid w:val="00205B1A"/>
    <w:rsid w:val="0020601B"/>
    <w:rsid w:val="00206036"/>
    <w:rsid w:val="002060FB"/>
    <w:rsid w:val="00206191"/>
    <w:rsid w:val="00206318"/>
    <w:rsid w:val="0020636C"/>
    <w:rsid w:val="0020663D"/>
    <w:rsid w:val="0020686F"/>
    <w:rsid w:val="00206953"/>
    <w:rsid w:val="002069EA"/>
    <w:rsid w:val="00206BEE"/>
    <w:rsid w:val="00206CE0"/>
    <w:rsid w:val="00206DC4"/>
    <w:rsid w:val="00206E4B"/>
    <w:rsid w:val="00206E70"/>
    <w:rsid w:val="00206EF5"/>
    <w:rsid w:val="00207119"/>
    <w:rsid w:val="002071DC"/>
    <w:rsid w:val="002072E9"/>
    <w:rsid w:val="0020747C"/>
    <w:rsid w:val="0020748D"/>
    <w:rsid w:val="00207626"/>
    <w:rsid w:val="002079EF"/>
    <w:rsid w:val="00207A7D"/>
    <w:rsid w:val="00207B0A"/>
    <w:rsid w:val="00207BD4"/>
    <w:rsid w:val="00207F6E"/>
    <w:rsid w:val="00210106"/>
    <w:rsid w:val="00210181"/>
    <w:rsid w:val="00210463"/>
    <w:rsid w:val="0021090B"/>
    <w:rsid w:val="00210ACF"/>
    <w:rsid w:val="00210B0F"/>
    <w:rsid w:val="00210DBF"/>
    <w:rsid w:val="00210DF9"/>
    <w:rsid w:val="00210EA5"/>
    <w:rsid w:val="00211063"/>
    <w:rsid w:val="0021115F"/>
    <w:rsid w:val="002111A7"/>
    <w:rsid w:val="002112E7"/>
    <w:rsid w:val="002116C5"/>
    <w:rsid w:val="0021185E"/>
    <w:rsid w:val="0021194C"/>
    <w:rsid w:val="002119BB"/>
    <w:rsid w:val="00211C91"/>
    <w:rsid w:val="00211D27"/>
    <w:rsid w:val="00211DF9"/>
    <w:rsid w:val="00211F1E"/>
    <w:rsid w:val="0021208A"/>
    <w:rsid w:val="00212125"/>
    <w:rsid w:val="00212331"/>
    <w:rsid w:val="0021235F"/>
    <w:rsid w:val="002123E5"/>
    <w:rsid w:val="00212537"/>
    <w:rsid w:val="00212572"/>
    <w:rsid w:val="0021258E"/>
    <w:rsid w:val="00212760"/>
    <w:rsid w:val="002127DC"/>
    <w:rsid w:val="00212C5B"/>
    <w:rsid w:val="002131DA"/>
    <w:rsid w:val="002132C5"/>
    <w:rsid w:val="00213325"/>
    <w:rsid w:val="0021341B"/>
    <w:rsid w:val="0021354E"/>
    <w:rsid w:val="002139FE"/>
    <w:rsid w:val="00213C52"/>
    <w:rsid w:val="00213DBB"/>
    <w:rsid w:val="00213FAF"/>
    <w:rsid w:val="00214009"/>
    <w:rsid w:val="00214485"/>
    <w:rsid w:val="002144C7"/>
    <w:rsid w:val="002149D1"/>
    <w:rsid w:val="00214AAE"/>
    <w:rsid w:val="00214DD0"/>
    <w:rsid w:val="00214FA9"/>
    <w:rsid w:val="002152E0"/>
    <w:rsid w:val="00215755"/>
    <w:rsid w:val="0021589F"/>
    <w:rsid w:val="002158AC"/>
    <w:rsid w:val="0021593D"/>
    <w:rsid w:val="00215998"/>
    <w:rsid w:val="00215B23"/>
    <w:rsid w:val="00215D26"/>
    <w:rsid w:val="00215E0B"/>
    <w:rsid w:val="00215F36"/>
    <w:rsid w:val="00216075"/>
    <w:rsid w:val="002161AB"/>
    <w:rsid w:val="002161FB"/>
    <w:rsid w:val="0021693F"/>
    <w:rsid w:val="00216A28"/>
    <w:rsid w:val="00216C48"/>
    <w:rsid w:val="00216C4A"/>
    <w:rsid w:val="00217024"/>
    <w:rsid w:val="002170E6"/>
    <w:rsid w:val="0021752E"/>
    <w:rsid w:val="002175BD"/>
    <w:rsid w:val="002175FF"/>
    <w:rsid w:val="0021791F"/>
    <w:rsid w:val="00217B12"/>
    <w:rsid w:val="00217BFD"/>
    <w:rsid w:val="0022033A"/>
    <w:rsid w:val="00220384"/>
    <w:rsid w:val="0022067D"/>
    <w:rsid w:val="0022077B"/>
    <w:rsid w:val="00220894"/>
    <w:rsid w:val="002209A5"/>
    <w:rsid w:val="00220BA0"/>
    <w:rsid w:val="00220CB6"/>
    <w:rsid w:val="00220EE1"/>
    <w:rsid w:val="002211BE"/>
    <w:rsid w:val="00221400"/>
    <w:rsid w:val="0022198A"/>
    <w:rsid w:val="00221CDE"/>
    <w:rsid w:val="00221D4C"/>
    <w:rsid w:val="00222071"/>
    <w:rsid w:val="0022241C"/>
    <w:rsid w:val="00222537"/>
    <w:rsid w:val="00222599"/>
    <w:rsid w:val="002225D7"/>
    <w:rsid w:val="0022262C"/>
    <w:rsid w:val="002226BD"/>
    <w:rsid w:val="00222821"/>
    <w:rsid w:val="00222904"/>
    <w:rsid w:val="0022297D"/>
    <w:rsid w:val="00222A93"/>
    <w:rsid w:val="00222C55"/>
    <w:rsid w:val="00222CF3"/>
    <w:rsid w:val="00222EF1"/>
    <w:rsid w:val="00222F6F"/>
    <w:rsid w:val="00222F96"/>
    <w:rsid w:val="002231D4"/>
    <w:rsid w:val="002232C9"/>
    <w:rsid w:val="002233D0"/>
    <w:rsid w:val="0022358B"/>
    <w:rsid w:val="00223859"/>
    <w:rsid w:val="0022398C"/>
    <w:rsid w:val="002239AF"/>
    <w:rsid w:val="00223C99"/>
    <w:rsid w:val="00223CC1"/>
    <w:rsid w:val="00223E5C"/>
    <w:rsid w:val="00223FE8"/>
    <w:rsid w:val="00224045"/>
    <w:rsid w:val="0022426B"/>
    <w:rsid w:val="00224384"/>
    <w:rsid w:val="002248ED"/>
    <w:rsid w:val="00224A37"/>
    <w:rsid w:val="00224AAB"/>
    <w:rsid w:val="00224C9A"/>
    <w:rsid w:val="00224D66"/>
    <w:rsid w:val="00224F39"/>
    <w:rsid w:val="00224FBF"/>
    <w:rsid w:val="00225037"/>
    <w:rsid w:val="00225089"/>
    <w:rsid w:val="00225148"/>
    <w:rsid w:val="00225195"/>
    <w:rsid w:val="00225286"/>
    <w:rsid w:val="002252BB"/>
    <w:rsid w:val="00225427"/>
    <w:rsid w:val="0022579D"/>
    <w:rsid w:val="002259E0"/>
    <w:rsid w:val="00225A92"/>
    <w:rsid w:val="002262E0"/>
    <w:rsid w:val="0022667D"/>
    <w:rsid w:val="00226985"/>
    <w:rsid w:val="002269FF"/>
    <w:rsid w:val="00226AB5"/>
    <w:rsid w:val="00226BAC"/>
    <w:rsid w:val="00226D2B"/>
    <w:rsid w:val="00226D7C"/>
    <w:rsid w:val="002271CC"/>
    <w:rsid w:val="00227370"/>
    <w:rsid w:val="002273D2"/>
    <w:rsid w:val="00227434"/>
    <w:rsid w:val="002277F7"/>
    <w:rsid w:val="002279F6"/>
    <w:rsid w:val="00227A6F"/>
    <w:rsid w:val="00227B31"/>
    <w:rsid w:val="00227C65"/>
    <w:rsid w:val="00227E50"/>
    <w:rsid w:val="00230071"/>
    <w:rsid w:val="00230288"/>
    <w:rsid w:val="00230330"/>
    <w:rsid w:val="0023046D"/>
    <w:rsid w:val="002307B8"/>
    <w:rsid w:val="00230CCC"/>
    <w:rsid w:val="00231365"/>
    <w:rsid w:val="002313CE"/>
    <w:rsid w:val="002315DA"/>
    <w:rsid w:val="00231AFC"/>
    <w:rsid w:val="00231B60"/>
    <w:rsid w:val="00231D53"/>
    <w:rsid w:val="002326E6"/>
    <w:rsid w:val="00232A14"/>
    <w:rsid w:val="00232AEA"/>
    <w:rsid w:val="00232C03"/>
    <w:rsid w:val="00232E05"/>
    <w:rsid w:val="0023304D"/>
    <w:rsid w:val="00233050"/>
    <w:rsid w:val="0023337E"/>
    <w:rsid w:val="0023338E"/>
    <w:rsid w:val="0023361D"/>
    <w:rsid w:val="00233E36"/>
    <w:rsid w:val="00233E7E"/>
    <w:rsid w:val="0023402E"/>
    <w:rsid w:val="0023403F"/>
    <w:rsid w:val="0023426A"/>
    <w:rsid w:val="00234672"/>
    <w:rsid w:val="002346BC"/>
    <w:rsid w:val="002346CA"/>
    <w:rsid w:val="002347A2"/>
    <w:rsid w:val="0023483E"/>
    <w:rsid w:val="002348B4"/>
    <w:rsid w:val="00234CD1"/>
    <w:rsid w:val="00235066"/>
    <w:rsid w:val="00235151"/>
    <w:rsid w:val="00235258"/>
    <w:rsid w:val="0023578D"/>
    <w:rsid w:val="002357BF"/>
    <w:rsid w:val="00235BAA"/>
    <w:rsid w:val="00235C4A"/>
    <w:rsid w:val="00235F64"/>
    <w:rsid w:val="00236057"/>
    <w:rsid w:val="00236295"/>
    <w:rsid w:val="00236316"/>
    <w:rsid w:val="00236643"/>
    <w:rsid w:val="00236967"/>
    <w:rsid w:val="00236A30"/>
    <w:rsid w:val="00236C70"/>
    <w:rsid w:val="00236D16"/>
    <w:rsid w:val="00237145"/>
    <w:rsid w:val="00237198"/>
    <w:rsid w:val="00237412"/>
    <w:rsid w:val="00237633"/>
    <w:rsid w:val="002377C7"/>
    <w:rsid w:val="0023780D"/>
    <w:rsid w:val="00237EB3"/>
    <w:rsid w:val="0024003E"/>
    <w:rsid w:val="002400B5"/>
    <w:rsid w:val="00240147"/>
    <w:rsid w:val="00240301"/>
    <w:rsid w:val="00240585"/>
    <w:rsid w:val="00240617"/>
    <w:rsid w:val="002409D1"/>
    <w:rsid w:val="00240B25"/>
    <w:rsid w:val="00240C11"/>
    <w:rsid w:val="00240FAC"/>
    <w:rsid w:val="00241010"/>
    <w:rsid w:val="00241100"/>
    <w:rsid w:val="00241460"/>
    <w:rsid w:val="0024156A"/>
    <w:rsid w:val="002416E0"/>
    <w:rsid w:val="0024173E"/>
    <w:rsid w:val="00241DE0"/>
    <w:rsid w:val="00241E94"/>
    <w:rsid w:val="00241E9E"/>
    <w:rsid w:val="00242037"/>
    <w:rsid w:val="002421EC"/>
    <w:rsid w:val="0024225F"/>
    <w:rsid w:val="0024253D"/>
    <w:rsid w:val="002428DB"/>
    <w:rsid w:val="002429F9"/>
    <w:rsid w:val="00242D68"/>
    <w:rsid w:val="00242DDB"/>
    <w:rsid w:val="00242FB3"/>
    <w:rsid w:val="002431FC"/>
    <w:rsid w:val="002432AB"/>
    <w:rsid w:val="002432B9"/>
    <w:rsid w:val="00243344"/>
    <w:rsid w:val="002435FA"/>
    <w:rsid w:val="002437A4"/>
    <w:rsid w:val="00243953"/>
    <w:rsid w:val="0024396C"/>
    <w:rsid w:val="002439C2"/>
    <w:rsid w:val="00243B69"/>
    <w:rsid w:val="00243F8D"/>
    <w:rsid w:val="0024432B"/>
    <w:rsid w:val="0024441D"/>
    <w:rsid w:val="00244723"/>
    <w:rsid w:val="00244C5C"/>
    <w:rsid w:val="00244E23"/>
    <w:rsid w:val="00244E53"/>
    <w:rsid w:val="0024513F"/>
    <w:rsid w:val="002451A5"/>
    <w:rsid w:val="00245237"/>
    <w:rsid w:val="0024539E"/>
    <w:rsid w:val="00245497"/>
    <w:rsid w:val="00245541"/>
    <w:rsid w:val="00245651"/>
    <w:rsid w:val="0024572B"/>
    <w:rsid w:val="00245E49"/>
    <w:rsid w:val="00245E83"/>
    <w:rsid w:val="00246139"/>
    <w:rsid w:val="002462B3"/>
    <w:rsid w:val="002462CB"/>
    <w:rsid w:val="002463A7"/>
    <w:rsid w:val="00246433"/>
    <w:rsid w:val="00246640"/>
    <w:rsid w:val="002469E7"/>
    <w:rsid w:val="00246ADD"/>
    <w:rsid w:val="00246B14"/>
    <w:rsid w:val="00246BD7"/>
    <w:rsid w:val="00246CED"/>
    <w:rsid w:val="002470C3"/>
    <w:rsid w:val="002471E9"/>
    <w:rsid w:val="0024724E"/>
    <w:rsid w:val="002474EF"/>
    <w:rsid w:val="0024767A"/>
    <w:rsid w:val="0024783F"/>
    <w:rsid w:val="00247921"/>
    <w:rsid w:val="00247985"/>
    <w:rsid w:val="00247986"/>
    <w:rsid w:val="002479B8"/>
    <w:rsid w:val="00247A57"/>
    <w:rsid w:val="00247D3E"/>
    <w:rsid w:val="00250573"/>
    <w:rsid w:val="002506E2"/>
    <w:rsid w:val="00250876"/>
    <w:rsid w:val="00250D80"/>
    <w:rsid w:val="00250FCB"/>
    <w:rsid w:val="002511DF"/>
    <w:rsid w:val="00251A10"/>
    <w:rsid w:val="00251A63"/>
    <w:rsid w:val="00251AB4"/>
    <w:rsid w:val="00251E29"/>
    <w:rsid w:val="00251F15"/>
    <w:rsid w:val="00251F71"/>
    <w:rsid w:val="002520A3"/>
    <w:rsid w:val="00252234"/>
    <w:rsid w:val="002522BB"/>
    <w:rsid w:val="00252A5D"/>
    <w:rsid w:val="00252F65"/>
    <w:rsid w:val="00252F9A"/>
    <w:rsid w:val="00253083"/>
    <w:rsid w:val="002536FE"/>
    <w:rsid w:val="00253768"/>
    <w:rsid w:val="00253B48"/>
    <w:rsid w:val="00253BB4"/>
    <w:rsid w:val="00253C11"/>
    <w:rsid w:val="0025404F"/>
    <w:rsid w:val="002541D9"/>
    <w:rsid w:val="00254414"/>
    <w:rsid w:val="002546FB"/>
    <w:rsid w:val="002549D0"/>
    <w:rsid w:val="00254D39"/>
    <w:rsid w:val="00254F7F"/>
    <w:rsid w:val="00255364"/>
    <w:rsid w:val="002557D8"/>
    <w:rsid w:val="00255909"/>
    <w:rsid w:val="00255A26"/>
    <w:rsid w:val="00255AC2"/>
    <w:rsid w:val="00256101"/>
    <w:rsid w:val="00256323"/>
    <w:rsid w:val="002563B8"/>
    <w:rsid w:val="0025645E"/>
    <w:rsid w:val="002569F9"/>
    <w:rsid w:val="00256AC4"/>
    <w:rsid w:val="00256ADD"/>
    <w:rsid w:val="00256C3F"/>
    <w:rsid w:val="00257207"/>
    <w:rsid w:val="0025733F"/>
    <w:rsid w:val="002576AE"/>
    <w:rsid w:val="002576D4"/>
    <w:rsid w:val="002579FE"/>
    <w:rsid w:val="0026016E"/>
    <w:rsid w:val="00260259"/>
    <w:rsid w:val="002604AD"/>
    <w:rsid w:val="0026058C"/>
    <w:rsid w:val="002605A9"/>
    <w:rsid w:val="002608E9"/>
    <w:rsid w:val="00260BF0"/>
    <w:rsid w:val="00260FCE"/>
    <w:rsid w:val="002612E7"/>
    <w:rsid w:val="002616BA"/>
    <w:rsid w:val="00261AEA"/>
    <w:rsid w:val="00261B2B"/>
    <w:rsid w:val="00261F66"/>
    <w:rsid w:val="0026268F"/>
    <w:rsid w:val="002626BC"/>
    <w:rsid w:val="00262888"/>
    <w:rsid w:val="00262AAF"/>
    <w:rsid w:val="00262C5A"/>
    <w:rsid w:val="00262DD7"/>
    <w:rsid w:val="00262E30"/>
    <w:rsid w:val="00262E41"/>
    <w:rsid w:val="0026312D"/>
    <w:rsid w:val="002631D8"/>
    <w:rsid w:val="002633BE"/>
    <w:rsid w:val="002634F1"/>
    <w:rsid w:val="002637BD"/>
    <w:rsid w:val="00263862"/>
    <w:rsid w:val="002638B4"/>
    <w:rsid w:val="00263C48"/>
    <w:rsid w:val="00263E59"/>
    <w:rsid w:val="00263F46"/>
    <w:rsid w:val="0026400A"/>
    <w:rsid w:val="00264458"/>
    <w:rsid w:val="00264549"/>
    <w:rsid w:val="0026472E"/>
    <w:rsid w:val="002647A8"/>
    <w:rsid w:val="0026486A"/>
    <w:rsid w:val="00264D2C"/>
    <w:rsid w:val="00264DCF"/>
    <w:rsid w:val="002650E6"/>
    <w:rsid w:val="00265112"/>
    <w:rsid w:val="00265301"/>
    <w:rsid w:val="00265422"/>
    <w:rsid w:val="00265B0A"/>
    <w:rsid w:val="00266081"/>
    <w:rsid w:val="0026676C"/>
    <w:rsid w:val="002668D7"/>
    <w:rsid w:val="0026693A"/>
    <w:rsid w:val="00266A5E"/>
    <w:rsid w:val="00266AF7"/>
    <w:rsid w:val="0026705C"/>
    <w:rsid w:val="00267367"/>
    <w:rsid w:val="002676E8"/>
    <w:rsid w:val="00267721"/>
    <w:rsid w:val="0026774A"/>
    <w:rsid w:val="002677F1"/>
    <w:rsid w:val="0026784B"/>
    <w:rsid w:val="002679B0"/>
    <w:rsid w:val="00267F05"/>
    <w:rsid w:val="002700CB"/>
    <w:rsid w:val="002700D4"/>
    <w:rsid w:val="002701CF"/>
    <w:rsid w:val="0027046F"/>
    <w:rsid w:val="0027057A"/>
    <w:rsid w:val="002708FC"/>
    <w:rsid w:val="002709C0"/>
    <w:rsid w:val="00270F6F"/>
    <w:rsid w:val="00270FC5"/>
    <w:rsid w:val="002710BE"/>
    <w:rsid w:val="002710FD"/>
    <w:rsid w:val="002713B1"/>
    <w:rsid w:val="00271482"/>
    <w:rsid w:val="0027148A"/>
    <w:rsid w:val="002716E9"/>
    <w:rsid w:val="00271AA2"/>
    <w:rsid w:val="00271B59"/>
    <w:rsid w:val="00271BA2"/>
    <w:rsid w:val="00271E5A"/>
    <w:rsid w:val="002720EA"/>
    <w:rsid w:val="002721CA"/>
    <w:rsid w:val="002727A4"/>
    <w:rsid w:val="0027284D"/>
    <w:rsid w:val="002729BD"/>
    <w:rsid w:val="00272A4C"/>
    <w:rsid w:val="00272BFE"/>
    <w:rsid w:val="00272D50"/>
    <w:rsid w:val="00272F24"/>
    <w:rsid w:val="00273183"/>
    <w:rsid w:val="00273734"/>
    <w:rsid w:val="0027374E"/>
    <w:rsid w:val="0027389F"/>
    <w:rsid w:val="0027390D"/>
    <w:rsid w:val="00273D50"/>
    <w:rsid w:val="00274128"/>
    <w:rsid w:val="00274213"/>
    <w:rsid w:val="0027422B"/>
    <w:rsid w:val="00274238"/>
    <w:rsid w:val="0027439C"/>
    <w:rsid w:val="002747C7"/>
    <w:rsid w:val="00274987"/>
    <w:rsid w:val="002749A9"/>
    <w:rsid w:val="00274A85"/>
    <w:rsid w:val="00274D44"/>
    <w:rsid w:val="002752A0"/>
    <w:rsid w:val="0027539B"/>
    <w:rsid w:val="002753C3"/>
    <w:rsid w:val="002759DC"/>
    <w:rsid w:val="00275C74"/>
    <w:rsid w:val="002760C2"/>
    <w:rsid w:val="0027651D"/>
    <w:rsid w:val="00276A2F"/>
    <w:rsid w:val="00276AF4"/>
    <w:rsid w:val="00277186"/>
    <w:rsid w:val="0027722A"/>
    <w:rsid w:val="002772DE"/>
    <w:rsid w:val="0027769F"/>
    <w:rsid w:val="002776C7"/>
    <w:rsid w:val="00277AC5"/>
    <w:rsid w:val="00277CA3"/>
    <w:rsid w:val="00277D84"/>
    <w:rsid w:val="00277EB8"/>
    <w:rsid w:val="00277F38"/>
    <w:rsid w:val="00280155"/>
    <w:rsid w:val="0028020C"/>
    <w:rsid w:val="002802AA"/>
    <w:rsid w:val="002803A4"/>
    <w:rsid w:val="00280496"/>
    <w:rsid w:val="002805E6"/>
    <w:rsid w:val="00280606"/>
    <w:rsid w:val="00280966"/>
    <w:rsid w:val="00280A81"/>
    <w:rsid w:val="00280B01"/>
    <w:rsid w:val="00280E98"/>
    <w:rsid w:val="00281029"/>
    <w:rsid w:val="002813DD"/>
    <w:rsid w:val="0028160F"/>
    <w:rsid w:val="002817DE"/>
    <w:rsid w:val="00281959"/>
    <w:rsid w:val="002819BB"/>
    <w:rsid w:val="00281B1E"/>
    <w:rsid w:val="00281B82"/>
    <w:rsid w:val="00281C74"/>
    <w:rsid w:val="00281D14"/>
    <w:rsid w:val="00282347"/>
    <w:rsid w:val="00282A56"/>
    <w:rsid w:val="00282C8F"/>
    <w:rsid w:val="00283054"/>
    <w:rsid w:val="00283169"/>
    <w:rsid w:val="0028316D"/>
    <w:rsid w:val="002835B5"/>
    <w:rsid w:val="002836B2"/>
    <w:rsid w:val="0028374B"/>
    <w:rsid w:val="002837D9"/>
    <w:rsid w:val="002838AF"/>
    <w:rsid w:val="00283921"/>
    <w:rsid w:val="00283B46"/>
    <w:rsid w:val="00283BAF"/>
    <w:rsid w:val="00283CAB"/>
    <w:rsid w:val="00283E11"/>
    <w:rsid w:val="00283EAA"/>
    <w:rsid w:val="002842E8"/>
    <w:rsid w:val="00284359"/>
    <w:rsid w:val="00284541"/>
    <w:rsid w:val="00284656"/>
    <w:rsid w:val="0028476F"/>
    <w:rsid w:val="00284A57"/>
    <w:rsid w:val="00284BBC"/>
    <w:rsid w:val="00284C79"/>
    <w:rsid w:val="00284D48"/>
    <w:rsid w:val="00284DA6"/>
    <w:rsid w:val="0028514C"/>
    <w:rsid w:val="002852B1"/>
    <w:rsid w:val="00285325"/>
    <w:rsid w:val="002853CE"/>
    <w:rsid w:val="0028541F"/>
    <w:rsid w:val="002855B1"/>
    <w:rsid w:val="00285A8D"/>
    <w:rsid w:val="00286008"/>
    <w:rsid w:val="002862CF"/>
    <w:rsid w:val="00286439"/>
    <w:rsid w:val="0028660E"/>
    <w:rsid w:val="0028681C"/>
    <w:rsid w:val="0028690B"/>
    <w:rsid w:val="00286AF6"/>
    <w:rsid w:val="00286C7C"/>
    <w:rsid w:val="00286EC4"/>
    <w:rsid w:val="00286F38"/>
    <w:rsid w:val="00286F89"/>
    <w:rsid w:val="002870F9"/>
    <w:rsid w:val="00287287"/>
    <w:rsid w:val="002872AD"/>
    <w:rsid w:val="002874D1"/>
    <w:rsid w:val="0028750A"/>
    <w:rsid w:val="00287567"/>
    <w:rsid w:val="0028756D"/>
    <w:rsid w:val="002876BE"/>
    <w:rsid w:val="00287727"/>
    <w:rsid w:val="0028777E"/>
    <w:rsid w:val="0028780D"/>
    <w:rsid w:val="002879C9"/>
    <w:rsid w:val="00287A07"/>
    <w:rsid w:val="00287BA2"/>
    <w:rsid w:val="00287DAD"/>
    <w:rsid w:val="00287F18"/>
    <w:rsid w:val="00287F49"/>
    <w:rsid w:val="00287FFE"/>
    <w:rsid w:val="00290113"/>
    <w:rsid w:val="0029029E"/>
    <w:rsid w:val="00290340"/>
    <w:rsid w:val="002903A5"/>
    <w:rsid w:val="00290564"/>
    <w:rsid w:val="00290B53"/>
    <w:rsid w:val="00290BCB"/>
    <w:rsid w:val="00290E80"/>
    <w:rsid w:val="00291137"/>
    <w:rsid w:val="002911E7"/>
    <w:rsid w:val="0029123B"/>
    <w:rsid w:val="00291325"/>
    <w:rsid w:val="0029150F"/>
    <w:rsid w:val="0029164C"/>
    <w:rsid w:val="002917F8"/>
    <w:rsid w:val="0029190F"/>
    <w:rsid w:val="00291AC4"/>
    <w:rsid w:val="00291B58"/>
    <w:rsid w:val="00291BDF"/>
    <w:rsid w:val="00291D6A"/>
    <w:rsid w:val="0029202D"/>
    <w:rsid w:val="00292123"/>
    <w:rsid w:val="002922E6"/>
    <w:rsid w:val="00292363"/>
    <w:rsid w:val="002923B0"/>
    <w:rsid w:val="002924B0"/>
    <w:rsid w:val="002925DC"/>
    <w:rsid w:val="00292824"/>
    <w:rsid w:val="00292B5A"/>
    <w:rsid w:val="00292F50"/>
    <w:rsid w:val="002930E5"/>
    <w:rsid w:val="00293153"/>
    <w:rsid w:val="002931C3"/>
    <w:rsid w:val="0029338B"/>
    <w:rsid w:val="002936ED"/>
    <w:rsid w:val="002936EE"/>
    <w:rsid w:val="00293D4C"/>
    <w:rsid w:val="00293DA2"/>
    <w:rsid w:val="0029411F"/>
    <w:rsid w:val="00294188"/>
    <w:rsid w:val="0029418A"/>
    <w:rsid w:val="002941BD"/>
    <w:rsid w:val="002941D8"/>
    <w:rsid w:val="002943EA"/>
    <w:rsid w:val="002944D2"/>
    <w:rsid w:val="0029454B"/>
    <w:rsid w:val="002945E1"/>
    <w:rsid w:val="0029465E"/>
    <w:rsid w:val="0029472F"/>
    <w:rsid w:val="00294B4C"/>
    <w:rsid w:val="00294BA4"/>
    <w:rsid w:val="00294BED"/>
    <w:rsid w:val="00294C62"/>
    <w:rsid w:val="00294E38"/>
    <w:rsid w:val="00294E7E"/>
    <w:rsid w:val="002952F5"/>
    <w:rsid w:val="0029545E"/>
    <w:rsid w:val="002955BF"/>
    <w:rsid w:val="0029567F"/>
    <w:rsid w:val="002957EF"/>
    <w:rsid w:val="0029582F"/>
    <w:rsid w:val="00295A89"/>
    <w:rsid w:val="00295FFD"/>
    <w:rsid w:val="00296146"/>
    <w:rsid w:val="00296149"/>
    <w:rsid w:val="002964EF"/>
    <w:rsid w:val="0029659C"/>
    <w:rsid w:val="0029671F"/>
    <w:rsid w:val="0029673D"/>
    <w:rsid w:val="00296A91"/>
    <w:rsid w:val="002970B7"/>
    <w:rsid w:val="00297171"/>
    <w:rsid w:val="00297266"/>
    <w:rsid w:val="002973A6"/>
    <w:rsid w:val="0029747A"/>
    <w:rsid w:val="002974D6"/>
    <w:rsid w:val="00297614"/>
    <w:rsid w:val="002976DA"/>
    <w:rsid w:val="002976FD"/>
    <w:rsid w:val="00297701"/>
    <w:rsid w:val="00297753"/>
    <w:rsid w:val="002A01BF"/>
    <w:rsid w:val="002A03D0"/>
    <w:rsid w:val="002A0451"/>
    <w:rsid w:val="002A0E15"/>
    <w:rsid w:val="002A0EC1"/>
    <w:rsid w:val="002A102D"/>
    <w:rsid w:val="002A118C"/>
    <w:rsid w:val="002A135D"/>
    <w:rsid w:val="002A141C"/>
    <w:rsid w:val="002A15A3"/>
    <w:rsid w:val="002A1719"/>
    <w:rsid w:val="002A18D3"/>
    <w:rsid w:val="002A19BC"/>
    <w:rsid w:val="002A1FC5"/>
    <w:rsid w:val="002A216E"/>
    <w:rsid w:val="002A21C0"/>
    <w:rsid w:val="002A23B9"/>
    <w:rsid w:val="002A24C1"/>
    <w:rsid w:val="002A269A"/>
    <w:rsid w:val="002A26C4"/>
    <w:rsid w:val="002A27AB"/>
    <w:rsid w:val="002A287E"/>
    <w:rsid w:val="002A2955"/>
    <w:rsid w:val="002A2AE0"/>
    <w:rsid w:val="002A2B9A"/>
    <w:rsid w:val="002A2C90"/>
    <w:rsid w:val="002A2E41"/>
    <w:rsid w:val="002A2E67"/>
    <w:rsid w:val="002A2FA1"/>
    <w:rsid w:val="002A3057"/>
    <w:rsid w:val="002A308B"/>
    <w:rsid w:val="002A373E"/>
    <w:rsid w:val="002A3D3B"/>
    <w:rsid w:val="002A3DB3"/>
    <w:rsid w:val="002A3F69"/>
    <w:rsid w:val="002A4065"/>
    <w:rsid w:val="002A4941"/>
    <w:rsid w:val="002A497D"/>
    <w:rsid w:val="002A4C79"/>
    <w:rsid w:val="002A4E2D"/>
    <w:rsid w:val="002A50FC"/>
    <w:rsid w:val="002A515F"/>
    <w:rsid w:val="002A519D"/>
    <w:rsid w:val="002A5368"/>
    <w:rsid w:val="002A5564"/>
    <w:rsid w:val="002A5690"/>
    <w:rsid w:val="002A590A"/>
    <w:rsid w:val="002A5932"/>
    <w:rsid w:val="002A5B1F"/>
    <w:rsid w:val="002A5DCC"/>
    <w:rsid w:val="002A5E30"/>
    <w:rsid w:val="002A5F01"/>
    <w:rsid w:val="002A6076"/>
    <w:rsid w:val="002A67C0"/>
    <w:rsid w:val="002A688D"/>
    <w:rsid w:val="002A68EC"/>
    <w:rsid w:val="002A6D7B"/>
    <w:rsid w:val="002A6DC2"/>
    <w:rsid w:val="002A6DCB"/>
    <w:rsid w:val="002A6FBC"/>
    <w:rsid w:val="002A7320"/>
    <w:rsid w:val="002A799E"/>
    <w:rsid w:val="002A79B8"/>
    <w:rsid w:val="002A7B58"/>
    <w:rsid w:val="002A7D92"/>
    <w:rsid w:val="002A7E20"/>
    <w:rsid w:val="002A7E41"/>
    <w:rsid w:val="002B008B"/>
    <w:rsid w:val="002B019B"/>
    <w:rsid w:val="002B026C"/>
    <w:rsid w:val="002B0348"/>
    <w:rsid w:val="002B0399"/>
    <w:rsid w:val="002B06E9"/>
    <w:rsid w:val="002B0B68"/>
    <w:rsid w:val="002B0BD6"/>
    <w:rsid w:val="002B144C"/>
    <w:rsid w:val="002B1482"/>
    <w:rsid w:val="002B15A5"/>
    <w:rsid w:val="002B1643"/>
    <w:rsid w:val="002B185E"/>
    <w:rsid w:val="002B191E"/>
    <w:rsid w:val="002B1DB1"/>
    <w:rsid w:val="002B1DF1"/>
    <w:rsid w:val="002B1EB2"/>
    <w:rsid w:val="002B1EB5"/>
    <w:rsid w:val="002B1F75"/>
    <w:rsid w:val="002B23BC"/>
    <w:rsid w:val="002B24E7"/>
    <w:rsid w:val="002B2AF7"/>
    <w:rsid w:val="002B2E13"/>
    <w:rsid w:val="002B2ED7"/>
    <w:rsid w:val="002B3020"/>
    <w:rsid w:val="002B3022"/>
    <w:rsid w:val="002B3265"/>
    <w:rsid w:val="002B3414"/>
    <w:rsid w:val="002B361C"/>
    <w:rsid w:val="002B3736"/>
    <w:rsid w:val="002B3777"/>
    <w:rsid w:val="002B3859"/>
    <w:rsid w:val="002B393A"/>
    <w:rsid w:val="002B3A6A"/>
    <w:rsid w:val="002B3B96"/>
    <w:rsid w:val="002B3C14"/>
    <w:rsid w:val="002B3FF9"/>
    <w:rsid w:val="002B4001"/>
    <w:rsid w:val="002B4130"/>
    <w:rsid w:val="002B4445"/>
    <w:rsid w:val="002B4736"/>
    <w:rsid w:val="002B4BBA"/>
    <w:rsid w:val="002B4BF0"/>
    <w:rsid w:val="002B4D05"/>
    <w:rsid w:val="002B4E94"/>
    <w:rsid w:val="002B4ED2"/>
    <w:rsid w:val="002B4F1E"/>
    <w:rsid w:val="002B4FDD"/>
    <w:rsid w:val="002B517F"/>
    <w:rsid w:val="002B53CD"/>
    <w:rsid w:val="002B5808"/>
    <w:rsid w:val="002B5A00"/>
    <w:rsid w:val="002B5A48"/>
    <w:rsid w:val="002B5D49"/>
    <w:rsid w:val="002B60BA"/>
    <w:rsid w:val="002B6209"/>
    <w:rsid w:val="002B6407"/>
    <w:rsid w:val="002B64F2"/>
    <w:rsid w:val="002B69A4"/>
    <w:rsid w:val="002B7184"/>
    <w:rsid w:val="002B7219"/>
    <w:rsid w:val="002B7392"/>
    <w:rsid w:val="002B754D"/>
    <w:rsid w:val="002B75D4"/>
    <w:rsid w:val="002B7944"/>
    <w:rsid w:val="002B7BD7"/>
    <w:rsid w:val="002B7E7D"/>
    <w:rsid w:val="002B7FB1"/>
    <w:rsid w:val="002C004B"/>
    <w:rsid w:val="002C0384"/>
    <w:rsid w:val="002C03AD"/>
    <w:rsid w:val="002C072C"/>
    <w:rsid w:val="002C123B"/>
    <w:rsid w:val="002C156E"/>
    <w:rsid w:val="002C16C2"/>
    <w:rsid w:val="002C1A6F"/>
    <w:rsid w:val="002C1D87"/>
    <w:rsid w:val="002C1DAA"/>
    <w:rsid w:val="002C1F5F"/>
    <w:rsid w:val="002C204D"/>
    <w:rsid w:val="002C20A4"/>
    <w:rsid w:val="002C20BB"/>
    <w:rsid w:val="002C2112"/>
    <w:rsid w:val="002C2136"/>
    <w:rsid w:val="002C2363"/>
    <w:rsid w:val="002C243B"/>
    <w:rsid w:val="002C2872"/>
    <w:rsid w:val="002C28D4"/>
    <w:rsid w:val="002C28F7"/>
    <w:rsid w:val="002C2C5D"/>
    <w:rsid w:val="002C2D03"/>
    <w:rsid w:val="002C2D60"/>
    <w:rsid w:val="002C2F6F"/>
    <w:rsid w:val="002C3248"/>
    <w:rsid w:val="002C368D"/>
    <w:rsid w:val="002C3A12"/>
    <w:rsid w:val="002C3A2E"/>
    <w:rsid w:val="002C3B6E"/>
    <w:rsid w:val="002C3E83"/>
    <w:rsid w:val="002C40AC"/>
    <w:rsid w:val="002C41CF"/>
    <w:rsid w:val="002C41D6"/>
    <w:rsid w:val="002C43A9"/>
    <w:rsid w:val="002C45AB"/>
    <w:rsid w:val="002C477F"/>
    <w:rsid w:val="002C47FD"/>
    <w:rsid w:val="002C4802"/>
    <w:rsid w:val="002C4E80"/>
    <w:rsid w:val="002C534B"/>
    <w:rsid w:val="002C53DD"/>
    <w:rsid w:val="002C5880"/>
    <w:rsid w:val="002C5AD0"/>
    <w:rsid w:val="002C5B0E"/>
    <w:rsid w:val="002C609B"/>
    <w:rsid w:val="002C60AD"/>
    <w:rsid w:val="002C626B"/>
    <w:rsid w:val="002C644F"/>
    <w:rsid w:val="002C6833"/>
    <w:rsid w:val="002C692E"/>
    <w:rsid w:val="002C69C2"/>
    <w:rsid w:val="002C6A0A"/>
    <w:rsid w:val="002C6A18"/>
    <w:rsid w:val="002C6B51"/>
    <w:rsid w:val="002C6E7B"/>
    <w:rsid w:val="002C6F21"/>
    <w:rsid w:val="002C70E4"/>
    <w:rsid w:val="002C71E7"/>
    <w:rsid w:val="002C7354"/>
    <w:rsid w:val="002C741B"/>
    <w:rsid w:val="002C770C"/>
    <w:rsid w:val="002C7802"/>
    <w:rsid w:val="002C7A72"/>
    <w:rsid w:val="002D014F"/>
    <w:rsid w:val="002D040F"/>
    <w:rsid w:val="002D0503"/>
    <w:rsid w:val="002D05BF"/>
    <w:rsid w:val="002D0919"/>
    <w:rsid w:val="002D09E8"/>
    <w:rsid w:val="002D0A55"/>
    <w:rsid w:val="002D0A5F"/>
    <w:rsid w:val="002D0C96"/>
    <w:rsid w:val="002D137C"/>
    <w:rsid w:val="002D1440"/>
    <w:rsid w:val="002D15FB"/>
    <w:rsid w:val="002D162A"/>
    <w:rsid w:val="002D162D"/>
    <w:rsid w:val="002D192B"/>
    <w:rsid w:val="002D1E29"/>
    <w:rsid w:val="002D1E31"/>
    <w:rsid w:val="002D1ECC"/>
    <w:rsid w:val="002D2041"/>
    <w:rsid w:val="002D2046"/>
    <w:rsid w:val="002D221F"/>
    <w:rsid w:val="002D2249"/>
    <w:rsid w:val="002D2382"/>
    <w:rsid w:val="002D2977"/>
    <w:rsid w:val="002D299A"/>
    <w:rsid w:val="002D2B13"/>
    <w:rsid w:val="002D2B50"/>
    <w:rsid w:val="002D2BD5"/>
    <w:rsid w:val="002D2D89"/>
    <w:rsid w:val="002D2EB1"/>
    <w:rsid w:val="002D36F0"/>
    <w:rsid w:val="002D3BE2"/>
    <w:rsid w:val="002D3C58"/>
    <w:rsid w:val="002D3CAF"/>
    <w:rsid w:val="002D3DBA"/>
    <w:rsid w:val="002D3FBA"/>
    <w:rsid w:val="002D41AC"/>
    <w:rsid w:val="002D41B4"/>
    <w:rsid w:val="002D42B4"/>
    <w:rsid w:val="002D43FD"/>
    <w:rsid w:val="002D47F6"/>
    <w:rsid w:val="002D4B77"/>
    <w:rsid w:val="002D4E50"/>
    <w:rsid w:val="002D500E"/>
    <w:rsid w:val="002D540B"/>
    <w:rsid w:val="002D544C"/>
    <w:rsid w:val="002D545A"/>
    <w:rsid w:val="002D58C0"/>
    <w:rsid w:val="002D5B4F"/>
    <w:rsid w:val="002D5C11"/>
    <w:rsid w:val="002D5C8E"/>
    <w:rsid w:val="002D5E70"/>
    <w:rsid w:val="002D5EAD"/>
    <w:rsid w:val="002D6404"/>
    <w:rsid w:val="002D6489"/>
    <w:rsid w:val="002D6A1E"/>
    <w:rsid w:val="002D6E21"/>
    <w:rsid w:val="002D6FDE"/>
    <w:rsid w:val="002D7022"/>
    <w:rsid w:val="002D702A"/>
    <w:rsid w:val="002D702E"/>
    <w:rsid w:val="002D7124"/>
    <w:rsid w:val="002D71AF"/>
    <w:rsid w:val="002D730C"/>
    <w:rsid w:val="002D73F6"/>
    <w:rsid w:val="002D7990"/>
    <w:rsid w:val="002D79DD"/>
    <w:rsid w:val="002D7CB6"/>
    <w:rsid w:val="002D7CCF"/>
    <w:rsid w:val="002D7D5D"/>
    <w:rsid w:val="002D7FD4"/>
    <w:rsid w:val="002E003D"/>
    <w:rsid w:val="002E026E"/>
    <w:rsid w:val="002E04CD"/>
    <w:rsid w:val="002E0F52"/>
    <w:rsid w:val="002E16A7"/>
    <w:rsid w:val="002E16C5"/>
    <w:rsid w:val="002E1986"/>
    <w:rsid w:val="002E19FB"/>
    <w:rsid w:val="002E1CE3"/>
    <w:rsid w:val="002E1EE6"/>
    <w:rsid w:val="002E1F3A"/>
    <w:rsid w:val="002E224E"/>
    <w:rsid w:val="002E2348"/>
    <w:rsid w:val="002E2473"/>
    <w:rsid w:val="002E26AC"/>
    <w:rsid w:val="002E2808"/>
    <w:rsid w:val="002E2876"/>
    <w:rsid w:val="002E291F"/>
    <w:rsid w:val="002E2A8B"/>
    <w:rsid w:val="002E2C7E"/>
    <w:rsid w:val="002E3020"/>
    <w:rsid w:val="002E3701"/>
    <w:rsid w:val="002E37C9"/>
    <w:rsid w:val="002E3914"/>
    <w:rsid w:val="002E3B48"/>
    <w:rsid w:val="002E3C9D"/>
    <w:rsid w:val="002E3D4E"/>
    <w:rsid w:val="002E3F0C"/>
    <w:rsid w:val="002E3F86"/>
    <w:rsid w:val="002E3F91"/>
    <w:rsid w:val="002E402B"/>
    <w:rsid w:val="002E4060"/>
    <w:rsid w:val="002E4136"/>
    <w:rsid w:val="002E46A9"/>
    <w:rsid w:val="002E46DE"/>
    <w:rsid w:val="002E4718"/>
    <w:rsid w:val="002E47C2"/>
    <w:rsid w:val="002E47F5"/>
    <w:rsid w:val="002E49CA"/>
    <w:rsid w:val="002E4B4B"/>
    <w:rsid w:val="002E4C22"/>
    <w:rsid w:val="002E4C79"/>
    <w:rsid w:val="002E4D7E"/>
    <w:rsid w:val="002E4DE6"/>
    <w:rsid w:val="002E4FF8"/>
    <w:rsid w:val="002E50D3"/>
    <w:rsid w:val="002E51DB"/>
    <w:rsid w:val="002E527C"/>
    <w:rsid w:val="002E5306"/>
    <w:rsid w:val="002E56EC"/>
    <w:rsid w:val="002E57F7"/>
    <w:rsid w:val="002E58C8"/>
    <w:rsid w:val="002E5919"/>
    <w:rsid w:val="002E5B4B"/>
    <w:rsid w:val="002E5B8D"/>
    <w:rsid w:val="002E5BA0"/>
    <w:rsid w:val="002E5C9F"/>
    <w:rsid w:val="002E5F8E"/>
    <w:rsid w:val="002E613C"/>
    <w:rsid w:val="002E6258"/>
    <w:rsid w:val="002E65A4"/>
    <w:rsid w:val="002E695A"/>
    <w:rsid w:val="002E6990"/>
    <w:rsid w:val="002E6AD4"/>
    <w:rsid w:val="002E6BDD"/>
    <w:rsid w:val="002E6CA4"/>
    <w:rsid w:val="002E7094"/>
    <w:rsid w:val="002E70C0"/>
    <w:rsid w:val="002E7225"/>
    <w:rsid w:val="002E7367"/>
    <w:rsid w:val="002E73E1"/>
    <w:rsid w:val="002E7474"/>
    <w:rsid w:val="002E766D"/>
    <w:rsid w:val="002E769C"/>
    <w:rsid w:val="002E76A7"/>
    <w:rsid w:val="002F00DB"/>
    <w:rsid w:val="002F020A"/>
    <w:rsid w:val="002F023F"/>
    <w:rsid w:val="002F044A"/>
    <w:rsid w:val="002F051C"/>
    <w:rsid w:val="002F057C"/>
    <w:rsid w:val="002F0613"/>
    <w:rsid w:val="002F0A47"/>
    <w:rsid w:val="002F0BD7"/>
    <w:rsid w:val="002F0FB3"/>
    <w:rsid w:val="002F15B2"/>
    <w:rsid w:val="002F1922"/>
    <w:rsid w:val="002F1FAC"/>
    <w:rsid w:val="002F2292"/>
    <w:rsid w:val="002F2574"/>
    <w:rsid w:val="002F25E6"/>
    <w:rsid w:val="002F26C8"/>
    <w:rsid w:val="002F3140"/>
    <w:rsid w:val="002F3276"/>
    <w:rsid w:val="002F3380"/>
    <w:rsid w:val="002F373C"/>
    <w:rsid w:val="002F3817"/>
    <w:rsid w:val="002F3B6D"/>
    <w:rsid w:val="002F3B9A"/>
    <w:rsid w:val="002F3CF8"/>
    <w:rsid w:val="002F4213"/>
    <w:rsid w:val="002F4335"/>
    <w:rsid w:val="002F4466"/>
    <w:rsid w:val="002F47C0"/>
    <w:rsid w:val="002F4A50"/>
    <w:rsid w:val="002F4CC7"/>
    <w:rsid w:val="002F4ECF"/>
    <w:rsid w:val="002F5301"/>
    <w:rsid w:val="002F551D"/>
    <w:rsid w:val="002F5613"/>
    <w:rsid w:val="002F5B52"/>
    <w:rsid w:val="002F5BA0"/>
    <w:rsid w:val="002F5E82"/>
    <w:rsid w:val="002F5EBE"/>
    <w:rsid w:val="002F6104"/>
    <w:rsid w:val="002F6108"/>
    <w:rsid w:val="002F616F"/>
    <w:rsid w:val="002F64FF"/>
    <w:rsid w:val="002F680B"/>
    <w:rsid w:val="002F6949"/>
    <w:rsid w:val="002F6C0B"/>
    <w:rsid w:val="002F6D8F"/>
    <w:rsid w:val="002F7392"/>
    <w:rsid w:val="002F746B"/>
    <w:rsid w:val="002F74F5"/>
    <w:rsid w:val="002F76AE"/>
    <w:rsid w:val="002F7789"/>
    <w:rsid w:val="002F77E8"/>
    <w:rsid w:val="002F78B3"/>
    <w:rsid w:val="002F7A69"/>
    <w:rsid w:val="002F7ABB"/>
    <w:rsid w:val="002F7BEA"/>
    <w:rsid w:val="002F7F0E"/>
    <w:rsid w:val="00300082"/>
    <w:rsid w:val="00300185"/>
    <w:rsid w:val="003002B8"/>
    <w:rsid w:val="003002E6"/>
    <w:rsid w:val="003005BA"/>
    <w:rsid w:val="003005EE"/>
    <w:rsid w:val="00300649"/>
    <w:rsid w:val="00300698"/>
    <w:rsid w:val="003006F9"/>
    <w:rsid w:val="00300A18"/>
    <w:rsid w:val="00300FEC"/>
    <w:rsid w:val="00301190"/>
    <w:rsid w:val="00301274"/>
    <w:rsid w:val="003012C1"/>
    <w:rsid w:val="0030133E"/>
    <w:rsid w:val="00301687"/>
    <w:rsid w:val="00301750"/>
    <w:rsid w:val="00301979"/>
    <w:rsid w:val="00301AF6"/>
    <w:rsid w:val="00301D0A"/>
    <w:rsid w:val="00301FFD"/>
    <w:rsid w:val="00302194"/>
    <w:rsid w:val="00302502"/>
    <w:rsid w:val="003025B4"/>
    <w:rsid w:val="003029D7"/>
    <w:rsid w:val="00302B18"/>
    <w:rsid w:val="00302DAF"/>
    <w:rsid w:val="00303371"/>
    <w:rsid w:val="00303733"/>
    <w:rsid w:val="003039FB"/>
    <w:rsid w:val="00303D1A"/>
    <w:rsid w:val="00303F89"/>
    <w:rsid w:val="00303F96"/>
    <w:rsid w:val="0030417A"/>
    <w:rsid w:val="00304290"/>
    <w:rsid w:val="003043AF"/>
    <w:rsid w:val="00304B1A"/>
    <w:rsid w:val="00304B9E"/>
    <w:rsid w:val="00304D45"/>
    <w:rsid w:val="00304E8B"/>
    <w:rsid w:val="00305263"/>
    <w:rsid w:val="0030532B"/>
    <w:rsid w:val="003053DD"/>
    <w:rsid w:val="003053E3"/>
    <w:rsid w:val="0030556D"/>
    <w:rsid w:val="00305635"/>
    <w:rsid w:val="00305857"/>
    <w:rsid w:val="003058F3"/>
    <w:rsid w:val="00305F8A"/>
    <w:rsid w:val="003061CD"/>
    <w:rsid w:val="00306235"/>
    <w:rsid w:val="003062A4"/>
    <w:rsid w:val="0030631E"/>
    <w:rsid w:val="00306786"/>
    <w:rsid w:val="003067C4"/>
    <w:rsid w:val="00306A42"/>
    <w:rsid w:val="00306B43"/>
    <w:rsid w:val="00307056"/>
    <w:rsid w:val="003072A3"/>
    <w:rsid w:val="00307334"/>
    <w:rsid w:val="00307561"/>
    <w:rsid w:val="003076F5"/>
    <w:rsid w:val="003077CB"/>
    <w:rsid w:val="00307855"/>
    <w:rsid w:val="0030798B"/>
    <w:rsid w:val="00307A72"/>
    <w:rsid w:val="00307C33"/>
    <w:rsid w:val="00307DAA"/>
    <w:rsid w:val="00307DC2"/>
    <w:rsid w:val="00307EAA"/>
    <w:rsid w:val="003106A5"/>
    <w:rsid w:val="0031089C"/>
    <w:rsid w:val="00310976"/>
    <w:rsid w:val="00310AAC"/>
    <w:rsid w:val="00310CC8"/>
    <w:rsid w:val="00310F4C"/>
    <w:rsid w:val="003110F8"/>
    <w:rsid w:val="003111A0"/>
    <w:rsid w:val="003113B1"/>
    <w:rsid w:val="003113B9"/>
    <w:rsid w:val="0031178C"/>
    <w:rsid w:val="0031191C"/>
    <w:rsid w:val="00311AFC"/>
    <w:rsid w:val="00311C3F"/>
    <w:rsid w:val="00311F5E"/>
    <w:rsid w:val="00312189"/>
    <w:rsid w:val="00312333"/>
    <w:rsid w:val="003124EC"/>
    <w:rsid w:val="003129E9"/>
    <w:rsid w:val="00312B38"/>
    <w:rsid w:val="00312C28"/>
    <w:rsid w:val="00312D10"/>
    <w:rsid w:val="00312E55"/>
    <w:rsid w:val="00312F8F"/>
    <w:rsid w:val="003131FD"/>
    <w:rsid w:val="0031324B"/>
    <w:rsid w:val="00313301"/>
    <w:rsid w:val="003134F4"/>
    <w:rsid w:val="0031373C"/>
    <w:rsid w:val="003139EA"/>
    <w:rsid w:val="00313BEF"/>
    <w:rsid w:val="00313CDC"/>
    <w:rsid w:val="00313DEB"/>
    <w:rsid w:val="00313EA7"/>
    <w:rsid w:val="00313F66"/>
    <w:rsid w:val="00314032"/>
    <w:rsid w:val="0031419A"/>
    <w:rsid w:val="003145DD"/>
    <w:rsid w:val="00314645"/>
    <w:rsid w:val="003146E4"/>
    <w:rsid w:val="00314BF4"/>
    <w:rsid w:val="00314C95"/>
    <w:rsid w:val="003151D7"/>
    <w:rsid w:val="00315248"/>
    <w:rsid w:val="0031535F"/>
    <w:rsid w:val="0031545C"/>
    <w:rsid w:val="0031551D"/>
    <w:rsid w:val="0031555D"/>
    <w:rsid w:val="003158BA"/>
    <w:rsid w:val="00315D41"/>
    <w:rsid w:val="00315E62"/>
    <w:rsid w:val="003160DB"/>
    <w:rsid w:val="0031619D"/>
    <w:rsid w:val="00316231"/>
    <w:rsid w:val="00316421"/>
    <w:rsid w:val="0031673A"/>
    <w:rsid w:val="00316BD4"/>
    <w:rsid w:val="00316EB6"/>
    <w:rsid w:val="003173A3"/>
    <w:rsid w:val="00317551"/>
    <w:rsid w:val="0031787F"/>
    <w:rsid w:val="00317EA3"/>
    <w:rsid w:val="003205B7"/>
    <w:rsid w:val="003205FA"/>
    <w:rsid w:val="0032065B"/>
    <w:rsid w:val="0032092F"/>
    <w:rsid w:val="00320A44"/>
    <w:rsid w:val="00320B71"/>
    <w:rsid w:val="00320B8B"/>
    <w:rsid w:val="00320F46"/>
    <w:rsid w:val="00320F55"/>
    <w:rsid w:val="00320F68"/>
    <w:rsid w:val="00320FF7"/>
    <w:rsid w:val="0032148B"/>
    <w:rsid w:val="0032151D"/>
    <w:rsid w:val="00321858"/>
    <w:rsid w:val="00321E05"/>
    <w:rsid w:val="00321FDF"/>
    <w:rsid w:val="003220F1"/>
    <w:rsid w:val="00322202"/>
    <w:rsid w:val="003223B4"/>
    <w:rsid w:val="0032268E"/>
    <w:rsid w:val="003226F1"/>
    <w:rsid w:val="0032280E"/>
    <w:rsid w:val="00322A79"/>
    <w:rsid w:val="00322CC5"/>
    <w:rsid w:val="00322D98"/>
    <w:rsid w:val="00322DBB"/>
    <w:rsid w:val="00322FD0"/>
    <w:rsid w:val="0032305E"/>
    <w:rsid w:val="00323C1E"/>
    <w:rsid w:val="00323C2C"/>
    <w:rsid w:val="00323CC2"/>
    <w:rsid w:val="003248D9"/>
    <w:rsid w:val="00324910"/>
    <w:rsid w:val="0032494D"/>
    <w:rsid w:val="00324A1D"/>
    <w:rsid w:val="00324A5C"/>
    <w:rsid w:val="00324BBA"/>
    <w:rsid w:val="00324BEA"/>
    <w:rsid w:val="003251AD"/>
    <w:rsid w:val="00325353"/>
    <w:rsid w:val="003253B5"/>
    <w:rsid w:val="003253FE"/>
    <w:rsid w:val="00325651"/>
    <w:rsid w:val="00325879"/>
    <w:rsid w:val="0032590F"/>
    <w:rsid w:val="00325A22"/>
    <w:rsid w:val="00325B80"/>
    <w:rsid w:val="00326135"/>
    <w:rsid w:val="00326362"/>
    <w:rsid w:val="0032641E"/>
    <w:rsid w:val="00326456"/>
    <w:rsid w:val="0032650E"/>
    <w:rsid w:val="00326548"/>
    <w:rsid w:val="00326822"/>
    <w:rsid w:val="00326828"/>
    <w:rsid w:val="00326877"/>
    <w:rsid w:val="00326C10"/>
    <w:rsid w:val="00326D98"/>
    <w:rsid w:val="00326E51"/>
    <w:rsid w:val="00327035"/>
    <w:rsid w:val="003270F3"/>
    <w:rsid w:val="00327191"/>
    <w:rsid w:val="00327286"/>
    <w:rsid w:val="0032742E"/>
    <w:rsid w:val="003277CD"/>
    <w:rsid w:val="003278D7"/>
    <w:rsid w:val="00327D72"/>
    <w:rsid w:val="00327ED0"/>
    <w:rsid w:val="0033009E"/>
    <w:rsid w:val="00330279"/>
    <w:rsid w:val="003302C0"/>
    <w:rsid w:val="003302EA"/>
    <w:rsid w:val="00330435"/>
    <w:rsid w:val="0033059E"/>
    <w:rsid w:val="00330B97"/>
    <w:rsid w:val="00330F0D"/>
    <w:rsid w:val="0033128A"/>
    <w:rsid w:val="003313D5"/>
    <w:rsid w:val="0033159E"/>
    <w:rsid w:val="003316B4"/>
    <w:rsid w:val="00331B28"/>
    <w:rsid w:val="003320E9"/>
    <w:rsid w:val="003321D1"/>
    <w:rsid w:val="00332964"/>
    <w:rsid w:val="00333013"/>
    <w:rsid w:val="0033365E"/>
    <w:rsid w:val="003339FB"/>
    <w:rsid w:val="00333F1B"/>
    <w:rsid w:val="00334132"/>
    <w:rsid w:val="0033443F"/>
    <w:rsid w:val="0033444D"/>
    <w:rsid w:val="003345A1"/>
    <w:rsid w:val="00334902"/>
    <w:rsid w:val="00334DED"/>
    <w:rsid w:val="00335186"/>
    <w:rsid w:val="003352AB"/>
    <w:rsid w:val="00335396"/>
    <w:rsid w:val="0033553B"/>
    <w:rsid w:val="0033597B"/>
    <w:rsid w:val="00335C80"/>
    <w:rsid w:val="00335CE6"/>
    <w:rsid w:val="00335D83"/>
    <w:rsid w:val="00335F6E"/>
    <w:rsid w:val="00336504"/>
    <w:rsid w:val="003369A2"/>
    <w:rsid w:val="003369A4"/>
    <w:rsid w:val="003369CA"/>
    <w:rsid w:val="00336DBF"/>
    <w:rsid w:val="00336F93"/>
    <w:rsid w:val="003370DB"/>
    <w:rsid w:val="00337395"/>
    <w:rsid w:val="00337412"/>
    <w:rsid w:val="003374CE"/>
    <w:rsid w:val="00337648"/>
    <w:rsid w:val="00337818"/>
    <w:rsid w:val="003378FF"/>
    <w:rsid w:val="0033798D"/>
    <w:rsid w:val="00337CFC"/>
    <w:rsid w:val="00337D76"/>
    <w:rsid w:val="0034011B"/>
    <w:rsid w:val="0034025D"/>
    <w:rsid w:val="003406BB"/>
    <w:rsid w:val="00340851"/>
    <w:rsid w:val="0034087B"/>
    <w:rsid w:val="0034087C"/>
    <w:rsid w:val="00340898"/>
    <w:rsid w:val="003409C9"/>
    <w:rsid w:val="00340D28"/>
    <w:rsid w:val="00340DBF"/>
    <w:rsid w:val="00340F95"/>
    <w:rsid w:val="003410B9"/>
    <w:rsid w:val="0034120F"/>
    <w:rsid w:val="0034154D"/>
    <w:rsid w:val="003415F5"/>
    <w:rsid w:val="00341B52"/>
    <w:rsid w:val="00341CF2"/>
    <w:rsid w:val="00341D08"/>
    <w:rsid w:val="00341E6E"/>
    <w:rsid w:val="00341F6E"/>
    <w:rsid w:val="003421E4"/>
    <w:rsid w:val="00342262"/>
    <w:rsid w:val="003427F0"/>
    <w:rsid w:val="003429E8"/>
    <w:rsid w:val="00342BB8"/>
    <w:rsid w:val="00342D61"/>
    <w:rsid w:val="00342F74"/>
    <w:rsid w:val="003431E8"/>
    <w:rsid w:val="00343216"/>
    <w:rsid w:val="003436F4"/>
    <w:rsid w:val="00343727"/>
    <w:rsid w:val="0034395D"/>
    <w:rsid w:val="00343EC8"/>
    <w:rsid w:val="00344063"/>
    <w:rsid w:val="00344268"/>
    <w:rsid w:val="003443F8"/>
    <w:rsid w:val="003444B2"/>
    <w:rsid w:val="0034454C"/>
    <w:rsid w:val="00344DFD"/>
    <w:rsid w:val="00344F80"/>
    <w:rsid w:val="00344FD7"/>
    <w:rsid w:val="0034502B"/>
    <w:rsid w:val="00345277"/>
    <w:rsid w:val="0034529F"/>
    <w:rsid w:val="003452C5"/>
    <w:rsid w:val="003453CF"/>
    <w:rsid w:val="00345511"/>
    <w:rsid w:val="003455B6"/>
    <w:rsid w:val="0034567D"/>
    <w:rsid w:val="003456CA"/>
    <w:rsid w:val="0034580E"/>
    <w:rsid w:val="00345931"/>
    <w:rsid w:val="0034599F"/>
    <w:rsid w:val="00345A8D"/>
    <w:rsid w:val="00345C55"/>
    <w:rsid w:val="00345C97"/>
    <w:rsid w:val="00345FED"/>
    <w:rsid w:val="0034611A"/>
    <w:rsid w:val="0034666F"/>
    <w:rsid w:val="003466DC"/>
    <w:rsid w:val="00346830"/>
    <w:rsid w:val="003469D3"/>
    <w:rsid w:val="00346B4F"/>
    <w:rsid w:val="00346C47"/>
    <w:rsid w:val="00346CB2"/>
    <w:rsid w:val="003470D8"/>
    <w:rsid w:val="00347B5A"/>
    <w:rsid w:val="00347B7E"/>
    <w:rsid w:val="00347D50"/>
    <w:rsid w:val="00347D61"/>
    <w:rsid w:val="00350260"/>
    <w:rsid w:val="003503A1"/>
    <w:rsid w:val="00350442"/>
    <w:rsid w:val="00350675"/>
    <w:rsid w:val="003509B3"/>
    <w:rsid w:val="00350A08"/>
    <w:rsid w:val="00350BE1"/>
    <w:rsid w:val="00350DEF"/>
    <w:rsid w:val="00350F3C"/>
    <w:rsid w:val="003511FC"/>
    <w:rsid w:val="003512C9"/>
    <w:rsid w:val="00351750"/>
    <w:rsid w:val="00351CB8"/>
    <w:rsid w:val="00351CC4"/>
    <w:rsid w:val="00351F41"/>
    <w:rsid w:val="00351FDF"/>
    <w:rsid w:val="00352018"/>
    <w:rsid w:val="003520EA"/>
    <w:rsid w:val="00352152"/>
    <w:rsid w:val="003521E3"/>
    <w:rsid w:val="003523D3"/>
    <w:rsid w:val="003525F0"/>
    <w:rsid w:val="00352665"/>
    <w:rsid w:val="00352785"/>
    <w:rsid w:val="0035287F"/>
    <w:rsid w:val="00352A36"/>
    <w:rsid w:val="00352BAD"/>
    <w:rsid w:val="00352D63"/>
    <w:rsid w:val="00352F6C"/>
    <w:rsid w:val="003531B9"/>
    <w:rsid w:val="00353421"/>
    <w:rsid w:val="00353452"/>
    <w:rsid w:val="003534A8"/>
    <w:rsid w:val="0035381E"/>
    <w:rsid w:val="003538E2"/>
    <w:rsid w:val="00353AC3"/>
    <w:rsid w:val="00353C64"/>
    <w:rsid w:val="00353D0D"/>
    <w:rsid w:val="00353E1B"/>
    <w:rsid w:val="00353EAC"/>
    <w:rsid w:val="003540F2"/>
    <w:rsid w:val="003541D9"/>
    <w:rsid w:val="00354257"/>
    <w:rsid w:val="0035426B"/>
    <w:rsid w:val="00354331"/>
    <w:rsid w:val="00354580"/>
    <w:rsid w:val="003546C1"/>
    <w:rsid w:val="00354AAF"/>
    <w:rsid w:val="00354CAD"/>
    <w:rsid w:val="00354DD2"/>
    <w:rsid w:val="00354E42"/>
    <w:rsid w:val="00354F0C"/>
    <w:rsid w:val="0035501E"/>
    <w:rsid w:val="003551FB"/>
    <w:rsid w:val="003555E5"/>
    <w:rsid w:val="00355705"/>
    <w:rsid w:val="0035573E"/>
    <w:rsid w:val="00355A96"/>
    <w:rsid w:val="00355CC5"/>
    <w:rsid w:val="00355DAE"/>
    <w:rsid w:val="00356154"/>
    <w:rsid w:val="003562AE"/>
    <w:rsid w:val="003562E2"/>
    <w:rsid w:val="0035635B"/>
    <w:rsid w:val="003563D7"/>
    <w:rsid w:val="00356866"/>
    <w:rsid w:val="003568C4"/>
    <w:rsid w:val="0035690C"/>
    <w:rsid w:val="00356BCC"/>
    <w:rsid w:val="00356D2E"/>
    <w:rsid w:val="00356DED"/>
    <w:rsid w:val="00357001"/>
    <w:rsid w:val="00357114"/>
    <w:rsid w:val="003572DC"/>
    <w:rsid w:val="003573D0"/>
    <w:rsid w:val="003575B3"/>
    <w:rsid w:val="00357644"/>
    <w:rsid w:val="00357753"/>
    <w:rsid w:val="00357909"/>
    <w:rsid w:val="003579CA"/>
    <w:rsid w:val="00357B72"/>
    <w:rsid w:val="00357EAE"/>
    <w:rsid w:val="00360402"/>
    <w:rsid w:val="003604E0"/>
    <w:rsid w:val="0036059D"/>
    <w:rsid w:val="00360689"/>
    <w:rsid w:val="00360775"/>
    <w:rsid w:val="00360977"/>
    <w:rsid w:val="00360B99"/>
    <w:rsid w:val="00360C88"/>
    <w:rsid w:val="00360D59"/>
    <w:rsid w:val="00361085"/>
    <w:rsid w:val="0036112B"/>
    <w:rsid w:val="0036119E"/>
    <w:rsid w:val="00361236"/>
    <w:rsid w:val="0036173B"/>
    <w:rsid w:val="003618E9"/>
    <w:rsid w:val="003619B7"/>
    <w:rsid w:val="00361B09"/>
    <w:rsid w:val="00361C89"/>
    <w:rsid w:val="00361CA2"/>
    <w:rsid w:val="00361DB3"/>
    <w:rsid w:val="003620C9"/>
    <w:rsid w:val="003622FF"/>
    <w:rsid w:val="00362322"/>
    <w:rsid w:val="003627D4"/>
    <w:rsid w:val="00362CC2"/>
    <w:rsid w:val="00362E38"/>
    <w:rsid w:val="00362EBF"/>
    <w:rsid w:val="0036300A"/>
    <w:rsid w:val="0036302B"/>
    <w:rsid w:val="003630C1"/>
    <w:rsid w:val="003632A0"/>
    <w:rsid w:val="003633D2"/>
    <w:rsid w:val="00363664"/>
    <w:rsid w:val="0036374A"/>
    <w:rsid w:val="003638BC"/>
    <w:rsid w:val="00363C2D"/>
    <w:rsid w:val="00363E8D"/>
    <w:rsid w:val="00364157"/>
    <w:rsid w:val="00364291"/>
    <w:rsid w:val="003642DA"/>
    <w:rsid w:val="00364451"/>
    <w:rsid w:val="003644F5"/>
    <w:rsid w:val="003648B6"/>
    <w:rsid w:val="00364B01"/>
    <w:rsid w:val="00364D68"/>
    <w:rsid w:val="00364E6C"/>
    <w:rsid w:val="00364FAE"/>
    <w:rsid w:val="00365072"/>
    <w:rsid w:val="003655E4"/>
    <w:rsid w:val="0036566A"/>
    <w:rsid w:val="00365E0A"/>
    <w:rsid w:val="00365EFB"/>
    <w:rsid w:val="00365FB9"/>
    <w:rsid w:val="003663B8"/>
    <w:rsid w:val="00366407"/>
    <w:rsid w:val="00366743"/>
    <w:rsid w:val="00366A7B"/>
    <w:rsid w:val="00366E28"/>
    <w:rsid w:val="00366F0A"/>
    <w:rsid w:val="00367048"/>
    <w:rsid w:val="003671A6"/>
    <w:rsid w:val="003672C6"/>
    <w:rsid w:val="00367666"/>
    <w:rsid w:val="00367804"/>
    <w:rsid w:val="0036790F"/>
    <w:rsid w:val="00367C7B"/>
    <w:rsid w:val="00367ECE"/>
    <w:rsid w:val="0037032C"/>
    <w:rsid w:val="0037073F"/>
    <w:rsid w:val="00370A40"/>
    <w:rsid w:val="00370B09"/>
    <w:rsid w:val="00370EBD"/>
    <w:rsid w:val="0037132E"/>
    <w:rsid w:val="0037156A"/>
    <w:rsid w:val="00371809"/>
    <w:rsid w:val="00371817"/>
    <w:rsid w:val="00371957"/>
    <w:rsid w:val="003719AA"/>
    <w:rsid w:val="00371B4F"/>
    <w:rsid w:val="00371BC3"/>
    <w:rsid w:val="00371C05"/>
    <w:rsid w:val="00371E0F"/>
    <w:rsid w:val="00371F58"/>
    <w:rsid w:val="00372574"/>
    <w:rsid w:val="00372651"/>
    <w:rsid w:val="003726A4"/>
    <w:rsid w:val="00372808"/>
    <w:rsid w:val="0037280B"/>
    <w:rsid w:val="003728AC"/>
    <w:rsid w:val="00372A48"/>
    <w:rsid w:val="00372A81"/>
    <w:rsid w:val="00372AFA"/>
    <w:rsid w:val="00372EB3"/>
    <w:rsid w:val="003730D5"/>
    <w:rsid w:val="00373450"/>
    <w:rsid w:val="003734A8"/>
    <w:rsid w:val="0037367E"/>
    <w:rsid w:val="003739BB"/>
    <w:rsid w:val="00373F81"/>
    <w:rsid w:val="003742BA"/>
    <w:rsid w:val="003742BC"/>
    <w:rsid w:val="00374678"/>
    <w:rsid w:val="00374C82"/>
    <w:rsid w:val="00374EB6"/>
    <w:rsid w:val="00375104"/>
    <w:rsid w:val="00375585"/>
    <w:rsid w:val="00375AEE"/>
    <w:rsid w:val="00375DDC"/>
    <w:rsid w:val="00375E8E"/>
    <w:rsid w:val="00375EA9"/>
    <w:rsid w:val="00376056"/>
    <w:rsid w:val="00376224"/>
    <w:rsid w:val="003762F8"/>
    <w:rsid w:val="003764DD"/>
    <w:rsid w:val="00376839"/>
    <w:rsid w:val="00377351"/>
    <w:rsid w:val="003773E5"/>
    <w:rsid w:val="0037772C"/>
    <w:rsid w:val="003777F5"/>
    <w:rsid w:val="003778DF"/>
    <w:rsid w:val="00377902"/>
    <w:rsid w:val="00377999"/>
    <w:rsid w:val="00377A1D"/>
    <w:rsid w:val="00377A98"/>
    <w:rsid w:val="0038025B"/>
    <w:rsid w:val="0038044B"/>
    <w:rsid w:val="00380524"/>
    <w:rsid w:val="003805E8"/>
    <w:rsid w:val="00380938"/>
    <w:rsid w:val="00380AF7"/>
    <w:rsid w:val="00380BE4"/>
    <w:rsid w:val="00380D99"/>
    <w:rsid w:val="00380F27"/>
    <w:rsid w:val="00381355"/>
    <w:rsid w:val="003817BE"/>
    <w:rsid w:val="003819B7"/>
    <w:rsid w:val="00381A01"/>
    <w:rsid w:val="00381AA3"/>
    <w:rsid w:val="00381BBA"/>
    <w:rsid w:val="00381E3C"/>
    <w:rsid w:val="00381E9A"/>
    <w:rsid w:val="00381EBA"/>
    <w:rsid w:val="00381F51"/>
    <w:rsid w:val="00382017"/>
    <w:rsid w:val="00382230"/>
    <w:rsid w:val="0038227C"/>
    <w:rsid w:val="003823B6"/>
    <w:rsid w:val="003824A6"/>
    <w:rsid w:val="00382908"/>
    <w:rsid w:val="00382FF6"/>
    <w:rsid w:val="00383122"/>
    <w:rsid w:val="00383420"/>
    <w:rsid w:val="00383477"/>
    <w:rsid w:val="003834D3"/>
    <w:rsid w:val="003835C5"/>
    <w:rsid w:val="0038380E"/>
    <w:rsid w:val="0038381F"/>
    <w:rsid w:val="003838C5"/>
    <w:rsid w:val="003839B4"/>
    <w:rsid w:val="00383BED"/>
    <w:rsid w:val="00383C7F"/>
    <w:rsid w:val="00383D0E"/>
    <w:rsid w:val="00384076"/>
    <w:rsid w:val="00384378"/>
    <w:rsid w:val="003844FC"/>
    <w:rsid w:val="00384524"/>
    <w:rsid w:val="003849DB"/>
    <w:rsid w:val="00384DC5"/>
    <w:rsid w:val="00384ED6"/>
    <w:rsid w:val="00385095"/>
    <w:rsid w:val="003850DB"/>
    <w:rsid w:val="00385104"/>
    <w:rsid w:val="0038531D"/>
    <w:rsid w:val="0038576D"/>
    <w:rsid w:val="0038584C"/>
    <w:rsid w:val="00385B38"/>
    <w:rsid w:val="00385C26"/>
    <w:rsid w:val="00385CB4"/>
    <w:rsid w:val="00385F25"/>
    <w:rsid w:val="003861C4"/>
    <w:rsid w:val="003861CC"/>
    <w:rsid w:val="003864ED"/>
    <w:rsid w:val="0038650E"/>
    <w:rsid w:val="0038676F"/>
    <w:rsid w:val="00386F2F"/>
    <w:rsid w:val="00386FA5"/>
    <w:rsid w:val="00386FE5"/>
    <w:rsid w:val="00387274"/>
    <w:rsid w:val="003873EC"/>
    <w:rsid w:val="003874B7"/>
    <w:rsid w:val="0038767C"/>
    <w:rsid w:val="00387984"/>
    <w:rsid w:val="00387AFB"/>
    <w:rsid w:val="00387BB9"/>
    <w:rsid w:val="00387EDF"/>
    <w:rsid w:val="00387F62"/>
    <w:rsid w:val="003902AC"/>
    <w:rsid w:val="003903F4"/>
    <w:rsid w:val="0039072F"/>
    <w:rsid w:val="003907D4"/>
    <w:rsid w:val="003907E4"/>
    <w:rsid w:val="003908E2"/>
    <w:rsid w:val="00390C8E"/>
    <w:rsid w:val="00390E77"/>
    <w:rsid w:val="00390F0F"/>
    <w:rsid w:val="00391471"/>
    <w:rsid w:val="0039147B"/>
    <w:rsid w:val="0039147F"/>
    <w:rsid w:val="00391624"/>
    <w:rsid w:val="003919B5"/>
    <w:rsid w:val="00391A4C"/>
    <w:rsid w:val="00391CC2"/>
    <w:rsid w:val="00391CF6"/>
    <w:rsid w:val="00391D97"/>
    <w:rsid w:val="00392437"/>
    <w:rsid w:val="00392854"/>
    <w:rsid w:val="00392A4E"/>
    <w:rsid w:val="00392BFF"/>
    <w:rsid w:val="00392C51"/>
    <w:rsid w:val="00392D22"/>
    <w:rsid w:val="0039302F"/>
    <w:rsid w:val="0039338A"/>
    <w:rsid w:val="0039364E"/>
    <w:rsid w:val="00393C2B"/>
    <w:rsid w:val="00393F27"/>
    <w:rsid w:val="00394187"/>
    <w:rsid w:val="00394415"/>
    <w:rsid w:val="003947E5"/>
    <w:rsid w:val="00394AE5"/>
    <w:rsid w:val="00394C97"/>
    <w:rsid w:val="00394DCB"/>
    <w:rsid w:val="00394EEC"/>
    <w:rsid w:val="00394F36"/>
    <w:rsid w:val="00394FFC"/>
    <w:rsid w:val="0039504E"/>
    <w:rsid w:val="0039525C"/>
    <w:rsid w:val="003954C7"/>
    <w:rsid w:val="003955E7"/>
    <w:rsid w:val="003958A5"/>
    <w:rsid w:val="003958FF"/>
    <w:rsid w:val="00395A18"/>
    <w:rsid w:val="00395A1A"/>
    <w:rsid w:val="00395C52"/>
    <w:rsid w:val="00395C89"/>
    <w:rsid w:val="003960C1"/>
    <w:rsid w:val="003961FA"/>
    <w:rsid w:val="003962D8"/>
    <w:rsid w:val="00396317"/>
    <w:rsid w:val="0039643F"/>
    <w:rsid w:val="00396446"/>
    <w:rsid w:val="00396A20"/>
    <w:rsid w:val="00396BE1"/>
    <w:rsid w:val="00396E0A"/>
    <w:rsid w:val="00396E18"/>
    <w:rsid w:val="00396E40"/>
    <w:rsid w:val="00396E4D"/>
    <w:rsid w:val="00396F0A"/>
    <w:rsid w:val="00397077"/>
    <w:rsid w:val="003971D2"/>
    <w:rsid w:val="00397233"/>
    <w:rsid w:val="003972AB"/>
    <w:rsid w:val="0039749C"/>
    <w:rsid w:val="003976B7"/>
    <w:rsid w:val="00397E19"/>
    <w:rsid w:val="003A021E"/>
    <w:rsid w:val="003A024F"/>
    <w:rsid w:val="003A04DA"/>
    <w:rsid w:val="003A068E"/>
    <w:rsid w:val="003A103E"/>
    <w:rsid w:val="003A137A"/>
    <w:rsid w:val="003A1DA8"/>
    <w:rsid w:val="003A1EC1"/>
    <w:rsid w:val="003A1EF2"/>
    <w:rsid w:val="003A2091"/>
    <w:rsid w:val="003A2099"/>
    <w:rsid w:val="003A20BD"/>
    <w:rsid w:val="003A2129"/>
    <w:rsid w:val="003A2308"/>
    <w:rsid w:val="003A2B3B"/>
    <w:rsid w:val="003A2C71"/>
    <w:rsid w:val="003A2DBB"/>
    <w:rsid w:val="003A2DD8"/>
    <w:rsid w:val="003A3184"/>
    <w:rsid w:val="003A33B2"/>
    <w:rsid w:val="003A37B8"/>
    <w:rsid w:val="003A3A50"/>
    <w:rsid w:val="003A3A93"/>
    <w:rsid w:val="003A3AC1"/>
    <w:rsid w:val="003A3D35"/>
    <w:rsid w:val="003A43B7"/>
    <w:rsid w:val="003A4487"/>
    <w:rsid w:val="003A4620"/>
    <w:rsid w:val="003A490F"/>
    <w:rsid w:val="003A49C1"/>
    <w:rsid w:val="003A4D4C"/>
    <w:rsid w:val="003A4DB5"/>
    <w:rsid w:val="003A531D"/>
    <w:rsid w:val="003A547F"/>
    <w:rsid w:val="003A56C9"/>
    <w:rsid w:val="003A58AF"/>
    <w:rsid w:val="003A5ADD"/>
    <w:rsid w:val="003A5AFD"/>
    <w:rsid w:val="003A5D3E"/>
    <w:rsid w:val="003A5D94"/>
    <w:rsid w:val="003A5E87"/>
    <w:rsid w:val="003A5EE8"/>
    <w:rsid w:val="003A60E7"/>
    <w:rsid w:val="003A6129"/>
    <w:rsid w:val="003A61B9"/>
    <w:rsid w:val="003A62C9"/>
    <w:rsid w:val="003A6907"/>
    <w:rsid w:val="003A6B86"/>
    <w:rsid w:val="003A6C94"/>
    <w:rsid w:val="003A6E6C"/>
    <w:rsid w:val="003A6FBF"/>
    <w:rsid w:val="003A7152"/>
    <w:rsid w:val="003A72F2"/>
    <w:rsid w:val="003A738E"/>
    <w:rsid w:val="003A741B"/>
    <w:rsid w:val="003A755C"/>
    <w:rsid w:val="003A760F"/>
    <w:rsid w:val="003A799B"/>
    <w:rsid w:val="003A7ABD"/>
    <w:rsid w:val="003A7AD4"/>
    <w:rsid w:val="003A7E08"/>
    <w:rsid w:val="003A7E9D"/>
    <w:rsid w:val="003A7F84"/>
    <w:rsid w:val="003B007B"/>
    <w:rsid w:val="003B0107"/>
    <w:rsid w:val="003B01AA"/>
    <w:rsid w:val="003B0522"/>
    <w:rsid w:val="003B094F"/>
    <w:rsid w:val="003B0A1F"/>
    <w:rsid w:val="003B0D13"/>
    <w:rsid w:val="003B0E0D"/>
    <w:rsid w:val="003B0FD4"/>
    <w:rsid w:val="003B102D"/>
    <w:rsid w:val="003B11FB"/>
    <w:rsid w:val="003B131D"/>
    <w:rsid w:val="003B165B"/>
    <w:rsid w:val="003B1847"/>
    <w:rsid w:val="003B185A"/>
    <w:rsid w:val="003B1BAB"/>
    <w:rsid w:val="003B1D2D"/>
    <w:rsid w:val="003B1DCC"/>
    <w:rsid w:val="003B1EDD"/>
    <w:rsid w:val="003B1F13"/>
    <w:rsid w:val="003B1F25"/>
    <w:rsid w:val="003B20F5"/>
    <w:rsid w:val="003B2378"/>
    <w:rsid w:val="003B2432"/>
    <w:rsid w:val="003B2727"/>
    <w:rsid w:val="003B284E"/>
    <w:rsid w:val="003B2926"/>
    <w:rsid w:val="003B2B83"/>
    <w:rsid w:val="003B2D57"/>
    <w:rsid w:val="003B2E72"/>
    <w:rsid w:val="003B2F08"/>
    <w:rsid w:val="003B2FE6"/>
    <w:rsid w:val="003B3167"/>
    <w:rsid w:val="003B3275"/>
    <w:rsid w:val="003B35CC"/>
    <w:rsid w:val="003B3899"/>
    <w:rsid w:val="003B3C3B"/>
    <w:rsid w:val="003B3D72"/>
    <w:rsid w:val="003B40AF"/>
    <w:rsid w:val="003B43EF"/>
    <w:rsid w:val="003B457E"/>
    <w:rsid w:val="003B4631"/>
    <w:rsid w:val="003B4697"/>
    <w:rsid w:val="003B47BB"/>
    <w:rsid w:val="003B47E0"/>
    <w:rsid w:val="003B4898"/>
    <w:rsid w:val="003B4C39"/>
    <w:rsid w:val="003B504A"/>
    <w:rsid w:val="003B5212"/>
    <w:rsid w:val="003B5681"/>
    <w:rsid w:val="003B56F7"/>
    <w:rsid w:val="003B59E6"/>
    <w:rsid w:val="003B5E15"/>
    <w:rsid w:val="003B5F78"/>
    <w:rsid w:val="003B60D6"/>
    <w:rsid w:val="003B613E"/>
    <w:rsid w:val="003B6518"/>
    <w:rsid w:val="003B67F7"/>
    <w:rsid w:val="003B6924"/>
    <w:rsid w:val="003B6A20"/>
    <w:rsid w:val="003B6D71"/>
    <w:rsid w:val="003B6E32"/>
    <w:rsid w:val="003B70FF"/>
    <w:rsid w:val="003B723F"/>
    <w:rsid w:val="003B7282"/>
    <w:rsid w:val="003B7383"/>
    <w:rsid w:val="003B73E0"/>
    <w:rsid w:val="003B74FE"/>
    <w:rsid w:val="003B760A"/>
    <w:rsid w:val="003B76B8"/>
    <w:rsid w:val="003B773E"/>
    <w:rsid w:val="003C01F6"/>
    <w:rsid w:val="003C035C"/>
    <w:rsid w:val="003C0590"/>
    <w:rsid w:val="003C0756"/>
    <w:rsid w:val="003C07A7"/>
    <w:rsid w:val="003C07CB"/>
    <w:rsid w:val="003C085A"/>
    <w:rsid w:val="003C087A"/>
    <w:rsid w:val="003C0CE3"/>
    <w:rsid w:val="003C1155"/>
    <w:rsid w:val="003C14E3"/>
    <w:rsid w:val="003C179F"/>
    <w:rsid w:val="003C1A79"/>
    <w:rsid w:val="003C1C51"/>
    <w:rsid w:val="003C2186"/>
    <w:rsid w:val="003C22F4"/>
    <w:rsid w:val="003C23A6"/>
    <w:rsid w:val="003C24A3"/>
    <w:rsid w:val="003C24A5"/>
    <w:rsid w:val="003C250F"/>
    <w:rsid w:val="003C2779"/>
    <w:rsid w:val="003C27DE"/>
    <w:rsid w:val="003C2A5D"/>
    <w:rsid w:val="003C2B6C"/>
    <w:rsid w:val="003C2BAB"/>
    <w:rsid w:val="003C2BAF"/>
    <w:rsid w:val="003C32AC"/>
    <w:rsid w:val="003C34AC"/>
    <w:rsid w:val="003C3615"/>
    <w:rsid w:val="003C3857"/>
    <w:rsid w:val="003C38D6"/>
    <w:rsid w:val="003C3FA5"/>
    <w:rsid w:val="003C3FCC"/>
    <w:rsid w:val="003C4047"/>
    <w:rsid w:val="003C40B4"/>
    <w:rsid w:val="003C41C7"/>
    <w:rsid w:val="003C41EB"/>
    <w:rsid w:val="003C4248"/>
    <w:rsid w:val="003C4514"/>
    <w:rsid w:val="003C47D8"/>
    <w:rsid w:val="003C491D"/>
    <w:rsid w:val="003C4B78"/>
    <w:rsid w:val="003C5153"/>
    <w:rsid w:val="003C530E"/>
    <w:rsid w:val="003C545A"/>
    <w:rsid w:val="003C5922"/>
    <w:rsid w:val="003C5BD4"/>
    <w:rsid w:val="003C5ED2"/>
    <w:rsid w:val="003C5FB8"/>
    <w:rsid w:val="003C6143"/>
    <w:rsid w:val="003C6236"/>
    <w:rsid w:val="003C6541"/>
    <w:rsid w:val="003C68E4"/>
    <w:rsid w:val="003C6905"/>
    <w:rsid w:val="003C6CE3"/>
    <w:rsid w:val="003C6EE3"/>
    <w:rsid w:val="003C6FDD"/>
    <w:rsid w:val="003C7352"/>
    <w:rsid w:val="003C7453"/>
    <w:rsid w:val="003C7727"/>
    <w:rsid w:val="003C7981"/>
    <w:rsid w:val="003C7A25"/>
    <w:rsid w:val="003C7B42"/>
    <w:rsid w:val="003D0280"/>
    <w:rsid w:val="003D0417"/>
    <w:rsid w:val="003D06BD"/>
    <w:rsid w:val="003D078E"/>
    <w:rsid w:val="003D09A7"/>
    <w:rsid w:val="003D0B8A"/>
    <w:rsid w:val="003D0BEA"/>
    <w:rsid w:val="003D0C84"/>
    <w:rsid w:val="003D0E47"/>
    <w:rsid w:val="003D1088"/>
    <w:rsid w:val="003D11CD"/>
    <w:rsid w:val="003D138F"/>
    <w:rsid w:val="003D15D5"/>
    <w:rsid w:val="003D18ED"/>
    <w:rsid w:val="003D1AE2"/>
    <w:rsid w:val="003D1DB2"/>
    <w:rsid w:val="003D1E07"/>
    <w:rsid w:val="003D1E32"/>
    <w:rsid w:val="003D1FA8"/>
    <w:rsid w:val="003D1FC0"/>
    <w:rsid w:val="003D2624"/>
    <w:rsid w:val="003D279B"/>
    <w:rsid w:val="003D29CF"/>
    <w:rsid w:val="003D29EF"/>
    <w:rsid w:val="003D2A17"/>
    <w:rsid w:val="003D2A63"/>
    <w:rsid w:val="003D3106"/>
    <w:rsid w:val="003D378D"/>
    <w:rsid w:val="003D391B"/>
    <w:rsid w:val="003D39E6"/>
    <w:rsid w:val="003D3DF1"/>
    <w:rsid w:val="003D3EE9"/>
    <w:rsid w:val="003D4101"/>
    <w:rsid w:val="003D4177"/>
    <w:rsid w:val="003D450D"/>
    <w:rsid w:val="003D45DF"/>
    <w:rsid w:val="003D48AF"/>
    <w:rsid w:val="003D49CF"/>
    <w:rsid w:val="003D4B25"/>
    <w:rsid w:val="003D4DA8"/>
    <w:rsid w:val="003D4E1A"/>
    <w:rsid w:val="003D4E48"/>
    <w:rsid w:val="003D502C"/>
    <w:rsid w:val="003D521B"/>
    <w:rsid w:val="003D537B"/>
    <w:rsid w:val="003D5390"/>
    <w:rsid w:val="003D5398"/>
    <w:rsid w:val="003D59CC"/>
    <w:rsid w:val="003D5AD8"/>
    <w:rsid w:val="003D5B71"/>
    <w:rsid w:val="003D5C87"/>
    <w:rsid w:val="003D5D01"/>
    <w:rsid w:val="003D60E5"/>
    <w:rsid w:val="003D65EB"/>
    <w:rsid w:val="003D6795"/>
    <w:rsid w:val="003D6957"/>
    <w:rsid w:val="003D6A08"/>
    <w:rsid w:val="003D6A86"/>
    <w:rsid w:val="003D6BA8"/>
    <w:rsid w:val="003D6FF4"/>
    <w:rsid w:val="003D70EC"/>
    <w:rsid w:val="003D743A"/>
    <w:rsid w:val="003D7601"/>
    <w:rsid w:val="003D76B5"/>
    <w:rsid w:val="003D76C1"/>
    <w:rsid w:val="003D78CC"/>
    <w:rsid w:val="003D7BA0"/>
    <w:rsid w:val="003D7C38"/>
    <w:rsid w:val="003D7D18"/>
    <w:rsid w:val="003D7D5C"/>
    <w:rsid w:val="003D7E49"/>
    <w:rsid w:val="003E01E3"/>
    <w:rsid w:val="003E0374"/>
    <w:rsid w:val="003E052B"/>
    <w:rsid w:val="003E05CE"/>
    <w:rsid w:val="003E0616"/>
    <w:rsid w:val="003E073A"/>
    <w:rsid w:val="003E075F"/>
    <w:rsid w:val="003E0CDB"/>
    <w:rsid w:val="003E1342"/>
    <w:rsid w:val="003E14B9"/>
    <w:rsid w:val="003E1635"/>
    <w:rsid w:val="003E1727"/>
    <w:rsid w:val="003E1906"/>
    <w:rsid w:val="003E19ED"/>
    <w:rsid w:val="003E1C97"/>
    <w:rsid w:val="003E1DAD"/>
    <w:rsid w:val="003E20AC"/>
    <w:rsid w:val="003E22EE"/>
    <w:rsid w:val="003E2395"/>
    <w:rsid w:val="003E23E3"/>
    <w:rsid w:val="003E23F2"/>
    <w:rsid w:val="003E25D5"/>
    <w:rsid w:val="003E2B9A"/>
    <w:rsid w:val="003E2BC9"/>
    <w:rsid w:val="003E2CC4"/>
    <w:rsid w:val="003E2F22"/>
    <w:rsid w:val="003E31B5"/>
    <w:rsid w:val="003E31EB"/>
    <w:rsid w:val="003E3486"/>
    <w:rsid w:val="003E3503"/>
    <w:rsid w:val="003E35E4"/>
    <w:rsid w:val="003E3617"/>
    <w:rsid w:val="003E3704"/>
    <w:rsid w:val="003E384E"/>
    <w:rsid w:val="003E38A1"/>
    <w:rsid w:val="003E3AC9"/>
    <w:rsid w:val="003E3AEB"/>
    <w:rsid w:val="003E3B6B"/>
    <w:rsid w:val="003E3E15"/>
    <w:rsid w:val="003E42D0"/>
    <w:rsid w:val="003E43AB"/>
    <w:rsid w:val="003E4909"/>
    <w:rsid w:val="003E4D42"/>
    <w:rsid w:val="003E4E61"/>
    <w:rsid w:val="003E50D9"/>
    <w:rsid w:val="003E52EC"/>
    <w:rsid w:val="003E53DF"/>
    <w:rsid w:val="003E54D7"/>
    <w:rsid w:val="003E55FE"/>
    <w:rsid w:val="003E5640"/>
    <w:rsid w:val="003E5662"/>
    <w:rsid w:val="003E58B7"/>
    <w:rsid w:val="003E59EE"/>
    <w:rsid w:val="003E5CDD"/>
    <w:rsid w:val="003E5CF3"/>
    <w:rsid w:val="003E5EC3"/>
    <w:rsid w:val="003E5FBD"/>
    <w:rsid w:val="003E6109"/>
    <w:rsid w:val="003E63ED"/>
    <w:rsid w:val="003E6C3B"/>
    <w:rsid w:val="003E7DFA"/>
    <w:rsid w:val="003F002D"/>
    <w:rsid w:val="003F00E3"/>
    <w:rsid w:val="003F033B"/>
    <w:rsid w:val="003F03DB"/>
    <w:rsid w:val="003F068F"/>
    <w:rsid w:val="003F085D"/>
    <w:rsid w:val="003F086C"/>
    <w:rsid w:val="003F0C2F"/>
    <w:rsid w:val="003F0F34"/>
    <w:rsid w:val="003F0F7A"/>
    <w:rsid w:val="003F132D"/>
    <w:rsid w:val="003F1340"/>
    <w:rsid w:val="003F146A"/>
    <w:rsid w:val="003F1733"/>
    <w:rsid w:val="003F182B"/>
    <w:rsid w:val="003F1AF2"/>
    <w:rsid w:val="003F1CE8"/>
    <w:rsid w:val="003F1E7C"/>
    <w:rsid w:val="003F1F08"/>
    <w:rsid w:val="003F201B"/>
    <w:rsid w:val="003F2046"/>
    <w:rsid w:val="003F214E"/>
    <w:rsid w:val="003F23B1"/>
    <w:rsid w:val="003F2414"/>
    <w:rsid w:val="003F262C"/>
    <w:rsid w:val="003F2644"/>
    <w:rsid w:val="003F272D"/>
    <w:rsid w:val="003F2766"/>
    <w:rsid w:val="003F280B"/>
    <w:rsid w:val="003F2D10"/>
    <w:rsid w:val="003F3317"/>
    <w:rsid w:val="003F340B"/>
    <w:rsid w:val="003F3784"/>
    <w:rsid w:val="003F37BE"/>
    <w:rsid w:val="003F3825"/>
    <w:rsid w:val="003F3917"/>
    <w:rsid w:val="003F3AD5"/>
    <w:rsid w:val="003F3F9A"/>
    <w:rsid w:val="003F4032"/>
    <w:rsid w:val="003F4093"/>
    <w:rsid w:val="003F418E"/>
    <w:rsid w:val="003F45D1"/>
    <w:rsid w:val="003F470C"/>
    <w:rsid w:val="003F492B"/>
    <w:rsid w:val="003F4DCB"/>
    <w:rsid w:val="003F5049"/>
    <w:rsid w:val="003F5275"/>
    <w:rsid w:val="003F5429"/>
    <w:rsid w:val="003F58ED"/>
    <w:rsid w:val="003F601F"/>
    <w:rsid w:val="003F6286"/>
    <w:rsid w:val="003F64B1"/>
    <w:rsid w:val="003F654B"/>
    <w:rsid w:val="003F6C5A"/>
    <w:rsid w:val="003F7057"/>
    <w:rsid w:val="003F7264"/>
    <w:rsid w:val="003F756A"/>
    <w:rsid w:val="003F757B"/>
    <w:rsid w:val="003F7A26"/>
    <w:rsid w:val="003F7AF0"/>
    <w:rsid w:val="003F7D23"/>
    <w:rsid w:val="003F7D26"/>
    <w:rsid w:val="003F7EF8"/>
    <w:rsid w:val="004000C3"/>
    <w:rsid w:val="0040019C"/>
    <w:rsid w:val="0040037D"/>
    <w:rsid w:val="00400645"/>
    <w:rsid w:val="004006A3"/>
    <w:rsid w:val="0040070E"/>
    <w:rsid w:val="004007A9"/>
    <w:rsid w:val="00400860"/>
    <w:rsid w:val="00400A5A"/>
    <w:rsid w:val="00400CCA"/>
    <w:rsid w:val="00400F63"/>
    <w:rsid w:val="00401368"/>
    <w:rsid w:val="00401477"/>
    <w:rsid w:val="00401872"/>
    <w:rsid w:val="004018A8"/>
    <w:rsid w:val="00401F82"/>
    <w:rsid w:val="00402009"/>
    <w:rsid w:val="004024CE"/>
    <w:rsid w:val="00402984"/>
    <w:rsid w:val="00402A5A"/>
    <w:rsid w:val="00402DB1"/>
    <w:rsid w:val="00402FD6"/>
    <w:rsid w:val="004031C3"/>
    <w:rsid w:val="0040328D"/>
    <w:rsid w:val="00403A39"/>
    <w:rsid w:val="00403A43"/>
    <w:rsid w:val="00403A53"/>
    <w:rsid w:val="00403A93"/>
    <w:rsid w:val="00403AFE"/>
    <w:rsid w:val="00403F32"/>
    <w:rsid w:val="0040449A"/>
    <w:rsid w:val="004046B5"/>
    <w:rsid w:val="00404A4C"/>
    <w:rsid w:val="00404BAF"/>
    <w:rsid w:val="00404DC8"/>
    <w:rsid w:val="0040512F"/>
    <w:rsid w:val="004051C0"/>
    <w:rsid w:val="004053A8"/>
    <w:rsid w:val="00405490"/>
    <w:rsid w:val="00405549"/>
    <w:rsid w:val="00405640"/>
    <w:rsid w:val="00405A18"/>
    <w:rsid w:val="00405AD9"/>
    <w:rsid w:val="00405BB4"/>
    <w:rsid w:val="00405FAE"/>
    <w:rsid w:val="00405FF5"/>
    <w:rsid w:val="004063AE"/>
    <w:rsid w:val="004066DF"/>
    <w:rsid w:val="00406A1F"/>
    <w:rsid w:val="00406AE7"/>
    <w:rsid w:val="00406EDC"/>
    <w:rsid w:val="004073CA"/>
    <w:rsid w:val="0040772E"/>
    <w:rsid w:val="00407BEB"/>
    <w:rsid w:val="00407DC3"/>
    <w:rsid w:val="00407DCA"/>
    <w:rsid w:val="004100F0"/>
    <w:rsid w:val="004104B2"/>
    <w:rsid w:val="00410940"/>
    <w:rsid w:val="004109BA"/>
    <w:rsid w:val="00410BEF"/>
    <w:rsid w:val="00410C44"/>
    <w:rsid w:val="00410D97"/>
    <w:rsid w:val="0041131D"/>
    <w:rsid w:val="0041151C"/>
    <w:rsid w:val="00411592"/>
    <w:rsid w:val="00411674"/>
    <w:rsid w:val="00411682"/>
    <w:rsid w:val="00411758"/>
    <w:rsid w:val="0041193D"/>
    <w:rsid w:val="00411A6A"/>
    <w:rsid w:val="00411C77"/>
    <w:rsid w:val="00411DDD"/>
    <w:rsid w:val="00411EB8"/>
    <w:rsid w:val="00411FEE"/>
    <w:rsid w:val="0041240C"/>
    <w:rsid w:val="00412496"/>
    <w:rsid w:val="00412623"/>
    <w:rsid w:val="004127E0"/>
    <w:rsid w:val="004128C1"/>
    <w:rsid w:val="00412AFE"/>
    <w:rsid w:val="00412D2A"/>
    <w:rsid w:val="004130CA"/>
    <w:rsid w:val="00413152"/>
    <w:rsid w:val="00413796"/>
    <w:rsid w:val="004137A7"/>
    <w:rsid w:val="00413D7C"/>
    <w:rsid w:val="00413FA9"/>
    <w:rsid w:val="0041412C"/>
    <w:rsid w:val="004144C5"/>
    <w:rsid w:val="00414891"/>
    <w:rsid w:val="00414899"/>
    <w:rsid w:val="004149B0"/>
    <w:rsid w:val="00414CFC"/>
    <w:rsid w:val="0041516F"/>
    <w:rsid w:val="00415266"/>
    <w:rsid w:val="00415316"/>
    <w:rsid w:val="0041553F"/>
    <w:rsid w:val="004157B3"/>
    <w:rsid w:val="004158B3"/>
    <w:rsid w:val="004159C8"/>
    <w:rsid w:val="00415B1B"/>
    <w:rsid w:val="00415BE0"/>
    <w:rsid w:val="00415FAE"/>
    <w:rsid w:val="00416077"/>
    <w:rsid w:val="004160D0"/>
    <w:rsid w:val="004163F0"/>
    <w:rsid w:val="004165BD"/>
    <w:rsid w:val="004167C8"/>
    <w:rsid w:val="00417167"/>
    <w:rsid w:val="004172F0"/>
    <w:rsid w:val="0041757C"/>
    <w:rsid w:val="00417778"/>
    <w:rsid w:val="00417984"/>
    <w:rsid w:val="004200B2"/>
    <w:rsid w:val="004203CB"/>
    <w:rsid w:val="00420548"/>
    <w:rsid w:val="004209B1"/>
    <w:rsid w:val="004209D1"/>
    <w:rsid w:val="00420ADA"/>
    <w:rsid w:val="00420B59"/>
    <w:rsid w:val="00420DAE"/>
    <w:rsid w:val="00420F9A"/>
    <w:rsid w:val="00420FF7"/>
    <w:rsid w:val="00421314"/>
    <w:rsid w:val="00421394"/>
    <w:rsid w:val="004214F5"/>
    <w:rsid w:val="0042157A"/>
    <w:rsid w:val="004215D6"/>
    <w:rsid w:val="00421751"/>
    <w:rsid w:val="004217AF"/>
    <w:rsid w:val="00421D5C"/>
    <w:rsid w:val="00421EA5"/>
    <w:rsid w:val="004223DD"/>
    <w:rsid w:val="004224A2"/>
    <w:rsid w:val="004224EE"/>
    <w:rsid w:val="00422D78"/>
    <w:rsid w:val="00422F5E"/>
    <w:rsid w:val="00423057"/>
    <w:rsid w:val="004231E0"/>
    <w:rsid w:val="0042331D"/>
    <w:rsid w:val="004238E2"/>
    <w:rsid w:val="00423DAE"/>
    <w:rsid w:val="00423DBF"/>
    <w:rsid w:val="00423EDA"/>
    <w:rsid w:val="00424023"/>
    <w:rsid w:val="00424046"/>
    <w:rsid w:val="004243BF"/>
    <w:rsid w:val="004243F6"/>
    <w:rsid w:val="004244E9"/>
    <w:rsid w:val="0042457F"/>
    <w:rsid w:val="00424AF2"/>
    <w:rsid w:val="0042512C"/>
    <w:rsid w:val="0042512E"/>
    <w:rsid w:val="0042513C"/>
    <w:rsid w:val="00425252"/>
    <w:rsid w:val="00425553"/>
    <w:rsid w:val="004255F8"/>
    <w:rsid w:val="0042576C"/>
    <w:rsid w:val="00425910"/>
    <w:rsid w:val="00425A57"/>
    <w:rsid w:val="00425E6B"/>
    <w:rsid w:val="004261C5"/>
    <w:rsid w:val="0042627A"/>
    <w:rsid w:val="0042644F"/>
    <w:rsid w:val="0042657E"/>
    <w:rsid w:val="004268BA"/>
    <w:rsid w:val="00426C6D"/>
    <w:rsid w:val="00426D11"/>
    <w:rsid w:val="00426F70"/>
    <w:rsid w:val="0042726C"/>
    <w:rsid w:val="0042743B"/>
    <w:rsid w:val="00427485"/>
    <w:rsid w:val="00427651"/>
    <w:rsid w:val="0042767B"/>
    <w:rsid w:val="00427A09"/>
    <w:rsid w:val="00427BE1"/>
    <w:rsid w:val="00427E8C"/>
    <w:rsid w:val="00430127"/>
    <w:rsid w:val="0043016A"/>
    <w:rsid w:val="00430546"/>
    <w:rsid w:val="00430BD9"/>
    <w:rsid w:val="00430BF3"/>
    <w:rsid w:val="00430CF0"/>
    <w:rsid w:val="00430E02"/>
    <w:rsid w:val="00430E45"/>
    <w:rsid w:val="00430F8A"/>
    <w:rsid w:val="004311A6"/>
    <w:rsid w:val="00431752"/>
    <w:rsid w:val="00431ED6"/>
    <w:rsid w:val="004320DB"/>
    <w:rsid w:val="0043216A"/>
    <w:rsid w:val="00432194"/>
    <w:rsid w:val="004322F6"/>
    <w:rsid w:val="00432347"/>
    <w:rsid w:val="0043244A"/>
    <w:rsid w:val="004324C0"/>
    <w:rsid w:val="004325C5"/>
    <w:rsid w:val="004327EA"/>
    <w:rsid w:val="0043318C"/>
    <w:rsid w:val="0043363E"/>
    <w:rsid w:val="00433640"/>
    <w:rsid w:val="0043367C"/>
    <w:rsid w:val="00433708"/>
    <w:rsid w:val="00433A49"/>
    <w:rsid w:val="00433A4A"/>
    <w:rsid w:val="00433ACD"/>
    <w:rsid w:val="00433B18"/>
    <w:rsid w:val="00433C04"/>
    <w:rsid w:val="00433F5F"/>
    <w:rsid w:val="00434047"/>
    <w:rsid w:val="004340C3"/>
    <w:rsid w:val="004340E8"/>
    <w:rsid w:val="00434229"/>
    <w:rsid w:val="00434435"/>
    <w:rsid w:val="0043473F"/>
    <w:rsid w:val="00434990"/>
    <w:rsid w:val="00434CE3"/>
    <w:rsid w:val="00434D24"/>
    <w:rsid w:val="00434DC1"/>
    <w:rsid w:val="00434E28"/>
    <w:rsid w:val="004350D1"/>
    <w:rsid w:val="004353B3"/>
    <w:rsid w:val="004355D3"/>
    <w:rsid w:val="004359BC"/>
    <w:rsid w:val="00435B67"/>
    <w:rsid w:val="00435CA4"/>
    <w:rsid w:val="00435CC0"/>
    <w:rsid w:val="004360FA"/>
    <w:rsid w:val="00436149"/>
    <w:rsid w:val="0043649C"/>
    <w:rsid w:val="0043689B"/>
    <w:rsid w:val="004369C9"/>
    <w:rsid w:val="00436CAA"/>
    <w:rsid w:val="00436F00"/>
    <w:rsid w:val="004375E5"/>
    <w:rsid w:val="004377F2"/>
    <w:rsid w:val="00437992"/>
    <w:rsid w:val="00437D43"/>
    <w:rsid w:val="0044025A"/>
    <w:rsid w:val="004403C8"/>
    <w:rsid w:val="0044073A"/>
    <w:rsid w:val="00440A19"/>
    <w:rsid w:val="00440E46"/>
    <w:rsid w:val="00440E64"/>
    <w:rsid w:val="00440EE1"/>
    <w:rsid w:val="00440F75"/>
    <w:rsid w:val="00441025"/>
    <w:rsid w:val="0044110A"/>
    <w:rsid w:val="0044114F"/>
    <w:rsid w:val="0044135A"/>
    <w:rsid w:val="0044139F"/>
    <w:rsid w:val="00441405"/>
    <w:rsid w:val="0044160C"/>
    <w:rsid w:val="0044187A"/>
    <w:rsid w:val="00441A74"/>
    <w:rsid w:val="00441D11"/>
    <w:rsid w:val="00441DF8"/>
    <w:rsid w:val="004423A7"/>
    <w:rsid w:val="00442424"/>
    <w:rsid w:val="0044260D"/>
    <w:rsid w:val="00442620"/>
    <w:rsid w:val="004426E7"/>
    <w:rsid w:val="004429A3"/>
    <w:rsid w:val="00442C86"/>
    <w:rsid w:val="00442F0C"/>
    <w:rsid w:val="004432F9"/>
    <w:rsid w:val="00443574"/>
    <w:rsid w:val="0044357D"/>
    <w:rsid w:val="0044375C"/>
    <w:rsid w:val="00443920"/>
    <w:rsid w:val="00443991"/>
    <w:rsid w:val="00443B55"/>
    <w:rsid w:val="00443B60"/>
    <w:rsid w:val="00443C09"/>
    <w:rsid w:val="00443CF9"/>
    <w:rsid w:val="00443DAB"/>
    <w:rsid w:val="00443F46"/>
    <w:rsid w:val="00443FE6"/>
    <w:rsid w:val="004443E9"/>
    <w:rsid w:val="0044453D"/>
    <w:rsid w:val="00444796"/>
    <w:rsid w:val="004447A5"/>
    <w:rsid w:val="0044491A"/>
    <w:rsid w:val="00444D2A"/>
    <w:rsid w:val="00444EF5"/>
    <w:rsid w:val="004452FB"/>
    <w:rsid w:val="004454B5"/>
    <w:rsid w:val="004458DA"/>
    <w:rsid w:val="00445AE6"/>
    <w:rsid w:val="00445F1D"/>
    <w:rsid w:val="0044600E"/>
    <w:rsid w:val="00446036"/>
    <w:rsid w:val="0044603B"/>
    <w:rsid w:val="004460A5"/>
    <w:rsid w:val="004461A4"/>
    <w:rsid w:val="004461D0"/>
    <w:rsid w:val="004469ED"/>
    <w:rsid w:val="00446AA5"/>
    <w:rsid w:val="00446AB9"/>
    <w:rsid w:val="00446F83"/>
    <w:rsid w:val="00446FC2"/>
    <w:rsid w:val="00447405"/>
    <w:rsid w:val="0044787F"/>
    <w:rsid w:val="00447890"/>
    <w:rsid w:val="004479C7"/>
    <w:rsid w:val="00447AD7"/>
    <w:rsid w:val="00447D5E"/>
    <w:rsid w:val="00447E83"/>
    <w:rsid w:val="00450748"/>
    <w:rsid w:val="004508BA"/>
    <w:rsid w:val="004509B1"/>
    <w:rsid w:val="004509C6"/>
    <w:rsid w:val="00450AB2"/>
    <w:rsid w:val="00450B70"/>
    <w:rsid w:val="00450C37"/>
    <w:rsid w:val="00451032"/>
    <w:rsid w:val="004512BA"/>
    <w:rsid w:val="0045168A"/>
    <w:rsid w:val="00451903"/>
    <w:rsid w:val="00451998"/>
    <w:rsid w:val="00451AF8"/>
    <w:rsid w:val="00451BAE"/>
    <w:rsid w:val="00451D3C"/>
    <w:rsid w:val="00451D3F"/>
    <w:rsid w:val="00451E83"/>
    <w:rsid w:val="00451EB0"/>
    <w:rsid w:val="00451F6C"/>
    <w:rsid w:val="00451F85"/>
    <w:rsid w:val="004521EB"/>
    <w:rsid w:val="00452273"/>
    <w:rsid w:val="004529CC"/>
    <w:rsid w:val="00452A96"/>
    <w:rsid w:val="00452A9E"/>
    <w:rsid w:val="00452B5D"/>
    <w:rsid w:val="00452C2D"/>
    <w:rsid w:val="00452D2F"/>
    <w:rsid w:val="00452D30"/>
    <w:rsid w:val="0045309E"/>
    <w:rsid w:val="004530D3"/>
    <w:rsid w:val="00453316"/>
    <w:rsid w:val="00453501"/>
    <w:rsid w:val="00453572"/>
    <w:rsid w:val="00453DA9"/>
    <w:rsid w:val="00454034"/>
    <w:rsid w:val="004540AB"/>
    <w:rsid w:val="004542E4"/>
    <w:rsid w:val="0045438C"/>
    <w:rsid w:val="004543E4"/>
    <w:rsid w:val="00454868"/>
    <w:rsid w:val="00454C0B"/>
    <w:rsid w:val="00454CE5"/>
    <w:rsid w:val="00454CE6"/>
    <w:rsid w:val="00454D18"/>
    <w:rsid w:val="00454DBF"/>
    <w:rsid w:val="00455201"/>
    <w:rsid w:val="0045534A"/>
    <w:rsid w:val="004558CE"/>
    <w:rsid w:val="004558D3"/>
    <w:rsid w:val="00455A9F"/>
    <w:rsid w:val="00455CA2"/>
    <w:rsid w:val="00455EA1"/>
    <w:rsid w:val="004562E2"/>
    <w:rsid w:val="004565AC"/>
    <w:rsid w:val="00456A46"/>
    <w:rsid w:val="00456AEB"/>
    <w:rsid w:val="00456BA2"/>
    <w:rsid w:val="00456EB1"/>
    <w:rsid w:val="00457085"/>
    <w:rsid w:val="00457292"/>
    <w:rsid w:val="004572A5"/>
    <w:rsid w:val="00457555"/>
    <w:rsid w:val="0045765D"/>
    <w:rsid w:val="00457ACC"/>
    <w:rsid w:val="00457F16"/>
    <w:rsid w:val="00457F1E"/>
    <w:rsid w:val="004600A8"/>
    <w:rsid w:val="004602BF"/>
    <w:rsid w:val="004602D4"/>
    <w:rsid w:val="004607E0"/>
    <w:rsid w:val="0046082D"/>
    <w:rsid w:val="00460BE3"/>
    <w:rsid w:val="00460CBA"/>
    <w:rsid w:val="00460F84"/>
    <w:rsid w:val="0046125F"/>
    <w:rsid w:val="00461569"/>
    <w:rsid w:val="00461591"/>
    <w:rsid w:val="004616ED"/>
    <w:rsid w:val="004617C5"/>
    <w:rsid w:val="00461800"/>
    <w:rsid w:val="00461B67"/>
    <w:rsid w:val="00461BAA"/>
    <w:rsid w:val="00461E65"/>
    <w:rsid w:val="00461EA0"/>
    <w:rsid w:val="004620CD"/>
    <w:rsid w:val="00462690"/>
    <w:rsid w:val="00462695"/>
    <w:rsid w:val="004626E9"/>
    <w:rsid w:val="00462811"/>
    <w:rsid w:val="00462947"/>
    <w:rsid w:val="00462A69"/>
    <w:rsid w:val="00462B18"/>
    <w:rsid w:val="00462B2B"/>
    <w:rsid w:val="00462DB2"/>
    <w:rsid w:val="00462E45"/>
    <w:rsid w:val="00462FAA"/>
    <w:rsid w:val="004633C0"/>
    <w:rsid w:val="0046348A"/>
    <w:rsid w:val="004636B4"/>
    <w:rsid w:val="0046390E"/>
    <w:rsid w:val="00463A60"/>
    <w:rsid w:val="00463B69"/>
    <w:rsid w:val="00463C06"/>
    <w:rsid w:val="00463C4B"/>
    <w:rsid w:val="00463E07"/>
    <w:rsid w:val="00463F3F"/>
    <w:rsid w:val="00463F84"/>
    <w:rsid w:val="00464495"/>
    <w:rsid w:val="004646A7"/>
    <w:rsid w:val="004646C9"/>
    <w:rsid w:val="004646EA"/>
    <w:rsid w:val="0046471E"/>
    <w:rsid w:val="00464778"/>
    <w:rsid w:val="004647C9"/>
    <w:rsid w:val="00464C48"/>
    <w:rsid w:val="00464D83"/>
    <w:rsid w:val="00464DDB"/>
    <w:rsid w:val="00464EC2"/>
    <w:rsid w:val="00464EE4"/>
    <w:rsid w:val="00464FF3"/>
    <w:rsid w:val="00465406"/>
    <w:rsid w:val="0046540F"/>
    <w:rsid w:val="00465564"/>
    <w:rsid w:val="00465648"/>
    <w:rsid w:val="004657D4"/>
    <w:rsid w:val="00465A16"/>
    <w:rsid w:val="00465A78"/>
    <w:rsid w:val="00465AE9"/>
    <w:rsid w:val="00466102"/>
    <w:rsid w:val="00466277"/>
    <w:rsid w:val="00466472"/>
    <w:rsid w:val="004664B3"/>
    <w:rsid w:val="004667AB"/>
    <w:rsid w:val="004669DE"/>
    <w:rsid w:val="00466CF4"/>
    <w:rsid w:val="00466CFA"/>
    <w:rsid w:val="004674B4"/>
    <w:rsid w:val="00467582"/>
    <w:rsid w:val="0046777B"/>
    <w:rsid w:val="00467929"/>
    <w:rsid w:val="00467951"/>
    <w:rsid w:val="00467A5C"/>
    <w:rsid w:val="00470121"/>
    <w:rsid w:val="0047018A"/>
    <w:rsid w:val="00470B62"/>
    <w:rsid w:val="0047128B"/>
    <w:rsid w:val="0047137D"/>
    <w:rsid w:val="00471458"/>
    <w:rsid w:val="004716B3"/>
    <w:rsid w:val="00471853"/>
    <w:rsid w:val="00472289"/>
    <w:rsid w:val="00472345"/>
    <w:rsid w:val="00472504"/>
    <w:rsid w:val="00472528"/>
    <w:rsid w:val="004726EE"/>
    <w:rsid w:val="00472822"/>
    <w:rsid w:val="00472924"/>
    <w:rsid w:val="00472CE4"/>
    <w:rsid w:val="00472FF5"/>
    <w:rsid w:val="00473481"/>
    <w:rsid w:val="004734C7"/>
    <w:rsid w:val="0047354D"/>
    <w:rsid w:val="004736C9"/>
    <w:rsid w:val="00473A31"/>
    <w:rsid w:val="00473CD4"/>
    <w:rsid w:val="00473EA7"/>
    <w:rsid w:val="00473F43"/>
    <w:rsid w:val="004741BD"/>
    <w:rsid w:val="004744A4"/>
    <w:rsid w:val="0047498A"/>
    <w:rsid w:val="00474E6C"/>
    <w:rsid w:val="00474FFA"/>
    <w:rsid w:val="00475029"/>
    <w:rsid w:val="0047526F"/>
    <w:rsid w:val="004752BB"/>
    <w:rsid w:val="00475443"/>
    <w:rsid w:val="004754A6"/>
    <w:rsid w:val="00475527"/>
    <w:rsid w:val="004755D8"/>
    <w:rsid w:val="00475982"/>
    <w:rsid w:val="00475A97"/>
    <w:rsid w:val="00475C54"/>
    <w:rsid w:val="00475F69"/>
    <w:rsid w:val="00476131"/>
    <w:rsid w:val="004761C4"/>
    <w:rsid w:val="00476216"/>
    <w:rsid w:val="00476587"/>
    <w:rsid w:val="00476961"/>
    <w:rsid w:val="00476B58"/>
    <w:rsid w:val="00476F5A"/>
    <w:rsid w:val="00477181"/>
    <w:rsid w:val="004772E9"/>
    <w:rsid w:val="0047779A"/>
    <w:rsid w:val="004778EC"/>
    <w:rsid w:val="00477D62"/>
    <w:rsid w:val="00477EDB"/>
    <w:rsid w:val="00477FF4"/>
    <w:rsid w:val="004800DA"/>
    <w:rsid w:val="00480200"/>
    <w:rsid w:val="004802A4"/>
    <w:rsid w:val="00480461"/>
    <w:rsid w:val="0048055B"/>
    <w:rsid w:val="004805F7"/>
    <w:rsid w:val="0048063B"/>
    <w:rsid w:val="00480B09"/>
    <w:rsid w:val="00480D72"/>
    <w:rsid w:val="00480EF7"/>
    <w:rsid w:val="004810AA"/>
    <w:rsid w:val="004810B2"/>
    <w:rsid w:val="004811F5"/>
    <w:rsid w:val="0048137F"/>
    <w:rsid w:val="0048161C"/>
    <w:rsid w:val="004816B5"/>
    <w:rsid w:val="004816E2"/>
    <w:rsid w:val="00481796"/>
    <w:rsid w:val="0048192F"/>
    <w:rsid w:val="00481B75"/>
    <w:rsid w:val="00481BA2"/>
    <w:rsid w:val="004820CF"/>
    <w:rsid w:val="004822B4"/>
    <w:rsid w:val="004824C0"/>
    <w:rsid w:val="00482609"/>
    <w:rsid w:val="00482736"/>
    <w:rsid w:val="00482842"/>
    <w:rsid w:val="00482881"/>
    <w:rsid w:val="00482889"/>
    <w:rsid w:val="00482B93"/>
    <w:rsid w:val="00483058"/>
    <w:rsid w:val="004831E9"/>
    <w:rsid w:val="004831F9"/>
    <w:rsid w:val="0048329C"/>
    <w:rsid w:val="004832B3"/>
    <w:rsid w:val="0048330E"/>
    <w:rsid w:val="00483393"/>
    <w:rsid w:val="004833EB"/>
    <w:rsid w:val="004834B3"/>
    <w:rsid w:val="004836DC"/>
    <w:rsid w:val="00483877"/>
    <w:rsid w:val="00483AE8"/>
    <w:rsid w:val="00483AFE"/>
    <w:rsid w:val="00483B4B"/>
    <w:rsid w:val="00483D53"/>
    <w:rsid w:val="00483E5F"/>
    <w:rsid w:val="00483EB2"/>
    <w:rsid w:val="00483FFE"/>
    <w:rsid w:val="00484342"/>
    <w:rsid w:val="00484461"/>
    <w:rsid w:val="0048448F"/>
    <w:rsid w:val="0048454D"/>
    <w:rsid w:val="0048482F"/>
    <w:rsid w:val="00484B0C"/>
    <w:rsid w:val="00484B83"/>
    <w:rsid w:val="00484C1D"/>
    <w:rsid w:val="00484E90"/>
    <w:rsid w:val="00484F8C"/>
    <w:rsid w:val="004852B5"/>
    <w:rsid w:val="00485303"/>
    <w:rsid w:val="00485358"/>
    <w:rsid w:val="0048548A"/>
    <w:rsid w:val="00485603"/>
    <w:rsid w:val="00485687"/>
    <w:rsid w:val="0048587D"/>
    <w:rsid w:val="00485E67"/>
    <w:rsid w:val="00485F81"/>
    <w:rsid w:val="00486299"/>
    <w:rsid w:val="004865C4"/>
    <w:rsid w:val="004865E6"/>
    <w:rsid w:val="004867CD"/>
    <w:rsid w:val="00486895"/>
    <w:rsid w:val="00486AA1"/>
    <w:rsid w:val="00486C13"/>
    <w:rsid w:val="00486C57"/>
    <w:rsid w:val="00486DBC"/>
    <w:rsid w:val="00486DE9"/>
    <w:rsid w:val="00486DF4"/>
    <w:rsid w:val="00486E42"/>
    <w:rsid w:val="00487128"/>
    <w:rsid w:val="004872BE"/>
    <w:rsid w:val="004872CE"/>
    <w:rsid w:val="004873BE"/>
    <w:rsid w:val="004876DD"/>
    <w:rsid w:val="0048782E"/>
    <w:rsid w:val="00487C14"/>
    <w:rsid w:val="00487C71"/>
    <w:rsid w:val="00487EC8"/>
    <w:rsid w:val="004901F7"/>
    <w:rsid w:val="004902DD"/>
    <w:rsid w:val="0049035D"/>
    <w:rsid w:val="004904A1"/>
    <w:rsid w:val="00490608"/>
    <w:rsid w:val="0049066E"/>
    <w:rsid w:val="0049076D"/>
    <w:rsid w:val="004907B0"/>
    <w:rsid w:val="0049093C"/>
    <w:rsid w:val="00490C4E"/>
    <w:rsid w:val="00491395"/>
    <w:rsid w:val="004913DE"/>
    <w:rsid w:val="004919C2"/>
    <w:rsid w:val="00491AB0"/>
    <w:rsid w:val="00491B4A"/>
    <w:rsid w:val="00491E87"/>
    <w:rsid w:val="0049232C"/>
    <w:rsid w:val="004924B0"/>
    <w:rsid w:val="004925B9"/>
    <w:rsid w:val="00492763"/>
    <w:rsid w:val="00492863"/>
    <w:rsid w:val="00492C44"/>
    <w:rsid w:val="00492CD7"/>
    <w:rsid w:val="00492CE2"/>
    <w:rsid w:val="00492D11"/>
    <w:rsid w:val="00492D47"/>
    <w:rsid w:val="0049302D"/>
    <w:rsid w:val="0049313D"/>
    <w:rsid w:val="00493683"/>
    <w:rsid w:val="00493766"/>
    <w:rsid w:val="0049377D"/>
    <w:rsid w:val="00493867"/>
    <w:rsid w:val="00493A76"/>
    <w:rsid w:val="00493C94"/>
    <w:rsid w:val="00493CC5"/>
    <w:rsid w:val="00493D46"/>
    <w:rsid w:val="00493E85"/>
    <w:rsid w:val="00493F7C"/>
    <w:rsid w:val="004948C9"/>
    <w:rsid w:val="00494AA2"/>
    <w:rsid w:val="00494ADD"/>
    <w:rsid w:val="00494B0F"/>
    <w:rsid w:val="00494B97"/>
    <w:rsid w:val="00494BFB"/>
    <w:rsid w:val="00494C93"/>
    <w:rsid w:val="0049520F"/>
    <w:rsid w:val="004952F6"/>
    <w:rsid w:val="004953EA"/>
    <w:rsid w:val="0049540F"/>
    <w:rsid w:val="00495815"/>
    <w:rsid w:val="00495AB9"/>
    <w:rsid w:val="00495F75"/>
    <w:rsid w:val="00495F76"/>
    <w:rsid w:val="004966D6"/>
    <w:rsid w:val="004967B6"/>
    <w:rsid w:val="004967FA"/>
    <w:rsid w:val="00496877"/>
    <w:rsid w:val="00496A53"/>
    <w:rsid w:val="00496C06"/>
    <w:rsid w:val="00496E4D"/>
    <w:rsid w:val="0049702F"/>
    <w:rsid w:val="004970C3"/>
    <w:rsid w:val="004974EA"/>
    <w:rsid w:val="00497A94"/>
    <w:rsid w:val="00497AB6"/>
    <w:rsid w:val="00497D48"/>
    <w:rsid w:val="00497DD5"/>
    <w:rsid w:val="00497F4E"/>
    <w:rsid w:val="004A0343"/>
    <w:rsid w:val="004A04F7"/>
    <w:rsid w:val="004A0715"/>
    <w:rsid w:val="004A0941"/>
    <w:rsid w:val="004A0A48"/>
    <w:rsid w:val="004A0A9B"/>
    <w:rsid w:val="004A0BBA"/>
    <w:rsid w:val="004A0BE9"/>
    <w:rsid w:val="004A0DD9"/>
    <w:rsid w:val="004A14D8"/>
    <w:rsid w:val="004A1B39"/>
    <w:rsid w:val="004A1EE7"/>
    <w:rsid w:val="004A2920"/>
    <w:rsid w:val="004A297A"/>
    <w:rsid w:val="004A2B69"/>
    <w:rsid w:val="004A2BB4"/>
    <w:rsid w:val="004A2CB4"/>
    <w:rsid w:val="004A2CBA"/>
    <w:rsid w:val="004A2D2B"/>
    <w:rsid w:val="004A2D59"/>
    <w:rsid w:val="004A2E26"/>
    <w:rsid w:val="004A3147"/>
    <w:rsid w:val="004A34C7"/>
    <w:rsid w:val="004A38AA"/>
    <w:rsid w:val="004A3A58"/>
    <w:rsid w:val="004A3E5C"/>
    <w:rsid w:val="004A3E76"/>
    <w:rsid w:val="004A3FD7"/>
    <w:rsid w:val="004A4051"/>
    <w:rsid w:val="004A41D5"/>
    <w:rsid w:val="004A4232"/>
    <w:rsid w:val="004A435B"/>
    <w:rsid w:val="004A48C4"/>
    <w:rsid w:val="004A4ADB"/>
    <w:rsid w:val="004A4CAA"/>
    <w:rsid w:val="004A4D92"/>
    <w:rsid w:val="004A4F28"/>
    <w:rsid w:val="004A4FA9"/>
    <w:rsid w:val="004A5152"/>
    <w:rsid w:val="004A5208"/>
    <w:rsid w:val="004A55C4"/>
    <w:rsid w:val="004A567A"/>
    <w:rsid w:val="004A57AE"/>
    <w:rsid w:val="004A59D3"/>
    <w:rsid w:val="004A6308"/>
    <w:rsid w:val="004A639A"/>
    <w:rsid w:val="004A65F2"/>
    <w:rsid w:val="004A6A29"/>
    <w:rsid w:val="004A6AC7"/>
    <w:rsid w:val="004A6B35"/>
    <w:rsid w:val="004A6E96"/>
    <w:rsid w:val="004A7009"/>
    <w:rsid w:val="004A7025"/>
    <w:rsid w:val="004A716B"/>
    <w:rsid w:val="004A7657"/>
    <w:rsid w:val="004A7BEF"/>
    <w:rsid w:val="004A7CFF"/>
    <w:rsid w:val="004A7E38"/>
    <w:rsid w:val="004A7EFA"/>
    <w:rsid w:val="004B02D0"/>
    <w:rsid w:val="004B05FD"/>
    <w:rsid w:val="004B08DC"/>
    <w:rsid w:val="004B09DE"/>
    <w:rsid w:val="004B0A09"/>
    <w:rsid w:val="004B103B"/>
    <w:rsid w:val="004B11D7"/>
    <w:rsid w:val="004B1335"/>
    <w:rsid w:val="004B14C5"/>
    <w:rsid w:val="004B18FE"/>
    <w:rsid w:val="004B19E9"/>
    <w:rsid w:val="004B1AAF"/>
    <w:rsid w:val="004B1CED"/>
    <w:rsid w:val="004B1DAD"/>
    <w:rsid w:val="004B1DC1"/>
    <w:rsid w:val="004B1F45"/>
    <w:rsid w:val="004B1FAA"/>
    <w:rsid w:val="004B2214"/>
    <w:rsid w:val="004B235A"/>
    <w:rsid w:val="004B2D28"/>
    <w:rsid w:val="004B2FCA"/>
    <w:rsid w:val="004B31CA"/>
    <w:rsid w:val="004B389C"/>
    <w:rsid w:val="004B38E5"/>
    <w:rsid w:val="004B3B98"/>
    <w:rsid w:val="004B3D6B"/>
    <w:rsid w:val="004B3DE0"/>
    <w:rsid w:val="004B3E4E"/>
    <w:rsid w:val="004B3F3D"/>
    <w:rsid w:val="004B3F6E"/>
    <w:rsid w:val="004B3FEB"/>
    <w:rsid w:val="004B402B"/>
    <w:rsid w:val="004B40EF"/>
    <w:rsid w:val="004B41A4"/>
    <w:rsid w:val="004B47D7"/>
    <w:rsid w:val="004B49EB"/>
    <w:rsid w:val="004B4EBE"/>
    <w:rsid w:val="004B4F13"/>
    <w:rsid w:val="004B51DB"/>
    <w:rsid w:val="004B548D"/>
    <w:rsid w:val="004B56BD"/>
    <w:rsid w:val="004B583C"/>
    <w:rsid w:val="004B584D"/>
    <w:rsid w:val="004B59D6"/>
    <w:rsid w:val="004B5CB2"/>
    <w:rsid w:val="004B5D6E"/>
    <w:rsid w:val="004B6564"/>
    <w:rsid w:val="004B661E"/>
    <w:rsid w:val="004B66DC"/>
    <w:rsid w:val="004B67D4"/>
    <w:rsid w:val="004B6BDC"/>
    <w:rsid w:val="004B6DBD"/>
    <w:rsid w:val="004B7178"/>
    <w:rsid w:val="004B7234"/>
    <w:rsid w:val="004B72D6"/>
    <w:rsid w:val="004B757F"/>
    <w:rsid w:val="004B76B8"/>
    <w:rsid w:val="004B7ABB"/>
    <w:rsid w:val="004B7E3B"/>
    <w:rsid w:val="004C010B"/>
    <w:rsid w:val="004C06FE"/>
    <w:rsid w:val="004C08C7"/>
    <w:rsid w:val="004C095C"/>
    <w:rsid w:val="004C09ED"/>
    <w:rsid w:val="004C0A59"/>
    <w:rsid w:val="004C112F"/>
    <w:rsid w:val="004C1253"/>
    <w:rsid w:val="004C12BD"/>
    <w:rsid w:val="004C13AB"/>
    <w:rsid w:val="004C15F5"/>
    <w:rsid w:val="004C18D0"/>
    <w:rsid w:val="004C19A5"/>
    <w:rsid w:val="004C1A20"/>
    <w:rsid w:val="004C1BFB"/>
    <w:rsid w:val="004C1C62"/>
    <w:rsid w:val="004C1CB0"/>
    <w:rsid w:val="004C1CED"/>
    <w:rsid w:val="004C1F19"/>
    <w:rsid w:val="004C207D"/>
    <w:rsid w:val="004C20B3"/>
    <w:rsid w:val="004C20C8"/>
    <w:rsid w:val="004C2119"/>
    <w:rsid w:val="004C2173"/>
    <w:rsid w:val="004C217E"/>
    <w:rsid w:val="004C2986"/>
    <w:rsid w:val="004C3009"/>
    <w:rsid w:val="004C3053"/>
    <w:rsid w:val="004C3123"/>
    <w:rsid w:val="004C3646"/>
    <w:rsid w:val="004C36E6"/>
    <w:rsid w:val="004C3876"/>
    <w:rsid w:val="004C398F"/>
    <w:rsid w:val="004C3A32"/>
    <w:rsid w:val="004C3A63"/>
    <w:rsid w:val="004C3CFE"/>
    <w:rsid w:val="004C3FD4"/>
    <w:rsid w:val="004C4015"/>
    <w:rsid w:val="004C4289"/>
    <w:rsid w:val="004C4312"/>
    <w:rsid w:val="004C4383"/>
    <w:rsid w:val="004C43E2"/>
    <w:rsid w:val="004C47D7"/>
    <w:rsid w:val="004C4A3F"/>
    <w:rsid w:val="004C4B0A"/>
    <w:rsid w:val="004C4B47"/>
    <w:rsid w:val="004C4FB5"/>
    <w:rsid w:val="004C51CB"/>
    <w:rsid w:val="004C5512"/>
    <w:rsid w:val="004C59D4"/>
    <w:rsid w:val="004C59EC"/>
    <w:rsid w:val="004C5A55"/>
    <w:rsid w:val="004C5BD7"/>
    <w:rsid w:val="004C5E81"/>
    <w:rsid w:val="004C61E6"/>
    <w:rsid w:val="004C65BE"/>
    <w:rsid w:val="004C6C55"/>
    <w:rsid w:val="004C72C2"/>
    <w:rsid w:val="004C72DD"/>
    <w:rsid w:val="004C7356"/>
    <w:rsid w:val="004C757C"/>
    <w:rsid w:val="004C758C"/>
    <w:rsid w:val="004C75C5"/>
    <w:rsid w:val="004C7922"/>
    <w:rsid w:val="004C7998"/>
    <w:rsid w:val="004C7AA0"/>
    <w:rsid w:val="004C7D2A"/>
    <w:rsid w:val="004C7D43"/>
    <w:rsid w:val="004D00C6"/>
    <w:rsid w:val="004D03F1"/>
    <w:rsid w:val="004D07F5"/>
    <w:rsid w:val="004D0F76"/>
    <w:rsid w:val="004D0FA4"/>
    <w:rsid w:val="004D0FB1"/>
    <w:rsid w:val="004D164C"/>
    <w:rsid w:val="004D1972"/>
    <w:rsid w:val="004D19A4"/>
    <w:rsid w:val="004D1B95"/>
    <w:rsid w:val="004D1BD2"/>
    <w:rsid w:val="004D1C36"/>
    <w:rsid w:val="004D2029"/>
    <w:rsid w:val="004D210B"/>
    <w:rsid w:val="004D22D9"/>
    <w:rsid w:val="004D235C"/>
    <w:rsid w:val="004D267B"/>
    <w:rsid w:val="004D2AA5"/>
    <w:rsid w:val="004D2BEA"/>
    <w:rsid w:val="004D2D38"/>
    <w:rsid w:val="004D2D4B"/>
    <w:rsid w:val="004D2E66"/>
    <w:rsid w:val="004D2F25"/>
    <w:rsid w:val="004D2F42"/>
    <w:rsid w:val="004D322D"/>
    <w:rsid w:val="004D37C7"/>
    <w:rsid w:val="004D3846"/>
    <w:rsid w:val="004D392F"/>
    <w:rsid w:val="004D3AC9"/>
    <w:rsid w:val="004D3C39"/>
    <w:rsid w:val="004D3E69"/>
    <w:rsid w:val="004D40C1"/>
    <w:rsid w:val="004D422C"/>
    <w:rsid w:val="004D443A"/>
    <w:rsid w:val="004D45C0"/>
    <w:rsid w:val="004D4B2C"/>
    <w:rsid w:val="004D4CD9"/>
    <w:rsid w:val="004D5213"/>
    <w:rsid w:val="004D53A3"/>
    <w:rsid w:val="004D58A7"/>
    <w:rsid w:val="004D58B7"/>
    <w:rsid w:val="004D5B9E"/>
    <w:rsid w:val="004D5C1D"/>
    <w:rsid w:val="004D5D52"/>
    <w:rsid w:val="004D5EB3"/>
    <w:rsid w:val="004D5FDC"/>
    <w:rsid w:val="004D5FF3"/>
    <w:rsid w:val="004D6108"/>
    <w:rsid w:val="004D64BD"/>
    <w:rsid w:val="004D67B4"/>
    <w:rsid w:val="004D698C"/>
    <w:rsid w:val="004D69A5"/>
    <w:rsid w:val="004D6BA2"/>
    <w:rsid w:val="004D6BA9"/>
    <w:rsid w:val="004D6FD8"/>
    <w:rsid w:val="004D703B"/>
    <w:rsid w:val="004D72EA"/>
    <w:rsid w:val="004D75ED"/>
    <w:rsid w:val="004D763B"/>
    <w:rsid w:val="004D7AFA"/>
    <w:rsid w:val="004D7BC3"/>
    <w:rsid w:val="004D7F37"/>
    <w:rsid w:val="004E00C6"/>
    <w:rsid w:val="004E021B"/>
    <w:rsid w:val="004E026F"/>
    <w:rsid w:val="004E06B0"/>
    <w:rsid w:val="004E06B4"/>
    <w:rsid w:val="004E0792"/>
    <w:rsid w:val="004E07CF"/>
    <w:rsid w:val="004E0ACE"/>
    <w:rsid w:val="004E0CEA"/>
    <w:rsid w:val="004E16A9"/>
    <w:rsid w:val="004E1D74"/>
    <w:rsid w:val="004E1E22"/>
    <w:rsid w:val="004E1E35"/>
    <w:rsid w:val="004E1F46"/>
    <w:rsid w:val="004E20FC"/>
    <w:rsid w:val="004E2482"/>
    <w:rsid w:val="004E269E"/>
    <w:rsid w:val="004E2A8A"/>
    <w:rsid w:val="004E2ACE"/>
    <w:rsid w:val="004E2D9B"/>
    <w:rsid w:val="004E2F2C"/>
    <w:rsid w:val="004E2F9C"/>
    <w:rsid w:val="004E3179"/>
    <w:rsid w:val="004E352E"/>
    <w:rsid w:val="004E355E"/>
    <w:rsid w:val="004E3ADD"/>
    <w:rsid w:val="004E3D95"/>
    <w:rsid w:val="004E3E08"/>
    <w:rsid w:val="004E419E"/>
    <w:rsid w:val="004E450B"/>
    <w:rsid w:val="004E45C8"/>
    <w:rsid w:val="004E474F"/>
    <w:rsid w:val="004E48A9"/>
    <w:rsid w:val="004E4BCF"/>
    <w:rsid w:val="004E4C9A"/>
    <w:rsid w:val="004E51F9"/>
    <w:rsid w:val="004E5381"/>
    <w:rsid w:val="004E5CF2"/>
    <w:rsid w:val="004E5F94"/>
    <w:rsid w:val="004E6025"/>
    <w:rsid w:val="004E602C"/>
    <w:rsid w:val="004E6415"/>
    <w:rsid w:val="004E65EF"/>
    <w:rsid w:val="004E67BD"/>
    <w:rsid w:val="004E6869"/>
    <w:rsid w:val="004E7265"/>
    <w:rsid w:val="004E73E1"/>
    <w:rsid w:val="004E73F8"/>
    <w:rsid w:val="004E74D5"/>
    <w:rsid w:val="004E7797"/>
    <w:rsid w:val="004E78EF"/>
    <w:rsid w:val="004E79D2"/>
    <w:rsid w:val="004E7A2C"/>
    <w:rsid w:val="004E7A36"/>
    <w:rsid w:val="004F009D"/>
    <w:rsid w:val="004F02D3"/>
    <w:rsid w:val="004F03C3"/>
    <w:rsid w:val="004F041E"/>
    <w:rsid w:val="004F0457"/>
    <w:rsid w:val="004F0866"/>
    <w:rsid w:val="004F096C"/>
    <w:rsid w:val="004F0BD1"/>
    <w:rsid w:val="004F0CDA"/>
    <w:rsid w:val="004F11E0"/>
    <w:rsid w:val="004F11E3"/>
    <w:rsid w:val="004F12B9"/>
    <w:rsid w:val="004F13D2"/>
    <w:rsid w:val="004F154F"/>
    <w:rsid w:val="004F15A3"/>
    <w:rsid w:val="004F16A7"/>
    <w:rsid w:val="004F1864"/>
    <w:rsid w:val="004F194E"/>
    <w:rsid w:val="004F1AB6"/>
    <w:rsid w:val="004F1ACD"/>
    <w:rsid w:val="004F1CEE"/>
    <w:rsid w:val="004F1EF3"/>
    <w:rsid w:val="004F1FD0"/>
    <w:rsid w:val="004F2143"/>
    <w:rsid w:val="004F2326"/>
    <w:rsid w:val="004F23BD"/>
    <w:rsid w:val="004F247C"/>
    <w:rsid w:val="004F2578"/>
    <w:rsid w:val="004F2613"/>
    <w:rsid w:val="004F2776"/>
    <w:rsid w:val="004F2A3D"/>
    <w:rsid w:val="004F2D1C"/>
    <w:rsid w:val="004F30F4"/>
    <w:rsid w:val="004F32B8"/>
    <w:rsid w:val="004F3409"/>
    <w:rsid w:val="004F373A"/>
    <w:rsid w:val="004F3AD0"/>
    <w:rsid w:val="004F3B25"/>
    <w:rsid w:val="004F3B41"/>
    <w:rsid w:val="004F3C1C"/>
    <w:rsid w:val="004F3D3C"/>
    <w:rsid w:val="004F3DCC"/>
    <w:rsid w:val="004F476F"/>
    <w:rsid w:val="004F4885"/>
    <w:rsid w:val="004F492D"/>
    <w:rsid w:val="004F4979"/>
    <w:rsid w:val="004F4BD5"/>
    <w:rsid w:val="004F4CE9"/>
    <w:rsid w:val="004F4FA8"/>
    <w:rsid w:val="004F5267"/>
    <w:rsid w:val="004F5306"/>
    <w:rsid w:val="004F53A1"/>
    <w:rsid w:val="004F558D"/>
    <w:rsid w:val="004F562A"/>
    <w:rsid w:val="004F575A"/>
    <w:rsid w:val="004F57D8"/>
    <w:rsid w:val="004F5920"/>
    <w:rsid w:val="004F5B3D"/>
    <w:rsid w:val="004F5B8F"/>
    <w:rsid w:val="004F62DC"/>
    <w:rsid w:val="004F6488"/>
    <w:rsid w:val="004F662D"/>
    <w:rsid w:val="004F672F"/>
    <w:rsid w:val="004F6BD6"/>
    <w:rsid w:val="004F6C99"/>
    <w:rsid w:val="004F6DA1"/>
    <w:rsid w:val="004F6E16"/>
    <w:rsid w:val="004F70F8"/>
    <w:rsid w:val="004F732B"/>
    <w:rsid w:val="004F73BC"/>
    <w:rsid w:val="004F73BF"/>
    <w:rsid w:val="004F7495"/>
    <w:rsid w:val="004F74EE"/>
    <w:rsid w:val="004F7518"/>
    <w:rsid w:val="004F788E"/>
    <w:rsid w:val="004F7917"/>
    <w:rsid w:val="004F7938"/>
    <w:rsid w:val="004F7C3A"/>
    <w:rsid w:val="004F7D29"/>
    <w:rsid w:val="004F7D9E"/>
    <w:rsid w:val="004F7E41"/>
    <w:rsid w:val="004F7F4F"/>
    <w:rsid w:val="005002CB"/>
    <w:rsid w:val="005004FD"/>
    <w:rsid w:val="0050064D"/>
    <w:rsid w:val="005006C6"/>
    <w:rsid w:val="00500D17"/>
    <w:rsid w:val="00500DC3"/>
    <w:rsid w:val="005010AF"/>
    <w:rsid w:val="005013A1"/>
    <w:rsid w:val="00501681"/>
    <w:rsid w:val="00501683"/>
    <w:rsid w:val="00501DD4"/>
    <w:rsid w:val="00501DD6"/>
    <w:rsid w:val="00501E32"/>
    <w:rsid w:val="0050226E"/>
    <w:rsid w:val="005022FE"/>
    <w:rsid w:val="0050257E"/>
    <w:rsid w:val="005025CD"/>
    <w:rsid w:val="005027B6"/>
    <w:rsid w:val="00502B35"/>
    <w:rsid w:val="00503109"/>
    <w:rsid w:val="005035D1"/>
    <w:rsid w:val="005036E4"/>
    <w:rsid w:val="00503AA6"/>
    <w:rsid w:val="00503CDE"/>
    <w:rsid w:val="00503DBE"/>
    <w:rsid w:val="00504024"/>
    <w:rsid w:val="0050427F"/>
    <w:rsid w:val="005043F7"/>
    <w:rsid w:val="0050482F"/>
    <w:rsid w:val="0050492A"/>
    <w:rsid w:val="00504BB3"/>
    <w:rsid w:val="00504CEE"/>
    <w:rsid w:val="00504F22"/>
    <w:rsid w:val="00505091"/>
    <w:rsid w:val="00505648"/>
    <w:rsid w:val="00505809"/>
    <w:rsid w:val="0050591D"/>
    <w:rsid w:val="0050594B"/>
    <w:rsid w:val="00505A3E"/>
    <w:rsid w:val="00505B18"/>
    <w:rsid w:val="00505C61"/>
    <w:rsid w:val="00505F5E"/>
    <w:rsid w:val="005060AC"/>
    <w:rsid w:val="005062DC"/>
    <w:rsid w:val="00506773"/>
    <w:rsid w:val="0050678C"/>
    <w:rsid w:val="005068DD"/>
    <w:rsid w:val="00506983"/>
    <w:rsid w:val="00506FFD"/>
    <w:rsid w:val="00507483"/>
    <w:rsid w:val="0050750A"/>
    <w:rsid w:val="0050798F"/>
    <w:rsid w:val="00507C22"/>
    <w:rsid w:val="00507C9F"/>
    <w:rsid w:val="00507CE2"/>
    <w:rsid w:val="00507D1D"/>
    <w:rsid w:val="00507E3C"/>
    <w:rsid w:val="00510090"/>
    <w:rsid w:val="00510141"/>
    <w:rsid w:val="00510444"/>
    <w:rsid w:val="005108E5"/>
    <w:rsid w:val="0051098F"/>
    <w:rsid w:val="00510C78"/>
    <w:rsid w:val="00510CC8"/>
    <w:rsid w:val="00510E3E"/>
    <w:rsid w:val="00510F0A"/>
    <w:rsid w:val="0051100C"/>
    <w:rsid w:val="00511142"/>
    <w:rsid w:val="005111EB"/>
    <w:rsid w:val="00511470"/>
    <w:rsid w:val="00511664"/>
    <w:rsid w:val="005117AE"/>
    <w:rsid w:val="00511C2B"/>
    <w:rsid w:val="00511D7E"/>
    <w:rsid w:val="00511E3D"/>
    <w:rsid w:val="00511EBC"/>
    <w:rsid w:val="00511F02"/>
    <w:rsid w:val="0051203D"/>
    <w:rsid w:val="005120C1"/>
    <w:rsid w:val="00512165"/>
    <w:rsid w:val="00512362"/>
    <w:rsid w:val="00512680"/>
    <w:rsid w:val="00512779"/>
    <w:rsid w:val="00512B12"/>
    <w:rsid w:val="00512E2E"/>
    <w:rsid w:val="00512EF7"/>
    <w:rsid w:val="00512F09"/>
    <w:rsid w:val="00512F0A"/>
    <w:rsid w:val="00512FA3"/>
    <w:rsid w:val="0051300E"/>
    <w:rsid w:val="00513079"/>
    <w:rsid w:val="00513340"/>
    <w:rsid w:val="00513495"/>
    <w:rsid w:val="0051353C"/>
    <w:rsid w:val="00513580"/>
    <w:rsid w:val="005137E7"/>
    <w:rsid w:val="0051386B"/>
    <w:rsid w:val="00513889"/>
    <w:rsid w:val="00513B44"/>
    <w:rsid w:val="00513BAA"/>
    <w:rsid w:val="00513EA6"/>
    <w:rsid w:val="00513F39"/>
    <w:rsid w:val="00514482"/>
    <w:rsid w:val="005144F7"/>
    <w:rsid w:val="0051488D"/>
    <w:rsid w:val="00514F3B"/>
    <w:rsid w:val="00514F7E"/>
    <w:rsid w:val="005154FD"/>
    <w:rsid w:val="00515671"/>
    <w:rsid w:val="00515781"/>
    <w:rsid w:val="005158B5"/>
    <w:rsid w:val="00515909"/>
    <w:rsid w:val="005159AD"/>
    <w:rsid w:val="00515D27"/>
    <w:rsid w:val="00516393"/>
    <w:rsid w:val="00516C76"/>
    <w:rsid w:val="00516D1B"/>
    <w:rsid w:val="00516E8D"/>
    <w:rsid w:val="005172FB"/>
    <w:rsid w:val="00517332"/>
    <w:rsid w:val="00517656"/>
    <w:rsid w:val="00517810"/>
    <w:rsid w:val="005178C6"/>
    <w:rsid w:val="005178D1"/>
    <w:rsid w:val="00517CC4"/>
    <w:rsid w:val="00517D25"/>
    <w:rsid w:val="00517E8C"/>
    <w:rsid w:val="005200DD"/>
    <w:rsid w:val="0052048F"/>
    <w:rsid w:val="005205D9"/>
    <w:rsid w:val="00520874"/>
    <w:rsid w:val="00520900"/>
    <w:rsid w:val="00520A19"/>
    <w:rsid w:val="00520C30"/>
    <w:rsid w:val="00520EA9"/>
    <w:rsid w:val="00521083"/>
    <w:rsid w:val="005211B7"/>
    <w:rsid w:val="005212F5"/>
    <w:rsid w:val="0052144F"/>
    <w:rsid w:val="005215D9"/>
    <w:rsid w:val="0052160D"/>
    <w:rsid w:val="00521694"/>
    <w:rsid w:val="00521A30"/>
    <w:rsid w:val="00521C82"/>
    <w:rsid w:val="00521DAE"/>
    <w:rsid w:val="00521DF9"/>
    <w:rsid w:val="005220C5"/>
    <w:rsid w:val="005222BA"/>
    <w:rsid w:val="005227DB"/>
    <w:rsid w:val="00522B4A"/>
    <w:rsid w:val="00522C60"/>
    <w:rsid w:val="00522FB0"/>
    <w:rsid w:val="005231AF"/>
    <w:rsid w:val="00523281"/>
    <w:rsid w:val="005236C8"/>
    <w:rsid w:val="0052385A"/>
    <w:rsid w:val="00523A8E"/>
    <w:rsid w:val="00523C87"/>
    <w:rsid w:val="00523D2D"/>
    <w:rsid w:val="00523E02"/>
    <w:rsid w:val="00523E22"/>
    <w:rsid w:val="00523EFF"/>
    <w:rsid w:val="00523F00"/>
    <w:rsid w:val="00523F15"/>
    <w:rsid w:val="00523F1A"/>
    <w:rsid w:val="005241EC"/>
    <w:rsid w:val="005243B1"/>
    <w:rsid w:val="005243DD"/>
    <w:rsid w:val="005249B1"/>
    <w:rsid w:val="00524D42"/>
    <w:rsid w:val="00524D5C"/>
    <w:rsid w:val="00524EFD"/>
    <w:rsid w:val="005251B0"/>
    <w:rsid w:val="0052522D"/>
    <w:rsid w:val="005252D3"/>
    <w:rsid w:val="0052535A"/>
    <w:rsid w:val="005256C0"/>
    <w:rsid w:val="00525724"/>
    <w:rsid w:val="005260FE"/>
    <w:rsid w:val="0052644D"/>
    <w:rsid w:val="0052647E"/>
    <w:rsid w:val="00526521"/>
    <w:rsid w:val="005266BA"/>
    <w:rsid w:val="0052670E"/>
    <w:rsid w:val="005268D9"/>
    <w:rsid w:val="005268E3"/>
    <w:rsid w:val="00526B2B"/>
    <w:rsid w:val="00526B3D"/>
    <w:rsid w:val="00526BB2"/>
    <w:rsid w:val="00526CD1"/>
    <w:rsid w:val="00526CDE"/>
    <w:rsid w:val="00526EE7"/>
    <w:rsid w:val="00526F59"/>
    <w:rsid w:val="00527095"/>
    <w:rsid w:val="005274B6"/>
    <w:rsid w:val="005276FA"/>
    <w:rsid w:val="00527BC6"/>
    <w:rsid w:val="00527BE8"/>
    <w:rsid w:val="0053031D"/>
    <w:rsid w:val="00530B0F"/>
    <w:rsid w:val="00531615"/>
    <w:rsid w:val="0053168D"/>
    <w:rsid w:val="005317E6"/>
    <w:rsid w:val="0053206B"/>
    <w:rsid w:val="005322F7"/>
    <w:rsid w:val="005324CB"/>
    <w:rsid w:val="005327A6"/>
    <w:rsid w:val="005327E3"/>
    <w:rsid w:val="00532B7E"/>
    <w:rsid w:val="00532BDA"/>
    <w:rsid w:val="00532F8D"/>
    <w:rsid w:val="005332AD"/>
    <w:rsid w:val="005335A8"/>
    <w:rsid w:val="00533763"/>
    <w:rsid w:val="005337FE"/>
    <w:rsid w:val="00533951"/>
    <w:rsid w:val="0053398F"/>
    <w:rsid w:val="00533A8F"/>
    <w:rsid w:val="00533B50"/>
    <w:rsid w:val="00533B8B"/>
    <w:rsid w:val="00534222"/>
    <w:rsid w:val="00534874"/>
    <w:rsid w:val="00534A95"/>
    <w:rsid w:val="00534AB3"/>
    <w:rsid w:val="00534B68"/>
    <w:rsid w:val="00535893"/>
    <w:rsid w:val="005358A8"/>
    <w:rsid w:val="00535A6D"/>
    <w:rsid w:val="00535E40"/>
    <w:rsid w:val="005361FF"/>
    <w:rsid w:val="0053633E"/>
    <w:rsid w:val="00536597"/>
    <w:rsid w:val="005368F1"/>
    <w:rsid w:val="00536C40"/>
    <w:rsid w:val="00536CA2"/>
    <w:rsid w:val="00536F8E"/>
    <w:rsid w:val="0053706D"/>
    <w:rsid w:val="0053708B"/>
    <w:rsid w:val="00537262"/>
    <w:rsid w:val="0053732C"/>
    <w:rsid w:val="005376CD"/>
    <w:rsid w:val="005377C2"/>
    <w:rsid w:val="00537808"/>
    <w:rsid w:val="00537BD8"/>
    <w:rsid w:val="00540209"/>
    <w:rsid w:val="005406AA"/>
    <w:rsid w:val="005409BC"/>
    <w:rsid w:val="00540ABE"/>
    <w:rsid w:val="00540C73"/>
    <w:rsid w:val="00540D56"/>
    <w:rsid w:val="00540D6C"/>
    <w:rsid w:val="00540EA7"/>
    <w:rsid w:val="00540F49"/>
    <w:rsid w:val="0054111A"/>
    <w:rsid w:val="00541187"/>
    <w:rsid w:val="00541219"/>
    <w:rsid w:val="005414E2"/>
    <w:rsid w:val="005416A9"/>
    <w:rsid w:val="00541C93"/>
    <w:rsid w:val="00541CEA"/>
    <w:rsid w:val="00541CF2"/>
    <w:rsid w:val="00541F7D"/>
    <w:rsid w:val="005421A8"/>
    <w:rsid w:val="005425BA"/>
    <w:rsid w:val="005426D3"/>
    <w:rsid w:val="00542D18"/>
    <w:rsid w:val="00542E43"/>
    <w:rsid w:val="005430D1"/>
    <w:rsid w:val="005432D2"/>
    <w:rsid w:val="005432E3"/>
    <w:rsid w:val="00543381"/>
    <w:rsid w:val="005436C5"/>
    <w:rsid w:val="0054389E"/>
    <w:rsid w:val="00543C54"/>
    <w:rsid w:val="00543EB5"/>
    <w:rsid w:val="00543FFB"/>
    <w:rsid w:val="005440BA"/>
    <w:rsid w:val="00544210"/>
    <w:rsid w:val="00544640"/>
    <w:rsid w:val="0054472E"/>
    <w:rsid w:val="00544B7B"/>
    <w:rsid w:val="00544BA2"/>
    <w:rsid w:val="00544D44"/>
    <w:rsid w:val="005454F1"/>
    <w:rsid w:val="005458AD"/>
    <w:rsid w:val="00545981"/>
    <w:rsid w:val="00545A2D"/>
    <w:rsid w:val="00545A74"/>
    <w:rsid w:val="00545C9A"/>
    <w:rsid w:val="00545D2D"/>
    <w:rsid w:val="005463CD"/>
    <w:rsid w:val="0054653A"/>
    <w:rsid w:val="005468D9"/>
    <w:rsid w:val="0054695A"/>
    <w:rsid w:val="005469E3"/>
    <w:rsid w:val="00546BFE"/>
    <w:rsid w:val="00546D90"/>
    <w:rsid w:val="0054726B"/>
    <w:rsid w:val="00547356"/>
    <w:rsid w:val="005473F0"/>
    <w:rsid w:val="00547615"/>
    <w:rsid w:val="0054762F"/>
    <w:rsid w:val="0054769D"/>
    <w:rsid w:val="00547B26"/>
    <w:rsid w:val="00547DD8"/>
    <w:rsid w:val="00550596"/>
    <w:rsid w:val="005506CF"/>
    <w:rsid w:val="00550B0D"/>
    <w:rsid w:val="00550CD2"/>
    <w:rsid w:val="00550F80"/>
    <w:rsid w:val="005510D0"/>
    <w:rsid w:val="00551108"/>
    <w:rsid w:val="005513A1"/>
    <w:rsid w:val="00551A8B"/>
    <w:rsid w:val="005520F8"/>
    <w:rsid w:val="00552165"/>
    <w:rsid w:val="005521DA"/>
    <w:rsid w:val="00552440"/>
    <w:rsid w:val="0055264C"/>
    <w:rsid w:val="0055278A"/>
    <w:rsid w:val="00552981"/>
    <w:rsid w:val="00552C25"/>
    <w:rsid w:val="00552C7C"/>
    <w:rsid w:val="00552E37"/>
    <w:rsid w:val="00552E9C"/>
    <w:rsid w:val="00553098"/>
    <w:rsid w:val="0055329D"/>
    <w:rsid w:val="005536CF"/>
    <w:rsid w:val="0055378C"/>
    <w:rsid w:val="005538A1"/>
    <w:rsid w:val="00554188"/>
    <w:rsid w:val="00554526"/>
    <w:rsid w:val="00554759"/>
    <w:rsid w:val="005547E1"/>
    <w:rsid w:val="005548AD"/>
    <w:rsid w:val="00554BC2"/>
    <w:rsid w:val="00554C76"/>
    <w:rsid w:val="00554D5A"/>
    <w:rsid w:val="00554EC2"/>
    <w:rsid w:val="00555197"/>
    <w:rsid w:val="00555484"/>
    <w:rsid w:val="0055585B"/>
    <w:rsid w:val="00555D6B"/>
    <w:rsid w:val="00555E9B"/>
    <w:rsid w:val="00556206"/>
    <w:rsid w:val="005563AF"/>
    <w:rsid w:val="005564DB"/>
    <w:rsid w:val="005566E5"/>
    <w:rsid w:val="005566F4"/>
    <w:rsid w:val="005569CF"/>
    <w:rsid w:val="00556C74"/>
    <w:rsid w:val="00556DF5"/>
    <w:rsid w:val="00556E72"/>
    <w:rsid w:val="00556F2D"/>
    <w:rsid w:val="00557249"/>
    <w:rsid w:val="00557430"/>
    <w:rsid w:val="005576DA"/>
    <w:rsid w:val="00557933"/>
    <w:rsid w:val="00557BB5"/>
    <w:rsid w:val="00557D8D"/>
    <w:rsid w:val="00557E53"/>
    <w:rsid w:val="00560442"/>
    <w:rsid w:val="00560638"/>
    <w:rsid w:val="005606C2"/>
    <w:rsid w:val="00560908"/>
    <w:rsid w:val="00560A21"/>
    <w:rsid w:val="00560AD2"/>
    <w:rsid w:val="00560C3A"/>
    <w:rsid w:val="005611E2"/>
    <w:rsid w:val="00561279"/>
    <w:rsid w:val="005615E1"/>
    <w:rsid w:val="0056166C"/>
    <w:rsid w:val="00561AC8"/>
    <w:rsid w:val="00561D0A"/>
    <w:rsid w:val="00561FA3"/>
    <w:rsid w:val="00562170"/>
    <w:rsid w:val="005621E6"/>
    <w:rsid w:val="005621EE"/>
    <w:rsid w:val="005624EC"/>
    <w:rsid w:val="005627C1"/>
    <w:rsid w:val="0056280B"/>
    <w:rsid w:val="005628AE"/>
    <w:rsid w:val="005629EF"/>
    <w:rsid w:val="00562B12"/>
    <w:rsid w:val="00562C85"/>
    <w:rsid w:val="00562D47"/>
    <w:rsid w:val="00562FD5"/>
    <w:rsid w:val="00562FFF"/>
    <w:rsid w:val="0056328D"/>
    <w:rsid w:val="005632AB"/>
    <w:rsid w:val="00563592"/>
    <w:rsid w:val="0056362F"/>
    <w:rsid w:val="00563A83"/>
    <w:rsid w:val="00563C5E"/>
    <w:rsid w:val="00563CA6"/>
    <w:rsid w:val="00563CDE"/>
    <w:rsid w:val="00563F03"/>
    <w:rsid w:val="00563F8F"/>
    <w:rsid w:val="00563FD9"/>
    <w:rsid w:val="00564053"/>
    <w:rsid w:val="00564090"/>
    <w:rsid w:val="005640AA"/>
    <w:rsid w:val="00564240"/>
    <w:rsid w:val="00564337"/>
    <w:rsid w:val="00564831"/>
    <w:rsid w:val="00565025"/>
    <w:rsid w:val="005651EB"/>
    <w:rsid w:val="005652C7"/>
    <w:rsid w:val="00565319"/>
    <w:rsid w:val="005654BA"/>
    <w:rsid w:val="005657C4"/>
    <w:rsid w:val="005658EB"/>
    <w:rsid w:val="00565C25"/>
    <w:rsid w:val="00565E1F"/>
    <w:rsid w:val="00566475"/>
    <w:rsid w:val="00566937"/>
    <w:rsid w:val="00566A49"/>
    <w:rsid w:val="00566C7B"/>
    <w:rsid w:val="00566C9C"/>
    <w:rsid w:val="00566D98"/>
    <w:rsid w:val="00566F4C"/>
    <w:rsid w:val="00567020"/>
    <w:rsid w:val="005671B9"/>
    <w:rsid w:val="0056734D"/>
    <w:rsid w:val="00567430"/>
    <w:rsid w:val="0056773A"/>
    <w:rsid w:val="005678DE"/>
    <w:rsid w:val="00567B17"/>
    <w:rsid w:val="00567CB3"/>
    <w:rsid w:val="00570037"/>
    <w:rsid w:val="0057023B"/>
    <w:rsid w:val="005702E4"/>
    <w:rsid w:val="00570438"/>
    <w:rsid w:val="005706EB"/>
    <w:rsid w:val="005707EA"/>
    <w:rsid w:val="00570A03"/>
    <w:rsid w:val="00570B7F"/>
    <w:rsid w:val="00570EFC"/>
    <w:rsid w:val="00570F3F"/>
    <w:rsid w:val="00570FBE"/>
    <w:rsid w:val="005711A4"/>
    <w:rsid w:val="00571204"/>
    <w:rsid w:val="00571226"/>
    <w:rsid w:val="0057142C"/>
    <w:rsid w:val="00571654"/>
    <w:rsid w:val="0057186A"/>
    <w:rsid w:val="00571916"/>
    <w:rsid w:val="005719EB"/>
    <w:rsid w:val="00571A4E"/>
    <w:rsid w:val="00571DB4"/>
    <w:rsid w:val="0057205D"/>
    <w:rsid w:val="00572268"/>
    <w:rsid w:val="00572392"/>
    <w:rsid w:val="005723D9"/>
    <w:rsid w:val="00572952"/>
    <w:rsid w:val="00572A72"/>
    <w:rsid w:val="00572FD6"/>
    <w:rsid w:val="005730F1"/>
    <w:rsid w:val="0057314F"/>
    <w:rsid w:val="00573493"/>
    <w:rsid w:val="0057376B"/>
    <w:rsid w:val="00573CE0"/>
    <w:rsid w:val="00573CE2"/>
    <w:rsid w:val="005740DC"/>
    <w:rsid w:val="00574143"/>
    <w:rsid w:val="0057423B"/>
    <w:rsid w:val="0057424E"/>
    <w:rsid w:val="005749BC"/>
    <w:rsid w:val="00574BDA"/>
    <w:rsid w:val="00574C93"/>
    <w:rsid w:val="00574E59"/>
    <w:rsid w:val="0057527A"/>
    <w:rsid w:val="005753CD"/>
    <w:rsid w:val="00575523"/>
    <w:rsid w:val="005755DD"/>
    <w:rsid w:val="00575615"/>
    <w:rsid w:val="00575809"/>
    <w:rsid w:val="005759C1"/>
    <w:rsid w:val="00575CAB"/>
    <w:rsid w:val="00575DA1"/>
    <w:rsid w:val="00575DEB"/>
    <w:rsid w:val="00575E04"/>
    <w:rsid w:val="0057621F"/>
    <w:rsid w:val="005764D0"/>
    <w:rsid w:val="0057669F"/>
    <w:rsid w:val="0057677D"/>
    <w:rsid w:val="00576877"/>
    <w:rsid w:val="00576D8F"/>
    <w:rsid w:val="0057710B"/>
    <w:rsid w:val="00577237"/>
    <w:rsid w:val="0057733B"/>
    <w:rsid w:val="005773C5"/>
    <w:rsid w:val="005773FF"/>
    <w:rsid w:val="005774AA"/>
    <w:rsid w:val="00577556"/>
    <w:rsid w:val="00577563"/>
    <w:rsid w:val="00577744"/>
    <w:rsid w:val="005779E3"/>
    <w:rsid w:val="00577A6C"/>
    <w:rsid w:val="00577E8F"/>
    <w:rsid w:val="00577F73"/>
    <w:rsid w:val="00580145"/>
    <w:rsid w:val="005801B9"/>
    <w:rsid w:val="00580C19"/>
    <w:rsid w:val="00580D83"/>
    <w:rsid w:val="0058117C"/>
    <w:rsid w:val="0058129D"/>
    <w:rsid w:val="005815D0"/>
    <w:rsid w:val="005816D4"/>
    <w:rsid w:val="00581E1A"/>
    <w:rsid w:val="00581FE7"/>
    <w:rsid w:val="0058215D"/>
    <w:rsid w:val="0058255D"/>
    <w:rsid w:val="0058257E"/>
    <w:rsid w:val="005827A7"/>
    <w:rsid w:val="005829C4"/>
    <w:rsid w:val="00582A60"/>
    <w:rsid w:val="00582C9C"/>
    <w:rsid w:val="00582E9D"/>
    <w:rsid w:val="00582F20"/>
    <w:rsid w:val="00582FF6"/>
    <w:rsid w:val="0058302F"/>
    <w:rsid w:val="005831AA"/>
    <w:rsid w:val="005834D9"/>
    <w:rsid w:val="00583869"/>
    <w:rsid w:val="00583AAB"/>
    <w:rsid w:val="00583ACA"/>
    <w:rsid w:val="00583B09"/>
    <w:rsid w:val="00583C35"/>
    <w:rsid w:val="00583D2A"/>
    <w:rsid w:val="00583D96"/>
    <w:rsid w:val="00583F8F"/>
    <w:rsid w:val="00584160"/>
    <w:rsid w:val="0058419F"/>
    <w:rsid w:val="00584233"/>
    <w:rsid w:val="00584299"/>
    <w:rsid w:val="00584643"/>
    <w:rsid w:val="005848EC"/>
    <w:rsid w:val="005849F7"/>
    <w:rsid w:val="00584A71"/>
    <w:rsid w:val="00584D20"/>
    <w:rsid w:val="00584E6D"/>
    <w:rsid w:val="00585095"/>
    <w:rsid w:val="005850C6"/>
    <w:rsid w:val="005850EF"/>
    <w:rsid w:val="005855A5"/>
    <w:rsid w:val="005855E1"/>
    <w:rsid w:val="0058573F"/>
    <w:rsid w:val="00585A74"/>
    <w:rsid w:val="005865A6"/>
    <w:rsid w:val="005866B0"/>
    <w:rsid w:val="00586718"/>
    <w:rsid w:val="00586A4B"/>
    <w:rsid w:val="00586AF7"/>
    <w:rsid w:val="00586C84"/>
    <w:rsid w:val="0058703B"/>
    <w:rsid w:val="0058730C"/>
    <w:rsid w:val="005873F5"/>
    <w:rsid w:val="00587442"/>
    <w:rsid w:val="005874BF"/>
    <w:rsid w:val="00587BE5"/>
    <w:rsid w:val="00587CC0"/>
    <w:rsid w:val="005900E9"/>
    <w:rsid w:val="005901A5"/>
    <w:rsid w:val="005901D2"/>
    <w:rsid w:val="0059035E"/>
    <w:rsid w:val="00590682"/>
    <w:rsid w:val="00590924"/>
    <w:rsid w:val="00590A86"/>
    <w:rsid w:val="00590B11"/>
    <w:rsid w:val="00590E83"/>
    <w:rsid w:val="005912E0"/>
    <w:rsid w:val="005913A6"/>
    <w:rsid w:val="0059154B"/>
    <w:rsid w:val="00591A52"/>
    <w:rsid w:val="00591EA3"/>
    <w:rsid w:val="00591F87"/>
    <w:rsid w:val="0059249F"/>
    <w:rsid w:val="00592585"/>
    <w:rsid w:val="00592B0F"/>
    <w:rsid w:val="00592BB2"/>
    <w:rsid w:val="00592C3A"/>
    <w:rsid w:val="00592D3A"/>
    <w:rsid w:val="0059305D"/>
    <w:rsid w:val="00593EE1"/>
    <w:rsid w:val="00594099"/>
    <w:rsid w:val="00594257"/>
    <w:rsid w:val="0059446B"/>
    <w:rsid w:val="00594651"/>
    <w:rsid w:val="005947E0"/>
    <w:rsid w:val="00594C35"/>
    <w:rsid w:val="00594E7A"/>
    <w:rsid w:val="0059511B"/>
    <w:rsid w:val="0059520C"/>
    <w:rsid w:val="00595261"/>
    <w:rsid w:val="0059527C"/>
    <w:rsid w:val="0059562F"/>
    <w:rsid w:val="0059575E"/>
    <w:rsid w:val="005957D7"/>
    <w:rsid w:val="00595895"/>
    <w:rsid w:val="005958CB"/>
    <w:rsid w:val="005963CB"/>
    <w:rsid w:val="0059660F"/>
    <w:rsid w:val="0059682B"/>
    <w:rsid w:val="0059684D"/>
    <w:rsid w:val="005968CF"/>
    <w:rsid w:val="00596B1A"/>
    <w:rsid w:val="005970F9"/>
    <w:rsid w:val="0059717B"/>
    <w:rsid w:val="0059725D"/>
    <w:rsid w:val="0059726B"/>
    <w:rsid w:val="00597362"/>
    <w:rsid w:val="005973D8"/>
    <w:rsid w:val="0059743C"/>
    <w:rsid w:val="0059765A"/>
    <w:rsid w:val="00597B79"/>
    <w:rsid w:val="00597BCC"/>
    <w:rsid w:val="00597CC7"/>
    <w:rsid w:val="00597D83"/>
    <w:rsid w:val="00597EAF"/>
    <w:rsid w:val="005A00CC"/>
    <w:rsid w:val="005A0522"/>
    <w:rsid w:val="005A065D"/>
    <w:rsid w:val="005A0698"/>
    <w:rsid w:val="005A0791"/>
    <w:rsid w:val="005A0B5F"/>
    <w:rsid w:val="005A0CFB"/>
    <w:rsid w:val="005A10E5"/>
    <w:rsid w:val="005A1420"/>
    <w:rsid w:val="005A1B32"/>
    <w:rsid w:val="005A1BFF"/>
    <w:rsid w:val="005A1C79"/>
    <w:rsid w:val="005A1CC1"/>
    <w:rsid w:val="005A20AD"/>
    <w:rsid w:val="005A2209"/>
    <w:rsid w:val="005A2631"/>
    <w:rsid w:val="005A274E"/>
    <w:rsid w:val="005A285E"/>
    <w:rsid w:val="005A2A4F"/>
    <w:rsid w:val="005A2B92"/>
    <w:rsid w:val="005A2CA3"/>
    <w:rsid w:val="005A2CFC"/>
    <w:rsid w:val="005A2FA4"/>
    <w:rsid w:val="005A2FAE"/>
    <w:rsid w:val="005A3297"/>
    <w:rsid w:val="005A335D"/>
    <w:rsid w:val="005A338A"/>
    <w:rsid w:val="005A33F2"/>
    <w:rsid w:val="005A3457"/>
    <w:rsid w:val="005A35B3"/>
    <w:rsid w:val="005A37C8"/>
    <w:rsid w:val="005A3A1D"/>
    <w:rsid w:val="005A3EB0"/>
    <w:rsid w:val="005A407C"/>
    <w:rsid w:val="005A40E4"/>
    <w:rsid w:val="005A4323"/>
    <w:rsid w:val="005A47CB"/>
    <w:rsid w:val="005A4999"/>
    <w:rsid w:val="005A4A56"/>
    <w:rsid w:val="005A4AAD"/>
    <w:rsid w:val="005A4BAB"/>
    <w:rsid w:val="005A4F21"/>
    <w:rsid w:val="005A507C"/>
    <w:rsid w:val="005A58BE"/>
    <w:rsid w:val="005A5A48"/>
    <w:rsid w:val="005A5D34"/>
    <w:rsid w:val="005A65DF"/>
    <w:rsid w:val="005A671C"/>
    <w:rsid w:val="005A682D"/>
    <w:rsid w:val="005A6897"/>
    <w:rsid w:val="005A6F59"/>
    <w:rsid w:val="005A7093"/>
    <w:rsid w:val="005A7245"/>
    <w:rsid w:val="005A7291"/>
    <w:rsid w:val="005A75A6"/>
    <w:rsid w:val="005A77EE"/>
    <w:rsid w:val="005A7866"/>
    <w:rsid w:val="005A7BE4"/>
    <w:rsid w:val="005A7C54"/>
    <w:rsid w:val="005B0165"/>
    <w:rsid w:val="005B0329"/>
    <w:rsid w:val="005B038D"/>
    <w:rsid w:val="005B03F7"/>
    <w:rsid w:val="005B0738"/>
    <w:rsid w:val="005B09BC"/>
    <w:rsid w:val="005B0E72"/>
    <w:rsid w:val="005B0F38"/>
    <w:rsid w:val="005B0F9B"/>
    <w:rsid w:val="005B1041"/>
    <w:rsid w:val="005B1A7F"/>
    <w:rsid w:val="005B1F03"/>
    <w:rsid w:val="005B2041"/>
    <w:rsid w:val="005B24C8"/>
    <w:rsid w:val="005B251F"/>
    <w:rsid w:val="005B27C2"/>
    <w:rsid w:val="005B2926"/>
    <w:rsid w:val="005B2B38"/>
    <w:rsid w:val="005B2B71"/>
    <w:rsid w:val="005B2C1B"/>
    <w:rsid w:val="005B2FC9"/>
    <w:rsid w:val="005B3117"/>
    <w:rsid w:val="005B3148"/>
    <w:rsid w:val="005B3204"/>
    <w:rsid w:val="005B33CF"/>
    <w:rsid w:val="005B34C3"/>
    <w:rsid w:val="005B3593"/>
    <w:rsid w:val="005B3E9A"/>
    <w:rsid w:val="005B3FBF"/>
    <w:rsid w:val="005B40EA"/>
    <w:rsid w:val="005B4DA0"/>
    <w:rsid w:val="005B4F3F"/>
    <w:rsid w:val="005B5037"/>
    <w:rsid w:val="005B5343"/>
    <w:rsid w:val="005B58FC"/>
    <w:rsid w:val="005B5B3E"/>
    <w:rsid w:val="005B5E4C"/>
    <w:rsid w:val="005B5E55"/>
    <w:rsid w:val="005B61F9"/>
    <w:rsid w:val="005B6243"/>
    <w:rsid w:val="005B65B3"/>
    <w:rsid w:val="005B66D2"/>
    <w:rsid w:val="005B6A10"/>
    <w:rsid w:val="005B6BAC"/>
    <w:rsid w:val="005B6E96"/>
    <w:rsid w:val="005B7086"/>
    <w:rsid w:val="005B7451"/>
    <w:rsid w:val="005B7797"/>
    <w:rsid w:val="005B79DC"/>
    <w:rsid w:val="005B7B9C"/>
    <w:rsid w:val="005B7C91"/>
    <w:rsid w:val="005B7CF1"/>
    <w:rsid w:val="005B7FE6"/>
    <w:rsid w:val="005C031F"/>
    <w:rsid w:val="005C044C"/>
    <w:rsid w:val="005C06C4"/>
    <w:rsid w:val="005C072F"/>
    <w:rsid w:val="005C111F"/>
    <w:rsid w:val="005C120D"/>
    <w:rsid w:val="005C121D"/>
    <w:rsid w:val="005C133E"/>
    <w:rsid w:val="005C137D"/>
    <w:rsid w:val="005C13F3"/>
    <w:rsid w:val="005C1528"/>
    <w:rsid w:val="005C1552"/>
    <w:rsid w:val="005C155B"/>
    <w:rsid w:val="005C162E"/>
    <w:rsid w:val="005C19A6"/>
    <w:rsid w:val="005C1C6E"/>
    <w:rsid w:val="005C1EB9"/>
    <w:rsid w:val="005C1F51"/>
    <w:rsid w:val="005C20CD"/>
    <w:rsid w:val="005C22A1"/>
    <w:rsid w:val="005C2738"/>
    <w:rsid w:val="005C278D"/>
    <w:rsid w:val="005C280F"/>
    <w:rsid w:val="005C2927"/>
    <w:rsid w:val="005C29F0"/>
    <w:rsid w:val="005C2B09"/>
    <w:rsid w:val="005C34C0"/>
    <w:rsid w:val="005C3B86"/>
    <w:rsid w:val="005C3B95"/>
    <w:rsid w:val="005C3E1D"/>
    <w:rsid w:val="005C436E"/>
    <w:rsid w:val="005C4617"/>
    <w:rsid w:val="005C48A6"/>
    <w:rsid w:val="005C4E6A"/>
    <w:rsid w:val="005C4EB6"/>
    <w:rsid w:val="005C51E2"/>
    <w:rsid w:val="005C53E8"/>
    <w:rsid w:val="005C5C6A"/>
    <w:rsid w:val="005C600B"/>
    <w:rsid w:val="005C6333"/>
    <w:rsid w:val="005C6352"/>
    <w:rsid w:val="005C6358"/>
    <w:rsid w:val="005C67E9"/>
    <w:rsid w:val="005C6901"/>
    <w:rsid w:val="005C6965"/>
    <w:rsid w:val="005C6CE0"/>
    <w:rsid w:val="005C6EE5"/>
    <w:rsid w:val="005C749F"/>
    <w:rsid w:val="005C7A42"/>
    <w:rsid w:val="005C7A50"/>
    <w:rsid w:val="005C7BB9"/>
    <w:rsid w:val="005C7CEE"/>
    <w:rsid w:val="005C7D73"/>
    <w:rsid w:val="005C7E9E"/>
    <w:rsid w:val="005C7F97"/>
    <w:rsid w:val="005C7FFC"/>
    <w:rsid w:val="005D015E"/>
    <w:rsid w:val="005D0165"/>
    <w:rsid w:val="005D0233"/>
    <w:rsid w:val="005D024C"/>
    <w:rsid w:val="005D03A2"/>
    <w:rsid w:val="005D05BB"/>
    <w:rsid w:val="005D08FB"/>
    <w:rsid w:val="005D0AB3"/>
    <w:rsid w:val="005D0BDC"/>
    <w:rsid w:val="005D0E04"/>
    <w:rsid w:val="005D0E82"/>
    <w:rsid w:val="005D1133"/>
    <w:rsid w:val="005D1283"/>
    <w:rsid w:val="005D12F2"/>
    <w:rsid w:val="005D1520"/>
    <w:rsid w:val="005D1556"/>
    <w:rsid w:val="005D1572"/>
    <w:rsid w:val="005D1668"/>
    <w:rsid w:val="005D16C1"/>
    <w:rsid w:val="005D16C2"/>
    <w:rsid w:val="005D1A35"/>
    <w:rsid w:val="005D1BBB"/>
    <w:rsid w:val="005D1FAC"/>
    <w:rsid w:val="005D2078"/>
    <w:rsid w:val="005D20D2"/>
    <w:rsid w:val="005D20F1"/>
    <w:rsid w:val="005D2138"/>
    <w:rsid w:val="005D220D"/>
    <w:rsid w:val="005D228A"/>
    <w:rsid w:val="005D26D6"/>
    <w:rsid w:val="005D2AA7"/>
    <w:rsid w:val="005D2B50"/>
    <w:rsid w:val="005D2CCA"/>
    <w:rsid w:val="005D2EE0"/>
    <w:rsid w:val="005D2FB1"/>
    <w:rsid w:val="005D3014"/>
    <w:rsid w:val="005D31CB"/>
    <w:rsid w:val="005D321D"/>
    <w:rsid w:val="005D33FF"/>
    <w:rsid w:val="005D340B"/>
    <w:rsid w:val="005D343A"/>
    <w:rsid w:val="005D3728"/>
    <w:rsid w:val="005D38F2"/>
    <w:rsid w:val="005D392E"/>
    <w:rsid w:val="005D3A79"/>
    <w:rsid w:val="005D3AD8"/>
    <w:rsid w:val="005D3C47"/>
    <w:rsid w:val="005D3F24"/>
    <w:rsid w:val="005D410D"/>
    <w:rsid w:val="005D4247"/>
    <w:rsid w:val="005D43C1"/>
    <w:rsid w:val="005D482D"/>
    <w:rsid w:val="005D4AC7"/>
    <w:rsid w:val="005D4DE3"/>
    <w:rsid w:val="005D4F63"/>
    <w:rsid w:val="005D52D5"/>
    <w:rsid w:val="005D5431"/>
    <w:rsid w:val="005D596D"/>
    <w:rsid w:val="005D5BFE"/>
    <w:rsid w:val="005D5D1B"/>
    <w:rsid w:val="005D5ECC"/>
    <w:rsid w:val="005D6009"/>
    <w:rsid w:val="005D604A"/>
    <w:rsid w:val="005D6414"/>
    <w:rsid w:val="005D641C"/>
    <w:rsid w:val="005D6434"/>
    <w:rsid w:val="005D6545"/>
    <w:rsid w:val="005D65DB"/>
    <w:rsid w:val="005D6633"/>
    <w:rsid w:val="005D6701"/>
    <w:rsid w:val="005D690D"/>
    <w:rsid w:val="005D6BAC"/>
    <w:rsid w:val="005D7041"/>
    <w:rsid w:val="005D7223"/>
    <w:rsid w:val="005D7ACB"/>
    <w:rsid w:val="005E000B"/>
    <w:rsid w:val="005E0294"/>
    <w:rsid w:val="005E0392"/>
    <w:rsid w:val="005E03CA"/>
    <w:rsid w:val="005E05EA"/>
    <w:rsid w:val="005E07F0"/>
    <w:rsid w:val="005E0B6A"/>
    <w:rsid w:val="005E0D64"/>
    <w:rsid w:val="005E0E28"/>
    <w:rsid w:val="005E11ED"/>
    <w:rsid w:val="005E12EA"/>
    <w:rsid w:val="005E16E7"/>
    <w:rsid w:val="005E183F"/>
    <w:rsid w:val="005E18C5"/>
    <w:rsid w:val="005E1DD5"/>
    <w:rsid w:val="005E1E7B"/>
    <w:rsid w:val="005E20A3"/>
    <w:rsid w:val="005E214F"/>
    <w:rsid w:val="005E2267"/>
    <w:rsid w:val="005E24F6"/>
    <w:rsid w:val="005E268E"/>
    <w:rsid w:val="005E2862"/>
    <w:rsid w:val="005E2BB9"/>
    <w:rsid w:val="005E2BE1"/>
    <w:rsid w:val="005E2C3E"/>
    <w:rsid w:val="005E2CC4"/>
    <w:rsid w:val="005E2DE1"/>
    <w:rsid w:val="005E2EBE"/>
    <w:rsid w:val="005E38C1"/>
    <w:rsid w:val="005E3CB7"/>
    <w:rsid w:val="005E3F97"/>
    <w:rsid w:val="005E41C6"/>
    <w:rsid w:val="005E4441"/>
    <w:rsid w:val="005E4B99"/>
    <w:rsid w:val="005E4C20"/>
    <w:rsid w:val="005E4D96"/>
    <w:rsid w:val="005E4F47"/>
    <w:rsid w:val="005E504D"/>
    <w:rsid w:val="005E50E1"/>
    <w:rsid w:val="005E53EE"/>
    <w:rsid w:val="005E53F2"/>
    <w:rsid w:val="005E595D"/>
    <w:rsid w:val="005E595E"/>
    <w:rsid w:val="005E5ADB"/>
    <w:rsid w:val="005E5B94"/>
    <w:rsid w:val="005E5F50"/>
    <w:rsid w:val="005E6CB1"/>
    <w:rsid w:val="005E6CFD"/>
    <w:rsid w:val="005E704E"/>
    <w:rsid w:val="005E7294"/>
    <w:rsid w:val="005E7981"/>
    <w:rsid w:val="005E7B46"/>
    <w:rsid w:val="005E7BD1"/>
    <w:rsid w:val="005E7BEC"/>
    <w:rsid w:val="005E7E26"/>
    <w:rsid w:val="005F005F"/>
    <w:rsid w:val="005F01E1"/>
    <w:rsid w:val="005F0507"/>
    <w:rsid w:val="005F07CA"/>
    <w:rsid w:val="005F07FE"/>
    <w:rsid w:val="005F0848"/>
    <w:rsid w:val="005F0970"/>
    <w:rsid w:val="005F0A5F"/>
    <w:rsid w:val="005F0AA7"/>
    <w:rsid w:val="005F0C50"/>
    <w:rsid w:val="005F1106"/>
    <w:rsid w:val="005F125B"/>
    <w:rsid w:val="005F1ADE"/>
    <w:rsid w:val="005F202A"/>
    <w:rsid w:val="005F227B"/>
    <w:rsid w:val="005F2363"/>
    <w:rsid w:val="005F259D"/>
    <w:rsid w:val="005F296D"/>
    <w:rsid w:val="005F332E"/>
    <w:rsid w:val="005F36F1"/>
    <w:rsid w:val="005F3783"/>
    <w:rsid w:val="005F37C3"/>
    <w:rsid w:val="005F38C6"/>
    <w:rsid w:val="005F3F20"/>
    <w:rsid w:val="005F4204"/>
    <w:rsid w:val="005F45AC"/>
    <w:rsid w:val="005F4725"/>
    <w:rsid w:val="005F4984"/>
    <w:rsid w:val="005F4C1B"/>
    <w:rsid w:val="005F4CD0"/>
    <w:rsid w:val="005F4DE1"/>
    <w:rsid w:val="005F4E09"/>
    <w:rsid w:val="005F4F22"/>
    <w:rsid w:val="005F5065"/>
    <w:rsid w:val="005F51C6"/>
    <w:rsid w:val="005F561E"/>
    <w:rsid w:val="005F5906"/>
    <w:rsid w:val="005F5A55"/>
    <w:rsid w:val="005F5D47"/>
    <w:rsid w:val="005F5EA1"/>
    <w:rsid w:val="005F5EE1"/>
    <w:rsid w:val="005F6019"/>
    <w:rsid w:val="005F60E9"/>
    <w:rsid w:val="005F6770"/>
    <w:rsid w:val="005F6969"/>
    <w:rsid w:val="005F69C6"/>
    <w:rsid w:val="005F6CA3"/>
    <w:rsid w:val="005F6D6D"/>
    <w:rsid w:val="005F6FE8"/>
    <w:rsid w:val="005F7360"/>
    <w:rsid w:val="005F743D"/>
    <w:rsid w:val="005F77CA"/>
    <w:rsid w:val="005F781C"/>
    <w:rsid w:val="005F7845"/>
    <w:rsid w:val="005F79EA"/>
    <w:rsid w:val="005F7AA1"/>
    <w:rsid w:val="005F7C45"/>
    <w:rsid w:val="005F7CE1"/>
    <w:rsid w:val="005F7D04"/>
    <w:rsid w:val="005F7F29"/>
    <w:rsid w:val="005F7FAA"/>
    <w:rsid w:val="0060065B"/>
    <w:rsid w:val="006007C0"/>
    <w:rsid w:val="00600A53"/>
    <w:rsid w:val="00600AB1"/>
    <w:rsid w:val="00600B38"/>
    <w:rsid w:val="00600DC5"/>
    <w:rsid w:val="00600DEC"/>
    <w:rsid w:val="00600E45"/>
    <w:rsid w:val="00600EA6"/>
    <w:rsid w:val="00601262"/>
    <w:rsid w:val="00601287"/>
    <w:rsid w:val="006012E9"/>
    <w:rsid w:val="00601470"/>
    <w:rsid w:val="0060149C"/>
    <w:rsid w:val="0060195A"/>
    <w:rsid w:val="0060207E"/>
    <w:rsid w:val="00602085"/>
    <w:rsid w:val="006021A4"/>
    <w:rsid w:val="006023DB"/>
    <w:rsid w:val="00602421"/>
    <w:rsid w:val="006024AA"/>
    <w:rsid w:val="0060257D"/>
    <w:rsid w:val="00602968"/>
    <w:rsid w:val="00602B1C"/>
    <w:rsid w:val="00602B22"/>
    <w:rsid w:val="00602D15"/>
    <w:rsid w:val="00602E9D"/>
    <w:rsid w:val="00602F92"/>
    <w:rsid w:val="00603415"/>
    <w:rsid w:val="0060346D"/>
    <w:rsid w:val="0060364A"/>
    <w:rsid w:val="0060369E"/>
    <w:rsid w:val="006039B6"/>
    <w:rsid w:val="00603B8F"/>
    <w:rsid w:val="00603C50"/>
    <w:rsid w:val="00603C9C"/>
    <w:rsid w:val="00603CAB"/>
    <w:rsid w:val="00603CF4"/>
    <w:rsid w:val="00603D58"/>
    <w:rsid w:val="00603E0F"/>
    <w:rsid w:val="00604023"/>
    <w:rsid w:val="00604218"/>
    <w:rsid w:val="00604480"/>
    <w:rsid w:val="00604499"/>
    <w:rsid w:val="006047F7"/>
    <w:rsid w:val="0060480F"/>
    <w:rsid w:val="00604992"/>
    <w:rsid w:val="006049CE"/>
    <w:rsid w:val="00604B14"/>
    <w:rsid w:val="00604C86"/>
    <w:rsid w:val="006050AC"/>
    <w:rsid w:val="0060569E"/>
    <w:rsid w:val="00605A43"/>
    <w:rsid w:val="00605D03"/>
    <w:rsid w:val="00606302"/>
    <w:rsid w:val="006063F8"/>
    <w:rsid w:val="0060653A"/>
    <w:rsid w:val="0060689A"/>
    <w:rsid w:val="006068F0"/>
    <w:rsid w:val="00606B10"/>
    <w:rsid w:val="00606B23"/>
    <w:rsid w:val="00606BF9"/>
    <w:rsid w:val="00606D62"/>
    <w:rsid w:val="00606E4B"/>
    <w:rsid w:val="00606F09"/>
    <w:rsid w:val="00607039"/>
    <w:rsid w:val="006071E0"/>
    <w:rsid w:val="00607324"/>
    <w:rsid w:val="00607448"/>
    <w:rsid w:val="00607632"/>
    <w:rsid w:val="0060779C"/>
    <w:rsid w:val="0060791C"/>
    <w:rsid w:val="00607AA4"/>
    <w:rsid w:val="00607ADB"/>
    <w:rsid w:val="00607B93"/>
    <w:rsid w:val="00607FB4"/>
    <w:rsid w:val="006100CF"/>
    <w:rsid w:val="00610402"/>
    <w:rsid w:val="00610429"/>
    <w:rsid w:val="006104B6"/>
    <w:rsid w:val="0061053E"/>
    <w:rsid w:val="00610555"/>
    <w:rsid w:val="0061056B"/>
    <w:rsid w:val="0061099D"/>
    <w:rsid w:val="00610B1B"/>
    <w:rsid w:val="00610E03"/>
    <w:rsid w:val="0061104F"/>
    <w:rsid w:val="006110AE"/>
    <w:rsid w:val="00611647"/>
    <w:rsid w:val="0061176A"/>
    <w:rsid w:val="006119AF"/>
    <w:rsid w:val="00611C09"/>
    <w:rsid w:val="00611D6C"/>
    <w:rsid w:val="00611D97"/>
    <w:rsid w:val="00612076"/>
    <w:rsid w:val="00612220"/>
    <w:rsid w:val="0061271F"/>
    <w:rsid w:val="006128B5"/>
    <w:rsid w:val="00612A66"/>
    <w:rsid w:val="00612D9F"/>
    <w:rsid w:val="0061307C"/>
    <w:rsid w:val="00613394"/>
    <w:rsid w:val="00613753"/>
    <w:rsid w:val="00613900"/>
    <w:rsid w:val="00613B96"/>
    <w:rsid w:val="00613D2C"/>
    <w:rsid w:val="00613EAD"/>
    <w:rsid w:val="00614072"/>
    <w:rsid w:val="00614382"/>
    <w:rsid w:val="0061457F"/>
    <w:rsid w:val="00614584"/>
    <w:rsid w:val="00614629"/>
    <w:rsid w:val="00614972"/>
    <w:rsid w:val="00614B4B"/>
    <w:rsid w:val="00614D9C"/>
    <w:rsid w:val="006150AD"/>
    <w:rsid w:val="0061525C"/>
    <w:rsid w:val="0061548F"/>
    <w:rsid w:val="006155A2"/>
    <w:rsid w:val="00615604"/>
    <w:rsid w:val="00615632"/>
    <w:rsid w:val="00615701"/>
    <w:rsid w:val="0061587E"/>
    <w:rsid w:val="00615D87"/>
    <w:rsid w:val="00615FCA"/>
    <w:rsid w:val="00616030"/>
    <w:rsid w:val="00616172"/>
    <w:rsid w:val="006162FD"/>
    <w:rsid w:val="006165C9"/>
    <w:rsid w:val="00616661"/>
    <w:rsid w:val="006166F4"/>
    <w:rsid w:val="006166FA"/>
    <w:rsid w:val="006167ED"/>
    <w:rsid w:val="00616841"/>
    <w:rsid w:val="00616972"/>
    <w:rsid w:val="00616AD9"/>
    <w:rsid w:val="00616B20"/>
    <w:rsid w:val="00616EDC"/>
    <w:rsid w:val="00616FFB"/>
    <w:rsid w:val="0061719D"/>
    <w:rsid w:val="0061757E"/>
    <w:rsid w:val="0061769B"/>
    <w:rsid w:val="00617741"/>
    <w:rsid w:val="00617819"/>
    <w:rsid w:val="006179F6"/>
    <w:rsid w:val="00617D06"/>
    <w:rsid w:val="00617E22"/>
    <w:rsid w:val="00617E7C"/>
    <w:rsid w:val="00617FDB"/>
    <w:rsid w:val="006200DE"/>
    <w:rsid w:val="0062032F"/>
    <w:rsid w:val="00620602"/>
    <w:rsid w:val="00620670"/>
    <w:rsid w:val="006206B9"/>
    <w:rsid w:val="006207F8"/>
    <w:rsid w:val="006208D7"/>
    <w:rsid w:val="00620A08"/>
    <w:rsid w:val="00620DCA"/>
    <w:rsid w:val="00620DF6"/>
    <w:rsid w:val="00620E1B"/>
    <w:rsid w:val="0062136B"/>
    <w:rsid w:val="006214BA"/>
    <w:rsid w:val="006214E7"/>
    <w:rsid w:val="00621B43"/>
    <w:rsid w:val="00621D46"/>
    <w:rsid w:val="00621D56"/>
    <w:rsid w:val="0062206C"/>
    <w:rsid w:val="00622FAE"/>
    <w:rsid w:val="00623062"/>
    <w:rsid w:val="00623123"/>
    <w:rsid w:val="0062326B"/>
    <w:rsid w:val="006238EE"/>
    <w:rsid w:val="00624617"/>
    <w:rsid w:val="00624648"/>
    <w:rsid w:val="00624761"/>
    <w:rsid w:val="00624B30"/>
    <w:rsid w:val="00624CAE"/>
    <w:rsid w:val="00624CC7"/>
    <w:rsid w:val="0062500F"/>
    <w:rsid w:val="00625072"/>
    <w:rsid w:val="006250B2"/>
    <w:rsid w:val="006250F0"/>
    <w:rsid w:val="00625C06"/>
    <w:rsid w:val="00625CEA"/>
    <w:rsid w:val="00625D25"/>
    <w:rsid w:val="00625DAC"/>
    <w:rsid w:val="006260B9"/>
    <w:rsid w:val="00626447"/>
    <w:rsid w:val="006266F1"/>
    <w:rsid w:val="0062677C"/>
    <w:rsid w:val="006269D3"/>
    <w:rsid w:val="00626D02"/>
    <w:rsid w:val="00626DCB"/>
    <w:rsid w:val="00627595"/>
    <w:rsid w:val="006277DC"/>
    <w:rsid w:val="00627C54"/>
    <w:rsid w:val="00627F75"/>
    <w:rsid w:val="00627FE1"/>
    <w:rsid w:val="0063006F"/>
    <w:rsid w:val="0063023C"/>
    <w:rsid w:val="006304D7"/>
    <w:rsid w:val="00630857"/>
    <w:rsid w:val="0063099C"/>
    <w:rsid w:val="00630B2A"/>
    <w:rsid w:val="00630B68"/>
    <w:rsid w:val="00630BC2"/>
    <w:rsid w:val="006314B8"/>
    <w:rsid w:val="00631868"/>
    <w:rsid w:val="00631AB7"/>
    <w:rsid w:val="00631D11"/>
    <w:rsid w:val="00631DB3"/>
    <w:rsid w:val="00631E37"/>
    <w:rsid w:val="00631F9A"/>
    <w:rsid w:val="006324A9"/>
    <w:rsid w:val="00632864"/>
    <w:rsid w:val="00632A06"/>
    <w:rsid w:val="00632B62"/>
    <w:rsid w:val="00632EE0"/>
    <w:rsid w:val="00633442"/>
    <w:rsid w:val="006338F6"/>
    <w:rsid w:val="00633B71"/>
    <w:rsid w:val="00633C85"/>
    <w:rsid w:val="00633EAF"/>
    <w:rsid w:val="00633EE3"/>
    <w:rsid w:val="006342CF"/>
    <w:rsid w:val="00634568"/>
    <w:rsid w:val="00634BEC"/>
    <w:rsid w:val="00634DDD"/>
    <w:rsid w:val="00635194"/>
    <w:rsid w:val="006351B0"/>
    <w:rsid w:val="006352A8"/>
    <w:rsid w:val="006352EC"/>
    <w:rsid w:val="006353CB"/>
    <w:rsid w:val="006353D1"/>
    <w:rsid w:val="00635482"/>
    <w:rsid w:val="0063583B"/>
    <w:rsid w:val="00635FE9"/>
    <w:rsid w:val="00636060"/>
    <w:rsid w:val="00636095"/>
    <w:rsid w:val="00636521"/>
    <w:rsid w:val="00636B10"/>
    <w:rsid w:val="00636B83"/>
    <w:rsid w:val="00636B94"/>
    <w:rsid w:val="00636CB9"/>
    <w:rsid w:val="00636D8F"/>
    <w:rsid w:val="00636F0C"/>
    <w:rsid w:val="00637104"/>
    <w:rsid w:val="0063725A"/>
    <w:rsid w:val="00637265"/>
    <w:rsid w:val="006379CF"/>
    <w:rsid w:val="00637AF8"/>
    <w:rsid w:val="00637AF9"/>
    <w:rsid w:val="00637D03"/>
    <w:rsid w:val="00637D80"/>
    <w:rsid w:val="00637F53"/>
    <w:rsid w:val="006401D3"/>
    <w:rsid w:val="0064048D"/>
    <w:rsid w:val="00640635"/>
    <w:rsid w:val="00640725"/>
    <w:rsid w:val="006407E4"/>
    <w:rsid w:val="00640941"/>
    <w:rsid w:val="006409BD"/>
    <w:rsid w:val="00640ADA"/>
    <w:rsid w:val="00640B76"/>
    <w:rsid w:val="00640BCD"/>
    <w:rsid w:val="00640D5B"/>
    <w:rsid w:val="00640D82"/>
    <w:rsid w:val="00640E8F"/>
    <w:rsid w:val="00640F98"/>
    <w:rsid w:val="006410B7"/>
    <w:rsid w:val="00641530"/>
    <w:rsid w:val="00641798"/>
    <w:rsid w:val="00641B97"/>
    <w:rsid w:val="00641DF1"/>
    <w:rsid w:val="00641E33"/>
    <w:rsid w:val="00641EF4"/>
    <w:rsid w:val="00642097"/>
    <w:rsid w:val="006421F3"/>
    <w:rsid w:val="00642606"/>
    <w:rsid w:val="00642719"/>
    <w:rsid w:val="006427AD"/>
    <w:rsid w:val="0064291A"/>
    <w:rsid w:val="006429A4"/>
    <w:rsid w:val="00642BA4"/>
    <w:rsid w:val="0064316C"/>
    <w:rsid w:val="00643475"/>
    <w:rsid w:val="006437AA"/>
    <w:rsid w:val="00643911"/>
    <w:rsid w:val="00643950"/>
    <w:rsid w:val="00643C44"/>
    <w:rsid w:val="00643CA8"/>
    <w:rsid w:val="00643E31"/>
    <w:rsid w:val="00643E70"/>
    <w:rsid w:val="00643F5D"/>
    <w:rsid w:val="00643FAF"/>
    <w:rsid w:val="006441CE"/>
    <w:rsid w:val="006442F3"/>
    <w:rsid w:val="00644389"/>
    <w:rsid w:val="006443DA"/>
    <w:rsid w:val="00644402"/>
    <w:rsid w:val="00644474"/>
    <w:rsid w:val="0064477B"/>
    <w:rsid w:val="00644ADB"/>
    <w:rsid w:val="00644B58"/>
    <w:rsid w:val="00644BA6"/>
    <w:rsid w:val="00644BB1"/>
    <w:rsid w:val="0064537A"/>
    <w:rsid w:val="00645671"/>
    <w:rsid w:val="00645700"/>
    <w:rsid w:val="0064583A"/>
    <w:rsid w:val="00645970"/>
    <w:rsid w:val="00645D43"/>
    <w:rsid w:val="00645E97"/>
    <w:rsid w:val="006460A7"/>
    <w:rsid w:val="0064615D"/>
    <w:rsid w:val="006462DA"/>
    <w:rsid w:val="006463B2"/>
    <w:rsid w:val="00646697"/>
    <w:rsid w:val="006467FC"/>
    <w:rsid w:val="00646F4F"/>
    <w:rsid w:val="006474E7"/>
    <w:rsid w:val="006474FF"/>
    <w:rsid w:val="006475CD"/>
    <w:rsid w:val="00647714"/>
    <w:rsid w:val="00647A2C"/>
    <w:rsid w:val="00647AEB"/>
    <w:rsid w:val="00647B78"/>
    <w:rsid w:val="00647D34"/>
    <w:rsid w:val="006501D4"/>
    <w:rsid w:val="006502B7"/>
    <w:rsid w:val="006503B1"/>
    <w:rsid w:val="006506E0"/>
    <w:rsid w:val="00650A75"/>
    <w:rsid w:val="00650A96"/>
    <w:rsid w:val="00650B1C"/>
    <w:rsid w:val="00650FE9"/>
    <w:rsid w:val="00651113"/>
    <w:rsid w:val="00651149"/>
    <w:rsid w:val="00651260"/>
    <w:rsid w:val="00651294"/>
    <w:rsid w:val="0065131F"/>
    <w:rsid w:val="006516E8"/>
    <w:rsid w:val="00651852"/>
    <w:rsid w:val="006518AD"/>
    <w:rsid w:val="006518E6"/>
    <w:rsid w:val="00651B88"/>
    <w:rsid w:val="00651FEB"/>
    <w:rsid w:val="00652282"/>
    <w:rsid w:val="00652484"/>
    <w:rsid w:val="006529D6"/>
    <w:rsid w:val="00652A6F"/>
    <w:rsid w:val="00652ACF"/>
    <w:rsid w:val="00652DEF"/>
    <w:rsid w:val="00652EAA"/>
    <w:rsid w:val="00652EE1"/>
    <w:rsid w:val="0065319F"/>
    <w:rsid w:val="006538FC"/>
    <w:rsid w:val="00653A98"/>
    <w:rsid w:val="00653B5A"/>
    <w:rsid w:val="00653C1E"/>
    <w:rsid w:val="00653E17"/>
    <w:rsid w:val="00653E22"/>
    <w:rsid w:val="00653E72"/>
    <w:rsid w:val="00653F8F"/>
    <w:rsid w:val="00654151"/>
    <w:rsid w:val="00654153"/>
    <w:rsid w:val="0065429F"/>
    <w:rsid w:val="006542C7"/>
    <w:rsid w:val="00654873"/>
    <w:rsid w:val="00654883"/>
    <w:rsid w:val="006548D1"/>
    <w:rsid w:val="00654C16"/>
    <w:rsid w:val="00654DE0"/>
    <w:rsid w:val="00654F28"/>
    <w:rsid w:val="006550A7"/>
    <w:rsid w:val="0065575C"/>
    <w:rsid w:val="00655A3A"/>
    <w:rsid w:val="00655A4D"/>
    <w:rsid w:val="00655AB2"/>
    <w:rsid w:val="00655E2A"/>
    <w:rsid w:val="00656143"/>
    <w:rsid w:val="00656C68"/>
    <w:rsid w:val="00656C7A"/>
    <w:rsid w:val="00656DBE"/>
    <w:rsid w:val="00657038"/>
    <w:rsid w:val="0065761B"/>
    <w:rsid w:val="00657871"/>
    <w:rsid w:val="00657A1D"/>
    <w:rsid w:val="00657B66"/>
    <w:rsid w:val="00657BD8"/>
    <w:rsid w:val="00657CFC"/>
    <w:rsid w:val="00657D63"/>
    <w:rsid w:val="00657E79"/>
    <w:rsid w:val="00657FAB"/>
    <w:rsid w:val="006602BA"/>
    <w:rsid w:val="00660435"/>
    <w:rsid w:val="0066056F"/>
    <w:rsid w:val="00660751"/>
    <w:rsid w:val="00660759"/>
    <w:rsid w:val="00660811"/>
    <w:rsid w:val="006608DD"/>
    <w:rsid w:val="00660ADB"/>
    <w:rsid w:val="00660C16"/>
    <w:rsid w:val="00660D37"/>
    <w:rsid w:val="00660D85"/>
    <w:rsid w:val="00660F9F"/>
    <w:rsid w:val="00660FD0"/>
    <w:rsid w:val="006610F5"/>
    <w:rsid w:val="00661181"/>
    <w:rsid w:val="0066137D"/>
    <w:rsid w:val="006613E5"/>
    <w:rsid w:val="00661546"/>
    <w:rsid w:val="0066182C"/>
    <w:rsid w:val="006619B7"/>
    <w:rsid w:val="00661A63"/>
    <w:rsid w:val="006622CD"/>
    <w:rsid w:val="00662320"/>
    <w:rsid w:val="006623DE"/>
    <w:rsid w:val="006625AF"/>
    <w:rsid w:val="00662677"/>
    <w:rsid w:val="00662850"/>
    <w:rsid w:val="00662A18"/>
    <w:rsid w:val="00662D6D"/>
    <w:rsid w:val="00662E00"/>
    <w:rsid w:val="00662FA3"/>
    <w:rsid w:val="006630BC"/>
    <w:rsid w:val="006633CA"/>
    <w:rsid w:val="006635F9"/>
    <w:rsid w:val="006637F3"/>
    <w:rsid w:val="00663A00"/>
    <w:rsid w:val="00663D9E"/>
    <w:rsid w:val="00663F62"/>
    <w:rsid w:val="00663FB1"/>
    <w:rsid w:val="00663FF9"/>
    <w:rsid w:val="006640A3"/>
    <w:rsid w:val="006641D2"/>
    <w:rsid w:val="006642F6"/>
    <w:rsid w:val="006645E4"/>
    <w:rsid w:val="00664875"/>
    <w:rsid w:val="00664CBC"/>
    <w:rsid w:val="00664EAE"/>
    <w:rsid w:val="00665070"/>
    <w:rsid w:val="00665163"/>
    <w:rsid w:val="0066526A"/>
    <w:rsid w:val="0066526C"/>
    <w:rsid w:val="006652EA"/>
    <w:rsid w:val="0066551A"/>
    <w:rsid w:val="00665616"/>
    <w:rsid w:val="00665774"/>
    <w:rsid w:val="0066593B"/>
    <w:rsid w:val="00665A99"/>
    <w:rsid w:val="00665B76"/>
    <w:rsid w:val="00665DC1"/>
    <w:rsid w:val="00665EEF"/>
    <w:rsid w:val="00666703"/>
    <w:rsid w:val="0066687F"/>
    <w:rsid w:val="006669FC"/>
    <w:rsid w:val="0066712D"/>
    <w:rsid w:val="0066727B"/>
    <w:rsid w:val="006673F8"/>
    <w:rsid w:val="006675C3"/>
    <w:rsid w:val="0066768D"/>
    <w:rsid w:val="00667790"/>
    <w:rsid w:val="00667824"/>
    <w:rsid w:val="00667A1E"/>
    <w:rsid w:val="00667CDF"/>
    <w:rsid w:val="00670123"/>
    <w:rsid w:val="006701E3"/>
    <w:rsid w:val="0067030D"/>
    <w:rsid w:val="00670409"/>
    <w:rsid w:val="00670934"/>
    <w:rsid w:val="00670AB9"/>
    <w:rsid w:val="00670C8F"/>
    <w:rsid w:val="00670E03"/>
    <w:rsid w:val="0067114C"/>
    <w:rsid w:val="00671864"/>
    <w:rsid w:val="006718A6"/>
    <w:rsid w:val="00671B91"/>
    <w:rsid w:val="00672116"/>
    <w:rsid w:val="00672528"/>
    <w:rsid w:val="00672D0D"/>
    <w:rsid w:val="00672E69"/>
    <w:rsid w:val="00672E9B"/>
    <w:rsid w:val="00672EC8"/>
    <w:rsid w:val="00672FBD"/>
    <w:rsid w:val="0067301B"/>
    <w:rsid w:val="006736FF"/>
    <w:rsid w:val="00673780"/>
    <w:rsid w:val="00673AA7"/>
    <w:rsid w:val="00673C4D"/>
    <w:rsid w:val="00673C5E"/>
    <w:rsid w:val="00673EA6"/>
    <w:rsid w:val="006740C2"/>
    <w:rsid w:val="0067435B"/>
    <w:rsid w:val="00674BA8"/>
    <w:rsid w:val="00674BE4"/>
    <w:rsid w:val="00674DFE"/>
    <w:rsid w:val="00675041"/>
    <w:rsid w:val="006750E2"/>
    <w:rsid w:val="006751AF"/>
    <w:rsid w:val="00675226"/>
    <w:rsid w:val="006754CD"/>
    <w:rsid w:val="00675755"/>
    <w:rsid w:val="00675784"/>
    <w:rsid w:val="00675796"/>
    <w:rsid w:val="00675892"/>
    <w:rsid w:val="00675958"/>
    <w:rsid w:val="00675AD4"/>
    <w:rsid w:val="006760F0"/>
    <w:rsid w:val="0067632F"/>
    <w:rsid w:val="00676352"/>
    <w:rsid w:val="006763E8"/>
    <w:rsid w:val="006764B4"/>
    <w:rsid w:val="006764BE"/>
    <w:rsid w:val="00676526"/>
    <w:rsid w:val="00676546"/>
    <w:rsid w:val="0067676F"/>
    <w:rsid w:val="006769B6"/>
    <w:rsid w:val="00676B0C"/>
    <w:rsid w:val="00676FF0"/>
    <w:rsid w:val="006771E3"/>
    <w:rsid w:val="00677EFE"/>
    <w:rsid w:val="0068011F"/>
    <w:rsid w:val="00680879"/>
    <w:rsid w:val="00680A4F"/>
    <w:rsid w:val="00680CFF"/>
    <w:rsid w:val="00680EA9"/>
    <w:rsid w:val="0068105F"/>
    <w:rsid w:val="0068119A"/>
    <w:rsid w:val="0068142C"/>
    <w:rsid w:val="006816F6"/>
    <w:rsid w:val="0068178E"/>
    <w:rsid w:val="0068208C"/>
    <w:rsid w:val="0068221C"/>
    <w:rsid w:val="00682417"/>
    <w:rsid w:val="006827D9"/>
    <w:rsid w:val="00682C59"/>
    <w:rsid w:val="006830E7"/>
    <w:rsid w:val="0068341A"/>
    <w:rsid w:val="00683830"/>
    <w:rsid w:val="00683D83"/>
    <w:rsid w:val="00684001"/>
    <w:rsid w:val="006841D2"/>
    <w:rsid w:val="00684395"/>
    <w:rsid w:val="00684645"/>
    <w:rsid w:val="006848CA"/>
    <w:rsid w:val="00684A26"/>
    <w:rsid w:val="00684E1F"/>
    <w:rsid w:val="00684F10"/>
    <w:rsid w:val="006851A7"/>
    <w:rsid w:val="0068570C"/>
    <w:rsid w:val="0068576D"/>
    <w:rsid w:val="006859C9"/>
    <w:rsid w:val="00685BFC"/>
    <w:rsid w:val="00685C49"/>
    <w:rsid w:val="00685C7A"/>
    <w:rsid w:val="00685CF7"/>
    <w:rsid w:val="00685E2E"/>
    <w:rsid w:val="00685EBE"/>
    <w:rsid w:val="00686497"/>
    <w:rsid w:val="00686676"/>
    <w:rsid w:val="00686795"/>
    <w:rsid w:val="00686E9A"/>
    <w:rsid w:val="00687264"/>
    <w:rsid w:val="00687426"/>
    <w:rsid w:val="0068760D"/>
    <w:rsid w:val="006876F9"/>
    <w:rsid w:val="0068782A"/>
    <w:rsid w:val="00687E75"/>
    <w:rsid w:val="006900D8"/>
    <w:rsid w:val="00690374"/>
    <w:rsid w:val="006905C0"/>
    <w:rsid w:val="006905D2"/>
    <w:rsid w:val="006907B7"/>
    <w:rsid w:val="006907F3"/>
    <w:rsid w:val="00690AAD"/>
    <w:rsid w:val="00690AEC"/>
    <w:rsid w:val="00690BA3"/>
    <w:rsid w:val="00690C69"/>
    <w:rsid w:val="00690E99"/>
    <w:rsid w:val="00690F54"/>
    <w:rsid w:val="0069106F"/>
    <w:rsid w:val="00691172"/>
    <w:rsid w:val="00691247"/>
    <w:rsid w:val="00691368"/>
    <w:rsid w:val="00691881"/>
    <w:rsid w:val="00691BFC"/>
    <w:rsid w:val="00691CEF"/>
    <w:rsid w:val="00691E83"/>
    <w:rsid w:val="00692023"/>
    <w:rsid w:val="0069215B"/>
    <w:rsid w:val="00692222"/>
    <w:rsid w:val="006924A8"/>
    <w:rsid w:val="00692630"/>
    <w:rsid w:val="00692B2C"/>
    <w:rsid w:val="00692BB8"/>
    <w:rsid w:val="00692CF7"/>
    <w:rsid w:val="00692DFA"/>
    <w:rsid w:val="006932AF"/>
    <w:rsid w:val="006932EB"/>
    <w:rsid w:val="006933FC"/>
    <w:rsid w:val="0069344B"/>
    <w:rsid w:val="006939F2"/>
    <w:rsid w:val="00693BC8"/>
    <w:rsid w:val="00693F4D"/>
    <w:rsid w:val="00694249"/>
    <w:rsid w:val="00694A5E"/>
    <w:rsid w:val="00694BA7"/>
    <w:rsid w:val="00694E93"/>
    <w:rsid w:val="00695173"/>
    <w:rsid w:val="006958CB"/>
    <w:rsid w:val="00695A23"/>
    <w:rsid w:val="00695EFB"/>
    <w:rsid w:val="00695F70"/>
    <w:rsid w:val="0069602C"/>
    <w:rsid w:val="00696E78"/>
    <w:rsid w:val="0069703D"/>
    <w:rsid w:val="006970AE"/>
    <w:rsid w:val="00697386"/>
    <w:rsid w:val="006973A0"/>
    <w:rsid w:val="006976D9"/>
    <w:rsid w:val="00697F00"/>
    <w:rsid w:val="006A0446"/>
    <w:rsid w:val="006A0684"/>
    <w:rsid w:val="006A0B8F"/>
    <w:rsid w:val="006A0CD1"/>
    <w:rsid w:val="006A0DAB"/>
    <w:rsid w:val="006A113A"/>
    <w:rsid w:val="006A1497"/>
    <w:rsid w:val="006A1613"/>
    <w:rsid w:val="006A1A0E"/>
    <w:rsid w:val="006A1CB3"/>
    <w:rsid w:val="006A1F9B"/>
    <w:rsid w:val="006A2137"/>
    <w:rsid w:val="006A2235"/>
    <w:rsid w:val="006A22F8"/>
    <w:rsid w:val="006A2DD0"/>
    <w:rsid w:val="006A3AFC"/>
    <w:rsid w:val="006A3B63"/>
    <w:rsid w:val="006A3C93"/>
    <w:rsid w:val="006A3DE0"/>
    <w:rsid w:val="006A3F3E"/>
    <w:rsid w:val="006A4350"/>
    <w:rsid w:val="006A452F"/>
    <w:rsid w:val="006A4877"/>
    <w:rsid w:val="006A4A5E"/>
    <w:rsid w:val="006A4BB3"/>
    <w:rsid w:val="006A4CB7"/>
    <w:rsid w:val="006A4E4D"/>
    <w:rsid w:val="006A51B6"/>
    <w:rsid w:val="006A52D1"/>
    <w:rsid w:val="006A5355"/>
    <w:rsid w:val="006A5392"/>
    <w:rsid w:val="006A5634"/>
    <w:rsid w:val="006A56EB"/>
    <w:rsid w:val="006A589B"/>
    <w:rsid w:val="006A58E3"/>
    <w:rsid w:val="006A596D"/>
    <w:rsid w:val="006A5AD5"/>
    <w:rsid w:val="006A61A7"/>
    <w:rsid w:val="006A6265"/>
    <w:rsid w:val="006A6595"/>
    <w:rsid w:val="006A66AA"/>
    <w:rsid w:val="006A6A76"/>
    <w:rsid w:val="006A6E35"/>
    <w:rsid w:val="006A70ED"/>
    <w:rsid w:val="006A7601"/>
    <w:rsid w:val="006A7901"/>
    <w:rsid w:val="006A7A58"/>
    <w:rsid w:val="006A7C4D"/>
    <w:rsid w:val="006A7D13"/>
    <w:rsid w:val="006A7EA4"/>
    <w:rsid w:val="006B0206"/>
    <w:rsid w:val="006B0243"/>
    <w:rsid w:val="006B0685"/>
    <w:rsid w:val="006B086A"/>
    <w:rsid w:val="006B0875"/>
    <w:rsid w:val="006B0974"/>
    <w:rsid w:val="006B09F2"/>
    <w:rsid w:val="006B0BEC"/>
    <w:rsid w:val="006B0DF8"/>
    <w:rsid w:val="006B0E1C"/>
    <w:rsid w:val="006B0E57"/>
    <w:rsid w:val="006B0EE7"/>
    <w:rsid w:val="006B0F71"/>
    <w:rsid w:val="006B0FAC"/>
    <w:rsid w:val="006B101F"/>
    <w:rsid w:val="006B10DB"/>
    <w:rsid w:val="006B11BC"/>
    <w:rsid w:val="006B11D6"/>
    <w:rsid w:val="006B18B1"/>
    <w:rsid w:val="006B1A07"/>
    <w:rsid w:val="006B1ABD"/>
    <w:rsid w:val="006B1AE5"/>
    <w:rsid w:val="006B1E2E"/>
    <w:rsid w:val="006B1E4F"/>
    <w:rsid w:val="006B1F4E"/>
    <w:rsid w:val="006B1FFF"/>
    <w:rsid w:val="006B2132"/>
    <w:rsid w:val="006B2209"/>
    <w:rsid w:val="006B22B2"/>
    <w:rsid w:val="006B23B0"/>
    <w:rsid w:val="006B2406"/>
    <w:rsid w:val="006B247E"/>
    <w:rsid w:val="006B26B3"/>
    <w:rsid w:val="006B26D1"/>
    <w:rsid w:val="006B288F"/>
    <w:rsid w:val="006B2AD0"/>
    <w:rsid w:val="006B2B13"/>
    <w:rsid w:val="006B2EDE"/>
    <w:rsid w:val="006B2F4F"/>
    <w:rsid w:val="006B3337"/>
    <w:rsid w:val="006B3357"/>
    <w:rsid w:val="006B346D"/>
    <w:rsid w:val="006B3B90"/>
    <w:rsid w:val="006B3DD8"/>
    <w:rsid w:val="006B4085"/>
    <w:rsid w:val="006B42E7"/>
    <w:rsid w:val="006B45F7"/>
    <w:rsid w:val="006B46BC"/>
    <w:rsid w:val="006B4794"/>
    <w:rsid w:val="006B48DD"/>
    <w:rsid w:val="006B49AC"/>
    <w:rsid w:val="006B4B64"/>
    <w:rsid w:val="006B4B79"/>
    <w:rsid w:val="006B4C2E"/>
    <w:rsid w:val="006B5067"/>
    <w:rsid w:val="006B535C"/>
    <w:rsid w:val="006B5607"/>
    <w:rsid w:val="006B5683"/>
    <w:rsid w:val="006B5A28"/>
    <w:rsid w:val="006B5AD8"/>
    <w:rsid w:val="006B5AF0"/>
    <w:rsid w:val="006B5C94"/>
    <w:rsid w:val="006B5D13"/>
    <w:rsid w:val="006B60FA"/>
    <w:rsid w:val="006B630B"/>
    <w:rsid w:val="006B6815"/>
    <w:rsid w:val="006B687F"/>
    <w:rsid w:val="006B68B1"/>
    <w:rsid w:val="006B6953"/>
    <w:rsid w:val="006B6971"/>
    <w:rsid w:val="006B6B71"/>
    <w:rsid w:val="006B6EB3"/>
    <w:rsid w:val="006B6EB9"/>
    <w:rsid w:val="006B7187"/>
    <w:rsid w:val="006B7223"/>
    <w:rsid w:val="006B76F2"/>
    <w:rsid w:val="006B782D"/>
    <w:rsid w:val="006B7AFB"/>
    <w:rsid w:val="006B7DC9"/>
    <w:rsid w:val="006B7E39"/>
    <w:rsid w:val="006C0002"/>
    <w:rsid w:val="006C0352"/>
    <w:rsid w:val="006C0AF4"/>
    <w:rsid w:val="006C0BE1"/>
    <w:rsid w:val="006C0F83"/>
    <w:rsid w:val="006C0FF2"/>
    <w:rsid w:val="006C1078"/>
    <w:rsid w:val="006C10A9"/>
    <w:rsid w:val="006C16FF"/>
    <w:rsid w:val="006C186F"/>
    <w:rsid w:val="006C18E1"/>
    <w:rsid w:val="006C1934"/>
    <w:rsid w:val="006C1C74"/>
    <w:rsid w:val="006C1E85"/>
    <w:rsid w:val="006C1FEA"/>
    <w:rsid w:val="006C20F4"/>
    <w:rsid w:val="006C22C8"/>
    <w:rsid w:val="006C23C7"/>
    <w:rsid w:val="006C23F3"/>
    <w:rsid w:val="006C2709"/>
    <w:rsid w:val="006C2918"/>
    <w:rsid w:val="006C2B92"/>
    <w:rsid w:val="006C31F2"/>
    <w:rsid w:val="006C324D"/>
    <w:rsid w:val="006C3250"/>
    <w:rsid w:val="006C3433"/>
    <w:rsid w:val="006C34DA"/>
    <w:rsid w:val="006C3623"/>
    <w:rsid w:val="006C3C0E"/>
    <w:rsid w:val="006C3D1C"/>
    <w:rsid w:val="006C3E16"/>
    <w:rsid w:val="006C3F32"/>
    <w:rsid w:val="006C40B7"/>
    <w:rsid w:val="006C4216"/>
    <w:rsid w:val="006C450B"/>
    <w:rsid w:val="006C465B"/>
    <w:rsid w:val="006C485E"/>
    <w:rsid w:val="006C4B99"/>
    <w:rsid w:val="006C4C84"/>
    <w:rsid w:val="006C4D09"/>
    <w:rsid w:val="006C4E18"/>
    <w:rsid w:val="006C4FD7"/>
    <w:rsid w:val="006C50AA"/>
    <w:rsid w:val="006C531E"/>
    <w:rsid w:val="006C5534"/>
    <w:rsid w:val="006C57F9"/>
    <w:rsid w:val="006C58AC"/>
    <w:rsid w:val="006C5A92"/>
    <w:rsid w:val="006C5AC1"/>
    <w:rsid w:val="006C5B21"/>
    <w:rsid w:val="006C5BF8"/>
    <w:rsid w:val="006C5F1A"/>
    <w:rsid w:val="006C620F"/>
    <w:rsid w:val="006C63C6"/>
    <w:rsid w:val="006C66AA"/>
    <w:rsid w:val="006C6725"/>
    <w:rsid w:val="006C689E"/>
    <w:rsid w:val="006C6BBC"/>
    <w:rsid w:val="006C6C67"/>
    <w:rsid w:val="006C6CD7"/>
    <w:rsid w:val="006C6D1C"/>
    <w:rsid w:val="006C6DE1"/>
    <w:rsid w:val="006C765F"/>
    <w:rsid w:val="006C7A88"/>
    <w:rsid w:val="006C7AB3"/>
    <w:rsid w:val="006C7B29"/>
    <w:rsid w:val="006C7C23"/>
    <w:rsid w:val="006C7C7B"/>
    <w:rsid w:val="006C7D5A"/>
    <w:rsid w:val="006C7FCA"/>
    <w:rsid w:val="006C7FD4"/>
    <w:rsid w:val="006C7FD7"/>
    <w:rsid w:val="006D00D1"/>
    <w:rsid w:val="006D0143"/>
    <w:rsid w:val="006D014D"/>
    <w:rsid w:val="006D037C"/>
    <w:rsid w:val="006D05D9"/>
    <w:rsid w:val="006D0763"/>
    <w:rsid w:val="006D09D4"/>
    <w:rsid w:val="006D0A37"/>
    <w:rsid w:val="006D0D76"/>
    <w:rsid w:val="006D0E11"/>
    <w:rsid w:val="006D0E39"/>
    <w:rsid w:val="006D0F58"/>
    <w:rsid w:val="006D1288"/>
    <w:rsid w:val="006D1296"/>
    <w:rsid w:val="006D1345"/>
    <w:rsid w:val="006D1446"/>
    <w:rsid w:val="006D14DD"/>
    <w:rsid w:val="006D1650"/>
    <w:rsid w:val="006D175F"/>
    <w:rsid w:val="006D187D"/>
    <w:rsid w:val="006D194F"/>
    <w:rsid w:val="006D1C84"/>
    <w:rsid w:val="006D1E82"/>
    <w:rsid w:val="006D22B6"/>
    <w:rsid w:val="006D23CE"/>
    <w:rsid w:val="006D27AE"/>
    <w:rsid w:val="006D28D3"/>
    <w:rsid w:val="006D2EFB"/>
    <w:rsid w:val="006D2F2E"/>
    <w:rsid w:val="006D30AB"/>
    <w:rsid w:val="006D3302"/>
    <w:rsid w:val="006D358C"/>
    <w:rsid w:val="006D38AB"/>
    <w:rsid w:val="006D3C10"/>
    <w:rsid w:val="006D3E32"/>
    <w:rsid w:val="006D4238"/>
    <w:rsid w:val="006D4389"/>
    <w:rsid w:val="006D44CA"/>
    <w:rsid w:val="006D4557"/>
    <w:rsid w:val="006D4770"/>
    <w:rsid w:val="006D496B"/>
    <w:rsid w:val="006D4ADB"/>
    <w:rsid w:val="006D4B66"/>
    <w:rsid w:val="006D4BA4"/>
    <w:rsid w:val="006D4ECB"/>
    <w:rsid w:val="006D4F1F"/>
    <w:rsid w:val="006D511A"/>
    <w:rsid w:val="006D5327"/>
    <w:rsid w:val="006D541F"/>
    <w:rsid w:val="006D547B"/>
    <w:rsid w:val="006D54A9"/>
    <w:rsid w:val="006D5504"/>
    <w:rsid w:val="006D553E"/>
    <w:rsid w:val="006D556F"/>
    <w:rsid w:val="006D574F"/>
    <w:rsid w:val="006D58ED"/>
    <w:rsid w:val="006D5B9A"/>
    <w:rsid w:val="006D5BBB"/>
    <w:rsid w:val="006D5C76"/>
    <w:rsid w:val="006D5D7B"/>
    <w:rsid w:val="006D61BF"/>
    <w:rsid w:val="006D6209"/>
    <w:rsid w:val="006D6280"/>
    <w:rsid w:val="006D62DB"/>
    <w:rsid w:val="006D6697"/>
    <w:rsid w:val="006D6C4D"/>
    <w:rsid w:val="006D6CC2"/>
    <w:rsid w:val="006D6F7A"/>
    <w:rsid w:val="006D7118"/>
    <w:rsid w:val="006D7262"/>
    <w:rsid w:val="006D73D9"/>
    <w:rsid w:val="006D75E1"/>
    <w:rsid w:val="006D786D"/>
    <w:rsid w:val="006D7D73"/>
    <w:rsid w:val="006D7DD3"/>
    <w:rsid w:val="006D7F47"/>
    <w:rsid w:val="006D7F64"/>
    <w:rsid w:val="006D7F8F"/>
    <w:rsid w:val="006E0026"/>
    <w:rsid w:val="006E01FF"/>
    <w:rsid w:val="006E08FE"/>
    <w:rsid w:val="006E0A0F"/>
    <w:rsid w:val="006E12A2"/>
    <w:rsid w:val="006E14B4"/>
    <w:rsid w:val="006E1507"/>
    <w:rsid w:val="006E1743"/>
    <w:rsid w:val="006E1A0F"/>
    <w:rsid w:val="006E1E99"/>
    <w:rsid w:val="006E2241"/>
    <w:rsid w:val="006E2515"/>
    <w:rsid w:val="006E27E8"/>
    <w:rsid w:val="006E2972"/>
    <w:rsid w:val="006E2B6E"/>
    <w:rsid w:val="006E2C84"/>
    <w:rsid w:val="006E2DB0"/>
    <w:rsid w:val="006E325E"/>
    <w:rsid w:val="006E32E1"/>
    <w:rsid w:val="006E34DC"/>
    <w:rsid w:val="006E353C"/>
    <w:rsid w:val="006E39C1"/>
    <w:rsid w:val="006E3B7C"/>
    <w:rsid w:val="006E3D5F"/>
    <w:rsid w:val="006E400B"/>
    <w:rsid w:val="006E4142"/>
    <w:rsid w:val="006E4287"/>
    <w:rsid w:val="006E42FE"/>
    <w:rsid w:val="006E443E"/>
    <w:rsid w:val="006E46E7"/>
    <w:rsid w:val="006E47BF"/>
    <w:rsid w:val="006E4890"/>
    <w:rsid w:val="006E4A10"/>
    <w:rsid w:val="006E4A88"/>
    <w:rsid w:val="006E4AA2"/>
    <w:rsid w:val="006E4F99"/>
    <w:rsid w:val="006E4FFF"/>
    <w:rsid w:val="006E5088"/>
    <w:rsid w:val="006E5156"/>
    <w:rsid w:val="006E52A2"/>
    <w:rsid w:val="006E533C"/>
    <w:rsid w:val="006E5366"/>
    <w:rsid w:val="006E5967"/>
    <w:rsid w:val="006E5B1F"/>
    <w:rsid w:val="006E5C43"/>
    <w:rsid w:val="006E5FD4"/>
    <w:rsid w:val="006E62AA"/>
    <w:rsid w:val="006E63D2"/>
    <w:rsid w:val="006E6442"/>
    <w:rsid w:val="006E6483"/>
    <w:rsid w:val="006E6484"/>
    <w:rsid w:val="006E64B8"/>
    <w:rsid w:val="006E65CB"/>
    <w:rsid w:val="006E68A9"/>
    <w:rsid w:val="006E6B25"/>
    <w:rsid w:val="006E6D45"/>
    <w:rsid w:val="006E6D62"/>
    <w:rsid w:val="006E7098"/>
    <w:rsid w:val="006E734B"/>
    <w:rsid w:val="006E74F5"/>
    <w:rsid w:val="006E7506"/>
    <w:rsid w:val="006E7688"/>
    <w:rsid w:val="006E7B60"/>
    <w:rsid w:val="006E7EE6"/>
    <w:rsid w:val="006F01A9"/>
    <w:rsid w:val="006F047C"/>
    <w:rsid w:val="006F0792"/>
    <w:rsid w:val="006F0839"/>
    <w:rsid w:val="006F0923"/>
    <w:rsid w:val="006F093F"/>
    <w:rsid w:val="006F099E"/>
    <w:rsid w:val="006F11C5"/>
    <w:rsid w:val="006F1357"/>
    <w:rsid w:val="006F1476"/>
    <w:rsid w:val="006F151C"/>
    <w:rsid w:val="006F17BD"/>
    <w:rsid w:val="006F1944"/>
    <w:rsid w:val="006F1EDA"/>
    <w:rsid w:val="006F221A"/>
    <w:rsid w:val="006F2430"/>
    <w:rsid w:val="006F252E"/>
    <w:rsid w:val="006F292D"/>
    <w:rsid w:val="006F2BA7"/>
    <w:rsid w:val="006F2C8F"/>
    <w:rsid w:val="006F2CE2"/>
    <w:rsid w:val="006F30D2"/>
    <w:rsid w:val="006F3339"/>
    <w:rsid w:val="006F3754"/>
    <w:rsid w:val="006F3D2A"/>
    <w:rsid w:val="006F4302"/>
    <w:rsid w:val="006F4445"/>
    <w:rsid w:val="006F4900"/>
    <w:rsid w:val="006F494A"/>
    <w:rsid w:val="006F4A62"/>
    <w:rsid w:val="006F4C5D"/>
    <w:rsid w:val="006F4C6F"/>
    <w:rsid w:val="006F5162"/>
    <w:rsid w:val="006F5366"/>
    <w:rsid w:val="006F53D8"/>
    <w:rsid w:val="006F561A"/>
    <w:rsid w:val="006F5790"/>
    <w:rsid w:val="006F5A25"/>
    <w:rsid w:val="006F5A26"/>
    <w:rsid w:val="006F5F04"/>
    <w:rsid w:val="006F606E"/>
    <w:rsid w:val="006F6086"/>
    <w:rsid w:val="006F61D4"/>
    <w:rsid w:val="006F6212"/>
    <w:rsid w:val="006F6438"/>
    <w:rsid w:val="006F66DD"/>
    <w:rsid w:val="006F6768"/>
    <w:rsid w:val="006F681F"/>
    <w:rsid w:val="006F69A3"/>
    <w:rsid w:val="006F6B9F"/>
    <w:rsid w:val="006F6E0A"/>
    <w:rsid w:val="006F6F7B"/>
    <w:rsid w:val="006F7327"/>
    <w:rsid w:val="006F78F2"/>
    <w:rsid w:val="006F7921"/>
    <w:rsid w:val="006F795A"/>
    <w:rsid w:val="006F7F73"/>
    <w:rsid w:val="007000E8"/>
    <w:rsid w:val="00700117"/>
    <w:rsid w:val="007004C2"/>
    <w:rsid w:val="0070054C"/>
    <w:rsid w:val="007006C8"/>
    <w:rsid w:val="0070098D"/>
    <w:rsid w:val="00700C7B"/>
    <w:rsid w:val="00700C7E"/>
    <w:rsid w:val="007011B2"/>
    <w:rsid w:val="00701544"/>
    <w:rsid w:val="007018D9"/>
    <w:rsid w:val="0070195D"/>
    <w:rsid w:val="00701B42"/>
    <w:rsid w:val="00701CAE"/>
    <w:rsid w:val="0070200F"/>
    <w:rsid w:val="00702075"/>
    <w:rsid w:val="007020C6"/>
    <w:rsid w:val="007020D7"/>
    <w:rsid w:val="0070212B"/>
    <w:rsid w:val="00702232"/>
    <w:rsid w:val="00702234"/>
    <w:rsid w:val="0070296C"/>
    <w:rsid w:val="007029CA"/>
    <w:rsid w:val="00702B0C"/>
    <w:rsid w:val="00702B34"/>
    <w:rsid w:val="00702BFA"/>
    <w:rsid w:val="00702D07"/>
    <w:rsid w:val="00702DBF"/>
    <w:rsid w:val="00702E3F"/>
    <w:rsid w:val="00702FAF"/>
    <w:rsid w:val="0070329A"/>
    <w:rsid w:val="0070329D"/>
    <w:rsid w:val="0070345B"/>
    <w:rsid w:val="007036E0"/>
    <w:rsid w:val="007038C7"/>
    <w:rsid w:val="0070394B"/>
    <w:rsid w:val="00703C6D"/>
    <w:rsid w:val="00703CA2"/>
    <w:rsid w:val="00703ED5"/>
    <w:rsid w:val="00703FFE"/>
    <w:rsid w:val="007040E8"/>
    <w:rsid w:val="0070437E"/>
    <w:rsid w:val="00704579"/>
    <w:rsid w:val="0070458F"/>
    <w:rsid w:val="007045D6"/>
    <w:rsid w:val="0070469A"/>
    <w:rsid w:val="00704743"/>
    <w:rsid w:val="007049DD"/>
    <w:rsid w:val="00704CB2"/>
    <w:rsid w:val="00704F8C"/>
    <w:rsid w:val="0070564F"/>
    <w:rsid w:val="00705677"/>
    <w:rsid w:val="00705BE8"/>
    <w:rsid w:val="00705D32"/>
    <w:rsid w:val="00705F1F"/>
    <w:rsid w:val="0070648A"/>
    <w:rsid w:val="007065DD"/>
    <w:rsid w:val="007065E5"/>
    <w:rsid w:val="00706639"/>
    <w:rsid w:val="00706CF5"/>
    <w:rsid w:val="00706D88"/>
    <w:rsid w:val="00706DCE"/>
    <w:rsid w:val="00706F09"/>
    <w:rsid w:val="007071F8"/>
    <w:rsid w:val="00707837"/>
    <w:rsid w:val="00707A15"/>
    <w:rsid w:val="00707CE2"/>
    <w:rsid w:val="00707F1F"/>
    <w:rsid w:val="0071015C"/>
    <w:rsid w:val="007102A7"/>
    <w:rsid w:val="00710669"/>
    <w:rsid w:val="0071099C"/>
    <w:rsid w:val="007109AD"/>
    <w:rsid w:val="00710A81"/>
    <w:rsid w:val="00710C76"/>
    <w:rsid w:val="00710E6E"/>
    <w:rsid w:val="00710FF5"/>
    <w:rsid w:val="00711776"/>
    <w:rsid w:val="007117F0"/>
    <w:rsid w:val="00711813"/>
    <w:rsid w:val="0071186A"/>
    <w:rsid w:val="00711B80"/>
    <w:rsid w:val="00711BE4"/>
    <w:rsid w:val="00711C05"/>
    <w:rsid w:val="00711F9B"/>
    <w:rsid w:val="00711FD9"/>
    <w:rsid w:val="007129EA"/>
    <w:rsid w:val="00712A54"/>
    <w:rsid w:val="00712DCB"/>
    <w:rsid w:val="00713179"/>
    <w:rsid w:val="00713E80"/>
    <w:rsid w:val="00713F12"/>
    <w:rsid w:val="00713F86"/>
    <w:rsid w:val="00714285"/>
    <w:rsid w:val="00714353"/>
    <w:rsid w:val="00714378"/>
    <w:rsid w:val="0071442A"/>
    <w:rsid w:val="007147E2"/>
    <w:rsid w:val="00714855"/>
    <w:rsid w:val="007149B5"/>
    <w:rsid w:val="00714A48"/>
    <w:rsid w:val="00714B7F"/>
    <w:rsid w:val="00714F88"/>
    <w:rsid w:val="0071514A"/>
    <w:rsid w:val="007153D1"/>
    <w:rsid w:val="00715588"/>
    <w:rsid w:val="007155A5"/>
    <w:rsid w:val="007157D1"/>
    <w:rsid w:val="00715BEC"/>
    <w:rsid w:val="0071648A"/>
    <w:rsid w:val="007164A5"/>
    <w:rsid w:val="0071682E"/>
    <w:rsid w:val="00716A31"/>
    <w:rsid w:val="00716A45"/>
    <w:rsid w:val="00716C91"/>
    <w:rsid w:val="00716CC8"/>
    <w:rsid w:val="00716DCC"/>
    <w:rsid w:val="00716F5D"/>
    <w:rsid w:val="007170D3"/>
    <w:rsid w:val="007174CA"/>
    <w:rsid w:val="00717907"/>
    <w:rsid w:val="00717A50"/>
    <w:rsid w:val="00717DB2"/>
    <w:rsid w:val="00717E43"/>
    <w:rsid w:val="00717E8A"/>
    <w:rsid w:val="00717FCE"/>
    <w:rsid w:val="0072017A"/>
    <w:rsid w:val="007201A0"/>
    <w:rsid w:val="0072026C"/>
    <w:rsid w:val="007205A4"/>
    <w:rsid w:val="007209A2"/>
    <w:rsid w:val="007209B8"/>
    <w:rsid w:val="007209E1"/>
    <w:rsid w:val="00720D6F"/>
    <w:rsid w:val="0072138A"/>
    <w:rsid w:val="0072172A"/>
    <w:rsid w:val="00721986"/>
    <w:rsid w:val="007219FF"/>
    <w:rsid w:val="00721D8C"/>
    <w:rsid w:val="00721EE9"/>
    <w:rsid w:val="007221A9"/>
    <w:rsid w:val="00722428"/>
    <w:rsid w:val="0072258B"/>
    <w:rsid w:val="007226B6"/>
    <w:rsid w:val="0072282A"/>
    <w:rsid w:val="007228F0"/>
    <w:rsid w:val="00722A4B"/>
    <w:rsid w:val="00722BD8"/>
    <w:rsid w:val="00722C96"/>
    <w:rsid w:val="00722CDE"/>
    <w:rsid w:val="00722E8F"/>
    <w:rsid w:val="00723077"/>
    <w:rsid w:val="00723519"/>
    <w:rsid w:val="0072357D"/>
    <w:rsid w:val="007236D1"/>
    <w:rsid w:val="00723AF2"/>
    <w:rsid w:val="00723FA2"/>
    <w:rsid w:val="00724065"/>
    <w:rsid w:val="00724172"/>
    <w:rsid w:val="007242A0"/>
    <w:rsid w:val="00724561"/>
    <w:rsid w:val="00724598"/>
    <w:rsid w:val="0072482D"/>
    <w:rsid w:val="00724BF1"/>
    <w:rsid w:val="00724C39"/>
    <w:rsid w:val="00724CB4"/>
    <w:rsid w:val="00724E47"/>
    <w:rsid w:val="007250C6"/>
    <w:rsid w:val="0072566D"/>
    <w:rsid w:val="00725745"/>
    <w:rsid w:val="0072580E"/>
    <w:rsid w:val="00725821"/>
    <w:rsid w:val="00725B60"/>
    <w:rsid w:val="00725C0B"/>
    <w:rsid w:val="00725CE2"/>
    <w:rsid w:val="00726037"/>
    <w:rsid w:val="007260C9"/>
    <w:rsid w:val="0072639D"/>
    <w:rsid w:val="0072642E"/>
    <w:rsid w:val="00726A7C"/>
    <w:rsid w:val="00726B81"/>
    <w:rsid w:val="00726D2B"/>
    <w:rsid w:val="00726EC4"/>
    <w:rsid w:val="007270A6"/>
    <w:rsid w:val="007270B2"/>
    <w:rsid w:val="007273AF"/>
    <w:rsid w:val="007277B3"/>
    <w:rsid w:val="007277BF"/>
    <w:rsid w:val="00727814"/>
    <w:rsid w:val="00727841"/>
    <w:rsid w:val="00727A24"/>
    <w:rsid w:val="00727C0D"/>
    <w:rsid w:val="00727C6D"/>
    <w:rsid w:val="00727F2D"/>
    <w:rsid w:val="00730085"/>
    <w:rsid w:val="00730269"/>
    <w:rsid w:val="007302B8"/>
    <w:rsid w:val="00730547"/>
    <w:rsid w:val="007306E3"/>
    <w:rsid w:val="0073082E"/>
    <w:rsid w:val="0073084F"/>
    <w:rsid w:val="007309ED"/>
    <w:rsid w:val="00730CD5"/>
    <w:rsid w:val="00730EB7"/>
    <w:rsid w:val="007314C6"/>
    <w:rsid w:val="00731EFD"/>
    <w:rsid w:val="0073206A"/>
    <w:rsid w:val="00732541"/>
    <w:rsid w:val="007328BF"/>
    <w:rsid w:val="007335F3"/>
    <w:rsid w:val="00733749"/>
    <w:rsid w:val="007338CE"/>
    <w:rsid w:val="00733C3D"/>
    <w:rsid w:val="00734132"/>
    <w:rsid w:val="00734571"/>
    <w:rsid w:val="007345CC"/>
    <w:rsid w:val="00734605"/>
    <w:rsid w:val="00734657"/>
    <w:rsid w:val="007347A1"/>
    <w:rsid w:val="007347CE"/>
    <w:rsid w:val="00734A95"/>
    <w:rsid w:val="00734B0E"/>
    <w:rsid w:val="00734B67"/>
    <w:rsid w:val="00734B86"/>
    <w:rsid w:val="00734D45"/>
    <w:rsid w:val="00735113"/>
    <w:rsid w:val="00735131"/>
    <w:rsid w:val="007351C8"/>
    <w:rsid w:val="007354F0"/>
    <w:rsid w:val="00735500"/>
    <w:rsid w:val="00735628"/>
    <w:rsid w:val="007356CB"/>
    <w:rsid w:val="0073591F"/>
    <w:rsid w:val="00735A78"/>
    <w:rsid w:val="00735E22"/>
    <w:rsid w:val="0073637F"/>
    <w:rsid w:val="00736596"/>
    <w:rsid w:val="00736C45"/>
    <w:rsid w:val="00736D2B"/>
    <w:rsid w:val="00736E69"/>
    <w:rsid w:val="00736FE1"/>
    <w:rsid w:val="007370F8"/>
    <w:rsid w:val="007370FC"/>
    <w:rsid w:val="00737262"/>
    <w:rsid w:val="007372F5"/>
    <w:rsid w:val="00737341"/>
    <w:rsid w:val="00737564"/>
    <w:rsid w:val="007376DC"/>
    <w:rsid w:val="00737806"/>
    <w:rsid w:val="0073782E"/>
    <w:rsid w:val="00737A4F"/>
    <w:rsid w:val="00737B0A"/>
    <w:rsid w:val="00737B1F"/>
    <w:rsid w:val="00737B44"/>
    <w:rsid w:val="00737F39"/>
    <w:rsid w:val="0074003F"/>
    <w:rsid w:val="00740068"/>
    <w:rsid w:val="007400FB"/>
    <w:rsid w:val="0074015F"/>
    <w:rsid w:val="0074019A"/>
    <w:rsid w:val="00740239"/>
    <w:rsid w:val="00740495"/>
    <w:rsid w:val="00740BD5"/>
    <w:rsid w:val="00740FDE"/>
    <w:rsid w:val="00741007"/>
    <w:rsid w:val="00741077"/>
    <w:rsid w:val="0074138C"/>
    <w:rsid w:val="007414C3"/>
    <w:rsid w:val="00741618"/>
    <w:rsid w:val="00741757"/>
    <w:rsid w:val="007419F1"/>
    <w:rsid w:val="00741C5B"/>
    <w:rsid w:val="00741EB8"/>
    <w:rsid w:val="00742248"/>
    <w:rsid w:val="007424D0"/>
    <w:rsid w:val="0074279F"/>
    <w:rsid w:val="0074287C"/>
    <w:rsid w:val="0074319D"/>
    <w:rsid w:val="0074340C"/>
    <w:rsid w:val="00743470"/>
    <w:rsid w:val="00743733"/>
    <w:rsid w:val="007438A6"/>
    <w:rsid w:val="007442F2"/>
    <w:rsid w:val="0074455F"/>
    <w:rsid w:val="00744621"/>
    <w:rsid w:val="00744669"/>
    <w:rsid w:val="007448A4"/>
    <w:rsid w:val="00744C0D"/>
    <w:rsid w:val="00744DD8"/>
    <w:rsid w:val="00744EEE"/>
    <w:rsid w:val="00744F8B"/>
    <w:rsid w:val="00744FA6"/>
    <w:rsid w:val="00745010"/>
    <w:rsid w:val="007451D2"/>
    <w:rsid w:val="0074558B"/>
    <w:rsid w:val="0074566A"/>
    <w:rsid w:val="007457B5"/>
    <w:rsid w:val="007458F7"/>
    <w:rsid w:val="00745E76"/>
    <w:rsid w:val="00746039"/>
    <w:rsid w:val="00746146"/>
    <w:rsid w:val="007462E6"/>
    <w:rsid w:val="007463E7"/>
    <w:rsid w:val="00746504"/>
    <w:rsid w:val="007465E3"/>
    <w:rsid w:val="0074682B"/>
    <w:rsid w:val="00746955"/>
    <w:rsid w:val="00746BCA"/>
    <w:rsid w:val="00746D14"/>
    <w:rsid w:val="007473CA"/>
    <w:rsid w:val="00747959"/>
    <w:rsid w:val="00747D89"/>
    <w:rsid w:val="007502F3"/>
    <w:rsid w:val="00750302"/>
    <w:rsid w:val="007505F7"/>
    <w:rsid w:val="007505F9"/>
    <w:rsid w:val="00750945"/>
    <w:rsid w:val="00750BB6"/>
    <w:rsid w:val="00750E61"/>
    <w:rsid w:val="00750EA2"/>
    <w:rsid w:val="00750F6A"/>
    <w:rsid w:val="00751603"/>
    <w:rsid w:val="00751830"/>
    <w:rsid w:val="00751925"/>
    <w:rsid w:val="00751B35"/>
    <w:rsid w:val="00751FAF"/>
    <w:rsid w:val="00752262"/>
    <w:rsid w:val="00752348"/>
    <w:rsid w:val="007525C4"/>
    <w:rsid w:val="00752959"/>
    <w:rsid w:val="007529AD"/>
    <w:rsid w:val="007529C5"/>
    <w:rsid w:val="00752A6E"/>
    <w:rsid w:val="00752AE1"/>
    <w:rsid w:val="00752CFE"/>
    <w:rsid w:val="00752D8F"/>
    <w:rsid w:val="00752FDE"/>
    <w:rsid w:val="00753298"/>
    <w:rsid w:val="00753357"/>
    <w:rsid w:val="00753446"/>
    <w:rsid w:val="00753813"/>
    <w:rsid w:val="00753916"/>
    <w:rsid w:val="00753991"/>
    <w:rsid w:val="00753C96"/>
    <w:rsid w:val="00753F3F"/>
    <w:rsid w:val="00753F56"/>
    <w:rsid w:val="00754080"/>
    <w:rsid w:val="00754125"/>
    <w:rsid w:val="007541A5"/>
    <w:rsid w:val="00754454"/>
    <w:rsid w:val="0075473B"/>
    <w:rsid w:val="00754843"/>
    <w:rsid w:val="0075492A"/>
    <w:rsid w:val="00754AC6"/>
    <w:rsid w:val="00754D33"/>
    <w:rsid w:val="0075535D"/>
    <w:rsid w:val="00755403"/>
    <w:rsid w:val="0075551F"/>
    <w:rsid w:val="00755AED"/>
    <w:rsid w:val="00756078"/>
    <w:rsid w:val="007562CA"/>
    <w:rsid w:val="00756740"/>
    <w:rsid w:val="0075689D"/>
    <w:rsid w:val="0075690E"/>
    <w:rsid w:val="00756DBB"/>
    <w:rsid w:val="00756F17"/>
    <w:rsid w:val="007572FC"/>
    <w:rsid w:val="007579CB"/>
    <w:rsid w:val="00757C5E"/>
    <w:rsid w:val="007600E9"/>
    <w:rsid w:val="00760230"/>
    <w:rsid w:val="007602BD"/>
    <w:rsid w:val="00760415"/>
    <w:rsid w:val="00760789"/>
    <w:rsid w:val="0076098D"/>
    <w:rsid w:val="00760AF0"/>
    <w:rsid w:val="007610BC"/>
    <w:rsid w:val="0076117A"/>
    <w:rsid w:val="00761414"/>
    <w:rsid w:val="00761547"/>
    <w:rsid w:val="0076155D"/>
    <w:rsid w:val="0076157C"/>
    <w:rsid w:val="00761599"/>
    <w:rsid w:val="00761708"/>
    <w:rsid w:val="00761B74"/>
    <w:rsid w:val="00761CDC"/>
    <w:rsid w:val="00762039"/>
    <w:rsid w:val="007621BF"/>
    <w:rsid w:val="007621FE"/>
    <w:rsid w:val="00762410"/>
    <w:rsid w:val="007627E2"/>
    <w:rsid w:val="00762832"/>
    <w:rsid w:val="00762F60"/>
    <w:rsid w:val="00763003"/>
    <w:rsid w:val="007634F5"/>
    <w:rsid w:val="007637DD"/>
    <w:rsid w:val="00763811"/>
    <w:rsid w:val="00763E6D"/>
    <w:rsid w:val="00763EB9"/>
    <w:rsid w:val="00764100"/>
    <w:rsid w:val="00764266"/>
    <w:rsid w:val="00764367"/>
    <w:rsid w:val="007643D7"/>
    <w:rsid w:val="00764570"/>
    <w:rsid w:val="00764BC2"/>
    <w:rsid w:val="00764CCB"/>
    <w:rsid w:val="00764D95"/>
    <w:rsid w:val="00764E04"/>
    <w:rsid w:val="00764E43"/>
    <w:rsid w:val="007650DB"/>
    <w:rsid w:val="00765399"/>
    <w:rsid w:val="00765430"/>
    <w:rsid w:val="00765503"/>
    <w:rsid w:val="00765668"/>
    <w:rsid w:val="007656F5"/>
    <w:rsid w:val="0076571C"/>
    <w:rsid w:val="00765743"/>
    <w:rsid w:val="007659D8"/>
    <w:rsid w:val="00765C19"/>
    <w:rsid w:val="00765E9E"/>
    <w:rsid w:val="00765ECC"/>
    <w:rsid w:val="00765F07"/>
    <w:rsid w:val="00765F7B"/>
    <w:rsid w:val="0076623A"/>
    <w:rsid w:val="0076627A"/>
    <w:rsid w:val="007662AC"/>
    <w:rsid w:val="007664D8"/>
    <w:rsid w:val="00766524"/>
    <w:rsid w:val="007666ED"/>
    <w:rsid w:val="00766775"/>
    <w:rsid w:val="00766CDB"/>
    <w:rsid w:val="00766E29"/>
    <w:rsid w:val="00766FB6"/>
    <w:rsid w:val="00767013"/>
    <w:rsid w:val="007675F6"/>
    <w:rsid w:val="00767645"/>
    <w:rsid w:val="007676BC"/>
    <w:rsid w:val="00767866"/>
    <w:rsid w:val="007678DD"/>
    <w:rsid w:val="00767B8F"/>
    <w:rsid w:val="00767BAE"/>
    <w:rsid w:val="00767D1D"/>
    <w:rsid w:val="00767DAE"/>
    <w:rsid w:val="007700A8"/>
    <w:rsid w:val="00770129"/>
    <w:rsid w:val="007701EA"/>
    <w:rsid w:val="00770210"/>
    <w:rsid w:val="00770262"/>
    <w:rsid w:val="007705F7"/>
    <w:rsid w:val="00770AB3"/>
    <w:rsid w:val="00770B24"/>
    <w:rsid w:val="00770D67"/>
    <w:rsid w:val="00770E58"/>
    <w:rsid w:val="00770F87"/>
    <w:rsid w:val="0077104F"/>
    <w:rsid w:val="007710AD"/>
    <w:rsid w:val="00771334"/>
    <w:rsid w:val="0077164E"/>
    <w:rsid w:val="00771657"/>
    <w:rsid w:val="00771879"/>
    <w:rsid w:val="0077187E"/>
    <w:rsid w:val="007718B5"/>
    <w:rsid w:val="00771A07"/>
    <w:rsid w:val="00771BC5"/>
    <w:rsid w:val="00771E63"/>
    <w:rsid w:val="00771EDB"/>
    <w:rsid w:val="00772549"/>
    <w:rsid w:val="007725D3"/>
    <w:rsid w:val="0077276C"/>
    <w:rsid w:val="0077295C"/>
    <w:rsid w:val="00772AC9"/>
    <w:rsid w:val="00772EEE"/>
    <w:rsid w:val="0077328D"/>
    <w:rsid w:val="007733F1"/>
    <w:rsid w:val="0077360F"/>
    <w:rsid w:val="007738BC"/>
    <w:rsid w:val="00773AB1"/>
    <w:rsid w:val="00773BC5"/>
    <w:rsid w:val="00773DBD"/>
    <w:rsid w:val="00773E1B"/>
    <w:rsid w:val="00774411"/>
    <w:rsid w:val="007749D3"/>
    <w:rsid w:val="00774C2E"/>
    <w:rsid w:val="00774F03"/>
    <w:rsid w:val="00775239"/>
    <w:rsid w:val="0077540B"/>
    <w:rsid w:val="00775502"/>
    <w:rsid w:val="00775812"/>
    <w:rsid w:val="0077597B"/>
    <w:rsid w:val="00775A7F"/>
    <w:rsid w:val="00775AA4"/>
    <w:rsid w:val="00775AC5"/>
    <w:rsid w:val="00775C2F"/>
    <w:rsid w:val="00775C87"/>
    <w:rsid w:val="00775D7C"/>
    <w:rsid w:val="00775FA4"/>
    <w:rsid w:val="007760AC"/>
    <w:rsid w:val="00776235"/>
    <w:rsid w:val="00776666"/>
    <w:rsid w:val="007767AE"/>
    <w:rsid w:val="00776C2C"/>
    <w:rsid w:val="00777211"/>
    <w:rsid w:val="00777300"/>
    <w:rsid w:val="00777626"/>
    <w:rsid w:val="00777B00"/>
    <w:rsid w:val="00777C4D"/>
    <w:rsid w:val="00777F21"/>
    <w:rsid w:val="007803D4"/>
    <w:rsid w:val="007807F8"/>
    <w:rsid w:val="007808CA"/>
    <w:rsid w:val="007808F1"/>
    <w:rsid w:val="00780BAB"/>
    <w:rsid w:val="00780C45"/>
    <w:rsid w:val="00780DAB"/>
    <w:rsid w:val="00780DB8"/>
    <w:rsid w:val="00780FD3"/>
    <w:rsid w:val="007811C7"/>
    <w:rsid w:val="007819BB"/>
    <w:rsid w:val="00781B2D"/>
    <w:rsid w:val="00782014"/>
    <w:rsid w:val="00782127"/>
    <w:rsid w:val="00782B22"/>
    <w:rsid w:val="00782B9F"/>
    <w:rsid w:val="00782CA5"/>
    <w:rsid w:val="00782D91"/>
    <w:rsid w:val="00782DEF"/>
    <w:rsid w:val="00782ED2"/>
    <w:rsid w:val="007831BB"/>
    <w:rsid w:val="007831CD"/>
    <w:rsid w:val="0078321B"/>
    <w:rsid w:val="0078327F"/>
    <w:rsid w:val="0078385B"/>
    <w:rsid w:val="00783A8D"/>
    <w:rsid w:val="007840FC"/>
    <w:rsid w:val="00784151"/>
    <w:rsid w:val="0078443A"/>
    <w:rsid w:val="00784539"/>
    <w:rsid w:val="00784730"/>
    <w:rsid w:val="0078484D"/>
    <w:rsid w:val="007848B9"/>
    <w:rsid w:val="00784D18"/>
    <w:rsid w:val="00784DA2"/>
    <w:rsid w:val="00784E1E"/>
    <w:rsid w:val="00784F00"/>
    <w:rsid w:val="00785110"/>
    <w:rsid w:val="00785145"/>
    <w:rsid w:val="00785311"/>
    <w:rsid w:val="007853B6"/>
    <w:rsid w:val="007854AD"/>
    <w:rsid w:val="0078593D"/>
    <w:rsid w:val="00785EC8"/>
    <w:rsid w:val="007862FF"/>
    <w:rsid w:val="00786336"/>
    <w:rsid w:val="00786418"/>
    <w:rsid w:val="00786456"/>
    <w:rsid w:val="0078659E"/>
    <w:rsid w:val="007867E7"/>
    <w:rsid w:val="007868D0"/>
    <w:rsid w:val="00786A28"/>
    <w:rsid w:val="00786B78"/>
    <w:rsid w:val="00786B9B"/>
    <w:rsid w:val="00786BAD"/>
    <w:rsid w:val="00786F3E"/>
    <w:rsid w:val="007877FF"/>
    <w:rsid w:val="0078792F"/>
    <w:rsid w:val="00787931"/>
    <w:rsid w:val="00787964"/>
    <w:rsid w:val="00787A2B"/>
    <w:rsid w:val="00787AD2"/>
    <w:rsid w:val="00787D42"/>
    <w:rsid w:val="00787E5A"/>
    <w:rsid w:val="007903E6"/>
    <w:rsid w:val="007906DD"/>
    <w:rsid w:val="0079077C"/>
    <w:rsid w:val="00790CCC"/>
    <w:rsid w:val="00790DDC"/>
    <w:rsid w:val="00791402"/>
    <w:rsid w:val="00791581"/>
    <w:rsid w:val="007919DF"/>
    <w:rsid w:val="00791B2D"/>
    <w:rsid w:val="00791B6B"/>
    <w:rsid w:val="00791B70"/>
    <w:rsid w:val="007921F4"/>
    <w:rsid w:val="00792751"/>
    <w:rsid w:val="007927E6"/>
    <w:rsid w:val="007929E5"/>
    <w:rsid w:val="00792A67"/>
    <w:rsid w:val="00792BE1"/>
    <w:rsid w:val="00792D16"/>
    <w:rsid w:val="00792D25"/>
    <w:rsid w:val="00792F2B"/>
    <w:rsid w:val="007934AE"/>
    <w:rsid w:val="007934B5"/>
    <w:rsid w:val="0079370F"/>
    <w:rsid w:val="00793992"/>
    <w:rsid w:val="00793994"/>
    <w:rsid w:val="00793D88"/>
    <w:rsid w:val="00793EFA"/>
    <w:rsid w:val="00793F2A"/>
    <w:rsid w:val="00794266"/>
    <w:rsid w:val="007943B2"/>
    <w:rsid w:val="00794518"/>
    <w:rsid w:val="00794675"/>
    <w:rsid w:val="00794683"/>
    <w:rsid w:val="00794C2D"/>
    <w:rsid w:val="00794D7C"/>
    <w:rsid w:val="00794FEB"/>
    <w:rsid w:val="0079504B"/>
    <w:rsid w:val="007953D4"/>
    <w:rsid w:val="007953DF"/>
    <w:rsid w:val="00795667"/>
    <w:rsid w:val="00795698"/>
    <w:rsid w:val="0079569F"/>
    <w:rsid w:val="0079581F"/>
    <w:rsid w:val="00795895"/>
    <w:rsid w:val="007958B8"/>
    <w:rsid w:val="00795CC5"/>
    <w:rsid w:val="00795F34"/>
    <w:rsid w:val="00796015"/>
    <w:rsid w:val="007960E9"/>
    <w:rsid w:val="00796325"/>
    <w:rsid w:val="00796428"/>
    <w:rsid w:val="007967D8"/>
    <w:rsid w:val="00796904"/>
    <w:rsid w:val="00796A52"/>
    <w:rsid w:val="00796E33"/>
    <w:rsid w:val="00797109"/>
    <w:rsid w:val="00797336"/>
    <w:rsid w:val="0079744A"/>
    <w:rsid w:val="00797700"/>
    <w:rsid w:val="007977B0"/>
    <w:rsid w:val="007979B1"/>
    <w:rsid w:val="00797AAF"/>
    <w:rsid w:val="00797D94"/>
    <w:rsid w:val="00797D9C"/>
    <w:rsid w:val="00797DF8"/>
    <w:rsid w:val="00797E5E"/>
    <w:rsid w:val="00797E6A"/>
    <w:rsid w:val="007A0164"/>
    <w:rsid w:val="007A0217"/>
    <w:rsid w:val="007A02CC"/>
    <w:rsid w:val="007A03FA"/>
    <w:rsid w:val="007A05A5"/>
    <w:rsid w:val="007A0804"/>
    <w:rsid w:val="007A08F5"/>
    <w:rsid w:val="007A0BC7"/>
    <w:rsid w:val="007A0DA6"/>
    <w:rsid w:val="007A176E"/>
    <w:rsid w:val="007A186C"/>
    <w:rsid w:val="007A1D5D"/>
    <w:rsid w:val="007A22A0"/>
    <w:rsid w:val="007A2379"/>
    <w:rsid w:val="007A23B0"/>
    <w:rsid w:val="007A242B"/>
    <w:rsid w:val="007A25A3"/>
    <w:rsid w:val="007A30D0"/>
    <w:rsid w:val="007A328E"/>
    <w:rsid w:val="007A3362"/>
    <w:rsid w:val="007A3840"/>
    <w:rsid w:val="007A3C42"/>
    <w:rsid w:val="007A3CD8"/>
    <w:rsid w:val="007A3D2E"/>
    <w:rsid w:val="007A3DD9"/>
    <w:rsid w:val="007A3E38"/>
    <w:rsid w:val="007A417C"/>
    <w:rsid w:val="007A45D5"/>
    <w:rsid w:val="007A45FD"/>
    <w:rsid w:val="007A479C"/>
    <w:rsid w:val="007A48C9"/>
    <w:rsid w:val="007A49D1"/>
    <w:rsid w:val="007A4BAE"/>
    <w:rsid w:val="007A4D2E"/>
    <w:rsid w:val="007A4D36"/>
    <w:rsid w:val="007A4D67"/>
    <w:rsid w:val="007A4D71"/>
    <w:rsid w:val="007A4E23"/>
    <w:rsid w:val="007A4ED1"/>
    <w:rsid w:val="007A50F5"/>
    <w:rsid w:val="007A51DA"/>
    <w:rsid w:val="007A52F8"/>
    <w:rsid w:val="007A5641"/>
    <w:rsid w:val="007A5793"/>
    <w:rsid w:val="007A5AFE"/>
    <w:rsid w:val="007A5B2D"/>
    <w:rsid w:val="007A5D64"/>
    <w:rsid w:val="007A60E1"/>
    <w:rsid w:val="007A6315"/>
    <w:rsid w:val="007A6348"/>
    <w:rsid w:val="007A64E9"/>
    <w:rsid w:val="007A65FE"/>
    <w:rsid w:val="007A6708"/>
    <w:rsid w:val="007A6800"/>
    <w:rsid w:val="007A6CEF"/>
    <w:rsid w:val="007A71E5"/>
    <w:rsid w:val="007A754B"/>
    <w:rsid w:val="007A78B2"/>
    <w:rsid w:val="007A7A15"/>
    <w:rsid w:val="007A7AAB"/>
    <w:rsid w:val="007A7D09"/>
    <w:rsid w:val="007B0073"/>
    <w:rsid w:val="007B0126"/>
    <w:rsid w:val="007B0130"/>
    <w:rsid w:val="007B044D"/>
    <w:rsid w:val="007B056B"/>
    <w:rsid w:val="007B05D0"/>
    <w:rsid w:val="007B06CB"/>
    <w:rsid w:val="007B087F"/>
    <w:rsid w:val="007B0AF2"/>
    <w:rsid w:val="007B0E61"/>
    <w:rsid w:val="007B106C"/>
    <w:rsid w:val="007B127C"/>
    <w:rsid w:val="007B1387"/>
    <w:rsid w:val="007B14D5"/>
    <w:rsid w:val="007B1873"/>
    <w:rsid w:val="007B18E2"/>
    <w:rsid w:val="007B1A71"/>
    <w:rsid w:val="007B1DD6"/>
    <w:rsid w:val="007B1EB6"/>
    <w:rsid w:val="007B2074"/>
    <w:rsid w:val="007B2504"/>
    <w:rsid w:val="007B2787"/>
    <w:rsid w:val="007B27D2"/>
    <w:rsid w:val="007B3114"/>
    <w:rsid w:val="007B313D"/>
    <w:rsid w:val="007B320E"/>
    <w:rsid w:val="007B330A"/>
    <w:rsid w:val="007B337C"/>
    <w:rsid w:val="007B3442"/>
    <w:rsid w:val="007B3648"/>
    <w:rsid w:val="007B37E6"/>
    <w:rsid w:val="007B3BA5"/>
    <w:rsid w:val="007B3E25"/>
    <w:rsid w:val="007B3ED8"/>
    <w:rsid w:val="007B3FC3"/>
    <w:rsid w:val="007B4563"/>
    <w:rsid w:val="007B4874"/>
    <w:rsid w:val="007B4AA1"/>
    <w:rsid w:val="007B4D58"/>
    <w:rsid w:val="007B4E5A"/>
    <w:rsid w:val="007B4E73"/>
    <w:rsid w:val="007B4FF7"/>
    <w:rsid w:val="007B5000"/>
    <w:rsid w:val="007B5571"/>
    <w:rsid w:val="007B59EF"/>
    <w:rsid w:val="007B5ABF"/>
    <w:rsid w:val="007B5B4D"/>
    <w:rsid w:val="007B5D80"/>
    <w:rsid w:val="007B5D8D"/>
    <w:rsid w:val="007B6187"/>
    <w:rsid w:val="007B6277"/>
    <w:rsid w:val="007B6393"/>
    <w:rsid w:val="007B641A"/>
    <w:rsid w:val="007B6601"/>
    <w:rsid w:val="007B6931"/>
    <w:rsid w:val="007B6AC8"/>
    <w:rsid w:val="007B6ED8"/>
    <w:rsid w:val="007B7302"/>
    <w:rsid w:val="007B7351"/>
    <w:rsid w:val="007B73D9"/>
    <w:rsid w:val="007B7443"/>
    <w:rsid w:val="007B7E72"/>
    <w:rsid w:val="007C03D9"/>
    <w:rsid w:val="007C0402"/>
    <w:rsid w:val="007C089B"/>
    <w:rsid w:val="007C09C9"/>
    <w:rsid w:val="007C0AD3"/>
    <w:rsid w:val="007C0C2F"/>
    <w:rsid w:val="007C0EE6"/>
    <w:rsid w:val="007C18E2"/>
    <w:rsid w:val="007C19C4"/>
    <w:rsid w:val="007C1E5A"/>
    <w:rsid w:val="007C1FF1"/>
    <w:rsid w:val="007C208C"/>
    <w:rsid w:val="007C2254"/>
    <w:rsid w:val="007C226F"/>
    <w:rsid w:val="007C2387"/>
    <w:rsid w:val="007C2485"/>
    <w:rsid w:val="007C2527"/>
    <w:rsid w:val="007C26E5"/>
    <w:rsid w:val="007C27B7"/>
    <w:rsid w:val="007C28CC"/>
    <w:rsid w:val="007C2E55"/>
    <w:rsid w:val="007C37F7"/>
    <w:rsid w:val="007C3CF6"/>
    <w:rsid w:val="007C3D53"/>
    <w:rsid w:val="007C485C"/>
    <w:rsid w:val="007C48B3"/>
    <w:rsid w:val="007C4A48"/>
    <w:rsid w:val="007C4D9E"/>
    <w:rsid w:val="007C4E59"/>
    <w:rsid w:val="007C4F09"/>
    <w:rsid w:val="007C5072"/>
    <w:rsid w:val="007C52E4"/>
    <w:rsid w:val="007C530A"/>
    <w:rsid w:val="007C536F"/>
    <w:rsid w:val="007C569E"/>
    <w:rsid w:val="007C5917"/>
    <w:rsid w:val="007C5FC8"/>
    <w:rsid w:val="007C60A8"/>
    <w:rsid w:val="007C61C7"/>
    <w:rsid w:val="007C6231"/>
    <w:rsid w:val="007C6526"/>
    <w:rsid w:val="007C6570"/>
    <w:rsid w:val="007C6B4C"/>
    <w:rsid w:val="007C6C56"/>
    <w:rsid w:val="007C6F4E"/>
    <w:rsid w:val="007C6F94"/>
    <w:rsid w:val="007C7469"/>
    <w:rsid w:val="007C7965"/>
    <w:rsid w:val="007C7D86"/>
    <w:rsid w:val="007C7DAE"/>
    <w:rsid w:val="007C7EC3"/>
    <w:rsid w:val="007C7EC7"/>
    <w:rsid w:val="007C7F5F"/>
    <w:rsid w:val="007D021D"/>
    <w:rsid w:val="007D03FA"/>
    <w:rsid w:val="007D055E"/>
    <w:rsid w:val="007D0680"/>
    <w:rsid w:val="007D0747"/>
    <w:rsid w:val="007D07D7"/>
    <w:rsid w:val="007D0A78"/>
    <w:rsid w:val="007D0FC9"/>
    <w:rsid w:val="007D0FEC"/>
    <w:rsid w:val="007D13E5"/>
    <w:rsid w:val="007D16AF"/>
    <w:rsid w:val="007D1948"/>
    <w:rsid w:val="007D1DEF"/>
    <w:rsid w:val="007D2027"/>
    <w:rsid w:val="007D228B"/>
    <w:rsid w:val="007D22CF"/>
    <w:rsid w:val="007D2649"/>
    <w:rsid w:val="007D287D"/>
    <w:rsid w:val="007D2962"/>
    <w:rsid w:val="007D2C37"/>
    <w:rsid w:val="007D2E76"/>
    <w:rsid w:val="007D31DB"/>
    <w:rsid w:val="007D33B6"/>
    <w:rsid w:val="007D344F"/>
    <w:rsid w:val="007D3B90"/>
    <w:rsid w:val="007D3C55"/>
    <w:rsid w:val="007D3F70"/>
    <w:rsid w:val="007D3F73"/>
    <w:rsid w:val="007D4145"/>
    <w:rsid w:val="007D4208"/>
    <w:rsid w:val="007D42A9"/>
    <w:rsid w:val="007D4404"/>
    <w:rsid w:val="007D44D9"/>
    <w:rsid w:val="007D452D"/>
    <w:rsid w:val="007D4615"/>
    <w:rsid w:val="007D4750"/>
    <w:rsid w:val="007D47A8"/>
    <w:rsid w:val="007D4CB3"/>
    <w:rsid w:val="007D4D0D"/>
    <w:rsid w:val="007D4D64"/>
    <w:rsid w:val="007D4F8F"/>
    <w:rsid w:val="007D4FBD"/>
    <w:rsid w:val="007D50BB"/>
    <w:rsid w:val="007D528B"/>
    <w:rsid w:val="007D5577"/>
    <w:rsid w:val="007D55AF"/>
    <w:rsid w:val="007D582E"/>
    <w:rsid w:val="007D5962"/>
    <w:rsid w:val="007D5B5F"/>
    <w:rsid w:val="007D5C67"/>
    <w:rsid w:val="007D5CA6"/>
    <w:rsid w:val="007D601B"/>
    <w:rsid w:val="007D607A"/>
    <w:rsid w:val="007D65A7"/>
    <w:rsid w:val="007D66B5"/>
    <w:rsid w:val="007D68C0"/>
    <w:rsid w:val="007D6A17"/>
    <w:rsid w:val="007D6B6D"/>
    <w:rsid w:val="007D6DC0"/>
    <w:rsid w:val="007D6E64"/>
    <w:rsid w:val="007D70F1"/>
    <w:rsid w:val="007D724F"/>
    <w:rsid w:val="007D7392"/>
    <w:rsid w:val="007D779F"/>
    <w:rsid w:val="007D78BC"/>
    <w:rsid w:val="007D7C9D"/>
    <w:rsid w:val="007D7CBE"/>
    <w:rsid w:val="007D7F18"/>
    <w:rsid w:val="007D7F2A"/>
    <w:rsid w:val="007E0176"/>
    <w:rsid w:val="007E0335"/>
    <w:rsid w:val="007E0419"/>
    <w:rsid w:val="007E04CD"/>
    <w:rsid w:val="007E0535"/>
    <w:rsid w:val="007E05E8"/>
    <w:rsid w:val="007E0751"/>
    <w:rsid w:val="007E08C0"/>
    <w:rsid w:val="007E0C1F"/>
    <w:rsid w:val="007E0D87"/>
    <w:rsid w:val="007E0F32"/>
    <w:rsid w:val="007E11E3"/>
    <w:rsid w:val="007E1348"/>
    <w:rsid w:val="007E1667"/>
    <w:rsid w:val="007E178D"/>
    <w:rsid w:val="007E18BD"/>
    <w:rsid w:val="007E1C1B"/>
    <w:rsid w:val="007E1D7D"/>
    <w:rsid w:val="007E1E95"/>
    <w:rsid w:val="007E1F50"/>
    <w:rsid w:val="007E1F91"/>
    <w:rsid w:val="007E2184"/>
    <w:rsid w:val="007E21AB"/>
    <w:rsid w:val="007E2343"/>
    <w:rsid w:val="007E2576"/>
    <w:rsid w:val="007E26F4"/>
    <w:rsid w:val="007E27E3"/>
    <w:rsid w:val="007E2881"/>
    <w:rsid w:val="007E298B"/>
    <w:rsid w:val="007E2F70"/>
    <w:rsid w:val="007E2FBA"/>
    <w:rsid w:val="007E306E"/>
    <w:rsid w:val="007E31F3"/>
    <w:rsid w:val="007E32C5"/>
    <w:rsid w:val="007E34DD"/>
    <w:rsid w:val="007E3573"/>
    <w:rsid w:val="007E37AF"/>
    <w:rsid w:val="007E382F"/>
    <w:rsid w:val="007E39B0"/>
    <w:rsid w:val="007E3AAE"/>
    <w:rsid w:val="007E3AC3"/>
    <w:rsid w:val="007E3C84"/>
    <w:rsid w:val="007E43F5"/>
    <w:rsid w:val="007E452F"/>
    <w:rsid w:val="007E45FD"/>
    <w:rsid w:val="007E471D"/>
    <w:rsid w:val="007E48B3"/>
    <w:rsid w:val="007E4E3E"/>
    <w:rsid w:val="007E52EE"/>
    <w:rsid w:val="007E52FA"/>
    <w:rsid w:val="007E5357"/>
    <w:rsid w:val="007E53EB"/>
    <w:rsid w:val="007E57A2"/>
    <w:rsid w:val="007E5800"/>
    <w:rsid w:val="007E5B15"/>
    <w:rsid w:val="007E5C56"/>
    <w:rsid w:val="007E5C95"/>
    <w:rsid w:val="007E5F82"/>
    <w:rsid w:val="007E622D"/>
    <w:rsid w:val="007E631B"/>
    <w:rsid w:val="007E682B"/>
    <w:rsid w:val="007E696C"/>
    <w:rsid w:val="007E69D9"/>
    <w:rsid w:val="007E69DD"/>
    <w:rsid w:val="007E6CAD"/>
    <w:rsid w:val="007E7029"/>
    <w:rsid w:val="007E740D"/>
    <w:rsid w:val="007E74E4"/>
    <w:rsid w:val="007E75E1"/>
    <w:rsid w:val="007E78C1"/>
    <w:rsid w:val="007E7995"/>
    <w:rsid w:val="007E7B0B"/>
    <w:rsid w:val="007E7BC8"/>
    <w:rsid w:val="007E7C74"/>
    <w:rsid w:val="007E7D72"/>
    <w:rsid w:val="007E7FAE"/>
    <w:rsid w:val="007F000F"/>
    <w:rsid w:val="007F017D"/>
    <w:rsid w:val="007F02F7"/>
    <w:rsid w:val="007F0360"/>
    <w:rsid w:val="007F041B"/>
    <w:rsid w:val="007F048D"/>
    <w:rsid w:val="007F06C0"/>
    <w:rsid w:val="007F0871"/>
    <w:rsid w:val="007F0924"/>
    <w:rsid w:val="007F0C2A"/>
    <w:rsid w:val="007F0D10"/>
    <w:rsid w:val="007F0E53"/>
    <w:rsid w:val="007F10BF"/>
    <w:rsid w:val="007F12D2"/>
    <w:rsid w:val="007F1442"/>
    <w:rsid w:val="007F150A"/>
    <w:rsid w:val="007F17F4"/>
    <w:rsid w:val="007F1A00"/>
    <w:rsid w:val="007F1ABD"/>
    <w:rsid w:val="007F1C12"/>
    <w:rsid w:val="007F1EC6"/>
    <w:rsid w:val="007F2757"/>
    <w:rsid w:val="007F2761"/>
    <w:rsid w:val="007F283A"/>
    <w:rsid w:val="007F285C"/>
    <w:rsid w:val="007F297B"/>
    <w:rsid w:val="007F2B43"/>
    <w:rsid w:val="007F2ECB"/>
    <w:rsid w:val="007F2F02"/>
    <w:rsid w:val="007F2FAE"/>
    <w:rsid w:val="007F3402"/>
    <w:rsid w:val="007F3569"/>
    <w:rsid w:val="007F3A18"/>
    <w:rsid w:val="007F3BD2"/>
    <w:rsid w:val="007F3DE3"/>
    <w:rsid w:val="007F3E6E"/>
    <w:rsid w:val="007F3E93"/>
    <w:rsid w:val="007F3F0E"/>
    <w:rsid w:val="007F3F35"/>
    <w:rsid w:val="007F4093"/>
    <w:rsid w:val="007F40C4"/>
    <w:rsid w:val="007F4924"/>
    <w:rsid w:val="007F4D8F"/>
    <w:rsid w:val="007F4DF9"/>
    <w:rsid w:val="007F4EEE"/>
    <w:rsid w:val="007F5069"/>
    <w:rsid w:val="007F51E3"/>
    <w:rsid w:val="007F54D3"/>
    <w:rsid w:val="007F58C4"/>
    <w:rsid w:val="007F5C22"/>
    <w:rsid w:val="007F5EEA"/>
    <w:rsid w:val="007F617F"/>
    <w:rsid w:val="007F62DD"/>
    <w:rsid w:val="007F6416"/>
    <w:rsid w:val="007F6797"/>
    <w:rsid w:val="007F69F4"/>
    <w:rsid w:val="007F6AB5"/>
    <w:rsid w:val="007F6B2D"/>
    <w:rsid w:val="007F6B41"/>
    <w:rsid w:val="007F72D0"/>
    <w:rsid w:val="007F73A7"/>
    <w:rsid w:val="007F7648"/>
    <w:rsid w:val="007F77E6"/>
    <w:rsid w:val="007F7834"/>
    <w:rsid w:val="007F7A50"/>
    <w:rsid w:val="007F7BF8"/>
    <w:rsid w:val="007F7C62"/>
    <w:rsid w:val="007F7F86"/>
    <w:rsid w:val="0080012A"/>
    <w:rsid w:val="0080028E"/>
    <w:rsid w:val="008002F2"/>
    <w:rsid w:val="008003EB"/>
    <w:rsid w:val="0080040C"/>
    <w:rsid w:val="008004BC"/>
    <w:rsid w:val="00800B9B"/>
    <w:rsid w:val="00800BE2"/>
    <w:rsid w:val="00801246"/>
    <w:rsid w:val="00801525"/>
    <w:rsid w:val="00801547"/>
    <w:rsid w:val="008017FC"/>
    <w:rsid w:val="00801C32"/>
    <w:rsid w:val="00801CC3"/>
    <w:rsid w:val="008022AE"/>
    <w:rsid w:val="00802323"/>
    <w:rsid w:val="00802429"/>
    <w:rsid w:val="008024BD"/>
    <w:rsid w:val="0080250C"/>
    <w:rsid w:val="00802699"/>
    <w:rsid w:val="0080272A"/>
    <w:rsid w:val="00802ACF"/>
    <w:rsid w:val="00802F9F"/>
    <w:rsid w:val="0080338E"/>
    <w:rsid w:val="00803500"/>
    <w:rsid w:val="00803710"/>
    <w:rsid w:val="008038D6"/>
    <w:rsid w:val="0080397A"/>
    <w:rsid w:val="00803F47"/>
    <w:rsid w:val="0080402D"/>
    <w:rsid w:val="00804085"/>
    <w:rsid w:val="0080437F"/>
    <w:rsid w:val="008054F0"/>
    <w:rsid w:val="00805500"/>
    <w:rsid w:val="00805568"/>
    <w:rsid w:val="008056AA"/>
    <w:rsid w:val="008057E2"/>
    <w:rsid w:val="00805988"/>
    <w:rsid w:val="00805E99"/>
    <w:rsid w:val="00806236"/>
    <w:rsid w:val="00806358"/>
    <w:rsid w:val="0080642F"/>
    <w:rsid w:val="008065CC"/>
    <w:rsid w:val="00806869"/>
    <w:rsid w:val="00806A6F"/>
    <w:rsid w:val="00806AD6"/>
    <w:rsid w:val="00806BD7"/>
    <w:rsid w:val="00806E87"/>
    <w:rsid w:val="00807018"/>
    <w:rsid w:val="00807089"/>
    <w:rsid w:val="008074F4"/>
    <w:rsid w:val="00807797"/>
    <w:rsid w:val="00807A5E"/>
    <w:rsid w:val="00807C4A"/>
    <w:rsid w:val="00807E45"/>
    <w:rsid w:val="00807EA2"/>
    <w:rsid w:val="0081007B"/>
    <w:rsid w:val="008101B3"/>
    <w:rsid w:val="008102A0"/>
    <w:rsid w:val="00810514"/>
    <w:rsid w:val="0081067B"/>
    <w:rsid w:val="008106FA"/>
    <w:rsid w:val="008108DB"/>
    <w:rsid w:val="008109DF"/>
    <w:rsid w:val="00810C4E"/>
    <w:rsid w:val="00810C57"/>
    <w:rsid w:val="00810CC0"/>
    <w:rsid w:val="00810CCD"/>
    <w:rsid w:val="00810ECE"/>
    <w:rsid w:val="00811015"/>
    <w:rsid w:val="008110EE"/>
    <w:rsid w:val="00811601"/>
    <w:rsid w:val="00811712"/>
    <w:rsid w:val="00811981"/>
    <w:rsid w:val="008119FA"/>
    <w:rsid w:val="00811D38"/>
    <w:rsid w:val="00811FF5"/>
    <w:rsid w:val="0081222F"/>
    <w:rsid w:val="00812887"/>
    <w:rsid w:val="00812995"/>
    <w:rsid w:val="008129EF"/>
    <w:rsid w:val="00812C7D"/>
    <w:rsid w:val="00812F40"/>
    <w:rsid w:val="00813091"/>
    <w:rsid w:val="008138D1"/>
    <w:rsid w:val="00813D8C"/>
    <w:rsid w:val="008141E4"/>
    <w:rsid w:val="00814812"/>
    <w:rsid w:val="008148D2"/>
    <w:rsid w:val="008150DA"/>
    <w:rsid w:val="008155BE"/>
    <w:rsid w:val="008155D5"/>
    <w:rsid w:val="00815841"/>
    <w:rsid w:val="00815C1B"/>
    <w:rsid w:val="00816A60"/>
    <w:rsid w:val="00817126"/>
    <w:rsid w:val="0081717E"/>
    <w:rsid w:val="008175A0"/>
    <w:rsid w:val="00817746"/>
    <w:rsid w:val="00817767"/>
    <w:rsid w:val="00817BCC"/>
    <w:rsid w:val="00817BD5"/>
    <w:rsid w:val="00817CEF"/>
    <w:rsid w:val="00817DD3"/>
    <w:rsid w:val="00817F7B"/>
    <w:rsid w:val="00817F9D"/>
    <w:rsid w:val="00817FE0"/>
    <w:rsid w:val="008205E6"/>
    <w:rsid w:val="008209B8"/>
    <w:rsid w:val="00820BD1"/>
    <w:rsid w:val="00820C11"/>
    <w:rsid w:val="00820C71"/>
    <w:rsid w:val="00820F44"/>
    <w:rsid w:val="008211AF"/>
    <w:rsid w:val="00821429"/>
    <w:rsid w:val="008216DC"/>
    <w:rsid w:val="00821816"/>
    <w:rsid w:val="00821986"/>
    <w:rsid w:val="00821A4C"/>
    <w:rsid w:val="00822053"/>
    <w:rsid w:val="0082231F"/>
    <w:rsid w:val="0082249D"/>
    <w:rsid w:val="00822526"/>
    <w:rsid w:val="008225AD"/>
    <w:rsid w:val="00822629"/>
    <w:rsid w:val="00822705"/>
    <w:rsid w:val="008227DE"/>
    <w:rsid w:val="00822865"/>
    <w:rsid w:val="00822A39"/>
    <w:rsid w:val="00822A93"/>
    <w:rsid w:val="00822C58"/>
    <w:rsid w:val="00822E1D"/>
    <w:rsid w:val="008230B0"/>
    <w:rsid w:val="00823223"/>
    <w:rsid w:val="008233E9"/>
    <w:rsid w:val="008235DA"/>
    <w:rsid w:val="00823843"/>
    <w:rsid w:val="0082393E"/>
    <w:rsid w:val="008239B9"/>
    <w:rsid w:val="00823A59"/>
    <w:rsid w:val="00823F44"/>
    <w:rsid w:val="008240D9"/>
    <w:rsid w:val="008248EB"/>
    <w:rsid w:val="00824DBE"/>
    <w:rsid w:val="008252BD"/>
    <w:rsid w:val="008253BB"/>
    <w:rsid w:val="008253C9"/>
    <w:rsid w:val="00825692"/>
    <w:rsid w:val="008257BE"/>
    <w:rsid w:val="008259E4"/>
    <w:rsid w:val="00825BA8"/>
    <w:rsid w:val="00825EB4"/>
    <w:rsid w:val="00825F1A"/>
    <w:rsid w:val="00825F4F"/>
    <w:rsid w:val="008262C6"/>
    <w:rsid w:val="00826752"/>
    <w:rsid w:val="00826757"/>
    <w:rsid w:val="008267F3"/>
    <w:rsid w:val="008269A2"/>
    <w:rsid w:val="00826A61"/>
    <w:rsid w:val="00826CFE"/>
    <w:rsid w:val="0082725E"/>
    <w:rsid w:val="00827489"/>
    <w:rsid w:val="00827666"/>
    <w:rsid w:val="00827809"/>
    <w:rsid w:val="00827BA2"/>
    <w:rsid w:val="00827CD4"/>
    <w:rsid w:val="00827E33"/>
    <w:rsid w:val="0083046E"/>
    <w:rsid w:val="00830566"/>
    <w:rsid w:val="00830953"/>
    <w:rsid w:val="00830B07"/>
    <w:rsid w:val="00830B69"/>
    <w:rsid w:val="00830F5A"/>
    <w:rsid w:val="008311FE"/>
    <w:rsid w:val="0083150C"/>
    <w:rsid w:val="008315D0"/>
    <w:rsid w:val="00831803"/>
    <w:rsid w:val="00831A78"/>
    <w:rsid w:val="00831B32"/>
    <w:rsid w:val="00831C63"/>
    <w:rsid w:val="0083228A"/>
    <w:rsid w:val="00832331"/>
    <w:rsid w:val="00832459"/>
    <w:rsid w:val="00832852"/>
    <w:rsid w:val="00832D17"/>
    <w:rsid w:val="008337D9"/>
    <w:rsid w:val="00833806"/>
    <w:rsid w:val="00833810"/>
    <w:rsid w:val="00833D74"/>
    <w:rsid w:val="008342E8"/>
    <w:rsid w:val="00834357"/>
    <w:rsid w:val="0083440D"/>
    <w:rsid w:val="008345B9"/>
    <w:rsid w:val="008346CB"/>
    <w:rsid w:val="00834AA6"/>
    <w:rsid w:val="00834AF8"/>
    <w:rsid w:val="00834DAD"/>
    <w:rsid w:val="008351C4"/>
    <w:rsid w:val="00835353"/>
    <w:rsid w:val="008358AE"/>
    <w:rsid w:val="00835F12"/>
    <w:rsid w:val="008365CD"/>
    <w:rsid w:val="00836A0F"/>
    <w:rsid w:val="00836CC2"/>
    <w:rsid w:val="00836F6A"/>
    <w:rsid w:val="00837155"/>
    <w:rsid w:val="00837670"/>
    <w:rsid w:val="008377B7"/>
    <w:rsid w:val="0083786A"/>
    <w:rsid w:val="008378DE"/>
    <w:rsid w:val="008379B4"/>
    <w:rsid w:val="00837C4E"/>
    <w:rsid w:val="00837DC6"/>
    <w:rsid w:val="00837E25"/>
    <w:rsid w:val="00837F54"/>
    <w:rsid w:val="008401D2"/>
    <w:rsid w:val="0084027C"/>
    <w:rsid w:val="00840895"/>
    <w:rsid w:val="00840910"/>
    <w:rsid w:val="00840B07"/>
    <w:rsid w:val="00841A8E"/>
    <w:rsid w:val="00841B42"/>
    <w:rsid w:val="00841C90"/>
    <w:rsid w:val="00841EB5"/>
    <w:rsid w:val="00841FCA"/>
    <w:rsid w:val="008422CD"/>
    <w:rsid w:val="008422E0"/>
    <w:rsid w:val="00842361"/>
    <w:rsid w:val="0084240C"/>
    <w:rsid w:val="008428EC"/>
    <w:rsid w:val="008429A9"/>
    <w:rsid w:val="00842BAF"/>
    <w:rsid w:val="008430A5"/>
    <w:rsid w:val="00843316"/>
    <w:rsid w:val="008435AB"/>
    <w:rsid w:val="0084389D"/>
    <w:rsid w:val="00843A91"/>
    <w:rsid w:val="00843B91"/>
    <w:rsid w:val="00843E76"/>
    <w:rsid w:val="00844051"/>
    <w:rsid w:val="00844316"/>
    <w:rsid w:val="00844469"/>
    <w:rsid w:val="00844553"/>
    <w:rsid w:val="0084497A"/>
    <w:rsid w:val="00844A04"/>
    <w:rsid w:val="00844BDE"/>
    <w:rsid w:val="00844CB0"/>
    <w:rsid w:val="00844D34"/>
    <w:rsid w:val="00844E7C"/>
    <w:rsid w:val="00844F8A"/>
    <w:rsid w:val="008451E0"/>
    <w:rsid w:val="00845378"/>
    <w:rsid w:val="0084549E"/>
    <w:rsid w:val="008455F2"/>
    <w:rsid w:val="0084566A"/>
    <w:rsid w:val="008456DC"/>
    <w:rsid w:val="00845D06"/>
    <w:rsid w:val="00845E80"/>
    <w:rsid w:val="0084601E"/>
    <w:rsid w:val="008460AA"/>
    <w:rsid w:val="008462EE"/>
    <w:rsid w:val="00846330"/>
    <w:rsid w:val="00846C09"/>
    <w:rsid w:val="00846E49"/>
    <w:rsid w:val="00846ECD"/>
    <w:rsid w:val="008478B3"/>
    <w:rsid w:val="00847A9F"/>
    <w:rsid w:val="00847AD9"/>
    <w:rsid w:val="00847D3D"/>
    <w:rsid w:val="00847D4F"/>
    <w:rsid w:val="0085021D"/>
    <w:rsid w:val="00850220"/>
    <w:rsid w:val="00850222"/>
    <w:rsid w:val="00850372"/>
    <w:rsid w:val="008507EB"/>
    <w:rsid w:val="00850869"/>
    <w:rsid w:val="00850D33"/>
    <w:rsid w:val="00851130"/>
    <w:rsid w:val="0085120C"/>
    <w:rsid w:val="00851219"/>
    <w:rsid w:val="008512A0"/>
    <w:rsid w:val="008514D7"/>
    <w:rsid w:val="0085168A"/>
    <w:rsid w:val="00851D5A"/>
    <w:rsid w:val="00851FBF"/>
    <w:rsid w:val="008520CB"/>
    <w:rsid w:val="00852615"/>
    <w:rsid w:val="0085261B"/>
    <w:rsid w:val="008527ED"/>
    <w:rsid w:val="00852BD6"/>
    <w:rsid w:val="00852DE8"/>
    <w:rsid w:val="00853291"/>
    <w:rsid w:val="00853361"/>
    <w:rsid w:val="008533E7"/>
    <w:rsid w:val="008534C1"/>
    <w:rsid w:val="008534D7"/>
    <w:rsid w:val="008538D6"/>
    <w:rsid w:val="008539A6"/>
    <w:rsid w:val="00853F09"/>
    <w:rsid w:val="008540AC"/>
    <w:rsid w:val="00854700"/>
    <w:rsid w:val="00854C10"/>
    <w:rsid w:val="00854CD5"/>
    <w:rsid w:val="00854D62"/>
    <w:rsid w:val="00855740"/>
    <w:rsid w:val="00855C1E"/>
    <w:rsid w:val="00855DE0"/>
    <w:rsid w:val="00856073"/>
    <w:rsid w:val="0085635C"/>
    <w:rsid w:val="00856824"/>
    <w:rsid w:val="008569C6"/>
    <w:rsid w:val="00856E5F"/>
    <w:rsid w:val="00856F43"/>
    <w:rsid w:val="00856FE0"/>
    <w:rsid w:val="0085744B"/>
    <w:rsid w:val="00857455"/>
    <w:rsid w:val="00857549"/>
    <w:rsid w:val="008575E9"/>
    <w:rsid w:val="008576AE"/>
    <w:rsid w:val="0085779B"/>
    <w:rsid w:val="00860025"/>
    <w:rsid w:val="0086023B"/>
    <w:rsid w:val="008605A3"/>
    <w:rsid w:val="008605F7"/>
    <w:rsid w:val="00860611"/>
    <w:rsid w:val="0086071E"/>
    <w:rsid w:val="00860750"/>
    <w:rsid w:val="00860A55"/>
    <w:rsid w:val="00860DCA"/>
    <w:rsid w:val="0086109E"/>
    <w:rsid w:val="00861150"/>
    <w:rsid w:val="0086127C"/>
    <w:rsid w:val="008612C4"/>
    <w:rsid w:val="008614DA"/>
    <w:rsid w:val="008618A5"/>
    <w:rsid w:val="00861956"/>
    <w:rsid w:val="00861B20"/>
    <w:rsid w:val="00861C37"/>
    <w:rsid w:val="00861E8E"/>
    <w:rsid w:val="00861F51"/>
    <w:rsid w:val="00862311"/>
    <w:rsid w:val="00862494"/>
    <w:rsid w:val="00862591"/>
    <w:rsid w:val="0086261E"/>
    <w:rsid w:val="008626EF"/>
    <w:rsid w:val="0086288F"/>
    <w:rsid w:val="008628C6"/>
    <w:rsid w:val="008629C3"/>
    <w:rsid w:val="00862E33"/>
    <w:rsid w:val="008631C5"/>
    <w:rsid w:val="00863334"/>
    <w:rsid w:val="00863358"/>
    <w:rsid w:val="0086366D"/>
    <w:rsid w:val="0086387C"/>
    <w:rsid w:val="00863A0F"/>
    <w:rsid w:val="00863AF7"/>
    <w:rsid w:val="00864411"/>
    <w:rsid w:val="00864473"/>
    <w:rsid w:val="008645C6"/>
    <w:rsid w:val="008645D9"/>
    <w:rsid w:val="00864F04"/>
    <w:rsid w:val="00865104"/>
    <w:rsid w:val="00865194"/>
    <w:rsid w:val="008651C6"/>
    <w:rsid w:val="008651E9"/>
    <w:rsid w:val="00865505"/>
    <w:rsid w:val="00865549"/>
    <w:rsid w:val="00865597"/>
    <w:rsid w:val="008656B6"/>
    <w:rsid w:val="00865720"/>
    <w:rsid w:val="008659F9"/>
    <w:rsid w:val="00865AFF"/>
    <w:rsid w:val="00865EBE"/>
    <w:rsid w:val="008661E5"/>
    <w:rsid w:val="00866628"/>
    <w:rsid w:val="0086683E"/>
    <w:rsid w:val="00866965"/>
    <w:rsid w:val="00866A62"/>
    <w:rsid w:val="00866AAE"/>
    <w:rsid w:val="00866B11"/>
    <w:rsid w:val="00866D4C"/>
    <w:rsid w:val="00866E33"/>
    <w:rsid w:val="00867087"/>
    <w:rsid w:val="008670D8"/>
    <w:rsid w:val="0086721E"/>
    <w:rsid w:val="008672B9"/>
    <w:rsid w:val="00867458"/>
    <w:rsid w:val="00867860"/>
    <w:rsid w:val="00867C02"/>
    <w:rsid w:val="00867C23"/>
    <w:rsid w:val="008700A3"/>
    <w:rsid w:val="00870136"/>
    <w:rsid w:val="00870528"/>
    <w:rsid w:val="0087059C"/>
    <w:rsid w:val="008708C0"/>
    <w:rsid w:val="00870BF4"/>
    <w:rsid w:val="00870D60"/>
    <w:rsid w:val="00870FDF"/>
    <w:rsid w:val="00871005"/>
    <w:rsid w:val="00871228"/>
    <w:rsid w:val="00871369"/>
    <w:rsid w:val="0087157E"/>
    <w:rsid w:val="008716E2"/>
    <w:rsid w:val="00871B40"/>
    <w:rsid w:val="00871C25"/>
    <w:rsid w:val="00871FC6"/>
    <w:rsid w:val="00872154"/>
    <w:rsid w:val="00872330"/>
    <w:rsid w:val="008724FB"/>
    <w:rsid w:val="00872616"/>
    <w:rsid w:val="00872791"/>
    <w:rsid w:val="00872932"/>
    <w:rsid w:val="00872B6E"/>
    <w:rsid w:val="00872C1F"/>
    <w:rsid w:val="00872C6B"/>
    <w:rsid w:val="00872E98"/>
    <w:rsid w:val="00872FD1"/>
    <w:rsid w:val="008734F9"/>
    <w:rsid w:val="00873891"/>
    <w:rsid w:val="00873967"/>
    <w:rsid w:val="00873A46"/>
    <w:rsid w:val="00873B03"/>
    <w:rsid w:val="00873D2A"/>
    <w:rsid w:val="008740FF"/>
    <w:rsid w:val="00874145"/>
    <w:rsid w:val="00874170"/>
    <w:rsid w:val="008742B4"/>
    <w:rsid w:val="008743BD"/>
    <w:rsid w:val="008744B5"/>
    <w:rsid w:val="0087466F"/>
    <w:rsid w:val="00874B52"/>
    <w:rsid w:val="00874C2B"/>
    <w:rsid w:val="00874E4A"/>
    <w:rsid w:val="00874F44"/>
    <w:rsid w:val="008750CB"/>
    <w:rsid w:val="0087543D"/>
    <w:rsid w:val="0087574D"/>
    <w:rsid w:val="008757C5"/>
    <w:rsid w:val="00875864"/>
    <w:rsid w:val="0087588E"/>
    <w:rsid w:val="00875946"/>
    <w:rsid w:val="00875B2A"/>
    <w:rsid w:val="00875C6C"/>
    <w:rsid w:val="00875E6B"/>
    <w:rsid w:val="00875F77"/>
    <w:rsid w:val="00876005"/>
    <w:rsid w:val="008760F8"/>
    <w:rsid w:val="00876327"/>
    <w:rsid w:val="008763D1"/>
    <w:rsid w:val="008764AE"/>
    <w:rsid w:val="00876978"/>
    <w:rsid w:val="00876A3B"/>
    <w:rsid w:val="00876D48"/>
    <w:rsid w:val="00876D74"/>
    <w:rsid w:val="0087701D"/>
    <w:rsid w:val="008774CE"/>
    <w:rsid w:val="008777D8"/>
    <w:rsid w:val="00877884"/>
    <w:rsid w:val="008778C1"/>
    <w:rsid w:val="00877928"/>
    <w:rsid w:val="00877ACB"/>
    <w:rsid w:val="00877C23"/>
    <w:rsid w:val="00877DFD"/>
    <w:rsid w:val="008801F5"/>
    <w:rsid w:val="00880251"/>
    <w:rsid w:val="00880311"/>
    <w:rsid w:val="008803F0"/>
    <w:rsid w:val="00880557"/>
    <w:rsid w:val="00880642"/>
    <w:rsid w:val="00880974"/>
    <w:rsid w:val="00880B91"/>
    <w:rsid w:val="00880C20"/>
    <w:rsid w:val="00880C9C"/>
    <w:rsid w:val="00880E51"/>
    <w:rsid w:val="00881300"/>
    <w:rsid w:val="00881753"/>
    <w:rsid w:val="00881AD1"/>
    <w:rsid w:val="00881B0E"/>
    <w:rsid w:val="00881C5C"/>
    <w:rsid w:val="00881CCD"/>
    <w:rsid w:val="00881E27"/>
    <w:rsid w:val="00881E38"/>
    <w:rsid w:val="00882689"/>
    <w:rsid w:val="00882755"/>
    <w:rsid w:val="008828EF"/>
    <w:rsid w:val="00882AA3"/>
    <w:rsid w:val="0088302A"/>
    <w:rsid w:val="008832EE"/>
    <w:rsid w:val="00883322"/>
    <w:rsid w:val="008833DA"/>
    <w:rsid w:val="00883638"/>
    <w:rsid w:val="008839ED"/>
    <w:rsid w:val="00883C23"/>
    <w:rsid w:val="00883CE2"/>
    <w:rsid w:val="00884202"/>
    <w:rsid w:val="00884322"/>
    <w:rsid w:val="008843C5"/>
    <w:rsid w:val="00884628"/>
    <w:rsid w:val="0088475A"/>
    <w:rsid w:val="00884B1D"/>
    <w:rsid w:val="0088505D"/>
    <w:rsid w:val="0088511C"/>
    <w:rsid w:val="00885320"/>
    <w:rsid w:val="0088546E"/>
    <w:rsid w:val="008854A4"/>
    <w:rsid w:val="00885681"/>
    <w:rsid w:val="00885912"/>
    <w:rsid w:val="00885AE9"/>
    <w:rsid w:val="00885C36"/>
    <w:rsid w:val="00885C6B"/>
    <w:rsid w:val="00885C93"/>
    <w:rsid w:val="00885E45"/>
    <w:rsid w:val="00885E65"/>
    <w:rsid w:val="0088626F"/>
    <w:rsid w:val="00886DC5"/>
    <w:rsid w:val="00886E50"/>
    <w:rsid w:val="00886E76"/>
    <w:rsid w:val="00886FB1"/>
    <w:rsid w:val="00887479"/>
    <w:rsid w:val="008875A3"/>
    <w:rsid w:val="008875D5"/>
    <w:rsid w:val="008877F9"/>
    <w:rsid w:val="00887856"/>
    <w:rsid w:val="008879EB"/>
    <w:rsid w:val="00887B93"/>
    <w:rsid w:val="00887FAA"/>
    <w:rsid w:val="00887FFA"/>
    <w:rsid w:val="008902DE"/>
    <w:rsid w:val="00890699"/>
    <w:rsid w:val="008907BF"/>
    <w:rsid w:val="0089082F"/>
    <w:rsid w:val="00890B1D"/>
    <w:rsid w:val="00890F30"/>
    <w:rsid w:val="0089121B"/>
    <w:rsid w:val="0089134E"/>
    <w:rsid w:val="00891355"/>
    <w:rsid w:val="00891395"/>
    <w:rsid w:val="008913AB"/>
    <w:rsid w:val="0089154E"/>
    <w:rsid w:val="0089163D"/>
    <w:rsid w:val="0089168C"/>
    <w:rsid w:val="00891FCB"/>
    <w:rsid w:val="0089206F"/>
    <w:rsid w:val="008921B5"/>
    <w:rsid w:val="0089259E"/>
    <w:rsid w:val="00892872"/>
    <w:rsid w:val="00892A9B"/>
    <w:rsid w:val="00892B65"/>
    <w:rsid w:val="00892CB3"/>
    <w:rsid w:val="00892D8F"/>
    <w:rsid w:val="00892DB4"/>
    <w:rsid w:val="00892F97"/>
    <w:rsid w:val="008931E8"/>
    <w:rsid w:val="0089326D"/>
    <w:rsid w:val="00893562"/>
    <w:rsid w:val="0089384C"/>
    <w:rsid w:val="00893895"/>
    <w:rsid w:val="00893C97"/>
    <w:rsid w:val="00893CEF"/>
    <w:rsid w:val="00894075"/>
    <w:rsid w:val="00894220"/>
    <w:rsid w:val="008942B4"/>
    <w:rsid w:val="00894CE6"/>
    <w:rsid w:val="0089516B"/>
    <w:rsid w:val="008953A0"/>
    <w:rsid w:val="00895458"/>
    <w:rsid w:val="008954B0"/>
    <w:rsid w:val="00895506"/>
    <w:rsid w:val="00895A52"/>
    <w:rsid w:val="00895ABD"/>
    <w:rsid w:val="00895FAB"/>
    <w:rsid w:val="00896102"/>
    <w:rsid w:val="0089634F"/>
    <w:rsid w:val="00896426"/>
    <w:rsid w:val="0089668F"/>
    <w:rsid w:val="0089674A"/>
    <w:rsid w:val="00896946"/>
    <w:rsid w:val="008969A6"/>
    <w:rsid w:val="00896E82"/>
    <w:rsid w:val="00897022"/>
    <w:rsid w:val="00897320"/>
    <w:rsid w:val="0089740A"/>
    <w:rsid w:val="00897B45"/>
    <w:rsid w:val="00897C4F"/>
    <w:rsid w:val="00897E14"/>
    <w:rsid w:val="00897F30"/>
    <w:rsid w:val="008A008A"/>
    <w:rsid w:val="008A0129"/>
    <w:rsid w:val="008A040F"/>
    <w:rsid w:val="008A042E"/>
    <w:rsid w:val="008A0491"/>
    <w:rsid w:val="008A0784"/>
    <w:rsid w:val="008A0EC4"/>
    <w:rsid w:val="008A10C4"/>
    <w:rsid w:val="008A12B7"/>
    <w:rsid w:val="008A12FB"/>
    <w:rsid w:val="008A188A"/>
    <w:rsid w:val="008A1B46"/>
    <w:rsid w:val="008A1B64"/>
    <w:rsid w:val="008A1EA8"/>
    <w:rsid w:val="008A1FBE"/>
    <w:rsid w:val="008A2068"/>
    <w:rsid w:val="008A2155"/>
    <w:rsid w:val="008A220C"/>
    <w:rsid w:val="008A22D6"/>
    <w:rsid w:val="008A265C"/>
    <w:rsid w:val="008A2874"/>
    <w:rsid w:val="008A29D0"/>
    <w:rsid w:val="008A3053"/>
    <w:rsid w:val="008A30F7"/>
    <w:rsid w:val="008A324F"/>
    <w:rsid w:val="008A326B"/>
    <w:rsid w:val="008A32AC"/>
    <w:rsid w:val="008A34AC"/>
    <w:rsid w:val="008A3788"/>
    <w:rsid w:val="008A3BCF"/>
    <w:rsid w:val="008A3CB8"/>
    <w:rsid w:val="008A41CB"/>
    <w:rsid w:val="008A4396"/>
    <w:rsid w:val="008A4A05"/>
    <w:rsid w:val="008A4A93"/>
    <w:rsid w:val="008A505C"/>
    <w:rsid w:val="008A5193"/>
    <w:rsid w:val="008A57CB"/>
    <w:rsid w:val="008A58F2"/>
    <w:rsid w:val="008A59CA"/>
    <w:rsid w:val="008A59E3"/>
    <w:rsid w:val="008A5DA4"/>
    <w:rsid w:val="008A61B9"/>
    <w:rsid w:val="008A660B"/>
    <w:rsid w:val="008A6689"/>
    <w:rsid w:val="008A6980"/>
    <w:rsid w:val="008A6A7D"/>
    <w:rsid w:val="008A6B90"/>
    <w:rsid w:val="008A6C09"/>
    <w:rsid w:val="008A6EB8"/>
    <w:rsid w:val="008A6EF3"/>
    <w:rsid w:val="008A718E"/>
    <w:rsid w:val="008A71FB"/>
    <w:rsid w:val="008A746A"/>
    <w:rsid w:val="008A75A5"/>
    <w:rsid w:val="008A79BF"/>
    <w:rsid w:val="008A7CB2"/>
    <w:rsid w:val="008A7CD4"/>
    <w:rsid w:val="008A7D19"/>
    <w:rsid w:val="008B000D"/>
    <w:rsid w:val="008B0241"/>
    <w:rsid w:val="008B04A6"/>
    <w:rsid w:val="008B0672"/>
    <w:rsid w:val="008B0710"/>
    <w:rsid w:val="008B07D9"/>
    <w:rsid w:val="008B0CEF"/>
    <w:rsid w:val="008B0D4F"/>
    <w:rsid w:val="008B1061"/>
    <w:rsid w:val="008B110D"/>
    <w:rsid w:val="008B1133"/>
    <w:rsid w:val="008B12CE"/>
    <w:rsid w:val="008B132E"/>
    <w:rsid w:val="008B142A"/>
    <w:rsid w:val="008B146D"/>
    <w:rsid w:val="008B16AA"/>
    <w:rsid w:val="008B16BB"/>
    <w:rsid w:val="008B17EB"/>
    <w:rsid w:val="008B1B6F"/>
    <w:rsid w:val="008B1D70"/>
    <w:rsid w:val="008B1F43"/>
    <w:rsid w:val="008B244E"/>
    <w:rsid w:val="008B25A9"/>
    <w:rsid w:val="008B265E"/>
    <w:rsid w:val="008B2829"/>
    <w:rsid w:val="008B2A67"/>
    <w:rsid w:val="008B2AC4"/>
    <w:rsid w:val="008B3321"/>
    <w:rsid w:val="008B343E"/>
    <w:rsid w:val="008B344F"/>
    <w:rsid w:val="008B3677"/>
    <w:rsid w:val="008B3817"/>
    <w:rsid w:val="008B3839"/>
    <w:rsid w:val="008B3AFE"/>
    <w:rsid w:val="008B3BE8"/>
    <w:rsid w:val="008B3D3D"/>
    <w:rsid w:val="008B3FB9"/>
    <w:rsid w:val="008B454F"/>
    <w:rsid w:val="008B4554"/>
    <w:rsid w:val="008B45A1"/>
    <w:rsid w:val="008B4748"/>
    <w:rsid w:val="008B491E"/>
    <w:rsid w:val="008B4B12"/>
    <w:rsid w:val="008B4F96"/>
    <w:rsid w:val="008B5220"/>
    <w:rsid w:val="008B524E"/>
    <w:rsid w:val="008B5491"/>
    <w:rsid w:val="008B55F3"/>
    <w:rsid w:val="008B5962"/>
    <w:rsid w:val="008B5B4A"/>
    <w:rsid w:val="008B5BE7"/>
    <w:rsid w:val="008B6066"/>
    <w:rsid w:val="008B60F1"/>
    <w:rsid w:val="008B62D5"/>
    <w:rsid w:val="008B6638"/>
    <w:rsid w:val="008B676A"/>
    <w:rsid w:val="008B6800"/>
    <w:rsid w:val="008B6862"/>
    <w:rsid w:val="008B6AF0"/>
    <w:rsid w:val="008B6B78"/>
    <w:rsid w:val="008B6D7A"/>
    <w:rsid w:val="008B6E82"/>
    <w:rsid w:val="008B6FE2"/>
    <w:rsid w:val="008B71E0"/>
    <w:rsid w:val="008B78A3"/>
    <w:rsid w:val="008B7B6F"/>
    <w:rsid w:val="008B7DF8"/>
    <w:rsid w:val="008B7FF1"/>
    <w:rsid w:val="008C0266"/>
    <w:rsid w:val="008C0357"/>
    <w:rsid w:val="008C03D2"/>
    <w:rsid w:val="008C06DC"/>
    <w:rsid w:val="008C08D3"/>
    <w:rsid w:val="008C09F4"/>
    <w:rsid w:val="008C0B5A"/>
    <w:rsid w:val="008C0C4C"/>
    <w:rsid w:val="008C0DD8"/>
    <w:rsid w:val="008C0E92"/>
    <w:rsid w:val="008C0EFF"/>
    <w:rsid w:val="008C1AB7"/>
    <w:rsid w:val="008C1B62"/>
    <w:rsid w:val="008C1C15"/>
    <w:rsid w:val="008C1C99"/>
    <w:rsid w:val="008C1E2A"/>
    <w:rsid w:val="008C203C"/>
    <w:rsid w:val="008C22C0"/>
    <w:rsid w:val="008C24A8"/>
    <w:rsid w:val="008C25C0"/>
    <w:rsid w:val="008C2625"/>
    <w:rsid w:val="008C2672"/>
    <w:rsid w:val="008C273C"/>
    <w:rsid w:val="008C2857"/>
    <w:rsid w:val="008C29FD"/>
    <w:rsid w:val="008C2C75"/>
    <w:rsid w:val="008C2D81"/>
    <w:rsid w:val="008C3155"/>
    <w:rsid w:val="008C319D"/>
    <w:rsid w:val="008C35AB"/>
    <w:rsid w:val="008C3624"/>
    <w:rsid w:val="008C36E7"/>
    <w:rsid w:val="008C370D"/>
    <w:rsid w:val="008C3757"/>
    <w:rsid w:val="008C37BF"/>
    <w:rsid w:val="008C39FB"/>
    <w:rsid w:val="008C3A12"/>
    <w:rsid w:val="008C3CBC"/>
    <w:rsid w:val="008C3E2C"/>
    <w:rsid w:val="008C3EAA"/>
    <w:rsid w:val="008C3F06"/>
    <w:rsid w:val="008C4312"/>
    <w:rsid w:val="008C46D8"/>
    <w:rsid w:val="008C488A"/>
    <w:rsid w:val="008C48BE"/>
    <w:rsid w:val="008C49C7"/>
    <w:rsid w:val="008C4BDD"/>
    <w:rsid w:val="008C4C03"/>
    <w:rsid w:val="008C5291"/>
    <w:rsid w:val="008C53A2"/>
    <w:rsid w:val="008C552B"/>
    <w:rsid w:val="008C5537"/>
    <w:rsid w:val="008C5596"/>
    <w:rsid w:val="008C583B"/>
    <w:rsid w:val="008C5AE4"/>
    <w:rsid w:val="008C5B25"/>
    <w:rsid w:val="008C5B90"/>
    <w:rsid w:val="008C61EC"/>
    <w:rsid w:val="008C62DA"/>
    <w:rsid w:val="008C639F"/>
    <w:rsid w:val="008C6445"/>
    <w:rsid w:val="008C648D"/>
    <w:rsid w:val="008C68CA"/>
    <w:rsid w:val="008C6CBC"/>
    <w:rsid w:val="008C6EAF"/>
    <w:rsid w:val="008C71E1"/>
    <w:rsid w:val="008C725C"/>
    <w:rsid w:val="008C76A8"/>
    <w:rsid w:val="008C7743"/>
    <w:rsid w:val="008C7843"/>
    <w:rsid w:val="008D0287"/>
    <w:rsid w:val="008D0557"/>
    <w:rsid w:val="008D09EE"/>
    <w:rsid w:val="008D0A49"/>
    <w:rsid w:val="008D0D2C"/>
    <w:rsid w:val="008D0D73"/>
    <w:rsid w:val="008D0E57"/>
    <w:rsid w:val="008D1099"/>
    <w:rsid w:val="008D10A5"/>
    <w:rsid w:val="008D132F"/>
    <w:rsid w:val="008D1397"/>
    <w:rsid w:val="008D1492"/>
    <w:rsid w:val="008D14C2"/>
    <w:rsid w:val="008D1704"/>
    <w:rsid w:val="008D179C"/>
    <w:rsid w:val="008D188E"/>
    <w:rsid w:val="008D1923"/>
    <w:rsid w:val="008D1A21"/>
    <w:rsid w:val="008D1BD0"/>
    <w:rsid w:val="008D1C1C"/>
    <w:rsid w:val="008D1D64"/>
    <w:rsid w:val="008D2204"/>
    <w:rsid w:val="008D223D"/>
    <w:rsid w:val="008D25D3"/>
    <w:rsid w:val="008D261F"/>
    <w:rsid w:val="008D28F1"/>
    <w:rsid w:val="008D2949"/>
    <w:rsid w:val="008D2959"/>
    <w:rsid w:val="008D2A6C"/>
    <w:rsid w:val="008D2CFB"/>
    <w:rsid w:val="008D3BBF"/>
    <w:rsid w:val="008D3CCC"/>
    <w:rsid w:val="008D3D19"/>
    <w:rsid w:val="008D3DDD"/>
    <w:rsid w:val="008D3E4B"/>
    <w:rsid w:val="008D3F0B"/>
    <w:rsid w:val="008D43B6"/>
    <w:rsid w:val="008D4415"/>
    <w:rsid w:val="008D44F4"/>
    <w:rsid w:val="008D45F4"/>
    <w:rsid w:val="008D481C"/>
    <w:rsid w:val="008D4BD5"/>
    <w:rsid w:val="008D50DA"/>
    <w:rsid w:val="008D53F8"/>
    <w:rsid w:val="008D569C"/>
    <w:rsid w:val="008D5A38"/>
    <w:rsid w:val="008D651E"/>
    <w:rsid w:val="008D6693"/>
    <w:rsid w:val="008D67A1"/>
    <w:rsid w:val="008D687F"/>
    <w:rsid w:val="008D6C2E"/>
    <w:rsid w:val="008D6CC0"/>
    <w:rsid w:val="008D6CEA"/>
    <w:rsid w:val="008D6E74"/>
    <w:rsid w:val="008D6F1A"/>
    <w:rsid w:val="008D7019"/>
    <w:rsid w:val="008D7058"/>
    <w:rsid w:val="008D70F7"/>
    <w:rsid w:val="008D7344"/>
    <w:rsid w:val="008D7605"/>
    <w:rsid w:val="008D7BB7"/>
    <w:rsid w:val="008E057C"/>
    <w:rsid w:val="008E05DF"/>
    <w:rsid w:val="008E0640"/>
    <w:rsid w:val="008E081C"/>
    <w:rsid w:val="008E08C3"/>
    <w:rsid w:val="008E094D"/>
    <w:rsid w:val="008E0A74"/>
    <w:rsid w:val="008E0BB9"/>
    <w:rsid w:val="008E0BFC"/>
    <w:rsid w:val="008E1467"/>
    <w:rsid w:val="008E14DF"/>
    <w:rsid w:val="008E164D"/>
    <w:rsid w:val="008E1A1A"/>
    <w:rsid w:val="008E1AC5"/>
    <w:rsid w:val="008E1FB3"/>
    <w:rsid w:val="008E2246"/>
    <w:rsid w:val="008E29B2"/>
    <w:rsid w:val="008E2BEC"/>
    <w:rsid w:val="008E30DC"/>
    <w:rsid w:val="008E3148"/>
    <w:rsid w:val="008E31CB"/>
    <w:rsid w:val="008E3340"/>
    <w:rsid w:val="008E337B"/>
    <w:rsid w:val="008E3387"/>
    <w:rsid w:val="008E3419"/>
    <w:rsid w:val="008E38B7"/>
    <w:rsid w:val="008E38C0"/>
    <w:rsid w:val="008E3A96"/>
    <w:rsid w:val="008E3C0D"/>
    <w:rsid w:val="008E3F35"/>
    <w:rsid w:val="008E3F92"/>
    <w:rsid w:val="008E4087"/>
    <w:rsid w:val="008E4216"/>
    <w:rsid w:val="008E46CF"/>
    <w:rsid w:val="008E48D2"/>
    <w:rsid w:val="008E4C77"/>
    <w:rsid w:val="008E4D80"/>
    <w:rsid w:val="008E50B5"/>
    <w:rsid w:val="008E5464"/>
    <w:rsid w:val="008E5534"/>
    <w:rsid w:val="008E5B4F"/>
    <w:rsid w:val="008E5FE0"/>
    <w:rsid w:val="008E619A"/>
    <w:rsid w:val="008E61FF"/>
    <w:rsid w:val="008E6243"/>
    <w:rsid w:val="008E62F2"/>
    <w:rsid w:val="008E64FF"/>
    <w:rsid w:val="008E678D"/>
    <w:rsid w:val="008E6AD2"/>
    <w:rsid w:val="008E6B45"/>
    <w:rsid w:val="008E6F78"/>
    <w:rsid w:val="008E715F"/>
    <w:rsid w:val="008E716A"/>
    <w:rsid w:val="008E740B"/>
    <w:rsid w:val="008E766B"/>
    <w:rsid w:val="008E77D4"/>
    <w:rsid w:val="008E79AF"/>
    <w:rsid w:val="008E7A34"/>
    <w:rsid w:val="008E7B03"/>
    <w:rsid w:val="008F0066"/>
    <w:rsid w:val="008F01C7"/>
    <w:rsid w:val="008F037E"/>
    <w:rsid w:val="008F0902"/>
    <w:rsid w:val="008F0D27"/>
    <w:rsid w:val="008F0E10"/>
    <w:rsid w:val="008F10FA"/>
    <w:rsid w:val="008F11B6"/>
    <w:rsid w:val="008F12F3"/>
    <w:rsid w:val="008F133A"/>
    <w:rsid w:val="008F1468"/>
    <w:rsid w:val="008F1A2B"/>
    <w:rsid w:val="008F1A8E"/>
    <w:rsid w:val="008F1B41"/>
    <w:rsid w:val="008F22F0"/>
    <w:rsid w:val="008F2699"/>
    <w:rsid w:val="008F2875"/>
    <w:rsid w:val="008F2880"/>
    <w:rsid w:val="008F2C42"/>
    <w:rsid w:val="008F2D8C"/>
    <w:rsid w:val="008F2E7D"/>
    <w:rsid w:val="008F367D"/>
    <w:rsid w:val="008F37B4"/>
    <w:rsid w:val="008F3A17"/>
    <w:rsid w:val="008F3ADF"/>
    <w:rsid w:val="008F3AE7"/>
    <w:rsid w:val="008F3AF0"/>
    <w:rsid w:val="008F3DB7"/>
    <w:rsid w:val="008F3DE0"/>
    <w:rsid w:val="008F3E0B"/>
    <w:rsid w:val="008F3EAB"/>
    <w:rsid w:val="008F40C2"/>
    <w:rsid w:val="008F440E"/>
    <w:rsid w:val="008F457A"/>
    <w:rsid w:val="008F468E"/>
    <w:rsid w:val="008F4AE2"/>
    <w:rsid w:val="008F4BB4"/>
    <w:rsid w:val="008F4E2B"/>
    <w:rsid w:val="008F4EE6"/>
    <w:rsid w:val="008F53CC"/>
    <w:rsid w:val="008F541C"/>
    <w:rsid w:val="008F5426"/>
    <w:rsid w:val="008F550D"/>
    <w:rsid w:val="008F5A40"/>
    <w:rsid w:val="008F5D3C"/>
    <w:rsid w:val="008F5DAA"/>
    <w:rsid w:val="008F5F91"/>
    <w:rsid w:val="008F6033"/>
    <w:rsid w:val="008F6232"/>
    <w:rsid w:val="008F6358"/>
    <w:rsid w:val="008F65FF"/>
    <w:rsid w:val="008F666A"/>
    <w:rsid w:val="008F6727"/>
    <w:rsid w:val="008F6B7D"/>
    <w:rsid w:val="008F6CDB"/>
    <w:rsid w:val="008F717A"/>
    <w:rsid w:val="008F7306"/>
    <w:rsid w:val="008F74F0"/>
    <w:rsid w:val="008F7579"/>
    <w:rsid w:val="008F7702"/>
    <w:rsid w:val="008F7CC5"/>
    <w:rsid w:val="00900134"/>
    <w:rsid w:val="0090024A"/>
    <w:rsid w:val="0090039D"/>
    <w:rsid w:val="009004AE"/>
    <w:rsid w:val="00900605"/>
    <w:rsid w:val="0090085B"/>
    <w:rsid w:val="00900873"/>
    <w:rsid w:val="00900927"/>
    <w:rsid w:val="00900928"/>
    <w:rsid w:val="00900B01"/>
    <w:rsid w:val="00900BF5"/>
    <w:rsid w:val="00900BF8"/>
    <w:rsid w:val="00900CDC"/>
    <w:rsid w:val="00900DF2"/>
    <w:rsid w:val="00900E67"/>
    <w:rsid w:val="00901170"/>
    <w:rsid w:val="0090138E"/>
    <w:rsid w:val="009013AA"/>
    <w:rsid w:val="00901420"/>
    <w:rsid w:val="009015F3"/>
    <w:rsid w:val="00901B33"/>
    <w:rsid w:val="00901BB8"/>
    <w:rsid w:val="00901CFC"/>
    <w:rsid w:val="00901D64"/>
    <w:rsid w:val="0090201E"/>
    <w:rsid w:val="00902040"/>
    <w:rsid w:val="00902290"/>
    <w:rsid w:val="00902306"/>
    <w:rsid w:val="0090266D"/>
    <w:rsid w:val="00902959"/>
    <w:rsid w:val="009029C8"/>
    <w:rsid w:val="00902FAF"/>
    <w:rsid w:val="00903103"/>
    <w:rsid w:val="0090312A"/>
    <w:rsid w:val="00903264"/>
    <w:rsid w:val="00903512"/>
    <w:rsid w:val="0090357D"/>
    <w:rsid w:val="00903DF5"/>
    <w:rsid w:val="00903E38"/>
    <w:rsid w:val="00903E57"/>
    <w:rsid w:val="0090403B"/>
    <w:rsid w:val="0090436B"/>
    <w:rsid w:val="00904751"/>
    <w:rsid w:val="00904953"/>
    <w:rsid w:val="00904A8B"/>
    <w:rsid w:val="00904C91"/>
    <w:rsid w:val="00904D49"/>
    <w:rsid w:val="00904DA1"/>
    <w:rsid w:val="00904E0E"/>
    <w:rsid w:val="00904E42"/>
    <w:rsid w:val="00904E4C"/>
    <w:rsid w:val="00905115"/>
    <w:rsid w:val="0090554A"/>
    <w:rsid w:val="009058B8"/>
    <w:rsid w:val="009058DC"/>
    <w:rsid w:val="009059DF"/>
    <w:rsid w:val="00905A80"/>
    <w:rsid w:val="00905B72"/>
    <w:rsid w:val="00905C46"/>
    <w:rsid w:val="00905F66"/>
    <w:rsid w:val="00906165"/>
    <w:rsid w:val="00906190"/>
    <w:rsid w:val="0090624D"/>
    <w:rsid w:val="00906277"/>
    <w:rsid w:val="00906318"/>
    <w:rsid w:val="0090638F"/>
    <w:rsid w:val="009063F8"/>
    <w:rsid w:val="009064E1"/>
    <w:rsid w:val="0090698E"/>
    <w:rsid w:val="00906A99"/>
    <w:rsid w:val="00906BCC"/>
    <w:rsid w:val="009071EE"/>
    <w:rsid w:val="009071F3"/>
    <w:rsid w:val="00907254"/>
    <w:rsid w:val="0090786C"/>
    <w:rsid w:val="00907AC8"/>
    <w:rsid w:val="00907BDB"/>
    <w:rsid w:val="00910517"/>
    <w:rsid w:val="0091099E"/>
    <w:rsid w:val="009109E9"/>
    <w:rsid w:val="00910AA2"/>
    <w:rsid w:val="00911277"/>
    <w:rsid w:val="009112B6"/>
    <w:rsid w:val="009113F7"/>
    <w:rsid w:val="00911514"/>
    <w:rsid w:val="009115FA"/>
    <w:rsid w:val="00911732"/>
    <w:rsid w:val="00911842"/>
    <w:rsid w:val="00911871"/>
    <w:rsid w:val="00911999"/>
    <w:rsid w:val="00911B39"/>
    <w:rsid w:val="00911B46"/>
    <w:rsid w:val="00911C01"/>
    <w:rsid w:val="00911D80"/>
    <w:rsid w:val="00912199"/>
    <w:rsid w:val="009121AB"/>
    <w:rsid w:val="009123D7"/>
    <w:rsid w:val="009125BA"/>
    <w:rsid w:val="0091266D"/>
    <w:rsid w:val="00912825"/>
    <w:rsid w:val="009128B5"/>
    <w:rsid w:val="009128B8"/>
    <w:rsid w:val="009129E7"/>
    <w:rsid w:val="00912AE3"/>
    <w:rsid w:val="00912C93"/>
    <w:rsid w:val="00912CB3"/>
    <w:rsid w:val="00913074"/>
    <w:rsid w:val="009132F6"/>
    <w:rsid w:val="0091334A"/>
    <w:rsid w:val="0091345D"/>
    <w:rsid w:val="009134A6"/>
    <w:rsid w:val="009135B1"/>
    <w:rsid w:val="009139D4"/>
    <w:rsid w:val="00913BD7"/>
    <w:rsid w:val="00913D0D"/>
    <w:rsid w:val="00913D1C"/>
    <w:rsid w:val="00913D57"/>
    <w:rsid w:val="00913F1E"/>
    <w:rsid w:val="0091418C"/>
    <w:rsid w:val="00914198"/>
    <w:rsid w:val="009141DA"/>
    <w:rsid w:val="0091425A"/>
    <w:rsid w:val="009142B4"/>
    <w:rsid w:val="009144B4"/>
    <w:rsid w:val="00914761"/>
    <w:rsid w:val="009147DE"/>
    <w:rsid w:val="00914803"/>
    <w:rsid w:val="0091496D"/>
    <w:rsid w:val="009149A7"/>
    <w:rsid w:val="00914CB0"/>
    <w:rsid w:val="00914D34"/>
    <w:rsid w:val="00914EE0"/>
    <w:rsid w:val="00914F6C"/>
    <w:rsid w:val="0091509E"/>
    <w:rsid w:val="00915245"/>
    <w:rsid w:val="009152D0"/>
    <w:rsid w:val="00915452"/>
    <w:rsid w:val="00915456"/>
    <w:rsid w:val="00915504"/>
    <w:rsid w:val="0091555C"/>
    <w:rsid w:val="009157F6"/>
    <w:rsid w:val="009157FE"/>
    <w:rsid w:val="00915916"/>
    <w:rsid w:val="00915B26"/>
    <w:rsid w:val="00915CC2"/>
    <w:rsid w:val="00915D9D"/>
    <w:rsid w:val="00915DF9"/>
    <w:rsid w:val="009160A6"/>
    <w:rsid w:val="0091630A"/>
    <w:rsid w:val="00916409"/>
    <w:rsid w:val="009167EC"/>
    <w:rsid w:val="0091690A"/>
    <w:rsid w:val="00916AB2"/>
    <w:rsid w:val="00916B74"/>
    <w:rsid w:val="00916BE0"/>
    <w:rsid w:val="00916DB5"/>
    <w:rsid w:val="00916E64"/>
    <w:rsid w:val="00916F93"/>
    <w:rsid w:val="009171B2"/>
    <w:rsid w:val="009172EE"/>
    <w:rsid w:val="0091751A"/>
    <w:rsid w:val="00917523"/>
    <w:rsid w:val="00917C54"/>
    <w:rsid w:val="00917CC2"/>
    <w:rsid w:val="009202A7"/>
    <w:rsid w:val="0092040F"/>
    <w:rsid w:val="009204CF"/>
    <w:rsid w:val="009208D6"/>
    <w:rsid w:val="00920988"/>
    <w:rsid w:val="00920A89"/>
    <w:rsid w:val="00920B3A"/>
    <w:rsid w:val="00921335"/>
    <w:rsid w:val="009214D1"/>
    <w:rsid w:val="00921AE0"/>
    <w:rsid w:val="00921C04"/>
    <w:rsid w:val="00921C05"/>
    <w:rsid w:val="009220ED"/>
    <w:rsid w:val="009221E2"/>
    <w:rsid w:val="00922391"/>
    <w:rsid w:val="009224B1"/>
    <w:rsid w:val="00922652"/>
    <w:rsid w:val="0092280D"/>
    <w:rsid w:val="00922BA1"/>
    <w:rsid w:val="00922E0B"/>
    <w:rsid w:val="00923881"/>
    <w:rsid w:val="00923927"/>
    <w:rsid w:val="00923B05"/>
    <w:rsid w:val="00923B3E"/>
    <w:rsid w:val="00923F65"/>
    <w:rsid w:val="00923F78"/>
    <w:rsid w:val="00924338"/>
    <w:rsid w:val="009244C5"/>
    <w:rsid w:val="009245F5"/>
    <w:rsid w:val="009248B0"/>
    <w:rsid w:val="00924C7E"/>
    <w:rsid w:val="00924C8F"/>
    <w:rsid w:val="0092553B"/>
    <w:rsid w:val="00925662"/>
    <w:rsid w:val="00925729"/>
    <w:rsid w:val="0092575B"/>
    <w:rsid w:val="009257C8"/>
    <w:rsid w:val="009259F0"/>
    <w:rsid w:val="00925AB6"/>
    <w:rsid w:val="00925B20"/>
    <w:rsid w:val="00925D89"/>
    <w:rsid w:val="009260C1"/>
    <w:rsid w:val="0092626D"/>
    <w:rsid w:val="009262AD"/>
    <w:rsid w:val="00926526"/>
    <w:rsid w:val="0092655E"/>
    <w:rsid w:val="00926950"/>
    <w:rsid w:val="00926B2A"/>
    <w:rsid w:val="00926CFD"/>
    <w:rsid w:val="00926FCA"/>
    <w:rsid w:val="00927378"/>
    <w:rsid w:val="009274E9"/>
    <w:rsid w:val="00927674"/>
    <w:rsid w:val="009276AD"/>
    <w:rsid w:val="0092786D"/>
    <w:rsid w:val="009279B1"/>
    <w:rsid w:val="00927A59"/>
    <w:rsid w:val="00927B46"/>
    <w:rsid w:val="00927C98"/>
    <w:rsid w:val="00927D6A"/>
    <w:rsid w:val="00927D6F"/>
    <w:rsid w:val="00927DCA"/>
    <w:rsid w:val="00927E22"/>
    <w:rsid w:val="00927EC5"/>
    <w:rsid w:val="009301BD"/>
    <w:rsid w:val="0093029B"/>
    <w:rsid w:val="009303D0"/>
    <w:rsid w:val="009304EC"/>
    <w:rsid w:val="00930A62"/>
    <w:rsid w:val="00930C3E"/>
    <w:rsid w:val="00930D52"/>
    <w:rsid w:val="00931009"/>
    <w:rsid w:val="00931025"/>
    <w:rsid w:val="00931045"/>
    <w:rsid w:val="009312B1"/>
    <w:rsid w:val="0093153A"/>
    <w:rsid w:val="00931716"/>
    <w:rsid w:val="00931A7F"/>
    <w:rsid w:val="00931FD6"/>
    <w:rsid w:val="00931FEF"/>
    <w:rsid w:val="009321F3"/>
    <w:rsid w:val="00932229"/>
    <w:rsid w:val="0093239B"/>
    <w:rsid w:val="009323B2"/>
    <w:rsid w:val="009324A4"/>
    <w:rsid w:val="0093256B"/>
    <w:rsid w:val="00932BD7"/>
    <w:rsid w:val="00933375"/>
    <w:rsid w:val="009335D2"/>
    <w:rsid w:val="00933827"/>
    <w:rsid w:val="00933D90"/>
    <w:rsid w:val="00933EB6"/>
    <w:rsid w:val="00934040"/>
    <w:rsid w:val="009346AE"/>
    <w:rsid w:val="00935199"/>
    <w:rsid w:val="009357F0"/>
    <w:rsid w:val="009358D4"/>
    <w:rsid w:val="009359A4"/>
    <w:rsid w:val="00935A6C"/>
    <w:rsid w:val="009360DD"/>
    <w:rsid w:val="00936170"/>
    <w:rsid w:val="0093620C"/>
    <w:rsid w:val="00936284"/>
    <w:rsid w:val="0093635F"/>
    <w:rsid w:val="00936390"/>
    <w:rsid w:val="0093655C"/>
    <w:rsid w:val="00936674"/>
    <w:rsid w:val="00936992"/>
    <w:rsid w:val="00936AA9"/>
    <w:rsid w:val="00936DAF"/>
    <w:rsid w:val="00936F92"/>
    <w:rsid w:val="00937049"/>
    <w:rsid w:val="00937192"/>
    <w:rsid w:val="009371BF"/>
    <w:rsid w:val="00937676"/>
    <w:rsid w:val="00937711"/>
    <w:rsid w:val="009377EF"/>
    <w:rsid w:val="0093781D"/>
    <w:rsid w:val="00937857"/>
    <w:rsid w:val="00937C1B"/>
    <w:rsid w:val="00937C44"/>
    <w:rsid w:val="0094000A"/>
    <w:rsid w:val="00940094"/>
    <w:rsid w:val="00940138"/>
    <w:rsid w:val="009404A3"/>
    <w:rsid w:val="009406B4"/>
    <w:rsid w:val="009408F2"/>
    <w:rsid w:val="00940A9B"/>
    <w:rsid w:val="00940B88"/>
    <w:rsid w:val="00940BEA"/>
    <w:rsid w:val="00940D87"/>
    <w:rsid w:val="00940EFE"/>
    <w:rsid w:val="00940F72"/>
    <w:rsid w:val="00941069"/>
    <w:rsid w:val="0094107C"/>
    <w:rsid w:val="0094117A"/>
    <w:rsid w:val="00941235"/>
    <w:rsid w:val="00941287"/>
    <w:rsid w:val="00941701"/>
    <w:rsid w:val="00941707"/>
    <w:rsid w:val="00941D1C"/>
    <w:rsid w:val="00941E8F"/>
    <w:rsid w:val="0094212E"/>
    <w:rsid w:val="009421D1"/>
    <w:rsid w:val="00942436"/>
    <w:rsid w:val="009424F8"/>
    <w:rsid w:val="00942592"/>
    <w:rsid w:val="009425AE"/>
    <w:rsid w:val="00942884"/>
    <w:rsid w:val="00942B34"/>
    <w:rsid w:val="00942D1A"/>
    <w:rsid w:val="00942F03"/>
    <w:rsid w:val="009430C4"/>
    <w:rsid w:val="00943250"/>
    <w:rsid w:val="009432E5"/>
    <w:rsid w:val="0094330A"/>
    <w:rsid w:val="00943399"/>
    <w:rsid w:val="009437A7"/>
    <w:rsid w:val="00943876"/>
    <w:rsid w:val="00943B0B"/>
    <w:rsid w:val="00943E78"/>
    <w:rsid w:val="00943FF6"/>
    <w:rsid w:val="009440A5"/>
    <w:rsid w:val="00944659"/>
    <w:rsid w:val="009446A3"/>
    <w:rsid w:val="00944786"/>
    <w:rsid w:val="00944912"/>
    <w:rsid w:val="00944969"/>
    <w:rsid w:val="009449DA"/>
    <w:rsid w:val="00944AD1"/>
    <w:rsid w:val="00944BDD"/>
    <w:rsid w:val="00944CD4"/>
    <w:rsid w:val="00944D2C"/>
    <w:rsid w:val="00944DF4"/>
    <w:rsid w:val="00944FDA"/>
    <w:rsid w:val="00945062"/>
    <w:rsid w:val="00945084"/>
    <w:rsid w:val="009451BE"/>
    <w:rsid w:val="00945324"/>
    <w:rsid w:val="009453F8"/>
    <w:rsid w:val="009454A4"/>
    <w:rsid w:val="009456AA"/>
    <w:rsid w:val="009456EA"/>
    <w:rsid w:val="009458B8"/>
    <w:rsid w:val="00945AA8"/>
    <w:rsid w:val="00945CCE"/>
    <w:rsid w:val="00945D13"/>
    <w:rsid w:val="00945E00"/>
    <w:rsid w:val="00945E9B"/>
    <w:rsid w:val="00945FC0"/>
    <w:rsid w:val="009461BF"/>
    <w:rsid w:val="00946537"/>
    <w:rsid w:val="009467D5"/>
    <w:rsid w:val="009467E0"/>
    <w:rsid w:val="00946C72"/>
    <w:rsid w:val="00946CB8"/>
    <w:rsid w:val="00946CED"/>
    <w:rsid w:val="00946D31"/>
    <w:rsid w:val="00946D87"/>
    <w:rsid w:val="00946E76"/>
    <w:rsid w:val="00947378"/>
    <w:rsid w:val="00947386"/>
    <w:rsid w:val="0094743D"/>
    <w:rsid w:val="009474F8"/>
    <w:rsid w:val="00947736"/>
    <w:rsid w:val="009478EC"/>
    <w:rsid w:val="0094797E"/>
    <w:rsid w:val="00947A40"/>
    <w:rsid w:val="00947A70"/>
    <w:rsid w:val="00947A80"/>
    <w:rsid w:val="00947ABA"/>
    <w:rsid w:val="00947E29"/>
    <w:rsid w:val="009500A5"/>
    <w:rsid w:val="009500CD"/>
    <w:rsid w:val="00950223"/>
    <w:rsid w:val="00950500"/>
    <w:rsid w:val="009506A8"/>
    <w:rsid w:val="009508E5"/>
    <w:rsid w:val="00951083"/>
    <w:rsid w:val="009510F4"/>
    <w:rsid w:val="00951182"/>
    <w:rsid w:val="009511E7"/>
    <w:rsid w:val="0095133F"/>
    <w:rsid w:val="009516FF"/>
    <w:rsid w:val="00951825"/>
    <w:rsid w:val="00951881"/>
    <w:rsid w:val="00951942"/>
    <w:rsid w:val="00951AE5"/>
    <w:rsid w:val="00951D76"/>
    <w:rsid w:val="00951F84"/>
    <w:rsid w:val="00952274"/>
    <w:rsid w:val="0095244B"/>
    <w:rsid w:val="009524F2"/>
    <w:rsid w:val="00952AB4"/>
    <w:rsid w:val="00952B05"/>
    <w:rsid w:val="00952DC3"/>
    <w:rsid w:val="00953020"/>
    <w:rsid w:val="009531E5"/>
    <w:rsid w:val="009534AD"/>
    <w:rsid w:val="0095368D"/>
    <w:rsid w:val="009536D0"/>
    <w:rsid w:val="00953754"/>
    <w:rsid w:val="0095392E"/>
    <w:rsid w:val="00953C38"/>
    <w:rsid w:val="00953D6F"/>
    <w:rsid w:val="00953DDA"/>
    <w:rsid w:val="00953F93"/>
    <w:rsid w:val="009540AE"/>
    <w:rsid w:val="009543DD"/>
    <w:rsid w:val="009546D0"/>
    <w:rsid w:val="0095483B"/>
    <w:rsid w:val="00954879"/>
    <w:rsid w:val="0095492E"/>
    <w:rsid w:val="00954A1D"/>
    <w:rsid w:val="00954AEF"/>
    <w:rsid w:val="00954C0C"/>
    <w:rsid w:val="00954CB4"/>
    <w:rsid w:val="00954CC1"/>
    <w:rsid w:val="00954E5F"/>
    <w:rsid w:val="009551F2"/>
    <w:rsid w:val="009552BB"/>
    <w:rsid w:val="00955313"/>
    <w:rsid w:val="009556C1"/>
    <w:rsid w:val="0095571A"/>
    <w:rsid w:val="00955871"/>
    <w:rsid w:val="0095590B"/>
    <w:rsid w:val="0095592A"/>
    <w:rsid w:val="00955F05"/>
    <w:rsid w:val="009560FC"/>
    <w:rsid w:val="0095616A"/>
    <w:rsid w:val="00956202"/>
    <w:rsid w:val="00956618"/>
    <w:rsid w:val="009568A7"/>
    <w:rsid w:val="00956A4F"/>
    <w:rsid w:val="00956E12"/>
    <w:rsid w:val="00956E8A"/>
    <w:rsid w:val="0095701B"/>
    <w:rsid w:val="009571E7"/>
    <w:rsid w:val="0095748F"/>
    <w:rsid w:val="00957751"/>
    <w:rsid w:val="00957849"/>
    <w:rsid w:val="00957FF9"/>
    <w:rsid w:val="00960224"/>
    <w:rsid w:val="0096023A"/>
    <w:rsid w:val="0096086D"/>
    <w:rsid w:val="00960E1C"/>
    <w:rsid w:val="00961066"/>
    <w:rsid w:val="0096109B"/>
    <w:rsid w:val="00961127"/>
    <w:rsid w:val="009611B9"/>
    <w:rsid w:val="009612ED"/>
    <w:rsid w:val="00961465"/>
    <w:rsid w:val="009616AE"/>
    <w:rsid w:val="009616B4"/>
    <w:rsid w:val="009619AF"/>
    <w:rsid w:val="0096294B"/>
    <w:rsid w:val="00962D8B"/>
    <w:rsid w:val="00962FCB"/>
    <w:rsid w:val="00963039"/>
    <w:rsid w:val="009632B5"/>
    <w:rsid w:val="00963301"/>
    <w:rsid w:val="0096332C"/>
    <w:rsid w:val="009633CB"/>
    <w:rsid w:val="0096375A"/>
    <w:rsid w:val="00963B8A"/>
    <w:rsid w:val="00963D4B"/>
    <w:rsid w:val="00964368"/>
    <w:rsid w:val="0096447D"/>
    <w:rsid w:val="009644F5"/>
    <w:rsid w:val="00964533"/>
    <w:rsid w:val="00964782"/>
    <w:rsid w:val="009647BF"/>
    <w:rsid w:val="00964B82"/>
    <w:rsid w:val="00964E1E"/>
    <w:rsid w:val="00964FA3"/>
    <w:rsid w:val="00965061"/>
    <w:rsid w:val="009650CC"/>
    <w:rsid w:val="00965795"/>
    <w:rsid w:val="009657C0"/>
    <w:rsid w:val="00965D09"/>
    <w:rsid w:val="00965DE7"/>
    <w:rsid w:val="00965F37"/>
    <w:rsid w:val="00966103"/>
    <w:rsid w:val="00966521"/>
    <w:rsid w:val="009665BF"/>
    <w:rsid w:val="009665D1"/>
    <w:rsid w:val="00966621"/>
    <w:rsid w:val="009667DB"/>
    <w:rsid w:val="00966886"/>
    <w:rsid w:val="00966B5F"/>
    <w:rsid w:val="00966C06"/>
    <w:rsid w:val="00966D55"/>
    <w:rsid w:val="00966E75"/>
    <w:rsid w:val="009671B2"/>
    <w:rsid w:val="0096742D"/>
    <w:rsid w:val="009675C9"/>
    <w:rsid w:val="0096775C"/>
    <w:rsid w:val="00967A05"/>
    <w:rsid w:val="00967A0D"/>
    <w:rsid w:val="00967AB6"/>
    <w:rsid w:val="00967CA6"/>
    <w:rsid w:val="00967EA1"/>
    <w:rsid w:val="00967EFC"/>
    <w:rsid w:val="00967FB1"/>
    <w:rsid w:val="00970003"/>
    <w:rsid w:val="00970302"/>
    <w:rsid w:val="0097044C"/>
    <w:rsid w:val="009704C3"/>
    <w:rsid w:val="00970519"/>
    <w:rsid w:val="009705C2"/>
    <w:rsid w:val="0097070E"/>
    <w:rsid w:val="00970890"/>
    <w:rsid w:val="00970F49"/>
    <w:rsid w:val="00971033"/>
    <w:rsid w:val="009712E9"/>
    <w:rsid w:val="0097151A"/>
    <w:rsid w:val="00971754"/>
    <w:rsid w:val="009719AC"/>
    <w:rsid w:val="00971C52"/>
    <w:rsid w:val="009720C6"/>
    <w:rsid w:val="009722D8"/>
    <w:rsid w:val="0097258E"/>
    <w:rsid w:val="009725FC"/>
    <w:rsid w:val="009727FE"/>
    <w:rsid w:val="00972903"/>
    <w:rsid w:val="009729BD"/>
    <w:rsid w:val="00972BC3"/>
    <w:rsid w:val="00973020"/>
    <w:rsid w:val="00973491"/>
    <w:rsid w:val="00973993"/>
    <w:rsid w:val="00973AD1"/>
    <w:rsid w:val="00974259"/>
    <w:rsid w:val="0097426B"/>
    <w:rsid w:val="0097426E"/>
    <w:rsid w:val="00974273"/>
    <w:rsid w:val="009742B9"/>
    <w:rsid w:val="00974483"/>
    <w:rsid w:val="0097449A"/>
    <w:rsid w:val="00974518"/>
    <w:rsid w:val="0097491F"/>
    <w:rsid w:val="00974A9F"/>
    <w:rsid w:val="00974DBC"/>
    <w:rsid w:val="00974E75"/>
    <w:rsid w:val="00975015"/>
    <w:rsid w:val="0097510E"/>
    <w:rsid w:val="0097547B"/>
    <w:rsid w:val="00975553"/>
    <w:rsid w:val="00975577"/>
    <w:rsid w:val="00975673"/>
    <w:rsid w:val="009756F5"/>
    <w:rsid w:val="00975708"/>
    <w:rsid w:val="00975716"/>
    <w:rsid w:val="0097596E"/>
    <w:rsid w:val="00975AD0"/>
    <w:rsid w:val="00975CE0"/>
    <w:rsid w:val="00975D8C"/>
    <w:rsid w:val="00975DF8"/>
    <w:rsid w:val="00975F25"/>
    <w:rsid w:val="00976350"/>
    <w:rsid w:val="009763EF"/>
    <w:rsid w:val="0097643F"/>
    <w:rsid w:val="00976454"/>
    <w:rsid w:val="00976778"/>
    <w:rsid w:val="009767B8"/>
    <w:rsid w:val="009767C3"/>
    <w:rsid w:val="0097696F"/>
    <w:rsid w:val="00976F72"/>
    <w:rsid w:val="00977420"/>
    <w:rsid w:val="0097746B"/>
    <w:rsid w:val="00977554"/>
    <w:rsid w:val="009776F4"/>
    <w:rsid w:val="00977CCF"/>
    <w:rsid w:val="009800D0"/>
    <w:rsid w:val="0098026C"/>
    <w:rsid w:val="0098062D"/>
    <w:rsid w:val="009806A4"/>
    <w:rsid w:val="0098082D"/>
    <w:rsid w:val="0098083E"/>
    <w:rsid w:val="00980958"/>
    <w:rsid w:val="00980A72"/>
    <w:rsid w:val="00981000"/>
    <w:rsid w:val="0098118D"/>
    <w:rsid w:val="009811E6"/>
    <w:rsid w:val="009811ED"/>
    <w:rsid w:val="00981238"/>
    <w:rsid w:val="00981680"/>
    <w:rsid w:val="0098192B"/>
    <w:rsid w:val="009819F2"/>
    <w:rsid w:val="00981E03"/>
    <w:rsid w:val="00982467"/>
    <w:rsid w:val="00982498"/>
    <w:rsid w:val="009825CD"/>
    <w:rsid w:val="009827B0"/>
    <w:rsid w:val="0098289A"/>
    <w:rsid w:val="00982945"/>
    <w:rsid w:val="00982A77"/>
    <w:rsid w:val="00982D69"/>
    <w:rsid w:val="00982E8B"/>
    <w:rsid w:val="009830C3"/>
    <w:rsid w:val="00983179"/>
    <w:rsid w:val="009831C0"/>
    <w:rsid w:val="00983736"/>
    <w:rsid w:val="00983933"/>
    <w:rsid w:val="00983AD9"/>
    <w:rsid w:val="00983D37"/>
    <w:rsid w:val="00984401"/>
    <w:rsid w:val="009846A3"/>
    <w:rsid w:val="009846CF"/>
    <w:rsid w:val="009846F9"/>
    <w:rsid w:val="009848B6"/>
    <w:rsid w:val="00984C81"/>
    <w:rsid w:val="00984CB6"/>
    <w:rsid w:val="00985044"/>
    <w:rsid w:val="00985345"/>
    <w:rsid w:val="00985618"/>
    <w:rsid w:val="0098576E"/>
    <w:rsid w:val="00985826"/>
    <w:rsid w:val="00985CE3"/>
    <w:rsid w:val="00986416"/>
    <w:rsid w:val="00986C51"/>
    <w:rsid w:val="00986D7D"/>
    <w:rsid w:val="00986D86"/>
    <w:rsid w:val="00986E4C"/>
    <w:rsid w:val="00986EC5"/>
    <w:rsid w:val="0098709A"/>
    <w:rsid w:val="009871A3"/>
    <w:rsid w:val="009871CA"/>
    <w:rsid w:val="00987282"/>
    <w:rsid w:val="009872A2"/>
    <w:rsid w:val="00987532"/>
    <w:rsid w:val="009877E4"/>
    <w:rsid w:val="00987A26"/>
    <w:rsid w:val="00987AC7"/>
    <w:rsid w:val="00987C5B"/>
    <w:rsid w:val="00987D1F"/>
    <w:rsid w:val="00987DF8"/>
    <w:rsid w:val="00987FEE"/>
    <w:rsid w:val="0099018C"/>
    <w:rsid w:val="0099037E"/>
    <w:rsid w:val="009903D4"/>
    <w:rsid w:val="00990404"/>
    <w:rsid w:val="009906CB"/>
    <w:rsid w:val="00990803"/>
    <w:rsid w:val="0099099D"/>
    <w:rsid w:val="00990AF2"/>
    <w:rsid w:val="00990D7D"/>
    <w:rsid w:val="00990D8C"/>
    <w:rsid w:val="00990F0C"/>
    <w:rsid w:val="00990F60"/>
    <w:rsid w:val="00991197"/>
    <w:rsid w:val="0099125C"/>
    <w:rsid w:val="00991468"/>
    <w:rsid w:val="00991532"/>
    <w:rsid w:val="00991A47"/>
    <w:rsid w:val="00991C0E"/>
    <w:rsid w:val="00991F8C"/>
    <w:rsid w:val="009921E3"/>
    <w:rsid w:val="009921F2"/>
    <w:rsid w:val="009924A1"/>
    <w:rsid w:val="00992597"/>
    <w:rsid w:val="0099298C"/>
    <w:rsid w:val="00992BB0"/>
    <w:rsid w:val="00992D69"/>
    <w:rsid w:val="00992F12"/>
    <w:rsid w:val="009930D6"/>
    <w:rsid w:val="009931CB"/>
    <w:rsid w:val="00993563"/>
    <w:rsid w:val="0099359F"/>
    <w:rsid w:val="009936D6"/>
    <w:rsid w:val="00993AAB"/>
    <w:rsid w:val="00993ACA"/>
    <w:rsid w:val="00993CA4"/>
    <w:rsid w:val="00993F32"/>
    <w:rsid w:val="009942A1"/>
    <w:rsid w:val="00994564"/>
    <w:rsid w:val="00994EE1"/>
    <w:rsid w:val="009950FA"/>
    <w:rsid w:val="0099529A"/>
    <w:rsid w:val="00995355"/>
    <w:rsid w:val="009954B2"/>
    <w:rsid w:val="009956EA"/>
    <w:rsid w:val="009957CD"/>
    <w:rsid w:val="0099588B"/>
    <w:rsid w:val="009959BB"/>
    <w:rsid w:val="00995BF6"/>
    <w:rsid w:val="00995E71"/>
    <w:rsid w:val="00995F91"/>
    <w:rsid w:val="009960F8"/>
    <w:rsid w:val="009961C2"/>
    <w:rsid w:val="0099627D"/>
    <w:rsid w:val="0099658D"/>
    <w:rsid w:val="009967E0"/>
    <w:rsid w:val="00996843"/>
    <w:rsid w:val="009968CC"/>
    <w:rsid w:val="00996AD6"/>
    <w:rsid w:val="00996DE2"/>
    <w:rsid w:val="00996F18"/>
    <w:rsid w:val="009970D6"/>
    <w:rsid w:val="009972EC"/>
    <w:rsid w:val="0099733C"/>
    <w:rsid w:val="009974D2"/>
    <w:rsid w:val="00997838"/>
    <w:rsid w:val="00997A2C"/>
    <w:rsid w:val="00997F38"/>
    <w:rsid w:val="00997F5B"/>
    <w:rsid w:val="009A0354"/>
    <w:rsid w:val="009A04ED"/>
    <w:rsid w:val="009A06D9"/>
    <w:rsid w:val="009A0B29"/>
    <w:rsid w:val="009A0D58"/>
    <w:rsid w:val="009A0FD1"/>
    <w:rsid w:val="009A12CE"/>
    <w:rsid w:val="009A13CA"/>
    <w:rsid w:val="009A16F8"/>
    <w:rsid w:val="009A1A83"/>
    <w:rsid w:val="009A1AA9"/>
    <w:rsid w:val="009A1EC0"/>
    <w:rsid w:val="009A227C"/>
    <w:rsid w:val="009A23CC"/>
    <w:rsid w:val="009A2446"/>
    <w:rsid w:val="009A2566"/>
    <w:rsid w:val="009A2A5E"/>
    <w:rsid w:val="009A2B1F"/>
    <w:rsid w:val="009A2C69"/>
    <w:rsid w:val="009A2CB5"/>
    <w:rsid w:val="009A320C"/>
    <w:rsid w:val="009A3589"/>
    <w:rsid w:val="009A3A11"/>
    <w:rsid w:val="009A3E8E"/>
    <w:rsid w:val="009A3FB2"/>
    <w:rsid w:val="009A4087"/>
    <w:rsid w:val="009A4105"/>
    <w:rsid w:val="009A4417"/>
    <w:rsid w:val="009A47F9"/>
    <w:rsid w:val="009A482E"/>
    <w:rsid w:val="009A4881"/>
    <w:rsid w:val="009A49B6"/>
    <w:rsid w:val="009A4B21"/>
    <w:rsid w:val="009A4B38"/>
    <w:rsid w:val="009A4B73"/>
    <w:rsid w:val="009A4CB6"/>
    <w:rsid w:val="009A5098"/>
    <w:rsid w:val="009A51EB"/>
    <w:rsid w:val="009A51FE"/>
    <w:rsid w:val="009A52E7"/>
    <w:rsid w:val="009A54E6"/>
    <w:rsid w:val="009A559D"/>
    <w:rsid w:val="009A58DD"/>
    <w:rsid w:val="009A58E9"/>
    <w:rsid w:val="009A5A50"/>
    <w:rsid w:val="009A5BB9"/>
    <w:rsid w:val="009A5C2F"/>
    <w:rsid w:val="009A5CDC"/>
    <w:rsid w:val="009A5D82"/>
    <w:rsid w:val="009A5EA1"/>
    <w:rsid w:val="009A6072"/>
    <w:rsid w:val="009A62E8"/>
    <w:rsid w:val="009A66F1"/>
    <w:rsid w:val="009A67FE"/>
    <w:rsid w:val="009A6822"/>
    <w:rsid w:val="009A68AF"/>
    <w:rsid w:val="009A6AAF"/>
    <w:rsid w:val="009A6AC3"/>
    <w:rsid w:val="009A6C46"/>
    <w:rsid w:val="009A6E30"/>
    <w:rsid w:val="009A6E9E"/>
    <w:rsid w:val="009A741C"/>
    <w:rsid w:val="009A76BE"/>
    <w:rsid w:val="009A775F"/>
    <w:rsid w:val="009B02CF"/>
    <w:rsid w:val="009B041B"/>
    <w:rsid w:val="009B0628"/>
    <w:rsid w:val="009B0930"/>
    <w:rsid w:val="009B0FC2"/>
    <w:rsid w:val="009B0FEF"/>
    <w:rsid w:val="009B114B"/>
    <w:rsid w:val="009B12EB"/>
    <w:rsid w:val="009B16CE"/>
    <w:rsid w:val="009B1B0E"/>
    <w:rsid w:val="009B1BF6"/>
    <w:rsid w:val="009B1BFA"/>
    <w:rsid w:val="009B1CDB"/>
    <w:rsid w:val="009B1F3B"/>
    <w:rsid w:val="009B200B"/>
    <w:rsid w:val="009B20EA"/>
    <w:rsid w:val="009B214C"/>
    <w:rsid w:val="009B25BA"/>
    <w:rsid w:val="009B276D"/>
    <w:rsid w:val="009B28F1"/>
    <w:rsid w:val="009B2AAC"/>
    <w:rsid w:val="009B2B38"/>
    <w:rsid w:val="009B2C3F"/>
    <w:rsid w:val="009B2CFF"/>
    <w:rsid w:val="009B2E64"/>
    <w:rsid w:val="009B3031"/>
    <w:rsid w:val="009B3244"/>
    <w:rsid w:val="009B34CD"/>
    <w:rsid w:val="009B353C"/>
    <w:rsid w:val="009B35D1"/>
    <w:rsid w:val="009B3837"/>
    <w:rsid w:val="009B3971"/>
    <w:rsid w:val="009B39B7"/>
    <w:rsid w:val="009B39CD"/>
    <w:rsid w:val="009B4094"/>
    <w:rsid w:val="009B44F8"/>
    <w:rsid w:val="009B45A9"/>
    <w:rsid w:val="009B4762"/>
    <w:rsid w:val="009B4975"/>
    <w:rsid w:val="009B4DE9"/>
    <w:rsid w:val="009B4F70"/>
    <w:rsid w:val="009B5017"/>
    <w:rsid w:val="009B524D"/>
    <w:rsid w:val="009B57C4"/>
    <w:rsid w:val="009B58AF"/>
    <w:rsid w:val="009B58E5"/>
    <w:rsid w:val="009B58F3"/>
    <w:rsid w:val="009B5F53"/>
    <w:rsid w:val="009B5FC7"/>
    <w:rsid w:val="009B610B"/>
    <w:rsid w:val="009B64D7"/>
    <w:rsid w:val="009B65A0"/>
    <w:rsid w:val="009B67F2"/>
    <w:rsid w:val="009B683A"/>
    <w:rsid w:val="009B6A60"/>
    <w:rsid w:val="009B6CB8"/>
    <w:rsid w:val="009B6F41"/>
    <w:rsid w:val="009B6FF9"/>
    <w:rsid w:val="009B77CC"/>
    <w:rsid w:val="009B7BF7"/>
    <w:rsid w:val="009C0B9E"/>
    <w:rsid w:val="009C0E47"/>
    <w:rsid w:val="009C128B"/>
    <w:rsid w:val="009C1357"/>
    <w:rsid w:val="009C16A7"/>
    <w:rsid w:val="009C1CC8"/>
    <w:rsid w:val="009C1CF6"/>
    <w:rsid w:val="009C1F65"/>
    <w:rsid w:val="009C1FB7"/>
    <w:rsid w:val="009C211E"/>
    <w:rsid w:val="009C2297"/>
    <w:rsid w:val="009C237F"/>
    <w:rsid w:val="009C24A5"/>
    <w:rsid w:val="009C25AF"/>
    <w:rsid w:val="009C2674"/>
    <w:rsid w:val="009C2712"/>
    <w:rsid w:val="009C27D8"/>
    <w:rsid w:val="009C2C41"/>
    <w:rsid w:val="009C2F0A"/>
    <w:rsid w:val="009C31CF"/>
    <w:rsid w:val="009C32B4"/>
    <w:rsid w:val="009C3320"/>
    <w:rsid w:val="009C3499"/>
    <w:rsid w:val="009C3516"/>
    <w:rsid w:val="009C3624"/>
    <w:rsid w:val="009C3788"/>
    <w:rsid w:val="009C393C"/>
    <w:rsid w:val="009C3C5E"/>
    <w:rsid w:val="009C3D70"/>
    <w:rsid w:val="009C3D7C"/>
    <w:rsid w:val="009C3E14"/>
    <w:rsid w:val="009C3E35"/>
    <w:rsid w:val="009C3F60"/>
    <w:rsid w:val="009C405B"/>
    <w:rsid w:val="009C42EA"/>
    <w:rsid w:val="009C45DD"/>
    <w:rsid w:val="009C49D7"/>
    <w:rsid w:val="009C4C03"/>
    <w:rsid w:val="009C4DB9"/>
    <w:rsid w:val="009C4FD4"/>
    <w:rsid w:val="009C5229"/>
    <w:rsid w:val="009C5363"/>
    <w:rsid w:val="009C5624"/>
    <w:rsid w:val="009C5855"/>
    <w:rsid w:val="009C5CF5"/>
    <w:rsid w:val="009C5D62"/>
    <w:rsid w:val="009C6064"/>
    <w:rsid w:val="009C65D8"/>
    <w:rsid w:val="009C67CD"/>
    <w:rsid w:val="009C686B"/>
    <w:rsid w:val="009C6B2E"/>
    <w:rsid w:val="009C6BF6"/>
    <w:rsid w:val="009C6CF4"/>
    <w:rsid w:val="009C6D4C"/>
    <w:rsid w:val="009C7129"/>
    <w:rsid w:val="009C7147"/>
    <w:rsid w:val="009C72C3"/>
    <w:rsid w:val="009C731B"/>
    <w:rsid w:val="009C7549"/>
    <w:rsid w:val="009C7A90"/>
    <w:rsid w:val="009C7DD9"/>
    <w:rsid w:val="009D0062"/>
    <w:rsid w:val="009D00F4"/>
    <w:rsid w:val="009D04BF"/>
    <w:rsid w:val="009D058C"/>
    <w:rsid w:val="009D0C0E"/>
    <w:rsid w:val="009D0C8D"/>
    <w:rsid w:val="009D0FE6"/>
    <w:rsid w:val="009D1053"/>
    <w:rsid w:val="009D1153"/>
    <w:rsid w:val="009D1343"/>
    <w:rsid w:val="009D14D2"/>
    <w:rsid w:val="009D16BE"/>
    <w:rsid w:val="009D1781"/>
    <w:rsid w:val="009D188B"/>
    <w:rsid w:val="009D1F23"/>
    <w:rsid w:val="009D1F29"/>
    <w:rsid w:val="009D1F81"/>
    <w:rsid w:val="009D1FB3"/>
    <w:rsid w:val="009D23CB"/>
    <w:rsid w:val="009D2420"/>
    <w:rsid w:val="009D25CD"/>
    <w:rsid w:val="009D2796"/>
    <w:rsid w:val="009D27EB"/>
    <w:rsid w:val="009D28FC"/>
    <w:rsid w:val="009D2BA2"/>
    <w:rsid w:val="009D2BFF"/>
    <w:rsid w:val="009D2D1B"/>
    <w:rsid w:val="009D2F22"/>
    <w:rsid w:val="009D3420"/>
    <w:rsid w:val="009D381B"/>
    <w:rsid w:val="009D3A1F"/>
    <w:rsid w:val="009D3A64"/>
    <w:rsid w:val="009D3A88"/>
    <w:rsid w:val="009D3BE8"/>
    <w:rsid w:val="009D3D28"/>
    <w:rsid w:val="009D3F8D"/>
    <w:rsid w:val="009D42E2"/>
    <w:rsid w:val="009D430E"/>
    <w:rsid w:val="009D4348"/>
    <w:rsid w:val="009D44F8"/>
    <w:rsid w:val="009D450C"/>
    <w:rsid w:val="009D4852"/>
    <w:rsid w:val="009D48E4"/>
    <w:rsid w:val="009D4907"/>
    <w:rsid w:val="009D4B44"/>
    <w:rsid w:val="009D4B82"/>
    <w:rsid w:val="009D4BCE"/>
    <w:rsid w:val="009D4E4F"/>
    <w:rsid w:val="009D4ED3"/>
    <w:rsid w:val="009D4EFD"/>
    <w:rsid w:val="009D50DB"/>
    <w:rsid w:val="009D5173"/>
    <w:rsid w:val="009D52AE"/>
    <w:rsid w:val="009D5367"/>
    <w:rsid w:val="009D54DA"/>
    <w:rsid w:val="009D54EF"/>
    <w:rsid w:val="009D565B"/>
    <w:rsid w:val="009D5738"/>
    <w:rsid w:val="009D57E9"/>
    <w:rsid w:val="009D58BE"/>
    <w:rsid w:val="009D5BFF"/>
    <w:rsid w:val="009D5F35"/>
    <w:rsid w:val="009D6086"/>
    <w:rsid w:val="009D61A7"/>
    <w:rsid w:val="009D66E1"/>
    <w:rsid w:val="009D6B02"/>
    <w:rsid w:val="009D6BD3"/>
    <w:rsid w:val="009D6C80"/>
    <w:rsid w:val="009D6F2F"/>
    <w:rsid w:val="009D6FC6"/>
    <w:rsid w:val="009D7077"/>
    <w:rsid w:val="009D711B"/>
    <w:rsid w:val="009D72C4"/>
    <w:rsid w:val="009D73F8"/>
    <w:rsid w:val="009D78EF"/>
    <w:rsid w:val="009D7C8A"/>
    <w:rsid w:val="009D7EDD"/>
    <w:rsid w:val="009E001F"/>
    <w:rsid w:val="009E0020"/>
    <w:rsid w:val="009E0123"/>
    <w:rsid w:val="009E0146"/>
    <w:rsid w:val="009E04E7"/>
    <w:rsid w:val="009E0709"/>
    <w:rsid w:val="009E08D4"/>
    <w:rsid w:val="009E0D2D"/>
    <w:rsid w:val="009E104D"/>
    <w:rsid w:val="009E1333"/>
    <w:rsid w:val="009E1680"/>
    <w:rsid w:val="009E19E8"/>
    <w:rsid w:val="009E1B4A"/>
    <w:rsid w:val="009E1BE7"/>
    <w:rsid w:val="009E1C81"/>
    <w:rsid w:val="009E233C"/>
    <w:rsid w:val="009E2447"/>
    <w:rsid w:val="009E26C8"/>
    <w:rsid w:val="009E281C"/>
    <w:rsid w:val="009E2B73"/>
    <w:rsid w:val="009E2C60"/>
    <w:rsid w:val="009E2F51"/>
    <w:rsid w:val="009E2FAC"/>
    <w:rsid w:val="009E30FF"/>
    <w:rsid w:val="009E3100"/>
    <w:rsid w:val="009E3273"/>
    <w:rsid w:val="009E333D"/>
    <w:rsid w:val="009E33B2"/>
    <w:rsid w:val="009E34CF"/>
    <w:rsid w:val="009E3BCD"/>
    <w:rsid w:val="009E3CD0"/>
    <w:rsid w:val="009E3EFA"/>
    <w:rsid w:val="009E4143"/>
    <w:rsid w:val="009E4219"/>
    <w:rsid w:val="009E434D"/>
    <w:rsid w:val="009E4467"/>
    <w:rsid w:val="009E449B"/>
    <w:rsid w:val="009E4925"/>
    <w:rsid w:val="009E49C0"/>
    <w:rsid w:val="009E4BCB"/>
    <w:rsid w:val="009E4CC6"/>
    <w:rsid w:val="009E500D"/>
    <w:rsid w:val="009E50F0"/>
    <w:rsid w:val="009E53F7"/>
    <w:rsid w:val="009E56CE"/>
    <w:rsid w:val="009E5A0E"/>
    <w:rsid w:val="009E5B2A"/>
    <w:rsid w:val="009E5C1B"/>
    <w:rsid w:val="009E61FA"/>
    <w:rsid w:val="009E63C1"/>
    <w:rsid w:val="009E63CE"/>
    <w:rsid w:val="009E641E"/>
    <w:rsid w:val="009E6735"/>
    <w:rsid w:val="009E6B42"/>
    <w:rsid w:val="009E6B4A"/>
    <w:rsid w:val="009E6C64"/>
    <w:rsid w:val="009E6D24"/>
    <w:rsid w:val="009E7179"/>
    <w:rsid w:val="009E71B6"/>
    <w:rsid w:val="009E737B"/>
    <w:rsid w:val="009E741E"/>
    <w:rsid w:val="009E765E"/>
    <w:rsid w:val="009E7F01"/>
    <w:rsid w:val="009F019D"/>
    <w:rsid w:val="009F0266"/>
    <w:rsid w:val="009F0378"/>
    <w:rsid w:val="009F054F"/>
    <w:rsid w:val="009F0741"/>
    <w:rsid w:val="009F0894"/>
    <w:rsid w:val="009F0E93"/>
    <w:rsid w:val="009F0E96"/>
    <w:rsid w:val="009F1072"/>
    <w:rsid w:val="009F10AF"/>
    <w:rsid w:val="009F1366"/>
    <w:rsid w:val="009F13F5"/>
    <w:rsid w:val="009F1509"/>
    <w:rsid w:val="009F15AA"/>
    <w:rsid w:val="009F18D6"/>
    <w:rsid w:val="009F1F32"/>
    <w:rsid w:val="009F20B1"/>
    <w:rsid w:val="009F212C"/>
    <w:rsid w:val="009F22AA"/>
    <w:rsid w:val="009F2356"/>
    <w:rsid w:val="009F2668"/>
    <w:rsid w:val="009F2E47"/>
    <w:rsid w:val="009F3198"/>
    <w:rsid w:val="009F321A"/>
    <w:rsid w:val="009F33B5"/>
    <w:rsid w:val="009F3406"/>
    <w:rsid w:val="009F3417"/>
    <w:rsid w:val="009F344A"/>
    <w:rsid w:val="009F37A6"/>
    <w:rsid w:val="009F3A47"/>
    <w:rsid w:val="009F3A69"/>
    <w:rsid w:val="009F3ACF"/>
    <w:rsid w:val="009F3BF6"/>
    <w:rsid w:val="009F3C8A"/>
    <w:rsid w:val="009F3D98"/>
    <w:rsid w:val="009F3F55"/>
    <w:rsid w:val="009F4095"/>
    <w:rsid w:val="009F419A"/>
    <w:rsid w:val="009F423D"/>
    <w:rsid w:val="009F45EC"/>
    <w:rsid w:val="009F4689"/>
    <w:rsid w:val="009F46D4"/>
    <w:rsid w:val="009F4B72"/>
    <w:rsid w:val="009F4B8E"/>
    <w:rsid w:val="009F4C0A"/>
    <w:rsid w:val="009F4D38"/>
    <w:rsid w:val="009F5578"/>
    <w:rsid w:val="009F558D"/>
    <w:rsid w:val="009F57C2"/>
    <w:rsid w:val="009F57CB"/>
    <w:rsid w:val="009F58FF"/>
    <w:rsid w:val="009F59DE"/>
    <w:rsid w:val="009F5E3F"/>
    <w:rsid w:val="009F60C2"/>
    <w:rsid w:val="009F60C7"/>
    <w:rsid w:val="009F6236"/>
    <w:rsid w:val="009F6294"/>
    <w:rsid w:val="009F64C5"/>
    <w:rsid w:val="009F6520"/>
    <w:rsid w:val="009F65E0"/>
    <w:rsid w:val="009F6AFA"/>
    <w:rsid w:val="009F6C50"/>
    <w:rsid w:val="009F6C6F"/>
    <w:rsid w:val="009F6FCA"/>
    <w:rsid w:val="009F6FE3"/>
    <w:rsid w:val="009F70BF"/>
    <w:rsid w:val="009F7110"/>
    <w:rsid w:val="009F7122"/>
    <w:rsid w:val="009F71BB"/>
    <w:rsid w:val="009F71BF"/>
    <w:rsid w:val="009F735B"/>
    <w:rsid w:val="009F73CC"/>
    <w:rsid w:val="009F7470"/>
    <w:rsid w:val="009F771A"/>
    <w:rsid w:val="009F7822"/>
    <w:rsid w:val="009F7837"/>
    <w:rsid w:val="009F7C77"/>
    <w:rsid w:val="009F7CCA"/>
    <w:rsid w:val="00A00041"/>
    <w:rsid w:val="00A00152"/>
    <w:rsid w:val="00A0019A"/>
    <w:rsid w:val="00A001DD"/>
    <w:rsid w:val="00A00229"/>
    <w:rsid w:val="00A002EC"/>
    <w:rsid w:val="00A003C4"/>
    <w:rsid w:val="00A0044D"/>
    <w:rsid w:val="00A004E8"/>
    <w:rsid w:val="00A00623"/>
    <w:rsid w:val="00A0099D"/>
    <w:rsid w:val="00A00AD8"/>
    <w:rsid w:val="00A00CDB"/>
    <w:rsid w:val="00A00CF4"/>
    <w:rsid w:val="00A00E52"/>
    <w:rsid w:val="00A00F03"/>
    <w:rsid w:val="00A01532"/>
    <w:rsid w:val="00A01896"/>
    <w:rsid w:val="00A01A79"/>
    <w:rsid w:val="00A01BD8"/>
    <w:rsid w:val="00A01C94"/>
    <w:rsid w:val="00A01D03"/>
    <w:rsid w:val="00A01D2B"/>
    <w:rsid w:val="00A01E5C"/>
    <w:rsid w:val="00A01E74"/>
    <w:rsid w:val="00A02292"/>
    <w:rsid w:val="00A025AF"/>
    <w:rsid w:val="00A025FE"/>
    <w:rsid w:val="00A02698"/>
    <w:rsid w:val="00A02892"/>
    <w:rsid w:val="00A028D7"/>
    <w:rsid w:val="00A029AE"/>
    <w:rsid w:val="00A02A1D"/>
    <w:rsid w:val="00A02D3C"/>
    <w:rsid w:val="00A0319C"/>
    <w:rsid w:val="00A031BF"/>
    <w:rsid w:val="00A032AF"/>
    <w:rsid w:val="00A032C5"/>
    <w:rsid w:val="00A033B2"/>
    <w:rsid w:val="00A03514"/>
    <w:rsid w:val="00A0365C"/>
    <w:rsid w:val="00A0369D"/>
    <w:rsid w:val="00A03971"/>
    <w:rsid w:val="00A03A3A"/>
    <w:rsid w:val="00A03A7C"/>
    <w:rsid w:val="00A03DA1"/>
    <w:rsid w:val="00A03DA7"/>
    <w:rsid w:val="00A03EFC"/>
    <w:rsid w:val="00A0417F"/>
    <w:rsid w:val="00A04470"/>
    <w:rsid w:val="00A04ADA"/>
    <w:rsid w:val="00A04C44"/>
    <w:rsid w:val="00A04E76"/>
    <w:rsid w:val="00A0517B"/>
    <w:rsid w:val="00A052AA"/>
    <w:rsid w:val="00A05959"/>
    <w:rsid w:val="00A05AE7"/>
    <w:rsid w:val="00A05BB7"/>
    <w:rsid w:val="00A05EE2"/>
    <w:rsid w:val="00A061AA"/>
    <w:rsid w:val="00A067BE"/>
    <w:rsid w:val="00A068FC"/>
    <w:rsid w:val="00A069AA"/>
    <w:rsid w:val="00A06C63"/>
    <w:rsid w:val="00A06DE0"/>
    <w:rsid w:val="00A07225"/>
    <w:rsid w:val="00A073B8"/>
    <w:rsid w:val="00A075F6"/>
    <w:rsid w:val="00A07722"/>
    <w:rsid w:val="00A07D9A"/>
    <w:rsid w:val="00A07F2F"/>
    <w:rsid w:val="00A10427"/>
    <w:rsid w:val="00A105F1"/>
    <w:rsid w:val="00A10786"/>
    <w:rsid w:val="00A107BC"/>
    <w:rsid w:val="00A1094B"/>
    <w:rsid w:val="00A10A75"/>
    <w:rsid w:val="00A10C3F"/>
    <w:rsid w:val="00A10D0D"/>
    <w:rsid w:val="00A10DD6"/>
    <w:rsid w:val="00A111DE"/>
    <w:rsid w:val="00A113D0"/>
    <w:rsid w:val="00A11472"/>
    <w:rsid w:val="00A115D1"/>
    <w:rsid w:val="00A11641"/>
    <w:rsid w:val="00A11675"/>
    <w:rsid w:val="00A116E4"/>
    <w:rsid w:val="00A11B40"/>
    <w:rsid w:val="00A11D6B"/>
    <w:rsid w:val="00A11F02"/>
    <w:rsid w:val="00A122EA"/>
    <w:rsid w:val="00A12324"/>
    <w:rsid w:val="00A123F0"/>
    <w:rsid w:val="00A1259C"/>
    <w:rsid w:val="00A125EB"/>
    <w:rsid w:val="00A127A0"/>
    <w:rsid w:val="00A12865"/>
    <w:rsid w:val="00A128F5"/>
    <w:rsid w:val="00A12A2B"/>
    <w:rsid w:val="00A12C93"/>
    <w:rsid w:val="00A12FB0"/>
    <w:rsid w:val="00A131EB"/>
    <w:rsid w:val="00A132C8"/>
    <w:rsid w:val="00A13499"/>
    <w:rsid w:val="00A13580"/>
    <w:rsid w:val="00A13795"/>
    <w:rsid w:val="00A13AEA"/>
    <w:rsid w:val="00A13D2A"/>
    <w:rsid w:val="00A1432D"/>
    <w:rsid w:val="00A146E1"/>
    <w:rsid w:val="00A1498C"/>
    <w:rsid w:val="00A14A72"/>
    <w:rsid w:val="00A14D6D"/>
    <w:rsid w:val="00A14E04"/>
    <w:rsid w:val="00A1505B"/>
    <w:rsid w:val="00A15154"/>
    <w:rsid w:val="00A155CE"/>
    <w:rsid w:val="00A15676"/>
    <w:rsid w:val="00A158F3"/>
    <w:rsid w:val="00A15A0B"/>
    <w:rsid w:val="00A15A4A"/>
    <w:rsid w:val="00A15CEC"/>
    <w:rsid w:val="00A15EC4"/>
    <w:rsid w:val="00A1603C"/>
    <w:rsid w:val="00A16379"/>
    <w:rsid w:val="00A163B0"/>
    <w:rsid w:val="00A164A7"/>
    <w:rsid w:val="00A16508"/>
    <w:rsid w:val="00A1655A"/>
    <w:rsid w:val="00A1679D"/>
    <w:rsid w:val="00A16C52"/>
    <w:rsid w:val="00A16FDC"/>
    <w:rsid w:val="00A171F9"/>
    <w:rsid w:val="00A1737A"/>
    <w:rsid w:val="00A17456"/>
    <w:rsid w:val="00A176CC"/>
    <w:rsid w:val="00A177D4"/>
    <w:rsid w:val="00A17B53"/>
    <w:rsid w:val="00A17CBD"/>
    <w:rsid w:val="00A17EAE"/>
    <w:rsid w:val="00A2034D"/>
    <w:rsid w:val="00A2087E"/>
    <w:rsid w:val="00A20D1D"/>
    <w:rsid w:val="00A212D7"/>
    <w:rsid w:val="00A21368"/>
    <w:rsid w:val="00A215B6"/>
    <w:rsid w:val="00A217DF"/>
    <w:rsid w:val="00A21AD6"/>
    <w:rsid w:val="00A21B3C"/>
    <w:rsid w:val="00A21BF0"/>
    <w:rsid w:val="00A21CEC"/>
    <w:rsid w:val="00A22036"/>
    <w:rsid w:val="00A2223D"/>
    <w:rsid w:val="00A22352"/>
    <w:rsid w:val="00A22507"/>
    <w:rsid w:val="00A22649"/>
    <w:rsid w:val="00A22A11"/>
    <w:rsid w:val="00A22DCB"/>
    <w:rsid w:val="00A22ECC"/>
    <w:rsid w:val="00A233A4"/>
    <w:rsid w:val="00A23664"/>
    <w:rsid w:val="00A23709"/>
    <w:rsid w:val="00A2375A"/>
    <w:rsid w:val="00A2377F"/>
    <w:rsid w:val="00A2389A"/>
    <w:rsid w:val="00A23954"/>
    <w:rsid w:val="00A239FA"/>
    <w:rsid w:val="00A23BA8"/>
    <w:rsid w:val="00A23CF4"/>
    <w:rsid w:val="00A23D45"/>
    <w:rsid w:val="00A24297"/>
    <w:rsid w:val="00A2431C"/>
    <w:rsid w:val="00A243F1"/>
    <w:rsid w:val="00A2442F"/>
    <w:rsid w:val="00A24968"/>
    <w:rsid w:val="00A2499F"/>
    <w:rsid w:val="00A24A4F"/>
    <w:rsid w:val="00A24BD6"/>
    <w:rsid w:val="00A24CF9"/>
    <w:rsid w:val="00A250C6"/>
    <w:rsid w:val="00A25157"/>
    <w:rsid w:val="00A252CE"/>
    <w:rsid w:val="00A254B9"/>
    <w:rsid w:val="00A25835"/>
    <w:rsid w:val="00A2594D"/>
    <w:rsid w:val="00A25BDC"/>
    <w:rsid w:val="00A25DB6"/>
    <w:rsid w:val="00A25F5C"/>
    <w:rsid w:val="00A25F72"/>
    <w:rsid w:val="00A2623D"/>
    <w:rsid w:val="00A262B0"/>
    <w:rsid w:val="00A2633F"/>
    <w:rsid w:val="00A26453"/>
    <w:rsid w:val="00A26A42"/>
    <w:rsid w:val="00A26A53"/>
    <w:rsid w:val="00A26AB9"/>
    <w:rsid w:val="00A26C83"/>
    <w:rsid w:val="00A26CDC"/>
    <w:rsid w:val="00A26DB7"/>
    <w:rsid w:val="00A26F6E"/>
    <w:rsid w:val="00A271EA"/>
    <w:rsid w:val="00A27234"/>
    <w:rsid w:val="00A273E7"/>
    <w:rsid w:val="00A27AA0"/>
    <w:rsid w:val="00A27B0D"/>
    <w:rsid w:val="00A27F5A"/>
    <w:rsid w:val="00A3042E"/>
    <w:rsid w:val="00A307FE"/>
    <w:rsid w:val="00A30947"/>
    <w:rsid w:val="00A30C4C"/>
    <w:rsid w:val="00A30D01"/>
    <w:rsid w:val="00A30DEF"/>
    <w:rsid w:val="00A30F1A"/>
    <w:rsid w:val="00A30F7A"/>
    <w:rsid w:val="00A3105C"/>
    <w:rsid w:val="00A3125F"/>
    <w:rsid w:val="00A312EB"/>
    <w:rsid w:val="00A3142E"/>
    <w:rsid w:val="00A3187F"/>
    <w:rsid w:val="00A31953"/>
    <w:rsid w:val="00A31A58"/>
    <w:rsid w:val="00A31CDD"/>
    <w:rsid w:val="00A325C5"/>
    <w:rsid w:val="00A32B9A"/>
    <w:rsid w:val="00A32CB1"/>
    <w:rsid w:val="00A32CC9"/>
    <w:rsid w:val="00A33014"/>
    <w:rsid w:val="00A331EB"/>
    <w:rsid w:val="00A33DD6"/>
    <w:rsid w:val="00A3429C"/>
    <w:rsid w:val="00A344F5"/>
    <w:rsid w:val="00A34535"/>
    <w:rsid w:val="00A345B2"/>
    <w:rsid w:val="00A345D1"/>
    <w:rsid w:val="00A34689"/>
    <w:rsid w:val="00A346D9"/>
    <w:rsid w:val="00A34742"/>
    <w:rsid w:val="00A34782"/>
    <w:rsid w:val="00A347B3"/>
    <w:rsid w:val="00A347CC"/>
    <w:rsid w:val="00A348A6"/>
    <w:rsid w:val="00A34A1C"/>
    <w:rsid w:val="00A34DD7"/>
    <w:rsid w:val="00A35568"/>
    <w:rsid w:val="00A3584D"/>
    <w:rsid w:val="00A359FA"/>
    <w:rsid w:val="00A35B69"/>
    <w:rsid w:val="00A35CF2"/>
    <w:rsid w:val="00A35EEA"/>
    <w:rsid w:val="00A35F76"/>
    <w:rsid w:val="00A36033"/>
    <w:rsid w:val="00A3627A"/>
    <w:rsid w:val="00A36643"/>
    <w:rsid w:val="00A36A77"/>
    <w:rsid w:val="00A36B18"/>
    <w:rsid w:val="00A36CF5"/>
    <w:rsid w:val="00A36FC2"/>
    <w:rsid w:val="00A373A6"/>
    <w:rsid w:val="00A373DD"/>
    <w:rsid w:val="00A37A1D"/>
    <w:rsid w:val="00A37B5D"/>
    <w:rsid w:val="00A37BA7"/>
    <w:rsid w:val="00A40109"/>
    <w:rsid w:val="00A40432"/>
    <w:rsid w:val="00A40532"/>
    <w:rsid w:val="00A40D7A"/>
    <w:rsid w:val="00A40EB1"/>
    <w:rsid w:val="00A40F18"/>
    <w:rsid w:val="00A4110B"/>
    <w:rsid w:val="00A4115C"/>
    <w:rsid w:val="00A411A4"/>
    <w:rsid w:val="00A41326"/>
    <w:rsid w:val="00A4145E"/>
    <w:rsid w:val="00A41515"/>
    <w:rsid w:val="00A4162C"/>
    <w:rsid w:val="00A417CA"/>
    <w:rsid w:val="00A42083"/>
    <w:rsid w:val="00A4211C"/>
    <w:rsid w:val="00A42548"/>
    <w:rsid w:val="00A42631"/>
    <w:rsid w:val="00A42757"/>
    <w:rsid w:val="00A42BB1"/>
    <w:rsid w:val="00A42E00"/>
    <w:rsid w:val="00A4313D"/>
    <w:rsid w:val="00A433B7"/>
    <w:rsid w:val="00A43567"/>
    <w:rsid w:val="00A43759"/>
    <w:rsid w:val="00A4392F"/>
    <w:rsid w:val="00A43C27"/>
    <w:rsid w:val="00A43C88"/>
    <w:rsid w:val="00A43E4D"/>
    <w:rsid w:val="00A44601"/>
    <w:rsid w:val="00A44666"/>
    <w:rsid w:val="00A446E2"/>
    <w:rsid w:val="00A4495E"/>
    <w:rsid w:val="00A44E50"/>
    <w:rsid w:val="00A4507D"/>
    <w:rsid w:val="00A451D2"/>
    <w:rsid w:val="00A451DD"/>
    <w:rsid w:val="00A452C9"/>
    <w:rsid w:val="00A4541F"/>
    <w:rsid w:val="00A45488"/>
    <w:rsid w:val="00A45697"/>
    <w:rsid w:val="00A4570B"/>
    <w:rsid w:val="00A45908"/>
    <w:rsid w:val="00A45950"/>
    <w:rsid w:val="00A45ED5"/>
    <w:rsid w:val="00A45FC2"/>
    <w:rsid w:val="00A461E5"/>
    <w:rsid w:val="00A462BC"/>
    <w:rsid w:val="00A463AD"/>
    <w:rsid w:val="00A467DE"/>
    <w:rsid w:val="00A46827"/>
    <w:rsid w:val="00A46C88"/>
    <w:rsid w:val="00A46ED3"/>
    <w:rsid w:val="00A472E0"/>
    <w:rsid w:val="00A477A0"/>
    <w:rsid w:val="00A47803"/>
    <w:rsid w:val="00A478E8"/>
    <w:rsid w:val="00A47A49"/>
    <w:rsid w:val="00A47B8C"/>
    <w:rsid w:val="00A47E78"/>
    <w:rsid w:val="00A47F02"/>
    <w:rsid w:val="00A50038"/>
    <w:rsid w:val="00A501F9"/>
    <w:rsid w:val="00A5048E"/>
    <w:rsid w:val="00A5060C"/>
    <w:rsid w:val="00A5060D"/>
    <w:rsid w:val="00A506A4"/>
    <w:rsid w:val="00A506FA"/>
    <w:rsid w:val="00A5079C"/>
    <w:rsid w:val="00A507AC"/>
    <w:rsid w:val="00A50CC9"/>
    <w:rsid w:val="00A50D21"/>
    <w:rsid w:val="00A50EBF"/>
    <w:rsid w:val="00A50ED9"/>
    <w:rsid w:val="00A50F3B"/>
    <w:rsid w:val="00A51139"/>
    <w:rsid w:val="00A51147"/>
    <w:rsid w:val="00A5124D"/>
    <w:rsid w:val="00A51386"/>
    <w:rsid w:val="00A513E8"/>
    <w:rsid w:val="00A51679"/>
    <w:rsid w:val="00A51FE1"/>
    <w:rsid w:val="00A52082"/>
    <w:rsid w:val="00A520D3"/>
    <w:rsid w:val="00A521F2"/>
    <w:rsid w:val="00A523BE"/>
    <w:rsid w:val="00A523E1"/>
    <w:rsid w:val="00A523FC"/>
    <w:rsid w:val="00A52716"/>
    <w:rsid w:val="00A52AD7"/>
    <w:rsid w:val="00A52E5C"/>
    <w:rsid w:val="00A52F00"/>
    <w:rsid w:val="00A52FAD"/>
    <w:rsid w:val="00A5320D"/>
    <w:rsid w:val="00A53555"/>
    <w:rsid w:val="00A535E8"/>
    <w:rsid w:val="00A53670"/>
    <w:rsid w:val="00A536D1"/>
    <w:rsid w:val="00A536D9"/>
    <w:rsid w:val="00A53860"/>
    <w:rsid w:val="00A538AA"/>
    <w:rsid w:val="00A539F6"/>
    <w:rsid w:val="00A53A1A"/>
    <w:rsid w:val="00A53A73"/>
    <w:rsid w:val="00A53ACF"/>
    <w:rsid w:val="00A53AD7"/>
    <w:rsid w:val="00A53B9C"/>
    <w:rsid w:val="00A53C70"/>
    <w:rsid w:val="00A53E35"/>
    <w:rsid w:val="00A53F5C"/>
    <w:rsid w:val="00A5446D"/>
    <w:rsid w:val="00A54470"/>
    <w:rsid w:val="00A5466A"/>
    <w:rsid w:val="00A547D6"/>
    <w:rsid w:val="00A54870"/>
    <w:rsid w:val="00A54E68"/>
    <w:rsid w:val="00A550E1"/>
    <w:rsid w:val="00A5549B"/>
    <w:rsid w:val="00A55716"/>
    <w:rsid w:val="00A557BC"/>
    <w:rsid w:val="00A557D9"/>
    <w:rsid w:val="00A55CCC"/>
    <w:rsid w:val="00A55DA8"/>
    <w:rsid w:val="00A56063"/>
    <w:rsid w:val="00A560F9"/>
    <w:rsid w:val="00A5628C"/>
    <w:rsid w:val="00A563DC"/>
    <w:rsid w:val="00A56572"/>
    <w:rsid w:val="00A5661A"/>
    <w:rsid w:val="00A5686D"/>
    <w:rsid w:val="00A56DFB"/>
    <w:rsid w:val="00A56E41"/>
    <w:rsid w:val="00A56EBC"/>
    <w:rsid w:val="00A57131"/>
    <w:rsid w:val="00A5750C"/>
    <w:rsid w:val="00A577FC"/>
    <w:rsid w:val="00A57872"/>
    <w:rsid w:val="00A5799D"/>
    <w:rsid w:val="00A57B8B"/>
    <w:rsid w:val="00A57D8F"/>
    <w:rsid w:val="00A57F65"/>
    <w:rsid w:val="00A57F9D"/>
    <w:rsid w:val="00A57FF3"/>
    <w:rsid w:val="00A60698"/>
    <w:rsid w:val="00A6077B"/>
    <w:rsid w:val="00A60795"/>
    <w:rsid w:val="00A608B2"/>
    <w:rsid w:val="00A60AA8"/>
    <w:rsid w:val="00A60B01"/>
    <w:rsid w:val="00A60C51"/>
    <w:rsid w:val="00A60C63"/>
    <w:rsid w:val="00A60DBB"/>
    <w:rsid w:val="00A61057"/>
    <w:rsid w:val="00A610EC"/>
    <w:rsid w:val="00A61426"/>
    <w:rsid w:val="00A614C6"/>
    <w:rsid w:val="00A616F3"/>
    <w:rsid w:val="00A61824"/>
    <w:rsid w:val="00A61883"/>
    <w:rsid w:val="00A61A8F"/>
    <w:rsid w:val="00A61D31"/>
    <w:rsid w:val="00A61E72"/>
    <w:rsid w:val="00A621F4"/>
    <w:rsid w:val="00A6229B"/>
    <w:rsid w:val="00A622E1"/>
    <w:rsid w:val="00A623DF"/>
    <w:rsid w:val="00A623ED"/>
    <w:rsid w:val="00A62467"/>
    <w:rsid w:val="00A62471"/>
    <w:rsid w:val="00A624DB"/>
    <w:rsid w:val="00A627D9"/>
    <w:rsid w:val="00A62829"/>
    <w:rsid w:val="00A62AFF"/>
    <w:rsid w:val="00A62CE9"/>
    <w:rsid w:val="00A62D16"/>
    <w:rsid w:val="00A63007"/>
    <w:rsid w:val="00A63194"/>
    <w:rsid w:val="00A631E0"/>
    <w:rsid w:val="00A631EB"/>
    <w:rsid w:val="00A6342D"/>
    <w:rsid w:val="00A634C6"/>
    <w:rsid w:val="00A6364B"/>
    <w:rsid w:val="00A637B4"/>
    <w:rsid w:val="00A63F98"/>
    <w:rsid w:val="00A6405B"/>
    <w:rsid w:val="00A640DB"/>
    <w:rsid w:val="00A64436"/>
    <w:rsid w:val="00A646AC"/>
    <w:rsid w:val="00A64A4B"/>
    <w:rsid w:val="00A64B8C"/>
    <w:rsid w:val="00A64BBD"/>
    <w:rsid w:val="00A64DC3"/>
    <w:rsid w:val="00A64E08"/>
    <w:rsid w:val="00A64EB2"/>
    <w:rsid w:val="00A64F84"/>
    <w:rsid w:val="00A65364"/>
    <w:rsid w:val="00A653E4"/>
    <w:rsid w:val="00A6559E"/>
    <w:rsid w:val="00A65737"/>
    <w:rsid w:val="00A65B92"/>
    <w:rsid w:val="00A65BA6"/>
    <w:rsid w:val="00A65BBF"/>
    <w:rsid w:val="00A65C6F"/>
    <w:rsid w:val="00A65D47"/>
    <w:rsid w:val="00A66003"/>
    <w:rsid w:val="00A661C3"/>
    <w:rsid w:val="00A6641B"/>
    <w:rsid w:val="00A664C3"/>
    <w:rsid w:val="00A66B98"/>
    <w:rsid w:val="00A66C29"/>
    <w:rsid w:val="00A66D12"/>
    <w:rsid w:val="00A66D62"/>
    <w:rsid w:val="00A6747E"/>
    <w:rsid w:val="00A67911"/>
    <w:rsid w:val="00A679B2"/>
    <w:rsid w:val="00A67D30"/>
    <w:rsid w:val="00A67D52"/>
    <w:rsid w:val="00A67D6F"/>
    <w:rsid w:val="00A7004B"/>
    <w:rsid w:val="00A702F5"/>
    <w:rsid w:val="00A704FC"/>
    <w:rsid w:val="00A7066F"/>
    <w:rsid w:val="00A708B2"/>
    <w:rsid w:val="00A708D2"/>
    <w:rsid w:val="00A70B32"/>
    <w:rsid w:val="00A70DBF"/>
    <w:rsid w:val="00A70E4D"/>
    <w:rsid w:val="00A70E7C"/>
    <w:rsid w:val="00A70ED0"/>
    <w:rsid w:val="00A70FC9"/>
    <w:rsid w:val="00A71455"/>
    <w:rsid w:val="00A7151C"/>
    <w:rsid w:val="00A71526"/>
    <w:rsid w:val="00A7167A"/>
    <w:rsid w:val="00A7169B"/>
    <w:rsid w:val="00A717D4"/>
    <w:rsid w:val="00A71B86"/>
    <w:rsid w:val="00A71CB7"/>
    <w:rsid w:val="00A71CC8"/>
    <w:rsid w:val="00A71CF3"/>
    <w:rsid w:val="00A720E2"/>
    <w:rsid w:val="00A72602"/>
    <w:rsid w:val="00A726C9"/>
    <w:rsid w:val="00A7280A"/>
    <w:rsid w:val="00A72A43"/>
    <w:rsid w:val="00A72C5E"/>
    <w:rsid w:val="00A72CDE"/>
    <w:rsid w:val="00A731F4"/>
    <w:rsid w:val="00A733FC"/>
    <w:rsid w:val="00A73460"/>
    <w:rsid w:val="00A73462"/>
    <w:rsid w:val="00A7349F"/>
    <w:rsid w:val="00A73879"/>
    <w:rsid w:val="00A73A32"/>
    <w:rsid w:val="00A73AA9"/>
    <w:rsid w:val="00A73B57"/>
    <w:rsid w:val="00A73C3A"/>
    <w:rsid w:val="00A73D56"/>
    <w:rsid w:val="00A73DB2"/>
    <w:rsid w:val="00A74182"/>
    <w:rsid w:val="00A744AA"/>
    <w:rsid w:val="00A74738"/>
    <w:rsid w:val="00A7473D"/>
    <w:rsid w:val="00A747C5"/>
    <w:rsid w:val="00A74A71"/>
    <w:rsid w:val="00A74A7A"/>
    <w:rsid w:val="00A74A85"/>
    <w:rsid w:val="00A74CB8"/>
    <w:rsid w:val="00A75029"/>
    <w:rsid w:val="00A751BE"/>
    <w:rsid w:val="00A75C70"/>
    <w:rsid w:val="00A76029"/>
    <w:rsid w:val="00A76316"/>
    <w:rsid w:val="00A76320"/>
    <w:rsid w:val="00A7634D"/>
    <w:rsid w:val="00A763BE"/>
    <w:rsid w:val="00A7646C"/>
    <w:rsid w:val="00A76604"/>
    <w:rsid w:val="00A766FF"/>
    <w:rsid w:val="00A76D0B"/>
    <w:rsid w:val="00A76E24"/>
    <w:rsid w:val="00A76F04"/>
    <w:rsid w:val="00A76F2E"/>
    <w:rsid w:val="00A77177"/>
    <w:rsid w:val="00A7719D"/>
    <w:rsid w:val="00A77274"/>
    <w:rsid w:val="00A77418"/>
    <w:rsid w:val="00A7778D"/>
    <w:rsid w:val="00A77CA3"/>
    <w:rsid w:val="00A77D6B"/>
    <w:rsid w:val="00A80004"/>
    <w:rsid w:val="00A80087"/>
    <w:rsid w:val="00A8032A"/>
    <w:rsid w:val="00A803BA"/>
    <w:rsid w:val="00A804B1"/>
    <w:rsid w:val="00A80693"/>
    <w:rsid w:val="00A8080D"/>
    <w:rsid w:val="00A8088A"/>
    <w:rsid w:val="00A80CE1"/>
    <w:rsid w:val="00A80EAA"/>
    <w:rsid w:val="00A818C1"/>
    <w:rsid w:val="00A81A9E"/>
    <w:rsid w:val="00A81BFB"/>
    <w:rsid w:val="00A81C2B"/>
    <w:rsid w:val="00A81D70"/>
    <w:rsid w:val="00A81E66"/>
    <w:rsid w:val="00A81F44"/>
    <w:rsid w:val="00A82008"/>
    <w:rsid w:val="00A8215D"/>
    <w:rsid w:val="00A82351"/>
    <w:rsid w:val="00A8241A"/>
    <w:rsid w:val="00A82444"/>
    <w:rsid w:val="00A82487"/>
    <w:rsid w:val="00A824B0"/>
    <w:rsid w:val="00A82BDD"/>
    <w:rsid w:val="00A82BDF"/>
    <w:rsid w:val="00A82E46"/>
    <w:rsid w:val="00A82F5B"/>
    <w:rsid w:val="00A83262"/>
    <w:rsid w:val="00A83364"/>
    <w:rsid w:val="00A83396"/>
    <w:rsid w:val="00A83998"/>
    <w:rsid w:val="00A84048"/>
    <w:rsid w:val="00A84232"/>
    <w:rsid w:val="00A843D5"/>
    <w:rsid w:val="00A84D31"/>
    <w:rsid w:val="00A850F8"/>
    <w:rsid w:val="00A852AC"/>
    <w:rsid w:val="00A8536E"/>
    <w:rsid w:val="00A85777"/>
    <w:rsid w:val="00A85854"/>
    <w:rsid w:val="00A85935"/>
    <w:rsid w:val="00A85946"/>
    <w:rsid w:val="00A85CDD"/>
    <w:rsid w:val="00A85F37"/>
    <w:rsid w:val="00A86100"/>
    <w:rsid w:val="00A861E3"/>
    <w:rsid w:val="00A86279"/>
    <w:rsid w:val="00A86835"/>
    <w:rsid w:val="00A86AEF"/>
    <w:rsid w:val="00A86C0B"/>
    <w:rsid w:val="00A86CDB"/>
    <w:rsid w:val="00A86FBA"/>
    <w:rsid w:val="00A87021"/>
    <w:rsid w:val="00A87405"/>
    <w:rsid w:val="00A87546"/>
    <w:rsid w:val="00A875B8"/>
    <w:rsid w:val="00A87667"/>
    <w:rsid w:val="00A87670"/>
    <w:rsid w:val="00A87715"/>
    <w:rsid w:val="00A87C6B"/>
    <w:rsid w:val="00A87C81"/>
    <w:rsid w:val="00A87EAB"/>
    <w:rsid w:val="00A90068"/>
    <w:rsid w:val="00A902FF"/>
    <w:rsid w:val="00A90368"/>
    <w:rsid w:val="00A903CE"/>
    <w:rsid w:val="00A9053E"/>
    <w:rsid w:val="00A90880"/>
    <w:rsid w:val="00A90BED"/>
    <w:rsid w:val="00A90C1B"/>
    <w:rsid w:val="00A90FA9"/>
    <w:rsid w:val="00A91202"/>
    <w:rsid w:val="00A91343"/>
    <w:rsid w:val="00A9147A"/>
    <w:rsid w:val="00A91491"/>
    <w:rsid w:val="00A917EC"/>
    <w:rsid w:val="00A91958"/>
    <w:rsid w:val="00A91AB8"/>
    <w:rsid w:val="00A91F16"/>
    <w:rsid w:val="00A92457"/>
    <w:rsid w:val="00A92547"/>
    <w:rsid w:val="00A9271A"/>
    <w:rsid w:val="00A9276E"/>
    <w:rsid w:val="00A92947"/>
    <w:rsid w:val="00A92ADD"/>
    <w:rsid w:val="00A92BE2"/>
    <w:rsid w:val="00A92C0F"/>
    <w:rsid w:val="00A92C7E"/>
    <w:rsid w:val="00A92CBA"/>
    <w:rsid w:val="00A92E4E"/>
    <w:rsid w:val="00A93287"/>
    <w:rsid w:val="00A932DE"/>
    <w:rsid w:val="00A932F2"/>
    <w:rsid w:val="00A9380B"/>
    <w:rsid w:val="00A938A8"/>
    <w:rsid w:val="00A93A7A"/>
    <w:rsid w:val="00A93BD4"/>
    <w:rsid w:val="00A93EBF"/>
    <w:rsid w:val="00A93F93"/>
    <w:rsid w:val="00A9432C"/>
    <w:rsid w:val="00A94416"/>
    <w:rsid w:val="00A94798"/>
    <w:rsid w:val="00A94822"/>
    <w:rsid w:val="00A94A2C"/>
    <w:rsid w:val="00A94A60"/>
    <w:rsid w:val="00A94FB0"/>
    <w:rsid w:val="00A9533C"/>
    <w:rsid w:val="00A95344"/>
    <w:rsid w:val="00A95776"/>
    <w:rsid w:val="00A95F47"/>
    <w:rsid w:val="00A9622B"/>
    <w:rsid w:val="00A96327"/>
    <w:rsid w:val="00A96672"/>
    <w:rsid w:val="00A96831"/>
    <w:rsid w:val="00A96B24"/>
    <w:rsid w:val="00A96BA2"/>
    <w:rsid w:val="00A96E39"/>
    <w:rsid w:val="00A972C5"/>
    <w:rsid w:val="00A974DD"/>
    <w:rsid w:val="00A97550"/>
    <w:rsid w:val="00A97652"/>
    <w:rsid w:val="00A97A96"/>
    <w:rsid w:val="00A97B3B"/>
    <w:rsid w:val="00A97BDE"/>
    <w:rsid w:val="00A97D8C"/>
    <w:rsid w:val="00AA0127"/>
    <w:rsid w:val="00AA04BD"/>
    <w:rsid w:val="00AA054A"/>
    <w:rsid w:val="00AA05AB"/>
    <w:rsid w:val="00AA05D0"/>
    <w:rsid w:val="00AA0843"/>
    <w:rsid w:val="00AA0986"/>
    <w:rsid w:val="00AA0ACC"/>
    <w:rsid w:val="00AA0CE7"/>
    <w:rsid w:val="00AA0F65"/>
    <w:rsid w:val="00AA11DC"/>
    <w:rsid w:val="00AA12CA"/>
    <w:rsid w:val="00AA151F"/>
    <w:rsid w:val="00AA1527"/>
    <w:rsid w:val="00AA166E"/>
    <w:rsid w:val="00AA1846"/>
    <w:rsid w:val="00AA1981"/>
    <w:rsid w:val="00AA1A36"/>
    <w:rsid w:val="00AA1B2A"/>
    <w:rsid w:val="00AA1C71"/>
    <w:rsid w:val="00AA200A"/>
    <w:rsid w:val="00AA20BD"/>
    <w:rsid w:val="00AA21B6"/>
    <w:rsid w:val="00AA259B"/>
    <w:rsid w:val="00AA26C9"/>
    <w:rsid w:val="00AA274A"/>
    <w:rsid w:val="00AA27A4"/>
    <w:rsid w:val="00AA2CAF"/>
    <w:rsid w:val="00AA2F10"/>
    <w:rsid w:val="00AA2F1C"/>
    <w:rsid w:val="00AA2F4F"/>
    <w:rsid w:val="00AA30C4"/>
    <w:rsid w:val="00AA3159"/>
    <w:rsid w:val="00AA3179"/>
    <w:rsid w:val="00AA3369"/>
    <w:rsid w:val="00AA3770"/>
    <w:rsid w:val="00AA3A9B"/>
    <w:rsid w:val="00AA3D08"/>
    <w:rsid w:val="00AA3D27"/>
    <w:rsid w:val="00AA3E8C"/>
    <w:rsid w:val="00AA43D4"/>
    <w:rsid w:val="00AA4478"/>
    <w:rsid w:val="00AA4514"/>
    <w:rsid w:val="00AA4694"/>
    <w:rsid w:val="00AA4E84"/>
    <w:rsid w:val="00AA4F32"/>
    <w:rsid w:val="00AA4F50"/>
    <w:rsid w:val="00AA5040"/>
    <w:rsid w:val="00AA5688"/>
    <w:rsid w:val="00AA574B"/>
    <w:rsid w:val="00AA57C6"/>
    <w:rsid w:val="00AA5889"/>
    <w:rsid w:val="00AA5BE1"/>
    <w:rsid w:val="00AA6173"/>
    <w:rsid w:val="00AA6212"/>
    <w:rsid w:val="00AA64D4"/>
    <w:rsid w:val="00AA6595"/>
    <w:rsid w:val="00AA67DD"/>
    <w:rsid w:val="00AA6803"/>
    <w:rsid w:val="00AA6817"/>
    <w:rsid w:val="00AA69C9"/>
    <w:rsid w:val="00AA71D9"/>
    <w:rsid w:val="00AA7272"/>
    <w:rsid w:val="00AA7430"/>
    <w:rsid w:val="00AA7574"/>
    <w:rsid w:val="00AA7674"/>
    <w:rsid w:val="00AA76EA"/>
    <w:rsid w:val="00AA7954"/>
    <w:rsid w:val="00AA7A97"/>
    <w:rsid w:val="00AA7DB0"/>
    <w:rsid w:val="00AA7E8A"/>
    <w:rsid w:val="00AA7EC4"/>
    <w:rsid w:val="00AB0068"/>
    <w:rsid w:val="00AB029C"/>
    <w:rsid w:val="00AB029D"/>
    <w:rsid w:val="00AB037A"/>
    <w:rsid w:val="00AB03AA"/>
    <w:rsid w:val="00AB03DD"/>
    <w:rsid w:val="00AB081D"/>
    <w:rsid w:val="00AB0A86"/>
    <w:rsid w:val="00AB0D7F"/>
    <w:rsid w:val="00AB0FB9"/>
    <w:rsid w:val="00AB1250"/>
    <w:rsid w:val="00AB1BB2"/>
    <w:rsid w:val="00AB1BBF"/>
    <w:rsid w:val="00AB2B73"/>
    <w:rsid w:val="00AB2C11"/>
    <w:rsid w:val="00AB2C4D"/>
    <w:rsid w:val="00AB2E77"/>
    <w:rsid w:val="00AB3094"/>
    <w:rsid w:val="00AB33DA"/>
    <w:rsid w:val="00AB346E"/>
    <w:rsid w:val="00AB3846"/>
    <w:rsid w:val="00AB385E"/>
    <w:rsid w:val="00AB4177"/>
    <w:rsid w:val="00AB4427"/>
    <w:rsid w:val="00AB4495"/>
    <w:rsid w:val="00AB474E"/>
    <w:rsid w:val="00AB4828"/>
    <w:rsid w:val="00AB4D60"/>
    <w:rsid w:val="00AB543B"/>
    <w:rsid w:val="00AB569A"/>
    <w:rsid w:val="00AB5734"/>
    <w:rsid w:val="00AB5B00"/>
    <w:rsid w:val="00AB5D1E"/>
    <w:rsid w:val="00AB5ED2"/>
    <w:rsid w:val="00AB6211"/>
    <w:rsid w:val="00AB65EE"/>
    <w:rsid w:val="00AB686A"/>
    <w:rsid w:val="00AB6B94"/>
    <w:rsid w:val="00AB6F58"/>
    <w:rsid w:val="00AB7119"/>
    <w:rsid w:val="00AB715D"/>
    <w:rsid w:val="00AB7262"/>
    <w:rsid w:val="00AB749D"/>
    <w:rsid w:val="00AB74D6"/>
    <w:rsid w:val="00AB758F"/>
    <w:rsid w:val="00AB7618"/>
    <w:rsid w:val="00AB77D3"/>
    <w:rsid w:val="00AB77F2"/>
    <w:rsid w:val="00AB7807"/>
    <w:rsid w:val="00AB7839"/>
    <w:rsid w:val="00AB7CEE"/>
    <w:rsid w:val="00AB7D30"/>
    <w:rsid w:val="00AB7D71"/>
    <w:rsid w:val="00AB7FBE"/>
    <w:rsid w:val="00AC04DF"/>
    <w:rsid w:val="00AC04F2"/>
    <w:rsid w:val="00AC0503"/>
    <w:rsid w:val="00AC0540"/>
    <w:rsid w:val="00AC0569"/>
    <w:rsid w:val="00AC07F8"/>
    <w:rsid w:val="00AC0B6F"/>
    <w:rsid w:val="00AC0C67"/>
    <w:rsid w:val="00AC0DC8"/>
    <w:rsid w:val="00AC1115"/>
    <w:rsid w:val="00AC128A"/>
    <w:rsid w:val="00AC13DC"/>
    <w:rsid w:val="00AC1466"/>
    <w:rsid w:val="00AC17F4"/>
    <w:rsid w:val="00AC1833"/>
    <w:rsid w:val="00AC1AD1"/>
    <w:rsid w:val="00AC1B31"/>
    <w:rsid w:val="00AC1B63"/>
    <w:rsid w:val="00AC1D53"/>
    <w:rsid w:val="00AC1D55"/>
    <w:rsid w:val="00AC1DBF"/>
    <w:rsid w:val="00AC1DCC"/>
    <w:rsid w:val="00AC1E0B"/>
    <w:rsid w:val="00AC1E14"/>
    <w:rsid w:val="00AC1F3E"/>
    <w:rsid w:val="00AC218A"/>
    <w:rsid w:val="00AC24B4"/>
    <w:rsid w:val="00AC24CA"/>
    <w:rsid w:val="00AC2868"/>
    <w:rsid w:val="00AC28AC"/>
    <w:rsid w:val="00AC2BC8"/>
    <w:rsid w:val="00AC2BC9"/>
    <w:rsid w:val="00AC2E1F"/>
    <w:rsid w:val="00AC320E"/>
    <w:rsid w:val="00AC33A5"/>
    <w:rsid w:val="00AC375A"/>
    <w:rsid w:val="00AC3B41"/>
    <w:rsid w:val="00AC3C01"/>
    <w:rsid w:val="00AC41FB"/>
    <w:rsid w:val="00AC42BB"/>
    <w:rsid w:val="00AC436F"/>
    <w:rsid w:val="00AC488C"/>
    <w:rsid w:val="00AC4995"/>
    <w:rsid w:val="00AC4BBD"/>
    <w:rsid w:val="00AC4DCC"/>
    <w:rsid w:val="00AC4E48"/>
    <w:rsid w:val="00AC4F20"/>
    <w:rsid w:val="00AC5017"/>
    <w:rsid w:val="00AC5232"/>
    <w:rsid w:val="00AC527D"/>
    <w:rsid w:val="00AC5674"/>
    <w:rsid w:val="00AC56F8"/>
    <w:rsid w:val="00AC581D"/>
    <w:rsid w:val="00AC5889"/>
    <w:rsid w:val="00AC5D8C"/>
    <w:rsid w:val="00AC5DCB"/>
    <w:rsid w:val="00AC5EEA"/>
    <w:rsid w:val="00AC5F02"/>
    <w:rsid w:val="00AC62DD"/>
    <w:rsid w:val="00AC64CC"/>
    <w:rsid w:val="00AC66F2"/>
    <w:rsid w:val="00AC67AB"/>
    <w:rsid w:val="00AC68E2"/>
    <w:rsid w:val="00AC69C9"/>
    <w:rsid w:val="00AC6AE3"/>
    <w:rsid w:val="00AC6AF5"/>
    <w:rsid w:val="00AC6B07"/>
    <w:rsid w:val="00AC6B22"/>
    <w:rsid w:val="00AC6ECD"/>
    <w:rsid w:val="00AC75F8"/>
    <w:rsid w:val="00AC7602"/>
    <w:rsid w:val="00AC77A4"/>
    <w:rsid w:val="00AC781B"/>
    <w:rsid w:val="00AC7A52"/>
    <w:rsid w:val="00AC7A65"/>
    <w:rsid w:val="00AC7B7B"/>
    <w:rsid w:val="00AC7EA9"/>
    <w:rsid w:val="00AD01D8"/>
    <w:rsid w:val="00AD029B"/>
    <w:rsid w:val="00AD038F"/>
    <w:rsid w:val="00AD0428"/>
    <w:rsid w:val="00AD073D"/>
    <w:rsid w:val="00AD104C"/>
    <w:rsid w:val="00AD105C"/>
    <w:rsid w:val="00AD1119"/>
    <w:rsid w:val="00AD1146"/>
    <w:rsid w:val="00AD15ED"/>
    <w:rsid w:val="00AD1630"/>
    <w:rsid w:val="00AD1748"/>
    <w:rsid w:val="00AD19F0"/>
    <w:rsid w:val="00AD1C35"/>
    <w:rsid w:val="00AD1C87"/>
    <w:rsid w:val="00AD1CF6"/>
    <w:rsid w:val="00AD1F2B"/>
    <w:rsid w:val="00AD1FA6"/>
    <w:rsid w:val="00AD2159"/>
    <w:rsid w:val="00AD21EE"/>
    <w:rsid w:val="00AD26C5"/>
    <w:rsid w:val="00AD2917"/>
    <w:rsid w:val="00AD29C6"/>
    <w:rsid w:val="00AD3164"/>
    <w:rsid w:val="00AD3224"/>
    <w:rsid w:val="00AD378C"/>
    <w:rsid w:val="00AD3AE4"/>
    <w:rsid w:val="00AD3B42"/>
    <w:rsid w:val="00AD3FBF"/>
    <w:rsid w:val="00AD4175"/>
    <w:rsid w:val="00AD42F5"/>
    <w:rsid w:val="00AD4755"/>
    <w:rsid w:val="00AD4A05"/>
    <w:rsid w:val="00AD4BBB"/>
    <w:rsid w:val="00AD4DE1"/>
    <w:rsid w:val="00AD4E27"/>
    <w:rsid w:val="00AD5014"/>
    <w:rsid w:val="00AD5282"/>
    <w:rsid w:val="00AD5457"/>
    <w:rsid w:val="00AD6138"/>
    <w:rsid w:val="00AD6567"/>
    <w:rsid w:val="00AD65AE"/>
    <w:rsid w:val="00AD669D"/>
    <w:rsid w:val="00AD66B5"/>
    <w:rsid w:val="00AD6DB2"/>
    <w:rsid w:val="00AD7202"/>
    <w:rsid w:val="00AD7226"/>
    <w:rsid w:val="00AD7506"/>
    <w:rsid w:val="00AD7701"/>
    <w:rsid w:val="00AD7743"/>
    <w:rsid w:val="00AD7805"/>
    <w:rsid w:val="00AD7A51"/>
    <w:rsid w:val="00AD7DDB"/>
    <w:rsid w:val="00AD7E12"/>
    <w:rsid w:val="00AE0011"/>
    <w:rsid w:val="00AE04C3"/>
    <w:rsid w:val="00AE05F0"/>
    <w:rsid w:val="00AE0946"/>
    <w:rsid w:val="00AE0B7E"/>
    <w:rsid w:val="00AE0F2D"/>
    <w:rsid w:val="00AE0F79"/>
    <w:rsid w:val="00AE0F8F"/>
    <w:rsid w:val="00AE107B"/>
    <w:rsid w:val="00AE1081"/>
    <w:rsid w:val="00AE1192"/>
    <w:rsid w:val="00AE11BA"/>
    <w:rsid w:val="00AE1254"/>
    <w:rsid w:val="00AE1272"/>
    <w:rsid w:val="00AE1520"/>
    <w:rsid w:val="00AE16AB"/>
    <w:rsid w:val="00AE1815"/>
    <w:rsid w:val="00AE1ADB"/>
    <w:rsid w:val="00AE1B57"/>
    <w:rsid w:val="00AE1CC9"/>
    <w:rsid w:val="00AE1E0F"/>
    <w:rsid w:val="00AE2364"/>
    <w:rsid w:val="00AE2590"/>
    <w:rsid w:val="00AE29DC"/>
    <w:rsid w:val="00AE2B3B"/>
    <w:rsid w:val="00AE2C37"/>
    <w:rsid w:val="00AE2DC4"/>
    <w:rsid w:val="00AE2E10"/>
    <w:rsid w:val="00AE2E48"/>
    <w:rsid w:val="00AE2EAF"/>
    <w:rsid w:val="00AE2EC3"/>
    <w:rsid w:val="00AE337F"/>
    <w:rsid w:val="00AE373A"/>
    <w:rsid w:val="00AE3891"/>
    <w:rsid w:val="00AE3A65"/>
    <w:rsid w:val="00AE3B3C"/>
    <w:rsid w:val="00AE3D7C"/>
    <w:rsid w:val="00AE4122"/>
    <w:rsid w:val="00AE42C0"/>
    <w:rsid w:val="00AE484A"/>
    <w:rsid w:val="00AE4B0F"/>
    <w:rsid w:val="00AE4ED7"/>
    <w:rsid w:val="00AE50BA"/>
    <w:rsid w:val="00AE52F7"/>
    <w:rsid w:val="00AE5643"/>
    <w:rsid w:val="00AE571A"/>
    <w:rsid w:val="00AE5927"/>
    <w:rsid w:val="00AE602C"/>
    <w:rsid w:val="00AE6393"/>
    <w:rsid w:val="00AE63E4"/>
    <w:rsid w:val="00AE641D"/>
    <w:rsid w:val="00AE64EA"/>
    <w:rsid w:val="00AE67D9"/>
    <w:rsid w:val="00AE67EA"/>
    <w:rsid w:val="00AE6919"/>
    <w:rsid w:val="00AE6923"/>
    <w:rsid w:val="00AE693F"/>
    <w:rsid w:val="00AE69F5"/>
    <w:rsid w:val="00AE6AC9"/>
    <w:rsid w:val="00AE6D5E"/>
    <w:rsid w:val="00AE6DE8"/>
    <w:rsid w:val="00AE6EA3"/>
    <w:rsid w:val="00AE6F4C"/>
    <w:rsid w:val="00AE6FB3"/>
    <w:rsid w:val="00AE710F"/>
    <w:rsid w:val="00AE71AF"/>
    <w:rsid w:val="00AE730F"/>
    <w:rsid w:val="00AE78C4"/>
    <w:rsid w:val="00AE7DF9"/>
    <w:rsid w:val="00AE7F89"/>
    <w:rsid w:val="00AF030C"/>
    <w:rsid w:val="00AF0327"/>
    <w:rsid w:val="00AF072D"/>
    <w:rsid w:val="00AF086A"/>
    <w:rsid w:val="00AF0AE4"/>
    <w:rsid w:val="00AF0B3B"/>
    <w:rsid w:val="00AF0B85"/>
    <w:rsid w:val="00AF0F57"/>
    <w:rsid w:val="00AF0F6A"/>
    <w:rsid w:val="00AF1257"/>
    <w:rsid w:val="00AF14CC"/>
    <w:rsid w:val="00AF1501"/>
    <w:rsid w:val="00AF185E"/>
    <w:rsid w:val="00AF19E6"/>
    <w:rsid w:val="00AF1AF0"/>
    <w:rsid w:val="00AF1E3D"/>
    <w:rsid w:val="00AF1FCE"/>
    <w:rsid w:val="00AF1FF7"/>
    <w:rsid w:val="00AF2253"/>
    <w:rsid w:val="00AF23DD"/>
    <w:rsid w:val="00AF27E2"/>
    <w:rsid w:val="00AF2AAF"/>
    <w:rsid w:val="00AF2AF2"/>
    <w:rsid w:val="00AF2CF7"/>
    <w:rsid w:val="00AF2DA5"/>
    <w:rsid w:val="00AF2DB4"/>
    <w:rsid w:val="00AF2E24"/>
    <w:rsid w:val="00AF30C6"/>
    <w:rsid w:val="00AF3570"/>
    <w:rsid w:val="00AF372A"/>
    <w:rsid w:val="00AF373E"/>
    <w:rsid w:val="00AF3787"/>
    <w:rsid w:val="00AF3A2D"/>
    <w:rsid w:val="00AF3FF0"/>
    <w:rsid w:val="00AF4254"/>
    <w:rsid w:val="00AF43C9"/>
    <w:rsid w:val="00AF43CC"/>
    <w:rsid w:val="00AF4549"/>
    <w:rsid w:val="00AF48A8"/>
    <w:rsid w:val="00AF4A95"/>
    <w:rsid w:val="00AF4BF6"/>
    <w:rsid w:val="00AF4C44"/>
    <w:rsid w:val="00AF4DE4"/>
    <w:rsid w:val="00AF4EBE"/>
    <w:rsid w:val="00AF5415"/>
    <w:rsid w:val="00AF5428"/>
    <w:rsid w:val="00AF5578"/>
    <w:rsid w:val="00AF55D3"/>
    <w:rsid w:val="00AF5691"/>
    <w:rsid w:val="00AF57D1"/>
    <w:rsid w:val="00AF58F6"/>
    <w:rsid w:val="00AF5901"/>
    <w:rsid w:val="00AF5E42"/>
    <w:rsid w:val="00AF5E63"/>
    <w:rsid w:val="00AF5E8C"/>
    <w:rsid w:val="00AF6088"/>
    <w:rsid w:val="00AF6406"/>
    <w:rsid w:val="00AF6457"/>
    <w:rsid w:val="00AF6589"/>
    <w:rsid w:val="00AF668A"/>
    <w:rsid w:val="00AF66BE"/>
    <w:rsid w:val="00AF6ACC"/>
    <w:rsid w:val="00AF6F32"/>
    <w:rsid w:val="00AF7434"/>
    <w:rsid w:val="00AF7619"/>
    <w:rsid w:val="00AF7A69"/>
    <w:rsid w:val="00AF7B86"/>
    <w:rsid w:val="00AF7D82"/>
    <w:rsid w:val="00AF7EC6"/>
    <w:rsid w:val="00AF7ED4"/>
    <w:rsid w:val="00B000CF"/>
    <w:rsid w:val="00B003E1"/>
    <w:rsid w:val="00B00B91"/>
    <w:rsid w:val="00B00BDB"/>
    <w:rsid w:val="00B00DA4"/>
    <w:rsid w:val="00B00E06"/>
    <w:rsid w:val="00B010DA"/>
    <w:rsid w:val="00B0139C"/>
    <w:rsid w:val="00B014C1"/>
    <w:rsid w:val="00B01C14"/>
    <w:rsid w:val="00B01DF1"/>
    <w:rsid w:val="00B020AB"/>
    <w:rsid w:val="00B02951"/>
    <w:rsid w:val="00B02980"/>
    <w:rsid w:val="00B02CA4"/>
    <w:rsid w:val="00B02E0E"/>
    <w:rsid w:val="00B032A8"/>
    <w:rsid w:val="00B0332B"/>
    <w:rsid w:val="00B033EB"/>
    <w:rsid w:val="00B034D5"/>
    <w:rsid w:val="00B034FD"/>
    <w:rsid w:val="00B036EB"/>
    <w:rsid w:val="00B036FB"/>
    <w:rsid w:val="00B0384C"/>
    <w:rsid w:val="00B03934"/>
    <w:rsid w:val="00B03B8E"/>
    <w:rsid w:val="00B03C54"/>
    <w:rsid w:val="00B03D8B"/>
    <w:rsid w:val="00B03D93"/>
    <w:rsid w:val="00B03F0F"/>
    <w:rsid w:val="00B04388"/>
    <w:rsid w:val="00B043C4"/>
    <w:rsid w:val="00B04490"/>
    <w:rsid w:val="00B04520"/>
    <w:rsid w:val="00B04778"/>
    <w:rsid w:val="00B04782"/>
    <w:rsid w:val="00B04B3F"/>
    <w:rsid w:val="00B04C31"/>
    <w:rsid w:val="00B04D3A"/>
    <w:rsid w:val="00B04E7B"/>
    <w:rsid w:val="00B05050"/>
    <w:rsid w:val="00B05073"/>
    <w:rsid w:val="00B05144"/>
    <w:rsid w:val="00B05460"/>
    <w:rsid w:val="00B055FE"/>
    <w:rsid w:val="00B05A0D"/>
    <w:rsid w:val="00B05BEF"/>
    <w:rsid w:val="00B05D97"/>
    <w:rsid w:val="00B06344"/>
    <w:rsid w:val="00B064B1"/>
    <w:rsid w:val="00B0657F"/>
    <w:rsid w:val="00B06757"/>
    <w:rsid w:val="00B068FF"/>
    <w:rsid w:val="00B06CC9"/>
    <w:rsid w:val="00B06EC3"/>
    <w:rsid w:val="00B07047"/>
    <w:rsid w:val="00B0717A"/>
    <w:rsid w:val="00B07316"/>
    <w:rsid w:val="00B07556"/>
    <w:rsid w:val="00B07616"/>
    <w:rsid w:val="00B10339"/>
    <w:rsid w:val="00B103C3"/>
    <w:rsid w:val="00B103E2"/>
    <w:rsid w:val="00B10421"/>
    <w:rsid w:val="00B106DC"/>
    <w:rsid w:val="00B1085B"/>
    <w:rsid w:val="00B10877"/>
    <w:rsid w:val="00B109BA"/>
    <w:rsid w:val="00B10AD1"/>
    <w:rsid w:val="00B10AF3"/>
    <w:rsid w:val="00B10BA4"/>
    <w:rsid w:val="00B11419"/>
    <w:rsid w:val="00B11509"/>
    <w:rsid w:val="00B11A30"/>
    <w:rsid w:val="00B11E87"/>
    <w:rsid w:val="00B12031"/>
    <w:rsid w:val="00B1298D"/>
    <w:rsid w:val="00B12E8B"/>
    <w:rsid w:val="00B1320C"/>
    <w:rsid w:val="00B1345F"/>
    <w:rsid w:val="00B13687"/>
    <w:rsid w:val="00B137FC"/>
    <w:rsid w:val="00B139A4"/>
    <w:rsid w:val="00B139C6"/>
    <w:rsid w:val="00B13CB2"/>
    <w:rsid w:val="00B1431E"/>
    <w:rsid w:val="00B1438D"/>
    <w:rsid w:val="00B144C2"/>
    <w:rsid w:val="00B14788"/>
    <w:rsid w:val="00B14867"/>
    <w:rsid w:val="00B14D2F"/>
    <w:rsid w:val="00B15128"/>
    <w:rsid w:val="00B152B7"/>
    <w:rsid w:val="00B154D1"/>
    <w:rsid w:val="00B158CF"/>
    <w:rsid w:val="00B15B50"/>
    <w:rsid w:val="00B15B74"/>
    <w:rsid w:val="00B15B91"/>
    <w:rsid w:val="00B15E2E"/>
    <w:rsid w:val="00B16013"/>
    <w:rsid w:val="00B16335"/>
    <w:rsid w:val="00B164D9"/>
    <w:rsid w:val="00B167C2"/>
    <w:rsid w:val="00B169A3"/>
    <w:rsid w:val="00B16A7B"/>
    <w:rsid w:val="00B16AAB"/>
    <w:rsid w:val="00B16F31"/>
    <w:rsid w:val="00B170C6"/>
    <w:rsid w:val="00B1721A"/>
    <w:rsid w:val="00B1739F"/>
    <w:rsid w:val="00B17400"/>
    <w:rsid w:val="00B17596"/>
    <w:rsid w:val="00B175BF"/>
    <w:rsid w:val="00B17D08"/>
    <w:rsid w:val="00B202D3"/>
    <w:rsid w:val="00B20646"/>
    <w:rsid w:val="00B20A1A"/>
    <w:rsid w:val="00B20A78"/>
    <w:rsid w:val="00B20AD4"/>
    <w:rsid w:val="00B20F33"/>
    <w:rsid w:val="00B216D0"/>
    <w:rsid w:val="00B2170C"/>
    <w:rsid w:val="00B21B52"/>
    <w:rsid w:val="00B21B70"/>
    <w:rsid w:val="00B21BE9"/>
    <w:rsid w:val="00B21C3C"/>
    <w:rsid w:val="00B21DAD"/>
    <w:rsid w:val="00B21F44"/>
    <w:rsid w:val="00B223C1"/>
    <w:rsid w:val="00B2247C"/>
    <w:rsid w:val="00B22BE6"/>
    <w:rsid w:val="00B22C94"/>
    <w:rsid w:val="00B22D0F"/>
    <w:rsid w:val="00B22E6E"/>
    <w:rsid w:val="00B22ECA"/>
    <w:rsid w:val="00B23029"/>
    <w:rsid w:val="00B23100"/>
    <w:rsid w:val="00B23296"/>
    <w:rsid w:val="00B232CA"/>
    <w:rsid w:val="00B233E1"/>
    <w:rsid w:val="00B23479"/>
    <w:rsid w:val="00B23654"/>
    <w:rsid w:val="00B2391C"/>
    <w:rsid w:val="00B23F6A"/>
    <w:rsid w:val="00B241D7"/>
    <w:rsid w:val="00B241ED"/>
    <w:rsid w:val="00B24204"/>
    <w:rsid w:val="00B242D1"/>
    <w:rsid w:val="00B243AD"/>
    <w:rsid w:val="00B244F4"/>
    <w:rsid w:val="00B2451C"/>
    <w:rsid w:val="00B24539"/>
    <w:rsid w:val="00B246C1"/>
    <w:rsid w:val="00B247E5"/>
    <w:rsid w:val="00B24AC1"/>
    <w:rsid w:val="00B24D28"/>
    <w:rsid w:val="00B24DFF"/>
    <w:rsid w:val="00B24E92"/>
    <w:rsid w:val="00B24F0B"/>
    <w:rsid w:val="00B24FBA"/>
    <w:rsid w:val="00B25038"/>
    <w:rsid w:val="00B2531D"/>
    <w:rsid w:val="00B256E9"/>
    <w:rsid w:val="00B2571F"/>
    <w:rsid w:val="00B257E9"/>
    <w:rsid w:val="00B25A65"/>
    <w:rsid w:val="00B25B8F"/>
    <w:rsid w:val="00B25BFB"/>
    <w:rsid w:val="00B25D1D"/>
    <w:rsid w:val="00B25DFA"/>
    <w:rsid w:val="00B26188"/>
    <w:rsid w:val="00B26227"/>
    <w:rsid w:val="00B26242"/>
    <w:rsid w:val="00B26257"/>
    <w:rsid w:val="00B263FE"/>
    <w:rsid w:val="00B26783"/>
    <w:rsid w:val="00B26F64"/>
    <w:rsid w:val="00B2737C"/>
    <w:rsid w:val="00B278B1"/>
    <w:rsid w:val="00B27933"/>
    <w:rsid w:val="00B27D06"/>
    <w:rsid w:val="00B27DB1"/>
    <w:rsid w:val="00B27F54"/>
    <w:rsid w:val="00B27FAF"/>
    <w:rsid w:val="00B3008D"/>
    <w:rsid w:val="00B3037F"/>
    <w:rsid w:val="00B30421"/>
    <w:rsid w:val="00B3052E"/>
    <w:rsid w:val="00B3054E"/>
    <w:rsid w:val="00B305B2"/>
    <w:rsid w:val="00B31341"/>
    <w:rsid w:val="00B314B2"/>
    <w:rsid w:val="00B3166C"/>
    <w:rsid w:val="00B3171A"/>
    <w:rsid w:val="00B31974"/>
    <w:rsid w:val="00B31F70"/>
    <w:rsid w:val="00B32194"/>
    <w:rsid w:val="00B32264"/>
    <w:rsid w:val="00B322BD"/>
    <w:rsid w:val="00B3231B"/>
    <w:rsid w:val="00B326C6"/>
    <w:rsid w:val="00B328E2"/>
    <w:rsid w:val="00B32A3C"/>
    <w:rsid w:val="00B32CA4"/>
    <w:rsid w:val="00B32E9F"/>
    <w:rsid w:val="00B33091"/>
    <w:rsid w:val="00B33233"/>
    <w:rsid w:val="00B33331"/>
    <w:rsid w:val="00B33791"/>
    <w:rsid w:val="00B33A56"/>
    <w:rsid w:val="00B33ACD"/>
    <w:rsid w:val="00B33EC3"/>
    <w:rsid w:val="00B345EE"/>
    <w:rsid w:val="00B3473B"/>
    <w:rsid w:val="00B34975"/>
    <w:rsid w:val="00B34AFA"/>
    <w:rsid w:val="00B34B7D"/>
    <w:rsid w:val="00B34BE9"/>
    <w:rsid w:val="00B34E33"/>
    <w:rsid w:val="00B34EDF"/>
    <w:rsid w:val="00B34EF6"/>
    <w:rsid w:val="00B34F68"/>
    <w:rsid w:val="00B35564"/>
    <w:rsid w:val="00B35B40"/>
    <w:rsid w:val="00B35BE2"/>
    <w:rsid w:val="00B35C34"/>
    <w:rsid w:val="00B35C8C"/>
    <w:rsid w:val="00B35D41"/>
    <w:rsid w:val="00B3608F"/>
    <w:rsid w:val="00B360B6"/>
    <w:rsid w:val="00B361F0"/>
    <w:rsid w:val="00B362EB"/>
    <w:rsid w:val="00B363E5"/>
    <w:rsid w:val="00B36419"/>
    <w:rsid w:val="00B36911"/>
    <w:rsid w:val="00B36A53"/>
    <w:rsid w:val="00B36AF1"/>
    <w:rsid w:val="00B36E6F"/>
    <w:rsid w:val="00B36E74"/>
    <w:rsid w:val="00B36EF4"/>
    <w:rsid w:val="00B3706E"/>
    <w:rsid w:val="00B3775B"/>
    <w:rsid w:val="00B37B4E"/>
    <w:rsid w:val="00B37FC0"/>
    <w:rsid w:val="00B403C0"/>
    <w:rsid w:val="00B405D8"/>
    <w:rsid w:val="00B40807"/>
    <w:rsid w:val="00B40CBD"/>
    <w:rsid w:val="00B40DA6"/>
    <w:rsid w:val="00B40DAE"/>
    <w:rsid w:val="00B4116D"/>
    <w:rsid w:val="00B4118B"/>
    <w:rsid w:val="00B413BC"/>
    <w:rsid w:val="00B414C3"/>
    <w:rsid w:val="00B415FE"/>
    <w:rsid w:val="00B41B6C"/>
    <w:rsid w:val="00B41BE5"/>
    <w:rsid w:val="00B41CEC"/>
    <w:rsid w:val="00B41E59"/>
    <w:rsid w:val="00B41E78"/>
    <w:rsid w:val="00B4211B"/>
    <w:rsid w:val="00B42478"/>
    <w:rsid w:val="00B42496"/>
    <w:rsid w:val="00B425DB"/>
    <w:rsid w:val="00B42654"/>
    <w:rsid w:val="00B429C6"/>
    <w:rsid w:val="00B42AB9"/>
    <w:rsid w:val="00B42B1F"/>
    <w:rsid w:val="00B42B68"/>
    <w:rsid w:val="00B42EE4"/>
    <w:rsid w:val="00B43010"/>
    <w:rsid w:val="00B43081"/>
    <w:rsid w:val="00B433BC"/>
    <w:rsid w:val="00B433F6"/>
    <w:rsid w:val="00B439E3"/>
    <w:rsid w:val="00B43ABA"/>
    <w:rsid w:val="00B43ABD"/>
    <w:rsid w:val="00B43C4B"/>
    <w:rsid w:val="00B43CE2"/>
    <w:rsid w:val="00B43DC6"/>
    <w:rsid w:val="00B43EDB"/>
    <w:rsid w:val="00B43FB9"/>
    <w:rsid w:val="00B44136"/>
    <w:rsid w:val="00B443FF"/>
    <w:rsid w:val="00B44693"/>
    <w:rsid w:val="00B44738"/>
    <w:rsid w:val="00B44782"/>
    <w:rsid w:val="00B44ADD"/>
    <w:rsid w:val="00B44D55"/>
    <w:rsid w:val="00B44F4D"/>
    <w:rsid w:val="00B45026"/>
    <w:rsid w:val="00B4506E"/>
    <w:rsid w:val="00B45223"/>
    <w:rsid w:val="00B45413"/>
    <w:rsid w:val="00B45738"/>
    <w:rsid w:val="00B45A95"/>
    <w:rsid w:val="00B45CF8"/>
    <w:rsid w:val="00B45F52"/>
    <w:rsid w:val="00B45FDD"/>
    <w:rsid w:val="00B461F6"/>
    <w:rsid w:val="00B46348"/>
    <w:rsid w:val="00B46619"/>
    <w:rsid w:val="00B4663F"/>
    <w:rsid w:val="00B46744"/>
    <w:rsid w:val="00B469DF"/>
    <w:rsid w:val="00B46B70"/>
    <w:rsid w:val="00B46C1B"/>
    <w:rsid w:val="00B4709E"/>
    <w:rsid w:val="00B4723D"/>
    <w:rsid w:val="00B472E8"/>
    <w:rsid w:val="00B47459"/>
    <w:rsid w:val="00B474CD"/>
    <w:rsid w:val="00B474E6"/>
    <w:rsid w:val="00B4782F"/>
    <w:rsid w:val="00B47864"/>
    <w:rsid w:val="00B479B8"/>
    <w:rsid w:val="00B50041"/>
    <w:rsid w:val="00B50179"/>
    <w:rsid w:val="00B50278"/>
    <w:rsid w:val="00B50424"/>
    <w:rsid w:val="00B50492"/>
    <w:rsid w:val="00B504BE"/>
    <w:rsid w:val="00B50657"/>
    <w:rsid w:val="00B50AFA"/>
    <w:rsid w:val="00B50CE9"/>
    <w:rsid w:val="00B50DBB"/>
    <w:rsid w:val="00B50EBD"/>
    <w:rsid w:val="00B5121C"/>
    <w:rsid w:val="00B5155D"/>
    <w:rsid w:val="00B51718"/>
    <w:rsid w:val="00B51812"/>
    <w:rsid w:val="00B518C2"/>
    <w:rsid w:val="00B51B4D"/>
    <w:rsid w:val="00B51C7E"/>
    <w:rsid w:val="00B51D78"/>
    <w:rsid w:val="00B51FDD"/>
    <w:rsid w:val="00B5218D"/>
    <w:rsid w:val="00B524D4"/>
    <w:rsid w:val="00B524E6"/>
    <w:rsid w:val="00B52C06"/>
    <w:rsid w:val="00B5314D"/>
    <w:rsid w:val="00B53295"/>
    <w:rsid w:val="00B53310"/>
    <w:rsid w:val="00B5349D"/>
    <w:rsid w:val="00B53693"/>
    <w:rsid w:val="00B537CC"/>
    <w:rsid w:val="00B53868"/>
    <w:rsid w:val="00B53A68"/>
    <w:rsid w:val="00B53DE5"/>
    <w:rsid w:val="00B540E1"/>
    <w:rsid w:val="00B541A2"/>
    <w:rsid w:val="00B541F5"/>
    <w:rsid w:val="00B5449D"/>
    <w:rsid w:val="00B548D1"/>
    <w:rsid w:val="00B54C88"/>
    <w:rsid w:val="00B54F8E"/>
    <w:rsid w:val="00B553F0"/>
    <w:rsid w:val="00B55727"/>
    <w:rsid w:val="00B557D2"/>
    <w:rsid w:val="00B5587D"/>
    <w:rsid w:val="00B559DD"/>
    <w:rsid w:val="00B55CB9"/>
    <w:rsid w:val="00B56114"/>
    <w:rsid w:val="00B56323"/>
    <w:rsid w:val="00B5646C"/>
    <w:rsid w:val="00B56668"/>
    <w:rsid w:val="00B56693"/>
    <w:rsid w:val="00B5695F"/>
    <w:rsid w:val="00B56969"/>
    <w:rsid w:val="00B56B89"/>
    <w:rsid w:val="00B56CB5"/>
    <w:rsid w:val="00B5728B"/>
    <w:rsid w:val="00B5745C"/>
    <w:rsid w:val="00B575EA"/>
    <w:rsid w:val="00B57C21"/>
    <w:rsid w:val="00B57C5D"/>
    <w:rsid w:val="00B57DCD"/>
    <w:rsid w:val="00B57E2C"/>
    <w:rsid w:val="00B57EBE"/>
    <w:rsid w:val="00B57ECB"/>
    <w:rsid w:val="00B6003A"/>
    <w:rsid w:val="00B60C16"/>
    <w:rsid w:val="00B60E18"/>
    <w:rsid w:val="00B60E1A"/>
    <w:rsid w:val="00B60F18"/>
    <w:rsid w:val="00B60F61"/>
    <w:rsid w:val="00B611B1"/>
    <w:rsid w:val="00B6135A"/>
    <w:rsid w:val="00B6196E"/>
    <w:rsid w:val="00B61B90"/>
    <w:rsid w:val="00B62089"/>
    <w:rsid w:val="00B620A9"/>
    <w:rsid w:val="00B62493"/>
    <w:rsid w:val="00B624E0"/>
    <w:rsid w:val="00B62522"/>
    <w:rsid w:val="00B62749"/>
    <w:rsid w:val="00B62984"/>
    <w:rsid w:val="00B63039"/>
    <w:rsid w:val="00B63186"/>
    <w:rsid w:val="00B631D2"/>
    <w:rsid w:val="00B63C4A"/>
    <w:rsid w:val="00B644C4"/>
    <w:rsid w:val="00B6457A"/>
    <w:rsid w:val="00B6457E"/>
    <w:rsid w:val="00B6459E"/>
    <w:rsid w:val="00B64660"/>
    <w:rsid w:val="00B647B2"/>
    <w:rsid w:val="00B648B8"/>
    <w:rsid w:val="00B64976"/>
    <w:rsid w:val="00B64BDD"/>
    <w:rsid w:val="00B64C23"/>
    <w:rsid w:val="00B64F53"/>
    <w:rsid w:val="00B65043"/>
    <w:rsid w:val="00B655D1"/>
    <w:rsid w:val="00B65939"/>
    <w:rsid w:val="00B659FC"/>
    <w:rsid w:val="00B65E54"/>
    <w:rsid w:val="00B65F80"/>
    <w:rsid w:val="00B66146"/>
    <w:rsid w:val="00B66362"/>
    <w:rsid w:val="00B66399"/>
    <w:rsid w:val="00B66580"/>
    <w:rsid w:val="00B66756"/>
    <w:rsid w:val="00B66803"/>
    <w:rsid w:val="00B669AB"/>
    <w:rsid w:val="00B66A4F"/>
    <w:rsid w:val="00B66AB8"/>
    <w:rsid w:val="00B66DD8"/>
    <w:rsid w:val="00B66E8B"/>
    <w:rsid w:val="00B66EA5"/>
    <w:rsid w:val="00B66EF0"/>
    <w:rsid w:val="00B66FA4"/>
    <w:rsid w:val="00B671AF"/>
    <w:rsid w:val="00B67202"/>
    <w:rsid w:val="00B67315"/>
    <w:rsid w:val="00B67854"/>
    <w:rsid w:val="00B67B9F"/>
    <w:rsid w:val="00B67D49"/>
    <w:rsid w:val="00B700C2"/>
    <w:rsid w:val="00B7010C"/>
    <w:rsid w:val="00B701E0"/>
    <w:rsid w:val="00B7039B"/>
    <w:rsid w:val="00B706CB"/>
    <w:rsid w:val="00B70757"/>
    <w:rsid w:val="00B70942"/>
    <w:rsid w:val="00B70947"/>
    <w:rsid w:val="00B70AC6"/>
    <w:rsid w:val="00B70AC9"/>
    <w:rsid w:val="00B7101D"/>
    <w:rsid w:val="00B71047"/>
    <w:rsid w:val="00B7126C"/>
    <w:rsid w:val="00B71708"/>
    <w:rsid w:val="00B71712"/>
    <w:rsid w:val="00B72051"/>
    <w:rsid w:val="00B72A34"/>
    <w:rsid w:val="00B72AD3"/>
    <w:rsid w:val="00B72DAF"/>
    <w:rsid w:val="00B72E6F"/>
    <w:rsid w:val="00B72ED0"/>
    <w:rsid w:val="00B7318D"/>
    <w:rsid w:val="00B731A4"/>
    <w:rsid w:val="00B73291"/>
    <w:rsid w:val="00B73335"/>
    <w:rsid w:val="00B734A6"/>
    <w:rsid w:val="00B73620"/>
    <w:rsid w:val="00B736A1"/>
    <w:rsid w:val="00B73816"/>
    <w:rsid w:val="00B73851"/>
    <w:rsid w:val="00B73984"/>
    <w:rsid w:val="00B73D6C"/>
    <w:rsid w:val="00B7404B"/>
    <w:rsid w:val="00B7436D"/>
    <w:rsid w:val="00B74634"/>
    <w:rsid w:val="00B74728"/>
    <w:rsid w:val="00B74AEC"/>
    <w:rsid w:val="00B74B34"/>
    <w:rsid w:val="00B74D8C"/>
    <w:rsid w:val="00B74EDD"/>
    <w:rsid w:val="00B74EF8"/>
    <w:rsid w:val="00B7513F"/>
    <w:rsid w:val="00B75533"/>
    <w:rsid w:val="00B755A3"/>
    <w:rsid w:val="00B7576B"/>
    <w:rsid w:val="00B75783"/>
    <w:rsid w:val="00B76177"/>
    <w:rsid w:val="00B76196"/>
    <w:rsid w:val="00B76368"/>
    <w:rsid w:val="00B7638C"/>
    <w:rsid w:val="00B7649F"/>
    <w:rsid w:val="00B766B0"/>
    <w:rsid w:val="00B76714"/>
    <w:rsid w:val="00B76792"/>
    <w:rsid w:val="00B7691B"/>
    <w:rsid w:val="00B76BE5"/>
    <w:rsid w:val="00B76C9C"/>
    <w:rsid w:val="00B76F07"/>
    <w:rsid w:val="00B76FBA"/>
    <w:rsid w:val="00B77870"/>
    <w:rsid w:val="00B77971"/>
    <w:rsid w:val="00B800D0"/>
    <w:rsid w:val="00B80225"/>
    <w:rsid w:val="00B80268"/>
    <w:rsid w:val="00B80316"/>
    <w:rsid w:val="00B80451"/>
    <w:rsid w:val="00B80505"/>
    <w:rsid w:val="00B80522"/>
    <w:rsid w:val="00B805E0"/>
    <w:rsid w:val="00B8071C"/>
    <w:rsid w:val="00B807FD"/>
    <w:rsid w:val="00B808D8"/>
    <w:rsid w:val="00B80998"/>
    <w:rsid w:val="00B80DDD"/>
    <w:rsid w:val="00B80E87"/>
    <w:rsid w:val="00B80EC6"/>
    <w:rsid w:val="00B81194"/>
    <w:rsid w:val="00B81516"/>
    <w:rsid w:val="00B817FF"/>
    <w:rsid w:val="00B81820"/>
    <w:rsid w:val="00B81945"/>
    <w:rsid w:val="00B81B26"/>
    <w:rsid w:val="00B823A0"/>
    <w:rsid w:val="00B82706"/>
    <w:rsid w:val="00B829BA"/>
    <w:rsid w:val="00B82C6A"/>
    <w:rsid w:val="00B82C7A"/>
    <w:rsid w:val="00B82CA8"/>
    <w:rsid w:val="00B8305F"/>
    <w:rsid w:val="00B8308E"/>
    <w:rsid w:val="00B83297"/>
    <w:rsid w:val="00B834CF"/>
    <w:rsid w:val="00B8350D"/>
    <w:rsid w:val="00B83848"/>
    <w:rsid w:val="00B8384A"/>
    <w:rsid w:val="00B83879"/>
    <w:rsid w:val="00B839DA"/>
    <w:rsid w:val="00B839E6"/>
    <w:rsid w:val="00B84087"/>
    <w:rsid w:val="00B843BA"/>
    <w:rsid w:val="00B844FC"/>
    <w:rsid w:val="00B84516"/>
    <w:rsid w:val="00B84942"/>
    <w:rsid w:val="00B84B56"/>
    <w:rsid w:val="00B84C66"/>
    <w:rsid w:val="00B84CEE"/>
    <w:rsid w:val="00B84F4A"/>
    <w:rsid w:val="00B85103"/>
    <w:rsid w:val="00B851B1"/>
    <w:rsid w:val="00B85923"/>
    <w:rsid w:val="00B859A4"/>
    <w:rsid w:val="00B85A0A"/>
    <w:rsid w:val="00B85AAA"/>
    <w:rsid w:val="00B85C5A"/>
    <w:rsid w:val="00B85E5F"/>
    <w:rsid w:val="00B85E7B"/>
    <w:rsid w:val="00B8607D"/>
    <w:rsid w:val="00B86373"/>
    <w:rsid w:val="00B863D0"/>
    <w:rsid w:val="00B864D0"/>
    <w:rsid w:val="00B865A1"/>
    <w:rsid w:val="00B866B9"/>
    <w:rsid w:val="00B8688F"/>
    <w:rsid w:val="00B86950"/>
    <w:rsid w:val="00B86A99"/>
    <w:rsid w:val="00B86CF7"/>
    <w:rsid w:val="00B86F61"/>
    <w:rsid w:val="00B87222"/>
    <w:rsid w:val="00B875B1"/>
    <w:rsid w:val="00B87638"/>
    <w:rsid w:val="00B87C09"/>
    <w:rsid w:val="00B87CFE"/>
    <w:rsid w:val="00B87D82"/>
    <w:rsid w:val="00B87E00"/>
    <w:rsid w:val="00B90020"/>
    <w:rsid w:val="00B90242"/>
    <w:rsid w:val="00B90444"/>
    <w:rsid w:val="00B90AE2"/>
    <w:rsid w:val="00B90B0D"/>
    <w:rsid w:val="00B90B1C"/>
    <w:rsid w:val="00B90F62"/>
    <w:rsid w:val="00B910B8"/>
    <w:rsid w:val="00B91234"/>
    <w:rsid w:val="00B914FC"/>
    <w:rsid w:val="00B927E5"/>
    <w:rsid w:val="00B9288C"/>
    <w:rsid w:val="00B92A2D"/>
    <w:rsid w:val="00B92DFE"/>
    <w:rsid w:val="00B92E31"/>
    <w:rsid w:val="00B92FBA"/>
    <w:rsid w:val="00B93042"/>
    <w:rsid w:val="00B932FF"/>
    <w:rsid w:val="00B93373"/>
    <w:rsid w:val="00B93374"/>
    <w:rsid w:val="00B93835"/>
    <w:rsid w:val="00B939A1"/>
    <w:rsid w:val="00B939B8"/>
    <w:rsid w:val="00B939F3"/>
    <w:rsid w:val="00B93C97"/>
    <w:rsid w:val="00B93E61"/>
    <w:rsid w:val="00B93ED7"/>
    <w:rsid w:val="00B942D9"/>
    <w:rsid w:val="00B94394"/>
    <w:rsid w:val="00B9482B"/>
    <w:rsid w:val="00B9499C"/>
    <w:rsid w:val="00B94DF1"/>
    <w:rsid w:val="00B94F15"/>
    <w:rsid w:val="00B95030"/>
    <w:rsid w:val="00B951CA"/>
    <w:rsid w:val="00B951EA"/>
    <w:rsid w:val="00B952E6"/>
    <w:rsid w:val="00B954CF"/>
    <w:rsid w:val="00B955C9"/>
    <w:rsid w:val="00B955E5"/>
    <w:rsid w:val="00B95845"/>
    <w:rsid w:val="00B95A4D"/>
    <w:rsid w:val="00B95C3F"/>
    <w:rsid w:val="00B95D31"/>
    <w:rsid w:val="00B95FD3"/>
    <w:rsid w:val="00B963EB"/>
    <w:rsid w:val="00B96455"/>
    <w:rsid w:val="00B96577"/>
    <w:rsid w:val="00B968BA"/>
    <w:rsid w:val="00B96A66"/>
    <w:rsid w:val="00B96E6D"/>
    <w:rsid w:val="00B96FB7"/>
    <w:rsid w:val="00B97024"/>
    <w:rsid w:val="00B970EE"/>
    <w:rsid w:val="00B971D1"/>
    <w:rsid w:val="00B975B1"/>
    <w:rsid w:val="00B97766"/>
    <w:rsid w:val="00B9787F"/>
    <w:rsid w:val="00B97C08"/>
    <w:rsid w:val="00B97F13"/>
    <w:rsid w:val="00B97F57"/>
    <w:rsid w:val="00BA05A6"/>
    <w:rsid w:val="00BA0664"/>
    <w:rsid w:val="00BA06CD"/>
    <w:rsid w:val="00BA07F0"/>
    <w:rsid w:val="00BA095F"/>
    <w:rsid w:val="00BA0AFB"/>
    <w:rsid w:val="00BA0C09"/>
    <w:rsid w:val="00BA0D6A"/>
    <w:rsid w:val="00BA0D99"/>
    <w:rsid w:val="00BA0FA7"/>
    <w:rsid w:val="00BA11FE"/>
    <w:rsid w:val="00BA1371"/>
    <w:rsid w:val="00BA138B"/>
    <w:rsid w:val="00BA1828"/>
    <w:rsid w:val="00BA18BA"/>
    <w:rsid w:val="00BA19DC"/>
    <w:rsid w:val="00BA1BC0"/>
    <w:rsid w:val="00BA1D7F"/>
    <w:rsid w:val="00BA1E26"/>
    <w:rsid w:val="00BA1E3B"/>
    <w:rsid w:val="00BA2032"/>
    <w:rsid w:val="00BA2145"/>
    <w:rsid w:val="00BA2552"/>
    <w:rsid w:val="00BA26B7"/>
    <w:rsid w:val="00BA2985"/>
    <w:rsid w:val="00BA29C8"/>
    <w:rsid w:val="00BA2D15"/>
    <w:rsid w:val="00BA2E24"/>
    <w:rsid w:val="00BA2E34"/>
    <w:rsid w:val="00BA2EC5"/>
    <w:rsid w:val="00BA2FAF"/>
    <w:rsid w:val="00BA367C"/>
    <w:rsid w:val="00BA3764"/>
    <w:rsid w:val="00BA3AE7"/>
    <w:rsid w:val="00BA3B96"/>
    <w:rsid w:val="00BA3BF5"/>
    <w:rsid w:val="00BA3C0D"/>
    <w:rsid w:val="00BA3C3E"/>
    <w:rsid w:val="00BA3CAD"/>
    <w:rsid w:val="00BA3E67"/>
    <w:rsid w:val="00BA44D1"/>
    <w:rsid w:val="00BA4584"/>
    <w:rsid w:val="00BA4853"/>
    <w:rsid w:val="00BA4EF4"/>
    <w:rsid w:val="00BA503D"/>
    <w:rsid w:val="00BA50ED"/>
    <w:rsid w:val="00BA535D"/>
    <w:rsid w:val="00BA5487"/>
    <w:rsid w:val="00BA59AA"/>
    <w:rsid w:val="00BA5C54"/>
    <w:rsid w:val="00BA5D95"/>
    <w:rsid w:val="00BA5D97"/>
    <w:rsid w:val="00BA5E71"/>
    <w:rsid w:val="00BA5F2E"/>
    <w:rsid w:val="00BA60EB"/>
    <w:rsid w:val="00BA620D"/>
    <w:rsid w:val="00BA621C"/>
    <w:rsid w:val="00BA629A"/>
    <w:rsid w:val="00BA6543"/>
    <w:rsid w:val="00BA6B04"/>
    <w:rsid w:val="00BA6B55"/>
    <w:rsid w:val="00BA717E"/>
    <w:rsid w:val="00BA7210"/>
    <w:rsid w:val="00BA736A"/>
    <w:rsid w:val="00BA73D0"/>
    <w:rsid w:val="00BA73E7"/>
    <w:rsid w:val="00BA7D11"/>
    <w:rsid w:val="00BB00FE"/>
    <w:rsid w:val="00BB0294"/>
    <w:rsid w:val="00BB03C3"/>
    <w:rsid w:val="00BB0466"/>
    <w:rsid w:val="00BB054A"/>
    <w:rsid w:val="00BB056A"/>
    <w:rsid w:val="00BB05B2"/>
    <w:rsid w:val="00BB0777"/>
    <w:rsid w:val="00BB08B2"/>
    <w:rsid w:val="00BB0DEB"/>
    <w:rsid w:val="00BB0FE6"/>
    <w:rsid w:val="00BB105F"/>
    <w:rsid w:val="00BB156B"/>
    <w:rsid w:val="00BB192F"/>
    <w:rsid w:val="00BB1BE4"/>
    <w:rsid w:val="00BB1E2A"/>
    <w:rsid w:val="00BB1EF2"/>
    <w:rsid w:val="00BB1FE3"/>
    <w:rsid w:val="00BB2505"/>
    <w:rsid w:val="00BB2707"/>
    <w:rsid w:val="00BB281C"/>
    <w:rsid w:val="00BB2951"/>
    <w:rsid w:val="00BB2ACE"/>
    <w:rsid w:val="00BB2C8F"/>
    <w:rsid w:val="00BB2E64"/>
    <w:rsid w:val="00BB2EDE"/>
    <w:rsid w:val="00BB31C8"/>
    <w:rsid w:val="00BB32A5"/>
    <w:rsid w:val="00BB32BF"/>
    <w:rsid w:val="00BB3847"/>
    <w:rsid w:val="00BB394D"/>
    <w:rsid w:val="00BB3A2C"/>
    <w:rsid w:val="00BB3A5A"/>
    <w:rsid w:val="00BB3A68"/>
    <w:rsid w:val="00BB3DC2"/>
    <w:rsid w:val="00BB3DF0"/>
    <w:rsid w:val="00BB3E18"/>
    <w:rsid w:val="00BB3F1D"/>
    <w:rsid w:val="00BB3FF3"/>
    <w:rsid w:val="00BB4195"/>
    <w:rsid w:val="00BB4217"/>
    <w:rsid w:val="00BB4285"/>
    <w:rsid w:val="00BB4450"/>
    <w:rsid w:val="00BB44E8"/>
    <w:rsid w:val="00BB4982"/>
    <w:rsid w:val="00BB4A1F"/>
    <w:rsid w:val="00BB505F"/>
    <w:rsid w:val="00BB5410"/>
    <w:rsid w:val="00BB54D3"/>
    <w:rsid w:val="00BB54F8"/>
    <w:rsid w:val="00BB564B"/>
    <w:rsid w:val="00BB583F"/>
    <w:rsid w:val="00BB5B4F"/>
    <w:rsid w:val="00BB5C01"/>
    <w:rsid w:val="00BB5FF2"/>
    <w:rsid w:val="00BB6005"/>
    <w:rsid w:val="00BB601E"/>
    <w:rsid w:val="00BB63A1"/>
    <w:rsid w:val="00BB648B"/>
    <w:rsid w:val="00BB6C45"/>
    <w:rsid w:val="00BB6C6E"/>
    <w:rsid w:val="00BB6D0D"/>
    <w:rsid w:val="00BB70A7"/>
    <w:rsid w:val="00BB71F8"/>
    <w:rsid w:val="00BB72E3"/>
    <w:rsid w:val="00BB7894"/>
    <w:rsid w:val="00BB7A3D"/>
    <w:rsid w:val="00BB7A7B"/>
    <w:rsid w:val="00BB7A7C"/>
    <w:rsid w:val="00BB7C25"/>
    <w:rsid w:val="00BC038E"/>
    <w:rsid w:val="00BC0476"/>
    <w:rsid w:val="00BC0AEE"/>
    <w:rsid w:val="00BC138F"/>
    <w:rsid w:val="00BC1520"/>
    <w:rsid w:val="00BC1564"/>
    <w:rsid w:val="00BC18DD"/>
    <w:rsid w:val="00BC1B40"/>
    <w:rsid w:val="00BC1BF5"/>
    <w:rsid w:val="00BC25E6"/>
    <w:rsid w:val="00BC28EC"/>
    <w:rsid w:val="00BC2BE6"/>
    <w:rsid w:val="00BC2E0E"/>
    <w:rsid w:val="00BC319F"/>
    <w:rsid w:val="00BC31A3"/>
    <w:rsid w:val="00BC3212"/>
    <w:rsid w:val="00BC33C2"/>
    <w:rsid w:val="00BC359E"/>
    <w:rsid w:val="00BC35D8"/>
    <w:rsid w:val="00BC383C"/>
    <w:rsid w:val="00BC389C"/>
    <w:rsid w:val="00BC3D51"/>
    <w:rsid w:val="00BC3EC9"/>
    <w:rsid w:val="00BC3FCB"/>
    <w:rsid w:val="00BC4385"/>
    <w:rsid w:val="00BC456E"/>
    <w:rsid w:val="00BC474E"/>
    <w:rsid w:val="00BC4A7C"/>
    <w:rsid w:val="00BC4B11"/>
    <w:rsid w:val="00BC4BAD"/>
    <w:rsid w:val="00BC4FF7"/>
    <w:rsid w:val="00BC5020"/>
    <w:rsid w:val="00BC50D6"/>
    <w:rsid w:val="00BC513D"/>
    <w:rsid w:val="00BC52AA"/>
    <w:rsid w:val="00BC52D3"/>
    <w:rsid w:val="00BC531C"/>
    <w:rsid w:val="00BC541A"/>
    <w:rsid w:val="00BC54AB"/>
    <w:rsid w:val="00BC55AA"/>
    <w:rsid w:val="00BC5626"/>
    <w:rsid w:val="00BC5736"/>
    <w:rsid w:val="00BC579A"/>
    <w:rsid w:val="00BC57AF"/>
    <w:rsid w:val="00BC57C6"/>
    <w:rsid w:val="00BC5833"/>
    <w:rsid w:val="00BC58AB"/>
    <w:rsid w:val="00BC59F7"/>
    <w:rsid w:val="00BC5A72"/>
    <w:rsid w:val="00BC6158"/>
    <w:rsid w:val="00BC6474"/>
    <w:rsid w:val="00BC6C0F"/>
    <w:rsid w:val="00BC6C7A"/>
    <w:rsid w:val="00BC6C98"/>
    <w:rsid w:val="00BC6E8C"/>
    <w:rsid w:val="00BC750C"/>
    <w:rsid w:val="00BC7564"/>
    <w:rsid w:val="00BC7688"/>
    <w:rsid w:val="00BC77E5"/>
    <w:rsid w:val="00BC7A17"/>
    <w:rsid w:val="00BC7A33"/>
    <w:rsid w:val="00BC7A3F"/>
    <w:rsid w:val="00BC7D7F"/>
    <w:rsid w:val="00BD01AA"/>
    <w:rsid w:val="00BD0813"/>
    <w:rsid w:val="00BD082E"/>
    <w:rsid w:val="00BD09AE"/>
    <w:rsid w:val="00BD0BE4"/>
    <w:rsid w:val="00BD12B6"/>
    <w:rsid w:val="00BD130E"/>
    <w:rsid w:val="00BD133D"/>
    <w:rsid w:val="00BD155D"/>
    <w:rsid w:val="00BD1712"/>
    <w:rsid w:val="00BD176C"/>
    <w:rsid w:val="00BD1AD3"/>
    <w:rsid w:val="00BD1AFC"/>
    <w:rsid w:val="00BD1C4C"/>
    <w:rsid w:val="00BD1C76"/>
    <w:rsid w:val="00BD1DE3"/>
    <w:rsid w:val="00BD1EC8"/>
    <w:rsid w:val="00BD1ECD"/>
    <w:rsid w:val="00BD1FC6"/>
    <w:rsid w:val="00BD256D"/>
    <w:rsid w:val="00BD258B"/>
    <w:rsid w:val="00BD268B"/>
    <w:rsid w:val="00BD292D"/>
    <w:rsid w:val="00BD296C"/>
    <w:rsid w:val="00BD29DE"/>
    <w:rsid w:val="00BD2A82"/>
    <w:rsid w:val="00BD2B5E"/>
    <w:rsid w:val="00BD31B1"/>
    <w:rsid w:val="00BD33E2"/>
    <w:rsid w:val="00BD365A"/>
    <w:rsid w:val="00BD40E3"/>
    <w:rsid w:val="00BD45D4"/>
    <w:rsid w:val="00BD481B"/>
    <w:rsid w:val="00BD488B"/>
    <w:rsid w:val="00BD4A06"/>
    <w:rsid w:val="00BD4B2E"/>
    <w:rsid w:val="00BD4D7D"/>
    <w:rsid w:val="00BD4D91"/>
    <w:rsid w:val="00BD4E05"/>
    <w:rsid w:val="00BD4E6B"/>
    <w:rsid w:val="00BD4F14"/>
    <w:rsid w:val="00BD50BE"/>
    <w:rsid w:val="00BD50F3"/>
    <w:rsid w:val="00BD5122"/>
    <w:rsid w:val="00BD5193"/>
    <w:rsid w:val="00BD5562"/>
    <w:rsid w:val="00BD56D1"/>
    <w:rsid w:val="00BD57FD"/>
    <w:rsid w:val="00BD5805"/>
    <w:rsid w:val="00BD5809"/>
    <w:rsid w:val="00BD5A6E"/>
    <w:rsid w:val="00BD5A79"/>
    <w:rsid w:val="00BD5B08"/>
    <w:rsid w:val="00BD5D19"/>
    <w:rsid w:val="00BD5D84"/>
    <w:rsid w:val="00BD5F4C"/>
    <w:rsid w:val="00BD60AA"/>
    <w:rsid w:val="00BD613B"/>
    <w:rsid w:val="00BD6227"/>
    <w:rsid w:val="00BD663F"/>
    <w:rsid w:val="00BD66BC"/>
    <w:rsid w:val="00BD675F"/>
    <w:rsid w:val="00BD69AD"/>
    <w:rsid w:val="00BD6C47"/>
    <w:rsid w:val="00BD6DB1"/>
    <w:rsid w:val="00BD700B"/>
    <w:rsid w:val="00BD7199"/>
    <w:rsid w:val="00BD72AF"/>
    <w:rsid w:val="00BD732A"/>
    <w:rsid w:val="00BD76AC"/>
    <w:rsid w:val="00BD773B"/>
    <w:rsid w:val="00BD79C4"/>
    <w:rsid w:val="00BD7A69"/>
    <w:rsid w:val="00BD7D71"/>
    <w:rsid w:val="00BD7E33"/>
    <w:rsid w:val="00BD7FFA"/>
    <w:rsid w:val="00BE015C"/>
    <w:rsid w:val="00BE0A47"/>
    <w:rsid w:val="00BE0FC1"/>
    <w:rsid w:val="00BE125B"/>
    <w:rsid w:val="00BE12BC"/>
    <w:rsid w:val="00BE12D6"/>
    <w:rsid w:val="00BE1425"/>
    <w:rsid w:val="00BE1451"/>
    <w:rsid w:val="00BE1596"/>
    <w:rsid w:val="00BE174B"/>
    <w:rsid w:val="00BE19B3"/>
    <w:rsid w:val="00BE1BD6"/>
    <w:rsid w:val="00BE1F25"/>
    <w:rsid w:val="00BE1F34"/>
    <w:rsid w:val="00BE2170"/>
    <w:rsid w:val="00BE21CC"/>
    <w:rsid w:val="00BE239D"/>
    <w:rsid w:val="00BE2423"/>
    <w:rsid w:val="00BE2555"/>
    <w:rsid w:val="00BE2582"/>
    <w:rsid w:val="00BE282D"/>
    <w:rsid w:val="00BE284F"/>
    <w:rsid w:val="00BE2866"/>
    <w:rsid w:val="00BE2892"/>
    <w:rsid w:val="00BE2AB9"/>
    <w:rsid w:val="00BE2AC2"/>
    <w:rsid w:val="00BE2BC6"/>
    <w:rsid w:val="00BE2DB5"/>
    <w:rsid w:val="00BE2DF0"/>
    <w:rsid w:val="00BE3386"/>
    <w:rsid w:val="00BE346F"/>
    <w:rsid w:val="00BE37BE"/>
    <w:rsid w:val="00BE3BA3"/>
    <w:rsid w:val="00BE3C41"/>
    <w:rsid w:val="00BE3C77"/>
    <w:rsid w:val="00BE3E0D"/>
    <w:rsid w:val="00BE4213"/>
    <w:rsid w:val="00BE42C2"/>
    <w:rsid w:val="00BE4C82"/>
    <w:rsid w:val="00BE4E73"/>
    <w:rsid w:val="00BE4ECD"/>
    <w:rsid w:val="00BE4F94"/>
    <w:rsid w:val="00BE5275"/>
    <w:rsid w:val="00BE5853"/>
    <w:rsid w:val="00BE5BDD"/>
    <w:rsid w:val="00BE6492"/>
    <w:rsid w:val="00BE651D"/>
    <w:rsid w:val="00BE6686"/>
    <w:rsid w:val="00BE669B"/>
    <w:rsid w:val="00BE6876"/>
    <w:rsid w:val="00BE69E5"/>
    <w:rsid w:val="00BE6DA9"/>
    <w:rsid w:val="00BE6F7E"/>
    <w:rsid w:val="00BE724D"/>
    <w:rsid w:val="00BE7601"/>
    <w:rsid w:val="00BE76D9"/>
    <w:rsid w:val="00BE789A"/>
    <w:rsid w:val="00BE78E4"/>
    <w:rsid w:val="00BE7D4C"/>
    <w:rsid w:val="00BE7F5E"/>
    <w:rsid w:val="00BF003F"/>
    <w:rsid w:val="00BF007D"/>
    <w:rsid w:val="00BF00F8"/>
    <w:rsid w:val="00BF0162"/>
    <w:rsid w:val="00BF0410"/>
    <w:rsid w:val="00BF06D0"/>
    <w:rsid w:val="00BF0AA6"/>
    <w:rsid w:val="00BF0B05"/>
    <w:rsid w:val="00BF0C4B"/>
    <w:rsid w:val="00BF0CDE"/>
    <w:rsid w:val="00BF0D85"/>
    <w:rsid w:val="00BF1245"/>
    <w:rsid w:val="00BF1358"/>
    <w:rsid w:val="00BF13B7"/>
    <w:rsid w:val="00BF1687"/>
    <w:rsid w:val="00BF168A"/>
    <w:rsid w:val="00BF18CC"/>
    <w:rsid w:val="00BF1C6F"/>
    <w:rsid w:val="00BF1CB7"/>
    <w:rsid w:val="00BF1CD4"/>
    <w:rsid w:val="00BF23D8"/>
    <w:rsid w:val="00BF29FD"/>
    <w:rsid w:val="00BF2A1F"/>
    <w:rsid w:val="00BF2ACF"/>
    <w:rsid w:val="00BF2F76"/>
    <w:rsid w:val="00BF367E"/>
    <w:rsid w:val="00BF3736"/>
    <w:rsid w:val="00BF3785"/>
    <w:rsid w:val="00BF390D"/>
    <w:rsid w:val="00BF3BFE"/>
    <w:rsid w:val="00BF3C5A"/>
    <w:rsid w:val="00BF3C65"/>
    <w:rsid w:val="00BF3D1C"/>
    <w:rsid w:val="00BF3D58"/>
    <w:rsid w:val="00BF4629"/>
    <w:rsid w:val="00BF4708"/>
    <w:rsid w:val="00BF4772"/>
    <w:rsid w:val="00BF482F"/>
    <w:rsid w:val="00BF49A1"/>
    <w:rsid w:val="00BF4B15"/>
    <w:rsid w:val="00BF4B68"/>
    <w:rsid w:val="00BF4D94"/>
    <w:rsid w:val="00BF526A"/>
    <w:rsid w:val="00BF5362"/>
    <w:rsid w:val="00BF5472"/>
    <w:rsid w:val="00BF554D"/>
    <w:rsid w:val="00BF56F0"/>
    <w:rsid w:val="00BF584C"/>
    <w:rsid w:val="00BF5BBD"/>
    <w:rsid w:val="00BF5DA1"/>
    <w:rsid w:val="00BF5E0C"/>
    <w:rsid w:val="00BF5F6F"/>
    <w:rsid w:val="00BF6419"/>
    <w:rsid w:val="00BF6681"/>
    <w:rsid w:val="00BF6C2D"/>
    <w:rsid w:val="00BF6DCF"/>
    <w:rsid w:val="00BF6EDC"/>
    <w:rsid w:val="00BF6EE7"/>
    <w:rsid w:val="00BF6F98"/>
    <w:rsid w:val="00BF767E"/>
    <w:rsid w:val="00BF7BB2"/>
    <w:rsid w:val="00BF7E13"/>
    <w:rsid w:val="00C004FD"/>
    <w:rsid w:val="00C00908"/>
    <w:rsid w:val="00C00A9D"/>
    <w:rsid w:val="00C00AB4"/>
    <w:rsid w:val="00C00ABA"/>
    <w:rsid w:val="00C00ADB"/>
    <w:rsid w:val="00C00BC2"/>
    <w:rsid w:val="00C00D18"/>
    <w:rsid w:val="00C00E83"/>
    <w:rsid w:val="00C00FD0"/>
    <w:rsid w:val="00C011A4"/>
    <w:rsid w:val="00C012D5"/>
    <w:rsid w:val="00C014B0"/>
    <w:rsid w:val="00C01555"/>
    <w:rsid w:val="00C015F5"/>
    <w:rsid w:val="00C01811"/>
    <w:rsid w:val="00C01A84"/>
    <w:rsid w:val="00C01D9F"/>
    <w:rsid w:val="00C01E6F"/>
    <w:rsid w:val="00C01E89"/>
    <w:rsid w:val="00C01F14"/>
    <w:rsid w:val="00C021B3"/>
    <w:rsid w:val="00C02317"/>
    <w:rsid w:val="00C023EC"/>
    <w:rsid w:val="00C0262C"/>
    <w:rsid w:val="00C02832"/>
    <w:rsid w:val="00C0371E"/>
    <w:rsid w:val="00C03955"/>
    <w:rsid w:val="00C039E4"/>
    <w:rsid w:val="00C03C5D"/>
    <w:rsid w:val="00C04109"/>
    <w:rsid w:val="00C04669"/>
    <w:rsid w:val="00C0497A"/>
    <w:rsid w:val="00C04A96"/>
    <w:rsid w:val="00C04DE9"/>
    <w:rsid w:val="00C05586"/>
    <w:rsid w:val="00C05596"/>
    <w:rsid w:val="00C05721"/>
    <w:rsid w:val="00C057B5"/>
    <w:rsid w:val="00C0599D"/>
    <w:rsid w:val="00C05B10"/>
    <w:rsid w:val="00C05E3F"/>
    <w:rsid w:val="00C05EBC"/>
    <w:rsid w:val="00C06168"/>
    <w:rsid w:val="00C0630A"/>
    <w:rsid w:val="00C0647B"/>
    <w:rsid w:val="00C0678A"/>
    <w:rsid w:val="00C0682C"/>
    <w:rsid w:val="00C0694B"/>
    <w:rsid w:val="00C06AF0"/>
    <w:rsid w:val="00C07322"/>
    <w:rsid w:val="00C07339"/>
    <w:rsid w:val="00C073FD"/>
    <w:rsid w:val="00C074AD"/>
    <w:rsid w:val="00C07521"/>
    <w:rsid w:val="00C07CB9"/>
    <w:rsid w:val="00C108DF"/>
    <w:rsid w:val="00C1097C"/>
    <w:rsid w:val="00C10AAE"/>
    <w:rsid w:val="00C10CE2"/>
    <w:rsid w:val="00C10F4D"/>
    <w:rsid w:val="00C10F87"/>
    <w:rsid w:val="00C10FC2"/>
    <w:rsid w:val="00C11051"/>
    <w:rsid w:val="00C1117F"/>
    <w:rsid w:val="00C1122D"/>
    <w:rsid w:val="00C11791"/>
    <w:rsid w:val="00C1188E"/>
    <w:rsid w:val="00C118AB"/>
    <w:rsid w:val="00C1190C"/>
    <w:rsid w:val="00C11BF5"/>
    <w:rsid w:val="00C11D1C"/>
    <w:rsid w:val="00C11EB3"/>
    <w:rsid w:val="00C12047"/>
    <w:rsid w:val="00C124A3"/>
    <w:rsid w:val="00C128D1"/>
    <w:rsid w:val="00C12B2F"/>
    <w:rsid w:val="00C12F4D"/>
    <w:rsid w:val="00C12FCD"/>
    <w:rsid w:val="00C13067"/>
    <w:rsid w:val="00C13096"/>
    <w:rsid w:val="00C13359"/>
    <w:rsid w:val="00C13542"/>
    <w:rsid w:val="00C13BB6"/>
    <w:rsid w:val="00C13E1E"/>
    <w:rsid w:val="00C14062"/>
    <w:rsid w:val="00C14273"/>
    <w:rsid w:val="00C142D6"/>
    <w:rsid w:val="00C143AC"/>
    <w:rsid w:val="00C143C5"/>
    <w:rsid w:val="00C14410"/>
    <w:rsid w:val="00C1448E"/>
    <w:rsid w:val="00C144AE"/>
    <w:rsid w:val="00C145AD"/>
    <w:rsid w:val="00C146BA"/>
    <w:rsid w:val="00C1479F"/>
    <w:rsid w:val="00C147D1"/>
    <w:rsid w:val="00C1509D"/>
    <w:rsid w:val="00C1509E"/>
    <w:rsid w:val="00C152BA"/>
    <w:rsid w:val="00C15422"/>
    <w:rsid w:val="00C154C0"/>
    <w:rsid w:val="00C155F4"/>
    <w:rsid w:val="00C156C7"/>
    <w:rsid w:val="00C15723"/>
    <w:rsid w:val="00C15821"/>
    <w:rsid w:val="00C158E7"/>
    <w:rsid w:val="00C159E3"/>
    <w:rsid w:val="00C15AD0"/>
    <w:rsid w:val="00C15B38"/>
    <w:rsid w:val="00C15D55"/>
    <w:rsid w:val="00C15DF9"/>
    <w:rsid w:val="00C16185"/>
    <w:rsid w:val="00C16794"/>
    <w:rsid w:val="00C169D8"/>
    <w:rsid w:val="00C16B99"/>
    <w:rsid w:val="00C16D0F"/>
    <w:rsid w:val="00C16D3F"/>
    <w:rsid w:val="00C1714B"/>
    <w:rsid w:val="00C175C6"/>
    <w:rsid w:val="00C17946"/>
    <w:rsid w:val="00C17AEF"/>
    <w:rsid w:val="00C17EAD"/>
    <w:rsid w:val="00C2044B"/>
    <w:rsid w:val="00C2065E"/>
    <w:rsid w:val="00C207E5"/>
    <w:rsid w:val="00C208EF"/>
    <w:rsid w:val="00C20B1D"/>
    <w:rsid w:val="00C20C7A"/>
    <w:rsid w:val="00C20D23"/>
    <w:rsid w:val="00C20D42"/>
    <w:rsid w:val="00C20D69"/>
    <w:rsid w:val="00C20DDB"/>
    <w:rsid w:val="00C20DE4"/>
    <w:rsid w:val="00C210CE"/>
    <w:rsid w:val="00C21197"/>
    <w:rsid w:val="00C21199"/>
    <w:rsid w:val="00C212DB"/>
    <w:rsid w:val="00C21EB3"/>
    <w:rsid w:val="00C21F0F"/>
    <w:rsid w:val="00C21F5C"/>
    <w:rsid w:val="00C2251A"/>
    <w:rsid w:val="00C226FF"/>
    <w:rsid w:val="00C22834"/>
    <w:rsid w:val="00C22A2C"/>
    <w:rsid w:val="00C22ABC"/>
    <w:rsid w:val="00C22ADE"/>
    <w:rsid w:val="00C22AF1"/>
    <w:rsid w:val="00C22B06"/>
    <w:rsid w:val="00C22B42"/>
    <w:rsid w:val="00C22BDF"/>
    <w:rsid w:val="00C22C7E"/>
    <w:rsid w:val="00C22FE4"/>
    <w:rsid w:val="00C230CE"/>
    <w:rsid w:val="00C2335D"/>
    <w:rsid w:val="00C233AB"/>
    <w:rsid w:val="00C2340A"/>
    <w:rsid w:val="00C23460"/>
    <w:rsid w:val="00C23673"/>
    <w:rsid w:val="00C23692"/>
    <w:rsid w:val="00C23A04"/>
    <w:rsid w:val="00C23C5B"/>
    <w:rsid w:val="00C23C86"/>
    <w:rsid w:val="00C23D00"/>
    <w:rsid w:val="00C23E2D"/>
    <w:rsid w:val="00C23EC3"/>
    <w:rsid w:val="00C241BA"/>
    <w:rsid w:val="00C24360"/>
    <w:rsid w:val="00C243E5"/>
    <w:rsid w:val="00C246F9"/>
    <w:rsid w:val="00C247A0"/>
    <w:rsid w:val="00C24B8B"/>
    <w:rsid w:val="00C25410"/>
    <w:rsid w:val="00C25578"/>
    <w:rsid w:val="00C255E8"/>
    <w:rsid w:val="00C25632"/>
    <w:rsid w:val="00C25BB6"/>
    <w:rsid w:val="00C25BE7"/>
    <w:rsid w:val="00C25C85"/>
    <w:rsid w:val="00C25CD1"/>
    <w:rsid w:val="00C25DB3"/>
    <w:rsid w:val="00C2653A"/>
    <w:rsid w:val="00C269B0"/>
    <w:rsid w:val="00C26A42"/>
    <w:rsid w:val="00C26AE5"/>
    <w:rsid w:val="00C26B3A"/>
    <w:rsid w:val="00C26EB2"/>
    <w:rsid w:val="00C26F60"/>
    <w:rsid w:val="00C27117"/>
    <w:rsid w:val="00C2724D"/>
    <w:rsid w:val="00C27344"/>
    <w:rsid w:val="00C2741F"/>
    <w:rsid w:val="00C274A9"/>
    <w:rsid w:val="00C277A6"/>
    <w:rsid w:val="00C27D07"/>
    <w:rsid w:val="00C27E0C"/>
    <w:rsid w:val="00C27EA7"/>
    <w:rsid w:val="00C30078"/>
    <w:rsid w:val="00C300FD"/>
    <w:rsid w:val="00C30377"/>
    <w:rsid w:val="00C30496"/>
    <w:rsid w:val="00C30560"/>
    <w:rsid w:val="00C30999"/>
    <w:rsid w:val="00C30A36"/>
    <w:rsid w:val="00C30BD8"/>
    <w:rsid w:val="00C30C0D"/>
    <w:rsid w:val="00C30F53"/>
    <w:rsid w:val="00C31228"/>
    <w:rsid w:val="00C318ED"/>
    <w:rsid w:val="00C31A25"/>
    <w:rsid w:val="00C31B2D"/>
    <w:rsid w:val="00C31BBE"/>
    <w:rsid w:val="00C32358"/>
    <w:rsid w:val="00C3242F"/>
    <w:rsid w:val="00C32746"/>
    <w:rsid w:val="00C32E26"/>
    <w:rsid w:val="00C32F57"/>
    <w:rsid w:val="00C32F5B"/>
    <w:rsid w:val="00C33099"/>
    <w:rsid w:val="00C331B0"/>
    <w:rsid w:val="00C332FA"/>
    <w:rsid w:val="00C3353C"/>
    <w:rsid w:val="00C33BE6"/>
    <w:rsid w:val="00C33C00"/>
    <w:rsid w:val="00C33C24"/>
    <w:rsid w:val="00C33CB7"/>
    <w:rsid w:val="00C33D55"/>
    <w:rsid w:val="00C33E37"/>
    <w:rsid w:val="00C33FCB"/>
    <w:rsid w:val="00C340F9"/>
    <w:rsid w:val="00C3433E"/>
    <w:rsid w:val="00C344F6"/>
    <w:rsid w:val="00C34584"/>
    <w:rsid w:val="00C346CC"/>
    <w:rsid w:val="00C34839"/>
    <w:rsid w:val="00C3484A"/>
    <w:rsid w:val="00C34A61"/>
    <w:rsid w:val="00C34A8B"/>
    <w:rsid w:val="00C34D18"/>
    <w:rsid w:val="00C34E98"/>
    <w:rsid w:val="00C351EB"/>
    <w:rsid w:val="00C35397"/>
    <w:rsid w:val="00C35694"/>
    <w:rsid w:val="00C3594C"/>
    <w:rsid w:val="00C360A2"/>
    <w:rsid w:val="00C361E6"/>
    <w:rsid w:val="00C36381"/>
    <w:rsid w:val="00C36414"/>
    <w:rsid w:val="00C364DD"/>
    <w:rsid w:val="00C36904"/>
    <w:rsid w:val="00C36968"/>
    <w:rsid w:val="00C36ADD"/>
    <w:rsid w:val="00C36B82"/>
    <w:rsid w:val="00C36CF3"/>
    <w:rsid w:val="00C36E21"/>
    <w:rsid w:val="00C36E90"/>
    <w:rsid w:val="00C36EF0"/>
    <w:rsid w:val="00C37154"/>
    <w:rsid w:val="00C372C3"/>
    <w:rsid w:val="00C37470"/>
    <w:rsid w:val="00C37592"/>
    <w:rsid w:val="00C376CD"/>
    <w:rsid w:val="00C3777A"/>
    <w:rsid w:val="00C37782"/>
    <w:rsid w:val="00C37EE7"/>
    <w:rsid w:val="00C40161"/>
    <w:rsid w:val="00C40593"/>
    <w:rsid w:val="00C40885"/>
    <w:rsid w:val="00C409E9"/>
    <w:rsid w:val="00C40AA4"/>
    <w:rsid w:val="00C4118B"/>
    <w:rsid w:val="00C4144F"/>
    <w:rsid w:val="00C414FD"/>
    <w:rsid w:val="00C41BCB"/>
    <w:rsid w:val="00C41C05"/>
    <w:rsid w:val="00C41DDE"/>
    <w:rsid w:val="00C4216C"/>
    <w:rsid w:val="00C424C9"/>
    <w:rsid w:val="00C425D8"/>
    <w:rsid w:val="00C429AD"/>
    <w:rsid w:val="00C42C10"/>
    <w:rsid w:val="00C42C81"/>
    <w:rsid w:val="00C42FF7"/>
    <w:rsid w:val="00C43060"/>
    <w:rsid w:val="00C4327F"/>
    <w:rsid w:val="00C43738"/>
    <w:rsid w:val="00C43AB0"/>
    <w:rsid w:val="00C44384"/>
    <w:rsid w:val="00C44477"/>
    <w:rsid w:val="00C4464C"/>
    <w:rsid w:val="00C44944"/>
    <w:rsid w:val="00C44D41"/>
    <w:rsid w:val="00C44DC9"/>
    <w:rsid w:val="00C44E04"/>
    <w:rsid w:val="00C44EDD"/>
    <w:rsid w:val="00C44FF6"/>
    <w:rsid w:val="00C4504F"/>
    <w:rsid w:val="00C452EC"/>
    <w:rsid w:val="00C45AB6"/>
    <w:rsid w:val="00C45AEC"/>
    <w:rsid w:val="00C45C32"/>
    <w:rsid w:val="00C45D7D"/>
    <w:rsid w:val="00C45F59"/>
    <w:rsid w:val="00C461ED"/>
    <w:rsid w:val="00C465A3"/>
    <w:rsid w:val="00C465B4"/>
    <w:rsid w:val="00C46850"/>
    <w:rsid w:val="00C468ED"/>
    <w:rsid w:val="00C469CF"/>
    <w:rsid w:val="00C46A0B"/>
    <w:rsid w:val="00C46CBE"/>
    <w:rsid w:val="00C473B0"/>
    <w:rsid w:val="00C47477"/>
    <w:rsid w:val="00C475F8"/>
    <w:rsid w:val="00C476B1"/>
    <w:rsid w:val="00C47A33"/>
    <w:rsid w:val="00C47B87"/>
    <w:rsid w:val="00C47BFA"/>
    <w:rsid w:val="00C47ECC"/>
    <w:rsid w:val="00C50108"/>
    <w:rsid w:val="00C50745"/>
    <w:rsid w:val="00C508CA"/>
    <w:rsid w:val="00C5093B"/>
    <w:rsid w:val="00C50BBD"/>
    <w:rsid w:val="00C50D2E"/>
    <w:rsid w:val="00C50D73"/>
    <w:rsid w:val="00C50E55"/>
    <w:rsid w:val="00C51158"/>
    <w:rsid w:val="00C513CE"/>
    <w:rsid w:val="00C51570"/>
    <w:rsid w:val="00C5188C"/>
    <w:rsid w:val="00C51A4D"/>
    <w:rsid w:val="00C51BE2"/>
    <w:rsid w:val="00C51D19"/>
    <w:rsid w:val="00C51ECE"/>
    <w:rsid w:val="00C51EEA"/>
    <w:rsid w:val="00C52010"/>
    <w:rsid w:val="00C52242"/>
    <w:rsid w:val="00C522D1"/>
    <w:rsid w:val="00C524D0"/>
    <w:rsid w:val="00C52500"/>
    <w:rsid w:val="00C52AD0"/>
    <w:rsid w:val="00C52CC8"/>
    <w:rsid w:val="00C52DC2"/>
    <w:rsid w:val="00C5320E"/>
    <w:rsid w:val="00C533C6"/>
    <w:rsid w:val="00C53464"/>
    <w:rsid w:val="00C53A54"/>
    <w:rsid w:val="00C53AEA"/>
    <w:rsid w:val="00C53C5C"/>
    <w:rsid w:val="00C53D73"/>
    <w:rsid w:val="00C54234"/>
    <w:rsid w:val="00C543C6"/>
    <w:rsid w:val="00C54499"/>
    <w:rsid w:val="00C5450B"/>
    <w:rsid w:val="00C54552"/>
    <w:rsid w:val="00C546D1"/>
    <w:rsid w:val="00C54857"/>
    <w:rsid w:val="00C54DDD"/>
    <w:rsid w:val="00C553BB"/>
    <w:rsid w:val="00C55414"/>
    <w:rsid w:val="00C55565"/>
    <w:rsid w:val="00C555F0"/>
    <w:rsid w:val="00C556AD"/>
    <w:rsid w:val="00C55BBC"/>
    <w:rsid w:val="00C55C1D"/>
    <w:rsid w:val="00C55C69"/>
    <w:rsid w:val="00C55CB2"/>
    <w:rsid w:val="00C55D2F"/>
    <w:rsid w:val="00C55DD6"/>
    <w:rsid w:val="00C55F5F"/>
    <w:rsid w:val="00C561DC"/>
    <w:rsid w:val="00C5637C"/>
    <w:rsid w:val="00C5658B"/>
    <w:rsid w:val="00C565CA"/>
    <w:rsid w:val="00C56794"/>
    <w:rsid w:val="00C5696E"/>
    <w:rsid w:val="00C56AC5"/>
    <w:rsid w:val="00C56EE2"/>
    <w:rsid w:val="00C56F66"/>
    <w:rsid w:val="00C57485"/>
    <w:rsid w:val="00C57631"/>
    <w:rsid w:val="00C5797B"/>
    <w:rsid w:val="00C57B9C"/>
    <w:rsid w:val="00C57CBB"/>
    <w:rsid w:val="00C57DEB"/>
    <w:rsid w:val="00C57E50"/>
    <w:rsid w:val="00C57E70"/>
    <w:rsid w:val="00C57EDD"/>
    <w:rsid w:val="00C57FC6"/>
    <w:rsid w:val="00C6014D"/>
    <w:rsid w:val="00C60523"/>
    <w:rsid w:val="00C607B1"/>
    <w:rsid w:val="00C608D8"/>
    <w:rsid w:val="00C60A02"/>
    <w:rsid w:val="00C60BB8"/>
    <w:rsid w:val="00C60D39"/>
    <w:rsid w:val="00C60F31"/>
    <w:rsid w:val="00C60F89"/>
    <w:rsid w:val="00C6105D"/>
    <w:rsid w:val="00C6121B"/>
    <w:rsid w:val="00C612F9"/>
    <w:rsid w:val="00C6131B"/>
    <w:rsid w:val="00C6143F"/>
    <w:rsid w:val="00C61472"/>
    <w:rsid w:val="00C61713"/>
    <w:rsid w:val="00C618EA"/>
    <w:rsid w:val="00C61A8E"/>
    <w:rsid w:val="00C61B51"/>
    <w:rsid w:val="00C61D02"/>
    <w:rsid w:val="00C61EBD"/>
    <w:rsid w:val="00C61FBC"/>
    <w:rsid w:val="00C62D51"/>
    <w:rsid w:val="00C62D6F"/>
    <w:rsid w:val="00C62EDA"/>
    <w:rsid w:val="00C632C4"/>
    <w:rsid w:val="00C63664"/>
    <w:rsid w:val="00C63755"/>
    <w:rsid w:val="00C63849"/>
    <w:rsid w:val="00C63A88"/>
    <w:rsid w:val="00C63AF2"/>
    <w:rsid w:val="00C63B10"/>
    <w:rsid w:val="00C63B95"/>
    <w:rsid w:val="00C640AD"/>
    <w:rsid w:val="00C64AA3"/>
    <w:rsid w:val="00C650BE"/>
    <w:rsid w:val="00C652AE"/>
    <w:rsid w:val="00C65411"/>
    <w:rsid w:val="00C6548D"/>
    <w:rsid w:val="00C6572B"/>
    <w:rsid w:val="00C65BBC"/>
    <w:rsid w:val="00C65D1F"/>
    <w:rsid w:val="00C65F2E"/>
    <w:rsid w:val="00C660C1"/>
    <w:rsid w:val="00C663C3"/>
    <w:rsid w:val="00C6669E"/>
    <w:rsid w:val="00C66DC3"/>
    <w:rsid w:val="00C66DE7"/>
    <w:rsid w:val="00C66E1B"/>
    <w:rsid w:val="00C67276"/>
    <w:rsid w:val="00C672CF"/>
    <w:rsid w:val="00C67459"/>
    <w:rsid w:val="00C675B3"/>
    <w:rsid w:val="00C67691"/>
    <w:rsid w:val="00C67862"/>
    <w:rsid w:val="00C67E22"/>
    <w:rsid w:val="00C67E6A"/>
    <w:rsid w:val="00C67F53"/>
    <w:rsid w:val="00C67FD0"/>
    <w:rsid w:val="00C7008F"/>
    <w:rsid w:val="00C70092"/>
    <w:rsid w:val="00C70594"/>
    <w:rsid w:val="00C705B5"/>
    <w:rsid w:val="00C7076B"/>
    <w:rsid w:val="00C70CD2"/>
    <w:rsid w:val="00C70D6D"/>
    <w:rsid w:val="00C71054"/>
    <w:rsid w:val="00C713C8"/>
    <w:rsid w:val="00C713F5"/>
    <w:rsid w:val="00C7146E"/>
    <w:rsid w:val="00C7168F"/>
    <w:rsid w:val="00C71690"/>
    <w:rsid w:val="00C7174E"/>
    <w:rsid w:val="00C717D0"/>
    <w:rsid w:val="00C71BCB"/>
    <w:rsid w:val="00C71FFC"/>
    <w:rsid w:val="00C7218D"/>
    <w:rsid w:val="00C72212"/>
    <w:rsid w:val="00C72394"/>
    <w:rsid w:val="00C724E1"/>
    <w:rsid w:val="00C7271C"/>
    <w:rsid w:val="00C72733"/>
    <w:rsid w:val="00C7279D"/>
    <w:rsid w:val="00C72D2F"/>
    <w:rsid w:val="00C72FD3"/>
    <w:rsid w:val="00C731FA"/>
    <w:rsid w:val="00C736F8"/>
    <w:rsid w:val="00C7382C"/>
    <w:rsid w:val="00C73957"/>
    <w:rsid w:val="00C73A7B"/>
    <w:rsid w:val="00C73DA6"/>
    <w:rsid w:val="00C74190"/>
    <w:rsid w:val="00C7423B"/>
    <w:rsid w:val="00C742C7"/>
    <w:rsid w:val="00C745CA"/>
    <w:rsid w:val="00C74BFC"/>
    <w:rsid w:val="00C74C07"/>
    <w:rsid w:val="00C74D85"/>
    <w:rsid w:val="00C74EA5"/>
    <w:rsid w:val="00C74ECF"/>
    <w:rsid w:val="00C75041"/>
    <w:rsid w:val="00C75252"/>
    <w:rsid w:val="00C753C5"/>
    <w:rsid w:val="00C755A6"/>
    <w:rsid w:val="00C7561E"/>
    <w:rsid w:val="00C75BDB"/>
    <w:rsid w:val="00C75E51"/>
    <w:rsid w:val="00C7621F"/>
    <w:rsid w:val="00C76252"/>
    <w:rsid w:val="00C762AF"/>
    <w:rsid w:val="00C76669"/>
    <w:rsid w:val="00C7672C"/>
    <w:rsid w:val="00C76C53"/>
    <w:rsid w:val="00C76D34"/>
    <w:rsid w:val="00C76F7D"/>
    <w:rsid w:val="00C76FF8"/>
    <w:rsid w:val="00C7708F"/>
    <w:rsid w:val="00C7729C"/>
    <w:rsid w:val="00C777AE"/>
    <w:rsid w:val="00C77B17"/>
    <w:rsid w:val="00C77F7B"/>
    <w:rsid w:val="00C801D2"/>
    <w:rsid w:val="00C80213"/>
    <w:rsid w:val="00C80323"/>
    <w:rsid w:val="00C803DE"/>
    <w:rsid w:val="00C8048C"/>
    <w:rsid w:val="00C806DD"/>
    <w:rsid w:val="00C8070E"/>
    <w:rsid w:val="00C8078B"/>
    <w:rsid w:val="00C80E20"/>
    <w:rsid w:val="00C8101E"/>
    <w:rsid w:val="00C811BF"/>
    <w:rsid w:val="00C811E4"/>
    <w:rsid w:val="00C81761"/>
    <w:rsid w:val="00C817F6"/>
    <w:rsid w:val="00C819A4"/>
    <w:rsid w:val="00C819E1"/>
    <w:rsid w:val="00C81BA4"/>
    <w:rsid w:val="00C82322"/>
    <w:rsid w:val="00C82D91"/>
    <w:rsid w:val="00C832B0"/>
    <w:rsid w:val="00C83358"/>
    <w:rsid w:val="00C83663"/>
    <w:rsid w:val="00C83757"/>
    <w:rsid w:val="00C838E8"/>
    <w:rsid w:val="00C839D4"/>
    <w:rsid w:val="00C839F2"/>
    <w:rsid w:val="00C83B57"/>
    <w:rsid w:val="00C83BCA"/>
    <w:rsid w:val="00C83EC7"/>
    <w:rsid w:val="00C83F40"/>
    <w:rsid w:val="00C842AC"/>
    <w:rsid w:val="00C84613"/>
    <w:rsid w:val="00C846E7"/>
    <w:rsid w:val="00C8486E"/>
    <w:rsid w:val="00C84A37"/>
    <w:rsid w:val="00C84D4C"/>
    <w:rsid w:val="00C84E21"/>
    <w:rsid w:val="00C8500A"/>
    <w:rsid w:val="00C85048"/>
    <w:rsid w:val="00C8526A"/>
    <w:rsid w:val="00C852A4"/>
    <w:rsid w:val="00C8551B"/>
    <w:rsid w:val="00C857E5"/>
    <w:rsid w:val="00C85B94"/>
    <w:rsid w:val="00C85C53"/>
    <w:rsid w:val="00C85F22"/>
    <w:rsid w:val="00C85FD7"/>
    <w:rsid w:val="00C86060"/>
    <w:rsid w:val="00C865B8"/>
    <w:rsid w:val="00C86756"/>
    <w:rsid w:val="00C86B69"/>
    <w:rsid w:val="00C86B78"/>
    <w:rsid w:val="00C86FC0"/>
    <w:rsid w:val="00C875F2"/>
    <w:rsid w:val="00C878BA"/>
    <w:rsid w:val="00C87906"/>
    <w:rsid w:val="00C87B54"/>
    <w:rsid w:val="00C87D31"/>
    <w:rsid w:val="00C87E62"/>
    <w:rsid w:val="00C87F5D"/>
    <w:rsid w:val="00C87F6C"/>
    <w:rsid w:val="00C90162"/>
    <w:rsid w:val="00C9049A"/>
    <w:rsid w:val="00C90601"/>
    <w:rsid w:val="00C90965"/>
    <w:rsid w:val="00C90A32"/>
    <w:rsid w:val="00C90A4B"/>
    <w:rsid w:val="00C90A63"/>
    <w:rsid w:val="00C90FEF"/>
    <w:rsid w:val="00C9108C"/>
    <w:rsid w:val="00C91336"/>
    <w:rsid w:val="00C91391"/>
    <w:rsid w:val="00C91506"/>
    <w:rsid w:val="00C91659"/>
    <w:rsid w:val="00C91969"/>
    <w:rsid w:val="00C91AE0"/>
    <w:rsid w:val="00C91B2F"/>
    <w:rsid w:val="00C91BE0"/>
    <w:rsid w:val="00C91D29"/>
    <w:rsid w:val="00C91DE5"/>
    <w:rsid w:val="00C91E10"/>
    <w:rsid w:val="00C91EC7"/>
    <w:rsid w:val="00C92594"/>
    <w:rsid w:val="00C925D6"/>
    <w:rsid w:val="00C92840"/>
    <w:rsid w:val="00C928B2"/>
    <w:rsid w:val="00C92B06"/>
    <w:rsid w:val="00C93028"/>
    <w:rsid w:val="00C934A9"/>
    <w:rsid w:val="00C93532"/>
    <w:rsid w:val="00C93702"/>
    <w:rsid w:val="00C93919"/>
    <w:rsid w:val="00C93C6D"/>
    <w:rsid w:val="00C93D92"/>
    <w:rsid w:val="00C9423F"/>
    <w:rsid w:val="00C942B2"/>
    <w:rsid w:val="00C947F4"/>
    <w:rsid w:val="00C94AEC"/>
    <w:rsid w:val="00C94D51"/>
    <w:rsid w:val="00C94FF1"/>
    <w:rsid w:val="00C95470"/>
    <w:rsid w:val="00C95592"/>
    <w:rsid w:val="00C95B00"/>
    <w:rsid w:val="00C95B9E"/>
    <w:rsid w:val="00C95D2D"/>
    <w:rsid w:val="00C95F29"/>
    <w:rsid w:val="00C96038"/>
    <w:rsid w:val="00C963C2"/>
    <w:rsid w:val="00C964AB"/>
    <w:rsid w:val="00C964C7"/>
    <w:rsid w:val="00C96B72"/>
    <w:rsid w:val="00C96F23"/>
    <w:rsid w:val="00C97040"/>
    <w:rsid w:val="00C97045"/>
    <w:rsid w:val="00C970E9"/>
    <w:rsid w:val="00C971AC"/>
    <w:rsid w:val="00C9733E"/>
    <w:rsid w:val="00C97750"/>
    <w:rsid w:val="00C97871"/>
    <w:rsid w:val="00C97B67"/>
    <w:rsid w:val="00C97B96"/>
    <w:rsid w:val="00C97BB0"/>
    <w:rsid w:val="00C97BB7"/>
    <w:rsid w:val="00C97CA4"/>
    <w:rsid w:val="00C97DE9"/>
    <w:rsid w:val="00C97FF9"/>
    <w:rsid w:val="00CA0000"/>
    <w:rsid w:val="00CA00E7"/>
    <w:rsid w:val="00CA01D9"/>
    <w:rsid w:val="00CA03FB"/>
    <w:rsid w:val="00CA081F"/>
    <w:rsid w:val="00CA09DC"/>
    <w:rsid w:val="00CA0EC8"/>
    <w:rsid w:val="00CA1171"/>
    <w:rsid w:val="00CA1218"/>
    <w:rsid w:val="00CA13D9"/>
    <w:rsid w:val="00CA149D"/>
    <w:rsid w:val="00CA1522"/>
    <w:rsid w:val="00CA167B"/>
    <w:rsid w:val="00CA169B"/>
    <w:rsid w:val="00CA178B"/>
    <w:rsid w:val="00CA19A2"/>
    <w:rsid w:val="00CA1A1E"/>
    <w:rsid w:val="00CA1A4B"/>
    <w:rsid w:val="00CA1C87"/>
    <w:rsid w:val="00CA1CBF"/>
    <w:rsid w:val="00CA1EB8"/>
    <w:rsid w:val="00CA20D0"/>
    <w:rsid w:val="00CA20DA"/>
    <w:rsid w:val="00CA2265"/>
    <w:rsid w:val="00CA25B5"/>
    <w:rsid w:val="00CA2667"/>
    <w:rsid w:val="00CA2E14"/>
    <w:rsid w:val="00CA2E22"/>
    <w:rsid w:val="00CA3066"/>
    <w:rsid w:val="00CA328A"/>
    <w:rsid w:val="00CA34B3"/>
    <w:rsid w:val="00CA3716"/>
    <w:rsid w:val="00CA380E"/>
    <w:rsid w:val="00CA3833"/>
    <w:rsid w:val="00CA39BA"/>
    <w:rsid w:val="00CA3FBF"/>
    <w:rsid w:val="00CA4206"/>
    <w:rsid w:val="00CA4478"/>
    <w:rsid w:val="00CA471E"/>
    <w:rsid w:val="00CA479E"/>
    <w:rsid w:val="00CA48FB"/>
    <w:rsid w:val="00CA4913"/>
    <w:rsid w:val="00CA497F"/>
    <w:rsid w:val="00CA4BC1"/>
    <w:rsid w:val="00CA4C39"/>
    <w:rsid w:val="00CA4E57"/>
    <w:rsid w:val="00CA54E6"/>
    <w:rsid w:val="00CA595C"/>
    <w:rsid w:val="00CA5990"/>
    <w:rsid w:val="00CA5BC3"/>
    <w:rsid w:val="00CA5D97"/>
    <w:rsid w:val="00CA5EF2"/>
    <w:rsid w:val="00CA6606"/>
    <w:rsid w:val="00CA6667"/>
    <w:rsid w:val="00CA66DC"/>
    <w:rsid w:val="00CA68B8"/>
    <w:rsid w:val="00CA6AF2"/>
    <w:rsid w:val="00CA72BC"/>
    <w:rsid w:val="00CA754C"/>
    <w:rsid w:val="00CA7562"/>
    <w:rsid w:val="00CA78A1"/>
    <w:rsid w:val="00CA7BF7"/>
    <w:rsid w:val="00CA7C1C"/>
    <w:rsid w:val="00CA7C8E"/>
    <w:rsid w:val="00CA7C96"/>
    <w:rsid w:val="00CB008A"/>
    <w:rsid w:val="00CB0364"/>
    <w:rsid w:val="00CB07C6"/>
    <w:rsid w:val="00CB082B"/>
    <w:rsid w:val="00CB09F8"/>
    <w:rsid w:val="00CB0A57"/>
    <w:rsid w:val="00CB10A1"/>
    <w:rsid w:val="00CB1222"/>
    <w:rsid w:val="00CB136E"/>
    <w:rsid w:val="00CB1393"/>
    <w:rsid w:val="00CB14ED"/>
    <w:rsid w:val="00CB182D"/>
    <w:rsid w:val="00CB1D71"/>
    <w:rsid w:val="00CB1F79"/>
    <w:rsid w:val="00CB3001"/>
    <w:rsid w:val="00CB32C7"/>
    <w:rsid w:val="00CB3581"/>
    <w:rsid w:val="00CB371D"/>
    <w:rsid w:val="00CB3989"/>
    <w:rsid w:val="00CB3B7E"/>
    <w:rsid w:val="00CB427C"/>
    <w:rsid w:val="00CB4539"/>
    <w:rsid w:val="00CB4596"/>
    <w:rsid w:val="00CB48C7"/>
    <w:rsid w:val="00CB4A1D"/>
    <w:rsid w:val="00CB5240"/>
    <w:rsid w:val="00CB524B"/>
    <w:rsid w:val="00CB5560"/>
    <w:rsid w:val="00CB565B"/>
    <w:rsid w:val="00CB569D"/>
    <w:rsid w:val="00CB576D"/>
    <w:rsid w:val="00CB5AC9"/>
    <w:rsid w:val="00CB5B29"/>
    <w:rsid w:val="00CB5BDB"/>
    <w:rsid w:val="00CB5CCE"/>
    <w:rsid w:val="00CB6362"/>
    <w:rsid w:val="00CB6401"/>
    <w:rsid w:val="00CB64C3"/>
    <w:rsid w:val="00CB66FD"/>
    <w:rsid w:val="00CB68B2"/>
    <w:rsid w:val="00CB6C87"/>
    <w:rsid w:val="00CB6D66"/>
    <w:rsid w:val="00CB714F"/>
    <w:rsid w:val="00CB7281"/>
    <w:rsid w:val="00CB7460"/>
    <w:rsid w:val="00CB758B"/>
    <w:rsid w:val="00CB76E3"/>
    <w:rsid w:val="00CB7773"/>
    <w:rsid w:val="00CB7890"/>
    <w:rsid w:val="00CB7CD5"/>
    <w:rsid w:val="00CB7E28"/>
    <w:rsid w:val="00CB7FBD"/>
    <w:rsid w:val="00CC0011"/>
    <w:rsid w:val="00CC0024"/>
    <w:rsid w:val="00CC0112"/>
    <w:rsid w:val="00CC0262"/>
    <w:rsid w:val="00CC086C"/>
    <w:rsid w:val="00CC0903"/>
    <w:rsid w:val="00CC0BF1"/>
    <w:rsid w:val="00CC143D"/>
    <w:rsid w:val="00CC1664"/>
    <w:rsid w:val="00CC16AA"/>
    <w:rsid w:val="00CC1943"/>
    <w:rsid w:val="00CC1C2B"/>
    <w:rsid w:val="00CC1E55"/>
    <w:rsid w:val="00CC22F7"/>
    <w:rsid w:val="00CC2398"/>
    <w:rsid w:val="00CC2ABE"/>
    <w:rsid w:val="00CC2BAB"/>
    <w:rsid w:val="00CC2BD1"/>
    <w:rsid w:val="00CC2C29"/>
    <w:rsid w:val="00CC2CD5"/>
    <w:rsid w:val="00CC3205"/>
    <w:rsid w:val="00CC34D9"/>
    <w:rsid w:val="00CC3618"/>
    <w:rsid w:val="00CC3F43"/>
    <w:rsid w:val="00CC408C"/>
    <w:rsid w:val="00CC40C6"/>
    <w:rsid w:val="00CC41AB"/>
    <w:rsid w:val="00CC44B5"/>
    <w:rsid w:val="00CC47BC"/>
    <w:rsid w:val="00CC4860"/>
    <w:rsid w:val="00CC491A"/>
    <w:rsid w:val="00CC4BBF"/>
    <w:rsid w:val="00CC4F1A"/>
    <w:rsid w:val="00CC4F57"/>
    <w:rsid w:val="00CC5191"/>
    <w:rsid w:val="00CC5376"/>
    <w:rsid w:val="00CC53BE"/>
    <w:rsid w:val="00CC5484"/>
    <w:rsid w:val="00CC57B4"/>
    <w:rsid w:val="00CC591D"/>
    <w:rsid w:val="00CC5C97"/>
    <w:rsid w:val="00CC5FD8"/>
    <w:rsid w:val="00CC61C2"/>
    <w:rsid w:val="00CC648B"/>
    <w:rsid w:val="00CC683C"/>
    <w:rsid w:val="00CC6979"/>
    <w:rsid w:val="00CC6ABA"/>
    <w:rsid w:val="00CC6DC4"/>
    <w:rsid w:val="00CC7089"/>
    <w:rsid w:val="00CC7292"/>
    <w:rsid w:val="00CC7312"/>
    <w:rsid w:val="00CC74DF"/>
    <w:rsid w:val="00CC7A20"/>
    <w:rsid w:val="00CC7AAD"/>
    <w:rsid w:val="00CC7AEE"/>
    <w:rsid w:val="00CC7C26"/>
    <w:rsid w:val="00CC7C4C"/>
    <w:rsid w:val="00CC7DEC"/>
    <w:rsid w:val="00CC7F29"/>
    <w:rsid w:val="00CD028C"/>
    <w:rsid w:val="00CD06CC"/>
    <w:rsid w:val="00CD0A0B"/>
    <w:rsid w:val="00CD0C90"/>
    <w:rsid w:val="00CD0DF2"/>
    <w:rsid w:val="00CD1287"/>
    <w:rsid w:val="00CD1502"/>
    <w:rsid w:val="00CD172B"/>
    <w:rsid w:val="00CD17B0"/>
    <w:rsid w:val="00CD1B41"/>
    <w:rsid w:val="00CD1D5D"/>
    <w:rsid w:val="00CD1E1D"/>
    <w:rsid w:val="00CD1EE4"/>
    <w:rsid w:val="00CD1EFC"/>
    <w:rsid w:val="00CD24A9"/>
    <w:rsid w:val="00CD26CC"/>
    <w:rsid w:val="00CD2832"/>
    <w:rsid w:val="00CD2E12"/>
    <w:rsid w:val="00CD324C"/>
    <w:rsid w:val="00CD3747"/>
    <w:rsid w:val="00CD388A"/>
    <w:rsid w:val="00CD395C"/>
    <w:rsid w:val="00CD3ECD"/>
    <w:rsid w:val="00CD3EEC"/>
    <w:rsid w:val="00CD3F27"/>
    <w:rsid w:val="00CD42D3"/>
    <w:rsid w:val="00CD485B"/>
    <w:rsid w:val="00CD4869"/>
    <w:rsid w:val="00CD49B4"/>
    <w:rsid w:val="00CD4E4F"/>
    <w:rsid w:val="00CD5113"/>
    <w:rsid w:val="00CD54E9"/>
    <w:rsid w:val="00CD5638"/>
    <w:rsid w:val="00CD5676"/>
    <w:rsid w:val="00CD5722"/>
    <w:rsid w:val="00CD5831"/>
    <w:rsid w:val="00CD5877"/>
    <w:rsid w:val="00CD5961"/>
    <w:rsid w:val="00CD5AF6"/>
    <w:rsid w:val="00CD5BFC"/>
    <w:rsid w:val="00CD5E43"/>
    <w:rsid w:val="00CD607A"/>
    <w:rsid w:val="00CD60BC"/>
    <w:rsid w:val="00CD6361"/>
    <w:rsid w:val="00CD64CA"/>
    <w:rsid w:val="00CD6580"/>
    <w:rsid w:val="00CD66B6"/>
    <w:rsid w:val="00CD67B5"/>
    <w:rsid w:val="00CD68D2"/>
    <w:rsid w:val="00CD69C2"/>
    <w:rsid w:val="00CD6A7F"/>
    <w:rsid w:val="00CD6E3B"/>
    <w:rsid w:val="00CD6F05"/>
    <w:rsid w:val="00CD7392"/>
    <w:rsid w:val="00CD76DE"/>
    <w:rsid w:val="00CD7884"/>
    <w:rsid w:val="00CD7C57"/>
    <w:rsid w:val="00CD7F79"/>
    <w:rsid w:val="00CE0076"/>
    <w:rsid w:val="00CE020A"/>
    <w:rsid w:val="00CE0431"/>
    <w:rsid w:val="00CE0BEF"/>
    <w:rsid w:val="00CE0D39"/>
    <w:rsid w:val="00CE0D4C"/>
    <w:rsid w:val="00CE0F0F"/>
    <w:rsid w:val="00CE1015"/>
    <w:rsid w:val="00CE104D"/>
    <w:rsid w:val="00CE10AB"/>
    <w:rsid w:val="00CE1249"/>
    <w:rsid w:val="00CE1300"/>
    <w:rsid w:val="00CE183A"/>
    <w:rsid w:val="00CE200D"/>
    <w:rsid w:val="00CE20D5"/>
    <w:rsid w:val="00CE2180"/>
    <w:rsid w:val="00CE2402"/>
    <w:rsid w:val="00CE2483"/>
    <w:rsid w:val="00CE2771"/>
    <w:rsid w:val="00CE2870"/>
    <w:rsid w:val="00CE28A7"/>
    <w:rsid w:val="00CE292A"/>
    <w:rsid w:val="00CE29FB"/>
    <w:rsid w:val="00CE2B5F"/>
    <w:rsid w:val="00CE2F40"/>
    <w:rsid w:val="00CE2FC3"/>
    <w:rsid w:val="00CE2FEF"/>
    <w:rsid w:val="00CE30EA"/>
    <w:rsid w:val="00CE353E"/>
    <w:rsid w:val="00CE3790"/>
    <w:rsid w:val="00CE3AF4"/>
    <w:rsid w:val="00CE3DCC"/>
    <w:rsid w:val="00CE3F81"/>
    <w:rsid w:val="00CE43B0"/>
    <w:rsid w:val="00CE43B8"/>
    <w:rsid w:val="00CE46DB"/>
    <w:rsid w:val="00CE4892"/>
    <w:rsid w:val="00CE4956"/>
    <w:rsid w:val="00CE49D8"/>
    <w:rsid w:val="00CE4A0D"/>
    <w:rsid w:val="00CE4E0D"/>
    <w:rsid w:val="00CE4EEB"/>
    <w:rsid w:val="00CE4FEE"/>
    <w:rsid w:val="00CE51FB"/>
    <w:rsid w:val="00CE5267"/>
    <w:rsid w:val="00CE5594"/>
    <w:rsid w:val="00CE5692"/>
    <w:rsid w:val="00CE57AE"/>
    <w:rsid w:val="00CE5AE5"/>
    <w:rsid w:val="00CE5E61"/>
    <w:rsid w:val="00CE63DA"/>
    <w:rsid w:val="00CE63F0"/>
    <w:rsid w:val="00CE6C2F"/>
    <w:rsid w:val="00CE7583"/>
    <w:rsid w:val="00CE7603"/>
    <w:rsid w:val="00CE79AB"/>
    <w:rsid w:val="00CE7BE8"/>
    <w:rsid w:val="00CE7BFF"/>
    <w:rsid w:val="00CE7F12"/>
    <w:rsid w:val="00CF056F"/>
    <w:rsid w:val="00CF0665"/>
    <w:rsid w:val="00CF0C93"/>
    <w:rsid w:val="00CF100A"/>
    <w:rsid w:val="00CF113E"/>
    <w:rsid w:val="00CF1198"/>
    <w:rsid w:val="00CF1587"/>
    <w:rsid w:val="00CF173C"/>
    <w:rsid w:val="00CF19F1"/>
    <w:rsid w:val="00CF1BEC"/>
    <w:rsid w:val="00CF1CE3"/>
    <w:rsid w:val="00CF1DCE"/>
    <w:rsid w:val="00CF1E45"/>
    <w:rsid w:val="00CF212C"/>
    <w:rsid w:val="00CF24D0"/>
    <w:rsid w:val="00CF256B"/>
    <w:rsid w:val="00CF2A48"/>
    <w:rsid w:val="00CF2A89"/>
    <w:rsid w:val="00CF302F"/>
    <w:rsid w:val="00CF31D2"/>
    <w:rsid w:val="00CF3550"/>
    <w:rsid w:val="00CF381A"/>
    <w:rsid w:val="00CF391F"/>
    <w:rsid w:val="00CF3A3B"/>
    <w:rsid w:val="00CF3AEB"/>
    <w:rsid w:val="00CF3CA6"/>
    <w:rsid w:val="00CF3D9D"/>
    <w:rsid w:val="00CF4142"/>
    <w:rsid w:val="00CF41FD"/>
    <w:rsid w:val="00CF4275"/>
    <w:rsid w:val="00CF4342"/>
    <w:rsid w:val="00CF4417"/>
    <w:rsid w:val="00CF451E"/>
    <w:rsid w:val="00CF45D1"/>
    <w:rsid w:val="00CF45F3"/>
    <w:rsid w:val="00CF4676"/>
    <w:rsid w:val="00CF48FC"/>
    <w:rsid w:val="00CF4A01"/>
    <w:rsid w:val="00CF4F36"/>
    <w:rsid w:val="00CF51DE"/>
    <w:rsid w:val="00CF51E5"/>
    <w:rsid w:val="00CF533C"/>
    <w:rsid w:val="00CF538C"/>
    <w:rsid w:val="00CF5586"/>
    <w:rsid w:val="00CF5689"/>
    <w:rsid w:val="00CF597C"/>
    <w:rsid w:val="00CF64BE"/>
    <w:rsid w:val="00CF6952"/>
    <w:rsid w:val="00CF69CE"/>
    <w:rsid w:val="00CF69F4"/>
    <w:rsid w:val="00CF6D0E"/>
    <w:rsid w:val="00CF6FF5"/>
    <w:rsid w:val="00CF721A"/>
    <w:rsid w:val="00CF7537"/>
    <w:rsid w:val="00CF7561"/>
    <w:rsid w:val="00CF75C6"/>
    <w:rsid w:val="00CF79D7"/>
    <w:rsid w:val="00CF7A7A"/>
    <w:rsid w:val="00CF7A94"/>
    <w:rsid w:val="00CF7B15"/>
    <w:rsid w:val="00D001D5"/>
    <w:rsid w:val="00D002F1"/>
    <w:rsid w:val="00D005EE"/>
    <w:rsid w:val="00D008F1"/>
    <w:rsid w:val="00D00AEA"/>
    <w:rsid w:val="00D00BC5"/>
    <w:rsid w:val="00D00EC9"/>
    <w:rsid w:val="00D0109E"/>
    <w:rsid w:val="00D0148A"/>
    <w:rsid w:val="00D01A96"/>
    <w:rsid w:val="00D01B0D"/>
    <w:rsid w:val="00D01B1D"/>
    <w:rsid w:val="00D01DE4"/>
    <w:rsid w:val="00D01E6A"/>
    <w:rsid w:val="00D02143"/>
    <w:rsid w:val="00D0230C"/>
    <w:rsid w:val="00D024AD"/>
    <w:rsid w:val="00D026E3"/>
    <w:rsid w:val="00D028A0"/>
    <w:rsid w:val="00D02E6C"/>
    <w:rsid w:val="00D02EC5"/>
    <w:rsid w:val="00D03163"/>
    <w:rsid w:val="00D03276"/>
    <w:rsid w:val="00D032EC"/>
    <w:rsid w:val="00D0333C"/>
    <w:rsid w:val="00D03A75"/>
    <w:rsid w:val="00D03B0C"/>
    <w:rsid w:val="00D03CC1"/>
    <w:rsid w:val="00D03DFB"/>
    <w:rsid w:val="00D03ED1"/>
    <w:rsid w:val="00D03F17"/>
    <w:rsid w:val="00D04030"/>
    <w:rsid w:val="00D04081"/>
    <w:rsid w:val="00D040CB"/>
    <w:rsid w:val="00D04219"/>
    <w:rsid w:val="00D04273"/>
    <w:rsid w:val="00D042D7"/>
    <w:rsid w:val="00D043B7"/>
    <w:rsid w:val="00D04486"/>
    <w:rsid w:val="00D04C0D"/>
    <w:rsid w:val="00D04EF1"/>
    <w:rsid w:val="00D051F5"/>
    <w:rsid w:val="00D0538A"/>
    <w:rsid w:val="00D05411"/>
    <w:rsid w:val="00D05422"/>
    <w:rsid w:val="00D054A6"/>
    <w:rsid w:val="00D054B7"/>
    <w:rsid w:val="00D05672"/>
    <w:rsid w:val="00D057DB"/>
    <w:rsid w:val="00D05890"/>
    <w:rsid w:val="00D058E4"/>
    <w:rsid w:val="00D059EA"/>
    <w:rsid w:val="00D059EC"/>
    <w:rsid w:val="00D05DE7"/>
    <w:rsid w:val="00D05F31"/>
    <w:rsid w:val="00D060D4"/>
    <w:rsid w:val="00D060EC"/>
    <w:rsid w:val="00D06110"/>
    <w:rsid w:val="00D0612D"/>
    <w:rsid w:val="00D06634"/>
    <w:rsid w:val="00D06824"/>
    <w:rsid w:val="00D06B25"/>
    <w:rsid w:val="00D06D42"/>
    <w:rsid w:val="00D0706D"/>
    <w:rsid w:val="00D07136"/>
    <w:rsid w:val="00D071E9"/>
    <w:rsid w:val="00D07638"/>
    <w:rsid w:val="00D079FB"/>
    <w:rsid w:val="00D07A27"/>
    <w:rsid w:val="00D07DB5"/>
    <w:rsid w:val="00D07E0E"/>
    <w:rsid w:val="00D07EB4"/>
    <w:rsid w:val="00D10078"/>
    <w:rsid w:val="00D102FB"/>
    <w:rsid w:val="00D10457"/>
    <w:rsid w:val="00D1057B"/>
    <w:rsid w:val="00D1062F"/>
    <w:rsid w:val="00D107B1"/>
    <w:rsid w:val="00D10D01"/>
    <w:rsid w:val="00D11005"/>
    <w:rsid w:val="00D110DA"/>
    <w:rsid w:val="00D1134B"/>
    <w:rsid w:val="00D11516"/>
    <w:rsid w:val="00D11552"/>
    <w:rsid w:val="00D11745"/>
    <w:rsid w:val="00D11BBD"/>
    <w:rsid w:val="00D11F3E"/>
    <w:rsid w:val="00D12381"/>
    <w:rsid w:val="00D12765"/>
    <w:rsid w:val="00D12777"/>
    <w:rsid w:val="00D12915"/>
    <w:rsid w:val="00D12D33"/>
    <w:rsid w:val="00D12D5E"/>
    <w:rsid w:val="00D12EE4"/>
    <w:rsid w:val="00D13052"/>
    <w:rsid w:val="00D13205"/>
    <w:rsid w:val="00D13262"/>
    <w:rsid w:val="00D1349F"/>
    <w:rsid w:val="00D135C2"/>
    <w:rsid w:val="00D13722"/>
    <w:rsid w:val="00D13812"/>
    <w:rsid w:val="00D13884"/>
    <w:rsid w:val="00D13897"/>
    <w:rsid w:val="00D13BCF"/>
    <w:rsid w:val="00D141E7"/>
    <w:rsid w:val="00D142B5"/>
    <w:rsid w:val="00D14348"/>
    <w:rsid w:val="00D14357"/>
    <w:rsid w:val="00D14405"/>
    <w:rsid w:val="00D1455E"/>
    <w:rsid w:val="00D1470B"/>
    <w:rsid w:val="00D14993"/>
    <w:rsid w:val="00D14EA7"/>
    <w:rsid w:val="00D151A1"/>
    <w:rsid w:val="00D15426"/>
    <w:rsid w:val="00D15691"/>
    <w:rsid w:val="00D15927"/>
    <w:rsid w:val="00D15BC5"/>
    <w:rsid w:val="00D15D7D"/>
    <w:rsid w:val="00D16112"/>
    <w:rsid w:val="00D16283"/>
    <w:rsid w:val="00D1646D"/>
    <w:rsid w:val="00D16488"/>
    <w:rsid w:val="00D165FF"/>
    <w:rsid w:val="00D16628"/>
    <w:rsid w:val="00D16717"/>
    <w:rsid w:val="00D167F7"/>
    <w:rsid w:val="00D16945"/>
    <w:rsid w:val="00D16A03"/>
    <w:rsid w:val="00D16B78"/>
    <w:rsid w:val="00D16CE7"/>
    <w:rsid w:val="00D16F44"/>
    <w:rsid w:val="00D170C3"/>
    <w:rsid w:val="00D17ABE"/>
    <w:rsid w:val="00D17B7C"/>
    <w:rsid w:val="00D17C24"/>
    <w:rsid w:val="00D201F8"/>
    <w:rsid w:val="00D20395"/>
    <w:rsid w:val="00D203BF"/>
    <w:rsid w:val="00D20481"/>
    <w:rsid w:val="00D20946"/>
    <w:rsid w:val="00D20A2C"/>
    <w:rsid w:val="00D20ADC"/>
    <w:rsid w:val="00D20BBA"/>
    <w:rsid w:val="00D20D9D"/>
    <w:rsid w:val="00D21011"/>
    <w:rsid w:val="00D21051"/>
    <w:rsid w:val="00D2117B"/>
    <w:rsid w:val="00D214C1"/>
    <w:rsid w:val="00D215DF"/>
    <w:rsid w:val="00D216B4"/>
    <w:rsid w:val="00D21A20"/>
    <w:rsid w:val="00D21E25"/>
    <w:rsid w:val="00D22402"/>
    <w:rsid w:val="00D22406"/>
    <w:rsid w:val="00D22B4D"/>
    <w:rsid w:val="00D22F7C"/>
    <w:rsid w:val="00D23068"/>
    <w:rsid w:val="00D230E9"/>
    <w:rsid w:val="00D23156"/>
    <w:rsid w:val="00D2315A"/>
    <w:rsid w:val="00D233AD"/>
    <w:rsid w:val="00D23523"/>
    <w:rsid w:val="00D23536"/>
    <w:rsid w:val="00D23FA6"/>
    <w:rsid w:val="00D240D5"/>
    <w:rsid w:val="00D24160"/>
    <w:rsid w:val="00D241B4"/>
    <w:rsid w:val="00D242D3"/>
    <w:rsid w:val="00D249A7"/>
    <w:rsid w:val="00D2515C"/>
    <w:rsid w:val="00D25168"/>
    <w:rsid w:val="00D251EA"/>
    <w:rsid w:val="00D2521B"/>
    <w:rsid w:val="00D2536D"/>
    <w:rsid w:val="00D25813"/>
    <w:rsid w:val="00D25BCE"/>
    <w:rsid w:val="00D25C2B"/>
    <w:rsid w:val="00D25C63"/>
    <w:rsid w:val="00D26245"/>
    <w:rsid w:val="00D2625E"/>
    <w:rsid w:val="00D263A3"/>
    <w:rsid w:val="00D263FE"/>
    <w:rsid w:val="00D266BB"/>
    <w:rsid w:val="00D26832"/>
    <w:rsid w:val="00D26E46"/>
    <w:rsid w:val="00D26FC7"/>
    <w:rsid w:val="00D27135"/>
    <w:rsid w:val="00D273C5"/>
    <w:rsid w:val="00D274A8"/>
    <w:rsid w:val="00D2755D"/>
    <w:rsid w:val="00D27629"/>
    <w:rsid w:val="00D279EB"/>
    <w:rsid w:val="00D27A96"/>
    <w:rsid w:val="00D27B49"/>
    <w:rsid w:val="00D27D83"/>
    <w:rsid w:val="00D27F7F"/>
    <w:rsid w:val="00D3029A"/>
    <w:rsid w:val="00D304F8"/>
    <w:rsid w:val="00D3053A"/>
    <w:rsid w:val="00D30559"/>
    <w:rsid w:val="00D306C8"/>
    <w:rsid w:val="00D306E2"/>
    <w:rsid w:val="00D30B4A"/>
    <w:rsid w:val="00D30B74"/>
    <w:rsid w:val="00D30BCE"/>
    <w:rsid w:val="00D30D37"/>
    <w:rsid w:val="00D30F3C"/>
    <w:rsid w:val="00D3184E"/>
    <w:rsid w:val="00D31ADD"/>
    <w:rsid w:val="00D31F20"/>
    <w:rsid w:val="00D322C9"/>
    <w:rsid w:val="00D32605"/>
    <w:rsid w:val="00D3281F"/>
    <w:rsid w:val="00D32AAB"/>
    <w:rsid w:val="00D32B0F"/>
    <w:rsid w:val="00D32B46"/>
    <w:rsid w:val="00D32D2D"/>
    <w:rsid w:val="00D32DB3"/>
    <w:rsid w:val="00D32E39"/>
    <w:rsid w:val="00D32EB9"/>
    <w:rsid w:val="00D32F6E"/>
    <w:rsid w:val="00D33491"/>
    <w:rsid w:val="00D33528"/>
    <w:rsid w:val="00D33651"/>
    <w:rsid w:val="00D33885"/>
    <w:rsid w:val="00D3396F"/>
    <w:rsid w:val="00D33BCC"/>
    <w:rsid w:val="00D33D27"/>
    <w:rsid w:val="00D34397"/>
    <w:rsid w:val="00D3461C"/>
    <w:rsid w:val="00D346CA"/>
    <w:rsid w:val="00D34B39"/>
    <w:rsid w:val="00D34D0E"/>
    <w:rsid w:val="00D34DF2"/>
    <w:rsid w:val="00D34EA0"/>
    <w:rsid w:val="00D34F57"/>
    <w:rsid w:val="00D34FCC"/>
    <w:rsid w:val="00D350C3"/>
    <w:rsid w:val="00D35258"/>
    <w:rsid w:val="00D352AA"/>
    <w:rsid w:val="00D35327"/>
    <w:rsid w:val="00D355CC"/>
    <w:rsid w:val="00D357CC"/>
    <w:rsid w:val="00D35D8B"/>
    <w:rsid w:val="00D36044"/>
    <w:rsid w:val="00D36048"/>
    <w:rsid w:val="00D362F6"/>
    <w:rsid w:val="00D36459"/>
    <w:rsid w:val="00D3685D"/>
    <w:rsid w:val="00D36ADC"/>
    <w:rsid w:val="00D370F9"/>
    <w:rsid w:val="00D373D1"/>
    <w:rsid w:val="00D3777F"/>
    <w:rsid w:val="00D377C3"/>
    <w:rsid w:val="00D3782C"/>
    <w:rsid w:val="00D37B57"/>
    <w:rsid w:val="00D37C90"/>
    <w:rsid w:val="00D37E57"/>
    <w:rsid w:val="00D404A1"/>
    <w:rsid w:val="00D4063F"/>
    <w:rsid w:val="00D40A05"/>
    <w:rsid w:val="00D40AFC"/>
    <w:rsid w:val="00D410DF"/>
    <w:rsid w:val="00D410EB"/>
    <w:rsid w:val="00D41263"/>
    <w:rsid w:val="00D416D9"/>
    <w:rsid w:val="00D4172C"/>
    <w:rsid w:val="00D41778"/>
    <w:rsid w:val="00D418AF"/>
    <w:rsid w:val="00D41B29"/>
    <w:rsid w:val="00D41BC0"/>
    <w:rsid w:val="00D41D14"/>
    <w:rsid w:val="00D41FE8"/>
    <w:rsid w:val="00D42071"/>
    <w:rsid w:val="00D420DC"/>
    <w:rsid w:val="00D42106"/>
    <w:rsid w:val="00D42168"/>
    <w:rsid w:val="00D422CD"/>
    <w:rsid w:val="00D42498"/>
    <w:rsid w:val="00D426D6"/>
    <w:rsid w:val="00D42E3C"/>
    <w:rsid w:val="00D43346"/>
    <w:rsid w:val="00D4392D"/>
    <w:rsid w:val="00D439EE"/>
    <w:rsid w:val="00D43E88"/>
    <w:rsid w:val="00D440BD"/>
    <w:rsid w:val="00D440DA"/>
    <w:rsid w:val="00D4422A"/>
    <w:rsid w:val="00D44263"/>
    <w:rsid w:val="00D4433D"/>
    <w:rsid w:val="00D44489"/>
    <w:rsid w:val="00D44653"/>
    <w:rsid w:val="00D44733"/>
    <w:rsid w:val="00D44A15"/>
    <w:rsid w:val="00D44ABE"/>
    <w:rsid w:val="00D44C0F"/>
    <w:rsid w:val="00D44DC1"/>
    <w:rsid w:val="00D450DF"/>
    <w:rsid w:val="00D45309"/>
    <w:rsid w:val="00D4530E"/>
    <w:rsid w:val="00D454CE"/>
    <w:rsid w:val="00D45749"/>
    <w:rsid w:val="00D4580A"/>
    <w:rsid w:val="00D4586E"/>
    <w:rsid w:val="00D45885"/>
    <w:rsid w:val="00D45A13"/>
    <w:rsid w:val="00D45AD8"/>
    <w:rsid w:val="00D45ADD"/>
    <w:rsid w:val="00D45BD8"/>
    <w:rsid w:val="00D4604C"/>
    <w:rsid w:val="00D46066"/>
    <w:rsid w:val="00D461BF"/>
    <w:rsid w:val="00D462F8"/>
    <w:rsid w:val="00D464FB"/>
    <w:rsid w:val="00D46A3C"/>
    <w:rsid w:val="00D46E95"/>
    <w:rsid w:val="00D4702B"/>
    <w:rsid w:val="00D474A3"/>
    <w:rsid w:val="00D47654"/>
    <w:rsid w:val="00D47750"/>
    <w:rsid w:val="00D4793D"/>
    <w:rsid w:val="00D479BE"/>
    <w:rsid w:val="00D47AFE"/>
    <w:rsid w:val="00D47CB0"/>
    <w:rsid w:val="00D504D5"/>
    <w:rsid w:val="00D5054A"/>
    <w:rsid w:val="00D505B5"/>
    <w:rsid w:val="00D50609"/>
    <w:rsid w:val="00D50809"/>
    <w:rsid w:val="00D508D0"/>
    <w:rsid w:val="00D50E4B"/>
    <w:rsid w:val="00D50FF9"/>
    <w:rsid w:val="00D51047"/>
    <w:rsid w:val="00D51481"/>
    <w:rsid w:val="00D514BF"/>
    <w:rsid w:val="00D51521"/>
    <w:rsid w:val="00D5170D"/>
    <w:rsid w:val="00D5184A"/>
    <w:rsid w:val="00D518B9"/>
    <w:rsid w:val="00D518E4"/>
    <w:rsid w:val="00D519D8"/>
    <w:rsid w:val="00D51B02"/>
    <w:rsid w:val="00D51C4F"/>
    <w:rsid w:val="00D51E83"/>
    <w:rsid w:val="00D51EFB"/>
    <w:rsid w:val="00D51F14"/>
    <w:rsid w:val="00D51F70"/>
    <w:rsid w:val="00D5205E"/>
    <w:rsid w:val="00D521A3"/>
    <w:rsid w:val="00D52314"/>
    <w:rsid w:val="00D52B85"/>
    <w:rsid w:val="00D52C16"/>
    <w:rsid w:val="00D53348"/>
    <w:rsid w:val="00D5343F"/>
    <w:rsid w:val="00D534A8"/>
    <w:rsid w:val="00D53531"/>
    <w:rsid w:val="00D54085"/>
    <w:rsid w:val="00D54306"/>
    <w:rsid w:val="00D5443C"/>
    <w:rsid w:val="00D545DC"/>
    <w:rsid w:val="00D546E5"/>
    <w:rsid w:val="00D547DB"/>
    <w:rsid w:val="00D547FB"/>
    <w:rsid w:val="00D54C9D"/>
    <w:rsid w:val="00D54E36"/>
    <w:rsid w:val="00D54E85"/>
    <w:rsid w:val="00D5507D"/>
    <w:rsid w:val="00D55086"/>
    <w:rsid w:val="00D55561"/>
    <w:rsid w:val="00D55656"/>
    <w:rsid w:val="00D55EB9"/>
    <w:rsid w:val="00D560C6"/>
    <w:rsid w:val="00D56271"/>
    <w:rsid w:val="00D5630C"/>
    <w:rsid w:val="00D56745"/>
    <w:rsid w:val="00D5675B"/>
    <w:rsid w:val="00D56943"/>
    <w:rsid w:val="00D569A3"/>
    <w:rsid w:val="00D569F4"/>
    <w:rsid w:val="00D56AB3"/>
    <w:rsid w:val="00D56AD9"/>
    <w:rsid w:val="00D56AF2"/>
    <w:rsid w:val="00D56C41"/>
    <w:rsid w:val="00D56DCA"/>
    <w:rsid w:val="00D56E90"/>
    <w:rsid w:val="00D56F32"/>
    <w:rsid w:val="00D572B6"/>
    <w:rsid w:val="00D573A3"/>
    <w:rsid w:val="00D573CB"/>
    <w:rsid w:val="00D57629"/>
    <w:rsid w:val="00D5787A"/>
    <w:rsid w:val="00D57B2B"/>
    <w:rsid w:val="00D57D39"/>
    <w:rsid w:val="00D6030F"/>
    <w:rsid w:val="00D60312"/>
    <w:rsid w:val="00D603E7"/>
    <w:rsid w:val="00D6074B"/>
    <w:rsid w:val="00D60A5F"/>
    <w:rsid w:val="00D60B8F"/>
    <w:rsid w:val="00D60F94"/>
    <w:rsid w:val="00D6111D"/>
    <w:rsid w:val="00D61181"/>
    <w:rsid w:val="00D6122E"/>
    <w:rsid w:val="00D61593"/>
    <w:rsid w:val="00D61789"/>
    <w:rsid w:val="00D61B78"/>
    <w:rsid w:val="00D61BF5"/>
    <w:rsid w:val="00D61C2C"/>
    <w:rsid w:val="00D61E80"/>
    <w:rsid w:val="00D61F93"/>
    <w:rsid w:val="00D6212A"/>
    <w:rsid w:val="00D624F9"/>
    <w:rsid w:val="00D62607"/>
    <w:rsid w:val="00D6264A"/>
    <w:rsid w:val="00D629CE"/>
    <w:rsid w:val="00D62A2C"/>
    <w:rsid w:val="00D62A8C"/>
    <w:rsid w:val="00D62F89"/>
    <w:rsid w:val="00D62FC4"/>
    <w:rsid w:val="00D630AC"/>
    <w:rsid w:val="00D63383"/>
    <w:rsid w:val="00D63505"/>
    <w:rsid w:val="00D6375C"/>
    <w:rsid w:val="00D63934"/>
    <w:rsid w:val="00D63A2D"/>
    <w:rsid w:val="00D63A35"/>
    <w:rsid w:val="00D63A3B"/>
    <w:rsid w:val="00D63E87"/>
    <w:rsid w:val="00D63EC7"/>
    <w:rsid w:val="00D63FD5"/>
    <w:rsid w:val="00D644B3"/>
    <w:rsid w:val="00D645EA"/>
    <w:rsid w:val="00D64849"/>
    <w:rsid w:val="00D64A52"/>
    <w:rsid w:val="00D64C17"/>
    <w:rsid w:val="00D64C89"/>
    <w:rsid w:val="00D64D8A"/>
    <w:rsid w:val="00D64F01"/>
    <w:rsid w:val="00D6505C"/>
    <w:rsid w:val="00D65165"/>
    <w:rsid w:val="00D651E0"/>
    <w:rsid w:val="00D653B7"/>
    <w:rsid w:val="00D654CF"/>
    <w:rsid w:val="00D65684"/>
    <w:rsid w:val="00D656EA"/>
    <w:rsid w:val="00D65A24"/>
    <w:rsid w:val="00D65C96"/>
    <w:rsid w:val="00D65DF6"/>
    <w:rsid w:val="00D65F5F"/>
    <w:rsid w:val="00D65FA5"/>
    <w:rsid w:val="00D665FD"/>
    <w:rsid w:val="00D66B56"/>
    <w:rsid w:val="00D66BA8"/>
    <w:rsid w:val="00D66BDE"/>
    <w:rsid w:val="00D66C89"/>
    <w:rsid w:val="00D6707F"/>
    <w:rsid w:val="00D67101"/>
    <w:rsid w:val="00D674AC"/>
    <w:rsid w:val="00D674C6"/>
    <w:rsid w:val="00D6751C"/>
    <w:rsid w:val="00D677C5"/>
    <w:rsid w:val="00D6782C"/>
    <w:rsid w:val="00D678FE"/>
    <w:rsid w:val="00D679DD"/>
    <w:rsid w:val="00D67A0E"/>
    <w:rsid w:val="00D67B1D"/>
    <w:rsid w:val="00D67C62"/>
    <w:rsid w:val="00D67D70"/>
    <w:rsid w:val="00D67F62"/>
    <w:rsid w:val="00D7019F"/>
    <w:rsid w:val="00D703F6"/>
    <w:rsid w:val="00D70555"/>
    <w:rsid w:val="00D705CB"/>
    <w:rsid w:val="00D7080A"/>
    <w:rsid w:val="00D7086E"/>
    <w:rsid w:val="00D70915"/>
    <w:rsid w:val="00D70AE1"/>
    <w:rsid w:val="00D70C7A"/>
    <w:rsid w:val="00D70C9C"/>
    <w:rsid w:val="00D70D97"/>
    <w:rsid w:val="00D70EC3"/>
    <w:rsid w:val="00D70F13"/>
    <w:rsid w:val="00D70F9B"/>
    <w:rsid w:val="00D71285"/>
    <w:rsid w:val="00D712B4"/>
    <w:rsid w:val="00D716D7"/>
    <w:rsid w:val="00D717F2"/>
    <w:rsid w:val="00D71CC1"/>
    <w:rsid w:val="00D720A8"/>
    <w:rsid w:val="00D725C3"/>
    <w:rsid w:val="00D72753"/>
    <w:rsid w:val="00D727E2"/>
    <w:rsid w:val="00D72B7F"/>
    <w:rsid w:val="00D72FAD"/>
    <w:rsid w:val="00D731DC"/>
    <w:rsid w:val="00D73540"/>
    <w:rsid w:val="00D73669"/>
    <w:rsid w:val="00D737FF"/>
    <w:rsid w:val="00D73858"/>
    <w:rsid w:val="00D7387D"/>
    <w:rsid w:val="00D739C0"/>
    <w:rsid w:val="00D73BEE"/>
    <w:rsid w:val="00D73D38"/>
    <w:rsid w:val="00D73E27"/>
    <w:rsid w:val="00D73F89"/>
    <w:rsid w:val="00D7465B"/>
    <w:rsid w:val="00D74834"/>
    <w:rsid w:val="00D74A02"/>
    <w:rsid w:val="00D74BAA"/>
    <w:rsid w:val="00D74D3D"/>
    <w:rsid w:val="00D74F8A"/>
    <w:rsid w:val="00D7554B"/>
    <w:rsid w:val="00D755F7"/>
    <w:rsid w:val="00D75798"/>
    <w:rsid w:val="00D75838"/>
    <w:rsid w:val="00D75895"/>
    <w:rsid w:val="00D75AF7"/>
    <w:rsid w:val="00D75B2F"/>
    <w:rsid w:val="00D75B9B"/>
    <w:rsid w:val="00D75FE4"/>
    <w:rsid w:val="00D7609B"/>
    <w:rsid w:val="00D76362"/>
    <w:rsid w:val="00D765E4"/>
    <w:rsid w:val="00D76657"/>
    <w:rsid w:val="00D7677E"/>
    <w:rsid w:val="00D76AAB"/>
    <w:rsid w:val="00D76CEF"/>
    <w:rsid w:val="00D76E69"/>
    <w:rsid w:val="00D7728F"/>
    <w:rsid w:val="00D77472"/>
    <w:rsid w:val="00D775B1"/>
    <w:rsid w:val="00D7787D"/>
    <w:rsid w:val="00D779C5"/>
    <w:rsid w:val="00D77B46"/>
    <w:rsid w:val="00D77E0C"/>
    <w:rsid w:val="00D77EBC"/>
    <w:rsid w:val="00D803EF"/>
    <w:rsid w:val="00D80550"/>
    <w:rsid w:val="00D80586"/>
    <w:rsid w:val="00D805F4"/>
    <w:rsid w:val="00D80636"/>
    <w:rsid w:val="00D80A06"/>
    <w:rsid w:val="00D80A74"/>
    <w:rsid w:val="00D80C97"/>
    <w:rsid w:val="00D81050"/>
    <w:rsid w:val="00D811DB"/>
    <w:rsid w:val="00D81523"/>
    <w:rsid w:val="00D81586"/>
    <w:rsid w:val="00D816CA"/>
    <w:rsid w:val="00D816DA"/>
    <w:rsid w:val="00D818A8"/>
    <w:rsid w:val="00D818E1"/>
    <w:rsid w:val="00D81AB3"/>
    <w:rsid w:val="00D81BD2"/>
    <w:rsid w:val="00D81D38"/>
    <w:rsid w:val="00D81EFD"/>
    <w:rsid w:val="00D81F4D"/>
    <w:rsid w:val="00D8240D"/>
    <w:rsid w:val="00D82482"/>
    <w:rsid w:val="00D8266F"/>
    <w:rsid w:val="00D826DF"/>
    <w:rsid w:val="00D830B8"/>
    <w:rsid w:val="00D830FF"/>
    <w:rsid w:val="00D83331"/>
    <w:rsid w:val="00D8342F"/>
    <w:rsid w:val="00D839B6"/>
    <w:rsid w:val="00D84079"/>
    <w:rsid w:val="00D84825"/>
    <w:rsid w:val="00D84952"/>
    <w:rsid w:val="00D849B2"/>
    <w:rsid w:val="00D849C8"/>
    <w:rsid w:val="00D84C7E"/>
    <w:rsid w:val="00D84C90"/>
    <w:rsid w:val="00D84D76"/>
    <w:rsid w:val="00D84D7B"/>
    <w:rsid w:val="00D8535D"/>
    <w:rsid w:val="00D8547A"/>
    <w:rsid w:val="00D8554E"/>
    <w:rsid w:val="00D859E5"/>
    <w:rsid w:val="00D85A36"/>
    <w:rsid w:val="00D85AA5"/>
    <w:rsid w:val="00D85BF6"/>
    <w:rsid w:val="00D85CD2"/>
    <w:rsid w:val="00D85F7B"/>
    <w:rsid w:val="00D86021"/>
    <w:rsid w:val="00D86036"/>
    <w:rsid w:val="00D860D0"/>
    <w:rsid w:val="00D8623A"/>
    <w:rsid w:val="00D8699A"/>
    <w:rsid w:val="00D86A6F"/>
    <w:rsid w:val="00D86AB4"/>
    <w:rsid w:val="00D86D9D"/>
    <w:rsid w:val="00D86DE3"/>
    <w:rsid w:val="00D87336"/>
    <w:rsid w:val="00D87437"/>
    <w:rsid w:val="00D87666"/>
    <w:rsid w:val="00D8767E"/>
    <w:rsid w:val="00D87752"/>
    <w:rsid w:val="00D87A8A"/>
    <w:rsid w:val="00D87D05"/>
    <w:rsid w:val="00D87DA8"/>
    <w:rsid w:val="00D9007C"/>
    <w:rsid w:val="00D901E6"/>
    <w:rsid w:val="00D90278"/>
    <w:rsid w:val="00D902C3"/>
    <w:rsid w:val="00D9037F"/>
    <w:rsid w:val="00D904F5"/>
    <w:rsid w:val="00D90A07"/>
    <w:rsid w:val="00D90A2E"/>
    <w:rsid w:val="00D90E4D"/>
    <w:rsid w:val="00D90FE5"/>
    <w:rsid w:val="00D91002"/>
    <w:rsid w:val="00D91184"/>
    <w:rsid w:val="00D91230"/>
    <w:rsid w:val="00D9143F"/>
    <w:rsid w:val="00D9146F"/>
    <w:rsid w:val="00D91F0E"/>
    <w:rsid w:val="00D91FA2"/>
    <w:rsid w:val="00D920D3"/>
    <w:rsid w:val="00D926C1"/>
    <w:rsid w:val="00D92798"/>
    <w:rsid w:val="00D927C6"/>
    <w:rsid w:val="00D92B4F"/>
    <w:rsid w:val="00D92C94"/>
    <w:rsid w:val="00D92E1D"/>
    <w:rsid w:val="00D93051"/>
    <w:rsid w:val="00D9305A"/>
    <w:rsid w:val="00D93193"/>
    <w:rsid w:val="00D9361E"/>
    <w:rsid w:val="00D93689"/>
    <w:rsid w:val="00D93696"/>
    <w:rsid w:val="00D93EAE"/>
    <w:rsid w:val="00D93F22"/>
    <w:rsid w:val="00D940AF"/>
    <w:rsid w:val="00D9414B"/>
    <w:rsid w:val="00D941C1"/>
    <w:rsid w:val="00D94211"/>
    <w:rsid w:val="00D94328"/>
    <w:rsid w:val="00D943EA"/>
    <w:rsid w:val="00D94416"/>
    <w:rsid w:val="00D945C6"/>
    <w:rsid w:val="00D94A40"/>
    <w:rsid w:val="00D94D48"/>
    <w:rsid w:val="00D94EE0"/>
    <w:rsid w:val="00D9544C"/>
    <w:rsid w:val="00D9555B"/>
    <w:rsid w:val="00D9580B"/>
    <w:rsid w:val="00D95888"/>
    <w:rsid w:val="00D95CCE"/>
    <w:rsid w:val="00D95F7E"/>
    <w:rsid w:val="00D964DD"/>
    <w:rsid w:val="00D96783"/>
    <w:rsid w:val="00D96A7E"/>
    <w:rsid w:val="00D96B8F"/>
    <w:rsid w:val="00D96C13"/>
    <w:rsid w:val="00D96DC7"/>
    <w:rsid w:val="00D96ECA"/>
    <w:rsid w:val="00D96EF7"/>
    <w:rsid w:val="00D96F15"/>
    <w:rsid w:val="00D97207"/>
    <w:rsid w:val="00D97311"/>
    <w:rsid w:val="00D97547"/>
    <w:rsid w:val="00D975A0"/>
    <w:rsid w:val="00D9774D"/>
    <w:rsid w:val="00D97758"/>
    <w:rsid w:val="00D97A0A"/>
    <w:rsid w:val="00D97D33"/>
    <w:rsid w:val="00D97E00"/>
    <w:rsid w:val="00D97F37"/>
    <w:rsid w:val="00DA03CA"/>
    <w:rsid w:val="00DA05F6"/>
    <w:rsid w:val="00DA0612"/>
    <w:rsid w:val="00DA0688"/>
    <w:rsid w:val="00DA09D6"/>
    <w:rsid w:val="00DA0BB3"/>
    <w:rsid w:val="00DA1039"/>
    <w:rsid w:val="00DA12F3"/>
    <w:rsid w:val="00DA1615"/>
    <w:rsid w:val="00DA1B2A"/>
    <w:rsid w:val="00DA1C60"/>
    <w:rsid w:val="00DA1E23"/>
    <w:rsid w:val="00DA1F2F"/>
    <w:rsid w:val="00DA1F3A"/>
    <w:rsid w:val="00DA22D3"/>
    <w:rsid w:val="00DA2324"/>
    <w:rsid w:val="00DA24C7"/>
    <w:rsid w:val="00DA254B"/>
    <w:rsid w:val="00DA2560"/>
    <w:rsid w:val="00DA2BC3"/>
    <w:rsid w:val="00DA2E8F"/>
    <w:rsid w:val="00DA318C"/>
    <w:rsid w:val="00DA32EC"/>
    <w:rsid w:val="00DA33DA"/>
    <w:rsid w:val="00DA3562"/>
    <w:rsid w:val="00DA370F"/>
    <w:rsid w:val="00DA3A1F"/>
    <w:rsid w:val="00DA3AB1"/>
    <w:rsid w:val="00DA3B6E"/>
    <w:rsid w:val="00DA3C42"/>
    <w:rsid w:val="00DA3D66"/>
    <w:rsid w:val="00DA3F13"/>
    <w:rsid w:val="00DA46B4"/>
    <w:rsid w:val="00DA46CB"/>
    <w:rsid w:val="00DA47E1"/>
    <w:rsid w:val="00DA4AA1"/>
    <w:rsid w:val="00DA50B2"/>
    <w:rsid w:val="00DA50DA"/>
    <w:rsid w:val="00DA5284"/>
    <w:rsid w:val="00DA544F"/>
    <w:rsid w:val="00DA552F"/>
    <w:rsid w:val="00DA5689"/>
    <w:rsid w:val="00DA57CF"/>
    <w:rsid w:val="00DA5934"/>
    <w:rsid w:val="00DA594E"/>
    <w:rsid w:val="00DA5D10"/>
    <w:rsid w:val="00DA5ED4"/>
    <w:rsid w:val="00DA5FA4"/>
    <w:rsid w:val="00DA6040"/>
    <w:rsid w:val="00DA62C3"/>
    <w:rsid w:val="00DA62F0"/>
    <w:rsid w:val="00DA64B1"/>
    <w:rsid w:val="00DA64DD"/>
    <w:rsid w:val="00DA6693"/>
    <w:rsid w:val="00DA6975"/>
    <w:rsid w:val="00DA6AF7"/>
    <w:rsid w:val="00DA6CBB"/>
    <w:rsid w:val="00DA6D83"/>
    <w:rsid w:val="00DA6DCF"/>
    <w:rsid w:val="00DA725C"/>
    <w:rsid w:val="00DA75A3"/>
    <w:rsid w:val="00DA76F4"/>
    <w:rsid w:val="00DA7BA5"/>
    <w:rsid w:val="00DA7C29"/>
    <w:rsid w:val="00DA7C7E"/>
    <w:rsid w:val="00DA7D63"/>
    <w:rsid w:val="00DB00A0"/>
    <w:rsid w:val="00DB0210"/>
    <w:rsid w:val="00DB0912"/>
    <w:rsid w:val="00DB0B72"/>
    <w:rsid w:val="00DB0BA1"/>
    <w:rsid w:val="00DB103D"/>
    <w:rsid w:val="00DB1491"/>
    <w:rsid w:val="00DB1498"/>
    <w:rsid w:val="00DB1704"/>
    <w:rsid w:val="00DB18CF"/>
    <w:rsid w:val="00DB1AD4"/>
    <w:rsid w:val="00DB1DCD"/>
    <w:rsid w:val="00DB260C"/>
    <w:rsid w:val="00DB2674"/>
    <w:rsid w:val="00DB2717"/>
    <w:rsid w:val="00DB2B7A"/>
    <w:rsid w:val="00DB2BA4"/>
    <w:rsid w:val="00DB2D9B"/>
    <w:rsid w:val="00DB2DFB"/>
    <w:rsid w:val="00DB312A"/>
    <w:rsid w:val="00DB3332"/>
    <w:rsid w:val="00DB347A"/>
    <w:rsid w:val="00DB37FD"/>
    <w:rsid w:val="00DB383A"/>
    <w:rsid w:val="00DB39C0"/>
    <w:rsid w:val="00DB3DAC"/>
    <w:rsid w:val="00DB4D49"/>
    <w:rsid w:val="00DB4E20"/>
    <w:rsid w:val="00DB5121"/>
    <w:rsid w:val="00DB52E0"/>
    <w:rsid w:val="00DB54A3"/>
    <w:rsid w:val="00DB57B0"/>
    <w:rsid w:val="00DB5A34"/>
    <w:rsid w:val="00DB5A4F"/>
    <w:rsid w:val="00DB5B77"/>
    <w:rsid w:val="00DB5EB1"/>
    <w:rsid w:val="00DB631E"/>
    <w:rsid w:val="00DB647E"/>
    <w:rsid w:val="00DB64A0"/>
    <w:rsid w:val="00DB6556"/>
    <w:rsid w:val="00DB6740"/>
    <w:rsid w:val="00DB67CD"/>
    <w:rsid w:val="00DB6AC9"/>
    <w:rsid w:val="00DB6CF5"/>
    <w:rsid w:val="00DB7021"/>
    <w:rsid w:val="00DB73DA"/>
    <w:rsid w:val="00DB7591"/>
    <w:rsid w:val="00DB75BD"/>
    <w:rsid w:val="00DB7786"/>
    <w:rsid w:val="00DB7814"/>
    <w:rsid w:val="00DB7BF2"/>
    <w:rsid w:val="00DC0385"/>
    <w:rsid w:val="00DC03B8"/>
    <w:rsid w:val="00DC0427"/>
    <w:rsid w:val="00DC05A0"/>
    <w:rsid w:val="00DC07C8"/>
    <w:rsid w:val="00DC08C7"/>
    <w:rsid w:val="00DC08F6"/>
    <w:rsid w:val="00DC0D6B"/>
    <w:rsid w:val="00DC0E8E"/>
    <w:rsid w:val="00DC1173"/>
    <w:rsid w:val="00DC135D"/>
    <w:rsid w:val="00DC16DA"/>
    <w:rsid w:val="00DC1FF7"/>
    <w:rsid w:val="00DC2062"/>
    <w:rsid w:val="00DC24AB"/>
    <w:rsid w:val="00DC29A0"/>
    <w:rsid w:val="00DC2A57"/>
    <w:rsid w:val="00DC3097"/>
    <w:rsid w:val="00DC331F"/>
    <w:rsid w:val="00DC36B2"/>
    <w:rsid w:val="00DC3745"/>
    <w:rsid w:val="00DC389B"/>
    <w:rsid w:val="00DC3C8F"/>
    <w:rsid w:val="00DC3D31"/>
    <w:rsid w:val="00DC42AD"/>
    <w:rsid w:val="00DC42B6"/>
    <w:rsid w:val="00DC4409"/>
    <w:rsid w:val="00DC49D6"/>
    <w:rsid w:val="00DC4F03"/>
    <w:rsid w:val="00DC5078"/>
    <w:rsid w:val="00DC50BE"/>
    <w:rsid w:val="00DC53AA"/>
    <w:rsid w:val="00DC5E0E"/>
    <w:rsid w:val="00DC5F3A"/>
    <w:rsid w:val="00DC5F9A"/>
    <w:rsid w:val="00DC6124"/>
    <w:rsid w:val="00DC617F"/>
    <w:rsid w:val="00DC6508"/>
    <w:rsid w:val="00DC6581"/>
    <w:rsid w:val="00DC662A"/>
    <w:rsid w:val="00DC670C"/>
    <w:rsid w:val="00DC699B"/>
    <w:rsid w:val="00DC6E0D"/>
    <w:rsid w:val="00DC73F2"/>
    <w:rsid w:val="00DC7645"/>
    <w:rsid w:val="00DC7835"/>
    <w:rsid w:val="00DC79E0"/>
    <w:rsid w:val="00DC7B73"/>
    <w:rsid w:val="00DD0071"/>
    <w:rsid w:val="00DD0255"/>
    <w:rsid w:val="00DD02F8"/>
    <w:rsid w:val="00DD040B"/>
    <w:rsid w:val="00DD046C"/>
    <w:rsid w:val="00DD04A2"/>
    <w:rsid w:val="00DD06E5"/>
    <w:rsid w:val="00DD071F"/>
    <w:rsid w:val="00DD098C"/>
    <w:rsid w:val="00DD0C2F"/>
    <w:rsid w:val="00DD0D1E"/>
    <w:rsid w:val="00DD0DA7"/>
    <w:rsid w:val="00DD0DC8"/>
    <w:rsid w:val="00DD0E49"/>
    <w:rsid w:val="00DD0E56"/>
    <w:rsid w:val="00DD0F21"/>
    <w:rsid w:val="00DD1014"/>
    <w:rsid w:val="00DD13B7"/>
    <w:rsid w:val="00DD13CB"/>
    <w:rsid w:val="00DD1670"/>
    <w:rsid w:val="00DD16FD"/>
    <w:rsid w:val="00DD1745"/>
    <w:rsid w:val="00DD176E"/>
    <w:rsid w:val="00DD1A49"/>
    <w:rsid w:val="00DD1BF2"/>
    <w:rsid w:val="00DD1C40"/>
    <w:rsid w:val="00DD1D34"/>
    <w:rsid w:val="00DD1D36"/>
    <w:rsid w:val="00DD1EA1"/>
    <w:rsid w:val="00DD1FDF"/>
    <w:rsid w:val="00DD2512"/>
    <w:rsid w:val="00DD257F"/>
    <w:rsid w:val="00DD25A8"/>
    <w:rsid w:val="00DD266A"/>
    <w:rsid w:val="00DD26D1"/>
    <w:rsid w:val="00DD281A"/>
    <w:rsid w:val="00DD28AA"/>
    <w:rsid w:val="00DD28AD"/>
    <w:rsid w:val="00DD2CDD"/>
    <w:rsid w:val="00DD2F77"/>
    <w:rsid w:val="00DD308B"/>
    <w:rsid w:val="00DD311A"/>
    <w:rsid w:val="00DD316D"/>
    <w:rsid w:val="00DD3245"/>
    <w:rsid w:val="00DD33D4"/>
    <w:rsid w:val="00DD3D5E"/>
    <w:rsid w:val="00DD3DC9"/>
    <w:rsid w:val="00DD4479"/>
    <w:rsid w:val="00DD47AC"/>
    <w:rsid w:val="00DD4947"/>
    <w:rsid w:val="00DD4F63"/>
    <w:rsid w:val="00DD551B"/>
    <w:rsid w:val="00DD576C"/>
    <w:rsid w:val="00DD582D"/>
    <w:rsid w:val="00DD5B89"/>
    <w:rsid w:val="00DD5D08"/>
    <w:rsid w:val="00DD6558"/>
    <w:rsid w:val="00DD6581"/>
    <w:rsid w:val="00DD6656"/>
    <w:rsid w:val="00DD675C"/>
    <w:rsid w:val="00DD6814"/>
    <w:rsid w:val="00DD68C3"/>
    <w:rsid w:val="00DD6923"/>
    <w:rsid w:val="00DD6C68"/>
    <w:rsid w:val="00DD6DFD"/>
    <w:rsid w:val="00DD6F5B"/>
    <w:rsid w:val="00DD7071"/>
    <w:rsid w:val="00DD710C"/>
    <w:rsid w:val="00DD7394"/>
    <w:rsid w:val="00DD7838"/>
    <w:rsid w:val="00DD7998"/>
    <w:rsid w:val="00DD7BA8"/>
    <w:rsid w:val="00DD7C00"/>
    <w:rsid w:val="00DE01E5"/>
    <w:rsid w:val="00DE022C"/>
    <w:rsid w:val="00DE0620"/>
    <w:rsid w:val="00DE064F"/>
    <w:rsid w:val="00DE0898"/>
    <w:rsid w:val="00DE0AAE"/>
    <w:rsid w:val="00DE0BC0"/>
    <w:rsid w:val="00DE0D53"/>
    <w:rsid w:val="00DE1097"/>
    <w:rsid w:val="00DE10C3"/>
    <w:rsid w:val="00DE1698"/>
    <w:rsid w:val="00DE17E0"/>
    <w:rsid w:val="00DE1A02"/>
    <w:rsid w:val="00DE1E0B"/>
    <w:rsid w:val="00DE1F11"/>
    <w:rsid w:val="00DE1F96"/>
    <w:rsid w:val="00DE20B6"/>
    <w:rsid w:val="00DE21B1"/>
    <w:rsid w:val="00DE2275"/>
    <w:rsid w:val="00DE23AC"/>
    <w:rsid w:val="00DE2680"/>
    <w:rsid w:val="00DE2815"/>
    <w:rsid w:val="00DE2B02"/>
    <w:rsid w:val="00DE3174"/>
    <w:rsid w:val="00DE31C5"/>
    <w:rsid w:val="00DE320E"/>
    <w:rsid w:val="00DE330C"/>
    <w:rsid w:val="00DE36C7"/>
    <w:rsid w:val="00DE3796"/>
    <w:rsid w:val="00DE382B"/>
    <w:rsid w:val="00DE3A4A"/>
    <w:rsid w:val="00DE3E35"/>
    <w:rsid w:val="00DE3E74"/>
    <w:rsid w:val="00DE3F55"/>
    <w:rsid w:val="00DE4310"/>
    <w:rsid w:val="00DE4363"/>
    <w:rsid w:val="00DE437C"/>
    <w:rsid w:val="00DE4423"/>
    <w:rsid w:val="00DE4597"/>
    <w:rsid w:val="00DE4631"/>
    <w:rsid w:val="00DE46D4"/>
    <w:rsid w:val="00DE473D"/>
    <w:rsid w:val="00DE484E"/>
    <w:rsid w:val="00DE4A33"/>
    <w:rsid w:val="00DE4DB0"/>
    <w:rsid w:val="00DE4DCA"/>
    <w:rsid w:val="00DE51B0"/>
    <w:rsid w:val="00DE5609"/>
    <w:rsid w:val="00DE5BB7"/>
    <w:rsid w:val="00DE5D38"/>
    <w:rsid w:val="00DE5EDC"/>
    <w:rsid w:val="00DE5FA5"/>
    <w:rsid w:val="00DE5FCD"/>
    <w:rsid w:val="00DE6216"/>
    <w:rsid w:val="00DE6394"/>
    <w:rsid w:val="00DE64A2"/>
    <w:rsid w:val="00DE656D"/>
    <w:rsid w:val="00DE6632"/>
    <w:rsid w:val="00DE6714"/>
    <w:rsid w:val="00DE6761"/>
    <w:rsid w:val="00DE67E2"/>
    <w:rsid w:val="00DE67EB"/>
    <w:rsid w:val="00DE6913"/>
    <w:rsid w:val="00DE6A9B"/>
    <w:rsid w:val="00DE6C0F"/>
    <w:rsid w:val="00DE6C7E"/>
    <w:rsid w:val="00DE6D9E"/>
    <w:rsid w:val="00DE6ED7"/>
    <w:rsid w:val="00DE732C"/>
    <w:rsid w:val="00DE7381"/>
    <w:rsid w:val="00DE740E"/>
    <w:rsid w:val="00DE76D7"/>
    <w:rsid w:val="00DE7A0F"/>
    <w:rsid w:val="00DE7B59"/>
    <w:rsid w:val="00DE7C86"/>
    <w:rsid w:val="00DE7D00"/>
    <w:rsid w:val="00DF00F0"/>
    <w:rsid w:val="00DF01DA"/>
    <w:rsid w:val="00DF04BA"/>
    <w:rsid w:val="00DF0BDE"/>
    <w:rsid w:val="00DF0FAD"/>
    <w:rsid w:val="00DF11E9"/>
    <w:rsid w:val="00DF1337"/>
    <w:rsid w:val="00DF14E2"/>
    <w:rsid w:val="00DF17AD"/>
    <w:rsid w:val="00DF1A87"/>
    <w:rsid w:val="00DF1BE7"/>
    <w:rsid w:val="00DF1C09"/>
    <w:rsid w:val="00DF1C85"/>
    <w:rsid w:val="00DF1CCA"/>
    <w:rsid w:val="00DF20FB"/>
    <w:rsid w:val="00DF2279"/>
    <w:rsid w:val="00DF2480"/>
    <w:rsid w:val="00DF24F4"/>
    <w:rsid w:val="00DF25EA"/>
    <w:rsid w:val="00DF2894"/>
    <w:rsid w:val="00DF28C1"/>
    <w:rsid w:val="00DF28F3"/>
    <w:rsid w:val="00DF2BC2"/>
    <w:rsid w:val="00DF3115"/>
    <w:rsid w:val="00DF31A2"/>
    <w:rsid w:val="00DF31C9"/>
    <w:rsid w:val="00DF3542"/>
    <w:rsid w:val="00DF388C"/>
    <w:rsid w:val="00DF3CEE"/>
    <w:rsid w:val="00DF3EB4"/>
    <w:rsid w:val="00DF4250"/>
    <w:rsid w:val="00DF47DF"/>
    <w:rsid w:val="00DF4AA7"/>
    <w:rsid w:val="00DF4CAD"/>
    <w:rsid w:val="00DF500A"/>
    <w:rsid w:val="00DF5139"/>
    <w:rsid w:val="00DF5317"/>
    <w:rsid w:val="00DF53BA"/>
    <w:rsid w:val="00DF53C6"/>
    <w:rsid w:val="00DF5474"/>
    <w:rsid w:val="00DF569A"/>
    <w:rsid w:val="00DF58AA"/>
    <w:rsid w:val="00DF58DC"/>
    <w:rsid w:val="00DF5A51"/>
    <w:rsid w:val="00DF5CA5"/>
    <w:rsid w:val="00DF60D0"/>
    <w:rsid w:val="00DF6923"/>
    <w:rsid w:val="00DF6950"/>
    <w:rsid w:val="00DF69E5"/>
    <w:rsid w:val="00DF6BAD"/>
    <w:rsid w:val="00DF6D51"/>
    <w:rsid w:val="00DF6DBD"/>
    <w:rsid w:val="00DF7052"/>
    <w:rsid w:val="00DF71B1"/>
    <w:rsid w:val="00DF7321"/>
    <w:rsid w:val="00DF7574"/>
    <w:rsid w:val="00DF7C98"/>
    <w:rsid w:val="00DF7F9D"/>
    <w:rsid w:val="00E000FB"/>
    <w:rsid w:val="00E00295"/>
    <w:rsid w:val="00E0049A"/>
    <w:rsid w:val="00E0061F"/>
    <w:rsid w:val="00E0065E"/>
    <w:rsid w:val="00E006D5"/>
    <w:rsid w:val="00E006DA"/>
    <w:rsid w:val="00E007CC"/>
    <w:rsid w:val="00E008DA"/>
    <w:rsid w:val="00E00A1C"/>
    <w:rsid w:val="00E00B1B"/>
    <w:rsid w:val="00E00C3B"/>
    <w:rsid w:val="00E00ED6"/>
    <w:rsid w:val="00E00F42"/>
    <w:rsid w:val="00E00F55"/>
    <w:rsid w:val="00E01104"/>
    <w:rsid w:val="00E0119E"/>
    <w:rsid w:val="00E0135F"/>
    <w:rsid w:val="00E0147F"/>
    <w:rsid w:val="00E018A0"/>
    <w:rsid w:val="00E01941"/>
    <w:rsid w:val="00E019A0"/>
    <w:rsid w:val="00E019E2"/>
    <w:rsid w:val="00E019FD"/>
    <w:rsid w:val="00E01A99"/>
    <w:rsid w:val="00E01B59"/>
    <w:rsid w:val="00E01B92"/>
    <w:rsid w:val="00E01D1B"/>
    <w:rsid w:val="00E01E9D"/>
    <w:rsid w:val="00E01FCC"/>
    <w:rsid w:val="00E0202C"/>
    <w:rsid w:val="00E02039"/>
    <w:rsid w:val="00E0255E"/>
    <w:rsid w:val="00E0278F"/>
    <w:rsid w:val="00E02906"/>
    <w:rsid w:val="00E02C32"/>
    <w:rsid w:val="00E02C91"/>
    <w:rsid w:val="00E02CED"/>
    <w:rsid w:val="00E03058"/>
    <w:rsid w:val="00E032BF"/>
    <w:rsid w:val="00E03600"/>
    <w:rsid w:val="00E03690"/>
    <w:rsid w:val="00E040B6"/>
    <w:rsid w:val="00E040E4"/>
    <w:rsid w:val="00E043F1"/>
    <w:rsid w:val="00E0440F"/>
    <w:rsid w:val="00E04BD1"/>
    <w:rsid w:val="00E04EB9"/>
    <w:rsid w:val="00E04F00"/>
    <w:rsid w:val="00E0515F"/>
    <w:rsid w:val="00E05219"/>
    <w:rsid w:val="00E0546C"/>
    <w:rsid w:val="00E055A6"/>
    <w:rsid w:val="00E05643"/>
    <w:rsid w:val="00E0572F"/>
    <w:rsid w:val="00E057D7"/>
    <w:rsid w:val="00E05B3E"/>
    <w:rsid w:val="00E05BFC"/>
    <w:rsid w:val="00E05D0A"/>
    <w:rsid w:val="00E05DC0"/>
    <w:rsid w:val="00E05E4B"/>
    <w:rsid w:val="00E05F63"/>
    <w:rsid w:val="00E0606A"/>
    <w:rsid w:val="00E06193"/>
    <w:rsid w:val="00E06326"/>
    <w:rsid w:val="00E064B6"/>
    <w:rsid w:val="00E06517"/>
    <w:rsid w:val="00E067E9"/>
    <w:rsid w:val="00E06935"/>
    <w:rsid w:val="00E06B06"/>
    <w:rsid w:val="00E06BF1"/>
    <w:rsid w:val="00E06CAC"/>
    <w:rsid w:val="00E06E4E"/>
    <w:rsid w:val="00E06F5A"/>
    <w:rsid w:val="00E07379"/>
    <w:rsid w:val="00E07452"/>
    <w:rsid w:val="00E074A1"/>
    <w:rsid w:val="00E0759A"/>
    <w:rsid w:val="00E0764B"/>
    <w:rsid w:val="00E076A0"/>
    <w:rsid w:val="00E0780F"/>
    <w:rsid w:val="00E07D1D"/>
    <w:rsid w:val="00E07D5B"/>
    <w:rsid w:val="00E10044"/>
    <w:rsid w:val="00E103BE"/>
    <w:rsid w:val="00E10A31"/>
    <w:rsid w:val="00E10C4C"/>
    <w:rsid w:val="00E10CEC"/>
    <w:rsid w:val="00E10EF1"/>
    <w:rsid w:val="00E10FA0"/>
    <w:rsid w:val="00E11229"/>
    <w:rsid w:val="00E113BB"/>
    <w:rsid w:val="00E1146B"/>
    <w:rsid w:val="00E11528"/>
    <w:rsid w:val="00E11670"/>
    <w:rsid w:val="00E117F3"/>
    <w:rsid w:val="00E1185F"/>
    <w:rsid w:val="00E11A94"/>
    <w:rsid w:val="00E11CFC"/>
    <w:rsid w:val="00E11D77"/>
    <w:rsid w:val="00E1209E"/>
    <w:rsid w:val="00E120BC"/>
    <w:rsid w:val="00E120F3"/>
    <w:rsid w:val="00E1247E"/>
    <w:rsid w:val="00E12773"/>
    <w:rsid w:val="00E128AF"/>
    <w:rsid w:val="00E12A45"/>
    <w:rsid w:val="00E12B28"/>
    <w:rsid w:val="00E12D1C"/>
    <w:rsid w:val="00E13070"/>
    <w:rsid w:val="00E134F3"/>
    <w:rsid w:val="00E13510"/>
    <w:rsid w:val="00E13573"/>
    <w:rsid w:val="00E13BDC"/>
    <w:rsid w:val="00E13D46"/>
    <w:rsid w:val="00E13ED8"/>
    <w:rsid w:val="00E14322"/>
    <w:rsid w:val="00E14367"/>
    <w:rsid w:val="00E145BC"/>
    <w:rsid w:val="00E1465B"/>
    <w:rsid w:val="00E146E6"/>
    <w:rsid w:val="00E1485A"/>
    <w:rsid w:val="00E149A5"/>
    <w:rsid w:val="00E15045"/>
    <w:rsid w:val="00E1509F"/>
    <w:rsid w:val="00E150CF"/>
    <w:rsid w:val="00E1558C"/>
    <w:rsid w:val="00E157FD"/>
    <w:rsid w:val="00E1596B"/>
    <w:rsid w:val="00E15BC4"/>
    <w:rsid w:val="00E15BCC"/>
    <w:rsid w:val="00E15D6C"/>
    <w:rsid w:val="00E15F0D"/>
    <w:rsid w:val="00E15F32"/>
    <w:rsid w:val="00E162A1"/>
    <w:rsid w:val="00E16346"/>
    <w:rsid w:val="00E167CD"/>
    <w:rsid w:val="00E16914"/>
    <w:rsid w:val="00E17032"/>
    <w:rsid w:val="00E170E8"/>
    <w:rsid w:val="00E17251"/>
    <w:rsid w:val="00E1747A"/>
    <w:rsid w:val="00E17486"/>
    <w:rsid w:val="00E17628"/>
    <w:rsid w:val="00E178DF"/>
    <w:rsid w:val="00E17908"/>
    <w:rsid w:val="00E17B59"/>
    <w:rsid w:val="00E17F3E"/>
    <w:rsid w:val="00E20382"/>
    <w:rsid w:val="00E20586"/>
    <w:rsid w:val="00E206F2"/>
    <w:rsid w:val="00E206FB"/>
    <w:rsid w:val="00E2081E"/>
    <w:rsid w:val="00E208C5"/>
    <w:rsid w:val="00E20A3D"/>
    <w:rsid w:val="00E211E1"/>
    <w:rsid w:val="00E211E4"/>
    <w:rsid w:val="00E21293"/>
    <w:rsid w:val="00E214E9"/>
    <w:rsid w:val="00E2171E"/>
    <w:rsid w:val="00E217A2"/>
    <w:rsid w:val="00E218EA"/>
    <w:rsid w:val="00E21E5D"/>
    <w:rsid w:val="00E2201F"/>
    <w:rsid w:val="00E2210F"/>
    <w:rsid w:val="00E222C1"/>
    <w:rsid w:val="00E223E5"/>
    <w:rsid w:val="00E22607"/>
    <w:rsid w:val="00E22655"/>
    <w:rsid w:val="00E22728"/>
    <w:rsid w:val="00E2280C"/>
    <w:rsid w:val="00E22AA1"/>
    <w:rsid w:val="00E23051"/>
    <w:rsid w:val="00E23523"/>
    <w:rsid w:val="00E23815"/>
    <w:rsid w:val="00E23A4C"/>
    <w:rsid w:val="00E23B78"/>
    <w:rsid w:val="00E23FDF"/>
    <w:rsid w:val="00E23FF2"/>
    <w:rsid w:val="00E24150"/>
    <w:rsid w:val="00E24216"/>
    <w:rsid w:val="00E2431B"/>
    <w:rsid w:val="00E2432D"/>
    <w:rsid w:val="00E244D1"/>
    <w:rsid w:val="00E24EAB"/>
    <w:rsid w:val="00E2530D"/>
    <w:rsid w:val="00E25424"/>
    <w:rsid w:val="00E254E0"/>
    <w:rsid w:val="00E255B6"/>
    <w:rsid w:val="00E25743"/>
    <w:rsid w:val="00E25B59"/>
    <w:rsid w:val="00E25DDF"/>
    <w:rsid w:val="00E260E3"/>
    <w:rsid w:val="00E263ED"/>
    <w:rsid w:val="00E2663E"/>
    <w:rsid w:val="00E26701"/>
    <w:rsid w:val="00E2685C"/>
    <w:rsid w:val="00E2701E"/>
    <w:rsid w:val="00E270DA"/>
    <w:rsid w:val="00E27107"/>
    <w:rsid w:val="00E2736F"/>
    <w:rsid w:val="00E2743B"/>
    <w:rsid w:val="00E27683"/>
    <w:rsid w:val="00E27913"/>
    <w:rsid w:val="00E27B1A"/>
    <w:rsid w:val="00E30C8D"/>
    <w:rsid w:val="00E30F9F"/>
    <w:rsid w:val="00E31190"/>
    <w:rsid w:val="00E3136C"/>
    <w:rsid w:val="00E31791"/>
    <w:rsid w:val="00E317EB"/>
    <w:rsid w:val="00E31BA5"/>
    <w:rsid w:val="00E31C4F"/>
    <w:rsid w:val="00E31CEC"/>
    <w:rsid w:val="00E321B8"/>
    <w:rsid w:val="00E321DE"/>
    <w:rsid w:val="00E3229E"/>
    <w:rsid w:val="00E32423"/>
    <w:rsid w:val="00E327D9"/>
    <w:rsid w:val="00E32A15"/>
    <w:rsid w:val="00E32B1F"/>
    <w:rsid w:val="00E32C16"/>
    <w:rsid w:val="00E32C47"/>
    <w:rsid w:val="00E32CBD"/>
    <w:rsid w:val="00E33117"/>
    <w:rsid w:val="00E3336A"/>
    <w:rsid w:val="00E33399"/>
    <w:rsid w:val="00E337CA"/>
    <w:rsid w:val="00E339B0"/>
    <w:rsid w:val="00E34108"/>
    <w:rsid w:val="00E3423F"/>
    <w:rsid w:val="00E3433B"/>
    <w:rsid w:val="00E34394"/>
    <w:rsid w:val="00E3444B"/>
    <w:rsid w:val="00E3448E"/>
    <w:rsid w:val="00E34548"/>
    <w:rsid w:val="00E34703"/>
    <w:rsid w:val="00E348B9"/>
    <w:rsid w:val="00E3503C"/>
    <w:rsid w:val="00E35247"/>
    <w:rsid w:val="00E3556E"/>
    <w:rsid w:val="00E35866"/>
    <w:rsid w:val="00E35883"/>
    <w:rsid w:val="00E3595E"/>
    <w:rsid w:val="00E35BC0"/>
    <w:rsid w:val="00E360C9"/>
    <w:rsid w:val="00E36114"/>
    <w:rsid w:val="00E36495"/>
    <w:rsid w:val="00E36512"/>
    <w:rsid w:val="00E36779"/>
    <w:rsid w:val="00E36A15"/>
    <w:rsid w:val="00E36A86"/>
    <w:rsid w:val="00E36A9A"/>
    <w:rsid w:val="00E36AD7"/>
    <w:rsid w:val="00E36DE4"/>
    <w:rsid w:val="00E36EAB"/>
    <w:rsid w:val="00E36F83"/>
    <w:rsid w:val="00E37055"/>
    <w:rsid w:val="00E37374"/>
    <w:rsid w:val="00E3738C"/>
    <w:rsid w:val="00E3745F"/>
    <w:rsid w:val="00E374F9"/>
    <w:rsid w:val="00E37579"/>
    <w:rsid w:val="00E375FB"/>
    <w:rsid w:val="00E3794A"/>
    <w:rsid w:val="00E37A77"/>
    <w:rsid w:val="00E37D12"/>
    <w:rsid w:val="00E37D16"/>
    <w:rsid w:val="00E400B6"/>
    <w:rsid w:val="00E4054A"/>
    <w:rsid w:val="00E4074A"/>
    <w:rsid w:val="00E40789"/>
    <w:rsid w:val="00E40794"/>
    <w:rsid w:val="00E407D3"/>
    <w:rsid w:val="00E40A1E"/>
    <w:rsid w:val="00E40B0E"/>
    <w:rsid w:val="00E415B0"/>
    <w:rsid w:val="00E416AD"/>
    <w:rsid w:val="00E416B8"/>
    <w:rsid w:val="00E416FA"/>
    <w:rsid w:val="00E4182E"/>
    <w:rsid w:val="00E4189B"/>
    <w:rsid w:val="00E41A6C"/>
    <w:rsid w:val="00E41A97"/>
    <w:rsid w:val="00E41B0B"/>
    <w:rsid w:val="00E41CB5"/>
    <w:rsid w:val="00E41EDD"/>
    <w:rsid w:val="00E41F39"/>
    <w:rsid w:val="00E4207D"/>
    <w:rsid w:val="00E420D2"/>
    <w:rsid w:val="00E4252F"/>
    <w:rsid w:val="00E4258D"/>
    <w:rsid w:val="00E42607"/>
    <w:rsid w:val="00E42618"/>
    <w:rsid w:val="00E4262B"/>
    <w:rsid w:val="00E42642"/>
    <w:rsid w:val="00E4278D"/>
    <w:rsid w:val="00E42A38"/>
    <w:rsid w:val="00E42A75"/>
    <w:rsid w:val="00E42B11"/>
    <w:rsid w:val="00E42B15"/>
    <w:rsid w:val="00E42C0B"/>
    <w:rsid w:val="00E42C54"/>
    <w:rsid w:val="00E42EAB"/>
    <w:rsid w:val="00E42F0D"/>
    <w:rsid w:val="00E43107"/>
    <w:rsid w:val="00E43289"/>
    <w:rsid w:val="00E4330F"/>
    <w:rsid w:val="00E435D0"/>
    <w:rsid w:val="00E436DC"/>
    <w:rsid w:val="00E43A4E"/>
    <w:rsid w:val="00E43ABA"/>
    <w:rsid w:val="00E44080"/>
    <w:rsid w:val="00E44101"/>
    <w:rsid w:val="00E443BE"/>
    <w:rsid w:val="00E447E5"/>
    <w:rsid w:val="00E44A0F"/>
    <w:rsid w:val="00E44AC2"/>
    <w:rsid w:val="00E44ADA"/>
    <w:rsid w:val="00E44D48"/>
    <w:rsid w:val="00E450C8"/>
    <w:rsid w:val="00E450DE"/>
    <w:rsid w:val="00E4530A"/>
    <w:rsid w:val="00E45372"/>
    <w:rsid w:val="00E455A8"/>
    <w:rsid w:val="00E45FD3"/>
    <w:rsid w:val="00E46179"/>
    <w:rsid w:val="00E4628B"/>
    <w:rsid w:val="00E467C3"/>
    <w:rsid w:val="00E4684F"/>
    <w:rsid w:val="00E46A52"/>
    <w:rsid w:val="00E46BAA"/>
    <w:rsid w:val="00E46C96"/>
    <w:rsid w:val="00E46CD7"/>
    <w:rsid w:val="00E46F90"/>
    <w:rsid w:val="00E472D5"/>
    <w:rsid w:val="00E47393"/>
    <w:rsid w:val="00E473A1"/>
    <w:rsid w:val="00E4794A"/>
    <w:rsid w:val="00E479C9"/>
    <w:rsid w:val="00E47A03"/>
    <w:rsid w:val="00E47D1D"/>
    <w:rsid w:val="00E47FD9"/>
    <w:rsid w:val="00E50193"/>
    <w:rsid w:val="00E50273"/>
    <w:rsid w:val="00E5060F"/>
    <w:rsid w:val="00E506E9"/>
    <w:rsid w:val="00E50B2A"/>
    <w:rsid w:val="00E50B52"/>
    <w:rsid w:val="00E50C1A"/>
    <w:rsid w:val="00E50DB7"/>
    <w:rsid w:val="00E50E59"/>
    <w:rsid w:val="00E510FA"/>
    <w:rsid w:val="00E5115D"/>
    <w:rsid w:val="00E51630"/>
    <w:rsid w:val="00E517E6"/>
    <w:rsid w:val="00E518B2"/>
    <w:rsid w:val="00E51971"/>
    <w:rsid w:val="00E51973"/>
    <w:rsid w:val="00E51B19"/>
    <w:rsid w:val="00E51D85"/>
    <w:rsid w:val="00E51E3C"/>
    <w:rsid w:val="00E5210E"/>
    <w:rsid w:val="00E5211D"/>
    <w:rsid w:val="00E52521"/>
    <w:rsid w:val="00E526B3"/>
    <w:rsid w:val="00E52A28"/>
    <w:rsid w:val="00E52B0D"/>
    <w:rsid w:val="00E52C60"/>
    <w:rsid w:val="00E52D18"/>
    <w:rsid w:val="00E52D9A"/>
    <w:rsid w:val="00E52E2B"/>
    <w:rsid w:val="00E533B4"/>
    <w:rsid w:val="00E53523"/>
    <w:rsid w:val="00E535EC"/>
    <w:rsid w:val="00E53696"/>
    <w:rsid w:val="00E536D3"/>
    <w:rsid w:val="00E537F4"/>
    <w:rsid w:val="00E53988"/>
    <w:rsid w:val="00E53B61"/>
    <w:rsid w:val="00E540CD"/>
    <w:rsid w:val="00E54159"/>
    <w:rsid w:val="00E5419E"/>
    <w:rsid w:val="00E541EA"/>
    <w:rsid w:val="00E541EE"/>
    <w:rsid w:val="00E5460C"/>
    <w:rsid w:val="00E5466F"/>
    <w:rsid w:val="00E546F1"/>
    <w:rsid w:val="00E5472A"/>
    <w:rsid w:val="00E54897"/>
    <w:rsid w:val="00E54B4E"/>
    <w:rsid w:val="00E54BA2"/>
    <w:rsid w:val="00E54C08"/>
    <w:rsid w:val="00E54C3A"/>
    <w:rsid w:val="00E54F90"/>
    <w:rsid w:val="00E55297"/>
    <w:rsid w:val="00E55340"/>
    <w:rsid w:val="00E55476"/>
    <w:rsid w:val="00E555F4"/>
    <w:rsid w:val="00E55B9E"/>
    <w:rsid w:val="00E55F7A"/>
    <w:rsid w:val="00E560FF"/>
    <w:rsid w:val="00E56E5B"/>
    <w:rsid w:val="00E56E98"/>
    <w:rsid w:val="00E56FEA"/>
    <w:rsid w:val="00E5731C"/>
    <w:rsid w:val="00E5749F"/>
    <w:rsid w:val="00E57580"/>
    <w:rsid w:val="00E577BD"/>
    <w:rsid w:val="00E57A24"/>
    <w:rsid w:val="00E57B6E"/>
    <w:rsid w:val="00E57C38"/>
    <w:rsid w:val="00E57CAF"/>
    <w:rsid w:val="00E57D90"/>
    <w:rsid w:val="00E600FB"/>
    <w:rsid w:val="00E60700"/>
    <w:rsid w:val="00E6077D"/>
    <w:rsid w:val="00E60864"/>
    <w:rsid w:val="00E60AFB"/>
    <w:rsid w:val="00E60DD3"/>
    <w:rsid w:val="00E60DE2"/>
    <w:rsid w:val="00E61002"/>
    <w:rsid w:val="00E6109E"/>
    <w:rsid w:val="00E61372"/>
    <w:rsid w:val="00E614C3"/>
    <w:rsid w:val="00E6163E"/>
    <w:rsid w:val="00E6177C"/>
    <w:rsid w:val="00E61804"/>
    <w:rsid w:val="00E61B55"/>
    <w:rsid w:val="00E61BC1"/>
    <w:rsid w:val="00E61C8C"/>
    <w:rsid w:val="00E61E64"/>
    <w:rsid w:val="00E61F78"/>
    <w:rsid w:val="00E6234D"/>
    <w:rsid w:val="00E624BC"/>
    <w:rsid w:val="00E6265B"/>
    <w:rsid w:val="00E62668"/>
    <w:rsid w:val="00E626E6"/>
    <w:rsid w:val="00E62A47"/>
    <w:rsid w:val="00E62A8E"/>
    <w:rsid w:val="00E62D07"/>
    <w:rsid w:val="00E63230"/>
    <w:rsid w:val="00E6371E"/>
    <w:rsid w:val="00E63DEC"/>
    <w:rsid w:val="00E63E32"/>
    <w:rsid w:val="00E63F47"/>
    <w:rsid w:val="00E63F68"/>
    <w:rsid w:val="00E64062"/>
    <w:rsid w:val="00E64571"/>
    <w:rsid w:val="00E646BF"/>
    <w:rsid w:val="00E64764"/>
    <w:rsid w:val="00E64779"/>
    <w:rsid w:val="00E64A19"/>
    <w:rsid w:val="00E64A8C"/>
    <w:rsid w:val="00E64B12"/>
    <w:rsid w:val="00E64FC5"/>
    <w:rsid w:val="00E65191"/>
    <w:rsid w:val="00E6520F"/>
    <w:rsid w:val="00E65223"/>
    <w:rsid w:val="00E65284"/>
    <w:rsid w:val="00E653B3"/>
    <w:rsid w:val="00E658A5"/>
    <w:rsid w:val="00E65BBD"/>
    <w:rsid w:val="00E65DCD"/>
    <w:rsid w:val="00E65E0B"/>
    <w:rsid w:val="00E66501"/>
    <w:rsid w:val="00E66705"/>
    <w:rsid w:val="00E667DE"/>
    <w:rsid w:val="00E668C9"/>
    <w:rsid w:val="00E66963"/>
    <w:rsid w:val="00E66A08"/>
    <w:rsid w:val="00E66B38"/>
    <w:rsid w:val="00E66BBD"/>
    <w:rsid w:val="00E66C85"/>
    <w:rsid w:val="00E67183"/>
    <w:rsid w:val="00E672AC"/>
    <w:rsid w:val="00E67319"/>
    <w:rsid w:val="00E67634"/>
    <w:rsid w:val="00E676CD"/>
    <w:rsid w:val="00E67718"/>
    <w:rsid w:val="00E6773B"/>
    <w:rsid w:val="00E678C9"/>
    <w:rsid w:val="00E67D81"/>
    <w:rsid w:val="00E67DB4"/>
    <w:rsid w:val="00E67DB9"/>
    <w:rsid w:val="00E70069"/>
    <w:rsid w:val="00E70098"/>
    <w:rsid w:val="00E702CA"/>
    <w:rsid w:val="00E70409"/>
    <w:rsid w:val="00E70426"/>
    <w:rsid w:val="00E70753"/>
    <w:rsid w:val="00E70C51"/>
    <w:rsid w:val="00E70C5D"/>
    <w:rsid w:val="00E70F31"/>
    <w:rsid w:val="00E70F4D"/>
    <w:rsid w:val="00E7103C"/>
    <w:rsid w:val="00E71176"/>
    <w:rsid w:val="00E71257"/>
    <w:rsid w:val="00E712FE"/>
    <w:rsid w:val="00E713EF"/>
    <w:rsid w:val="00E71B2F"/>
    <w:rsid w:val="00E72054"/>
    <w:rsid w:val="00E72155"/>
    <w:rsid w:val="00E7230D"/>
    <w:rsid w:val="00E724A2"/>
    <w:rsid w:val="00E724AB"/>
    <w:rsid w:val="00E727E8"/>
    <w:rsid w:val="00E729BE"/>
    <w:rsid w:val="00E72B73"/>
    <w:rsid w:val="00E72FEB"/>
    <w:rsid w:val="00E73117"/>
    <w:rsid w:val="00E7336B"/>
    <w:rsid w:val="00E7359C"/>
    <w:rsid w:val="00E73685"/>
    <w:rsid w:val="00E73716"/>
    <w:rsid w:val="00E73AC8"/>
    <w:rsid w:val="00E73B42"/>
    <w:rsid w:val="00E73E11"/>
    <w:rsid w:val="00E73F8C"/>
    <w:rsid w:val="00E74136"/>
    <w:rsid w:val="00E742D1"/>
    <w:rsid w:val="00E74379"/>
    <w:rsid w:val="00E7437E"/>
    <w:rsid w:val="00E745F4"/>
    <w:rsid w:val="00E7487C"/>
    <w:rsid w:val="00E74946"/>
    <w:rsid w:val="00E74D53"/>
    <w:rsid w:val="00E74E60"/>
    <w:rsid w:val="00E750B7"/>
    <w:rsid w:val="00E751DF"/>
    <w:rsid w:val="00E75242"/>
    <w:rsid w:val="00E75283"/>
    <w:rsid w:val="00E75309"/>
    <w:rsid w:val="00E753D8"/>
    <w:rsid w:val="00E7561C"/>
    <w:rsid w:val="00E758ED"/>
    <w:rsid w:val="00E75E03"/>
    <w:rsid w:val="00E75E4B"/>
    <w:rsid w:val="00E761E4"/>
    <w:rsid w:val="00E762D7"/>
    <w:rsid w:val="00E76429"/>
    <w:rsid w:val="00E7653D"/>
    <w:rsid w:val="00E76574"/>
    <w:rsid w:val="00E7687C"/>
    <w:rsid w:val="00E76CC2"/>
    <w:rsid w:val="00E76D0E"/>
    <w:rsid w:val="00E7709E"/>
    <w:rsid w:val="00E771B9"/>
    <w:rsid w:val="00E773F3"/>
    <w:rsid w:val="00E77418"/>
    <w:rsid w:val="00E77629"/>
    <w:rsid w:val="00E77721"/>
    <w:rsid w:val="00E77C59"/>
    <w:rsid w:val="00E77DA2"/>
    <w:rsid w:val="00E77F89"/>
    <w:rsid w:val="00E77FF3"/>
    <w:rsid w:val="00E80506"/>
    <w:rsid w:val="00E80698"/>
    <w:rsid w:val="00E80951"/>
    <w:rsid w:val="00E80CB1"/>
    <w:rsid w:val="00E81059"/>
    <w:rsid w:val="00E812C9"/>
    <w:rsid w:val="00E8134B"/>
    <w:rsid w:val="00E81501"/>
    <w:rsid w:val="00E81704"/>
    <w:rsid w:val="00E8193C"/>
    <w:rsid w:val="00E819AE"/>
    <w:rsid w:val="00E819B3"/>
    <w:rsid w:val="00E81DD8"/>
    <w:rsid w:val="00E81FF0"/>
    <w:rsid w:val="00E821E7"/>
    <w:rsid w:val="00E825C9"/>
    <w:rsid w:val="00E8275A"/>
    <w:rsid w:val="00E82B5D"/>
    <w:rsid w:val="00E82B8F"/>
    <w:rsid w:val="00E82E0A"/>
    <w:rsid w:val="00E83107"/>
    <w:rsid w:val="00E83324"/>
    <w:rsid w:val="00E83375"/>
    <w:rsid w:val="00E8361B"/>
    <w:rsid w:val="00E836BB"/>
    <w:rsid w:val="00E83799"/>
    <w:rsid w:val="00E83BE7"/>
    <w:rsid w:val="00E847B5"/>
    <w:rsid w:val="00E84881"/>
    <w:rsid w:val="00E84A61"/>
    <w:rsid w:val="00E84ADD"/>
    <w:rsid w:val="00E84C77"/>
    <w:rsid w:val="00E84C88"/>
    <w:rsid w:val="00E84CBD"/>
    <w:rsid w:val="00E84CD8"/>
    <w:rsid w:val="00E84E31"/>
    <w:rsid w:val="00E84FC9"/>
    <w:rsid w:val="00E852D0"/>
    <w:rsid w:val="00E85452"/>
    <w:rsid w:val="00E85497"/>
    <w:rsid w:val="00E85DA0"/>
    <w:rsid w:val="00E85E83"/>
    <w:rsid w:val="00E860F1"/>
    <w:rsid w:val="00E861B2"/>
    <w:rsid w:val="00E87577"/>
    <w:rsid w:val="00E875E0"/>
    <w:rsid w:val="00E8790B"/>
    <w:rsid w:val="00E879B2"/>
    <w:rsid w:val="00E902D7"/>
    <w:rsid w:val="00E903F3"/>
    <w:rsid w:val="00E904C5"/>
    <w:rsid w:val="00E9080B"/>
    <w:rsid w:val="00E90B0F"/>
    <w:rsid w:val="00E90C34"/>
    <w:rsid w:val="00E910F5"/>
    <w:rsid w:val="00E91444"/>
    <w:rsid w:val="00E9145D"/>
    <w:rsid w:val="00E917C2"/>
    <w:rsid w:val="00E918BD"/>
    <w:rsid w:val="00E91969"/>
    <w:rsid w:val="00E9198F"/>
    <w:rsid w:val="00E91A50"/>
    <w:rsid w:val="00E91EF5"/>
    <w:rsid w:val="00E91F1F"/>
    <w:rsid w:val="00E91F6F"/>
    <w:rsid w:val="00E91F88"/>
    <w:rsid w:val="00E920C1"/>
    <w:rsid w:val="00E9226D"/>
    <w:rsid w:val="00E924C4"/>
    <w:rsid w:val="00E929E0"/>
    <w:rsid w:val="00E929EF"/>
    <w:rsid w:val="00E92A53"/>
    <w:rsid w:val="00E92F49"/>
    <w:rsid w:val="00E930C3"/>
    <w:rsid w:val="00E9316D"/>
    <w:rsid w:val="00E9327E"/>
    <w:rsid w:val="00E933BB"/>
    <w:rsid w:val="00E935A0"/>
    <w:rsid w:val="00E93654"/>
    <w:rsid w:val="00E9376E"/>
    <w:rsid w:val="00E93795"/>
    <w:rsid w:val="00E938E5"/>
    <w:rsid w:val="00E939C0"/>
    <w:rsid w:val="00E93A08"/>
    <w:rsid w:val="00E93AE9"/>
    <w:rsid w:val="00E93BC1"/>
    <w:rsid w:val="00E93BF0"/>
    <w:rsid w:val="00E93D49"/>
    <w:rsid w:val="00E93FAC"/>
    <w:rsid w:val="00E940A7"/>
    <w:rsid w:val="00E945A3"/>
    <w:rsid w:val="00E9471E"/>
    <w:rsid w:val="00E9473F"/>
    <w:rsid w:val="00E947DB"/>
    <w:rsid w:val="00E94A8C"/>
    <w:rsid w:val="00E94E1D"/>
    <w:rsid w:val="00E94FAC"/>
    <w:rsid w:val="00E9504B"/>
    <w:rsid w:val="00E9518F"/>
    <w:rsid w:val="00E951CF"/>
    <w:rsid w:val="00E9525E"/>
    <w:rsid w:val="00E9549B"/>
    <w:rsid w:val="00E95565"/>
    <w:rsid w:val="00E957C2"/>
    <w:rsid w:val="00E957ED"/>
    <w:rsid w:val="00E95AE7"/>
    <w:rsid w:val="00E95BDA"/>
    <w:rsid w:val="00E95E11"/>
    <w:rsid w:val="00E95EEF"/>
    <w:rsid w:val="00E95FDF"/>
    <w:rsid w:val="00E9623F"/>
    <w:rsid w:val="00E9634A"/>
    <w:rsid w:val="00E963B7"/>
    <w:rsid w:val="00E965BD"/>
    <w:rsid w:val="00E96B37"/>
    <w:rsid w:val="00E96BDD"/>
    <w:rsid w:val="00E96FD1"/>
    <w:rsid w:val="00E970CB"/>
    <w:rsid w:val="00E970E1"/>
    <w:rsid w:val="00E97351"/>
    <w:rsid w:val="00E97545"/>
    <w:rsid w:val="00E976CC"/>
    <w:rsid w:val="00E97790"/>
    <w:rsid w:val="00E97AB3"/>
    <w:rsid w:val="00E97AEF"/>
    <w:rsid w:val="00E97B53"/>
    <w:rsid w:val="00E97E50"/>
    <w:rsid w:val="00E97F2D"/>
    <w:rsid w:val="00E97FB1"/>
    <w:rsid w:val="00E97FC4"/>
    <w:rsid w:val="00E97FD8"/>
    <w:rsid w:val="00EA0049"/>
    <w:rsid w:val="00EA00DC"/>
    <w:rsid w:val="00EA010B"/>
    <w:rsid w:val="00EA018C"/>
    <w:rsid w:val="00EA0233"/>
    <w:rsid w:val="00EA03CE"/>
    <w:rsid w:val="00EA05E5"/>
    <w:rsid w:val="00EA068B"/>
    <w:rsid w:val="00EA06A0"/>
    <w:rsid w:val="00EA06A4"/>
    <w:rsid w:val="00EA0AF7"/>
    <w:rsid w:val="00EA0DC1"/>
    <w:rsid w:val="00EA0E31"/>
    <w:rsid w:val="00EA0F4D"/>
    <w:rsid w:val="00EA0FB5"/>
    <w:rsid w:val="00EA10C4"/>
    <w:rsid w:val="00EA12B0"/>
    <w:rsid w:val="00EA150B"/>
    <w:rsid w:val="00EA16B9"/>
    <w:rsid w:val="00EA185B"/>
    <w:rsid w:val="00EA1883"/>
    <w:rsid w:val="00EA1971"/>
    <w:rsid w:val="00EA1A09"/>
    <w:rsid w:val="00EA1AE7"/>
    <w:rsid w:val="00EA1C6A"/>
    <w:rsid w:val="00EA1E0D"/>
    <w:rsid w:val="00EA1FE6"/>
    <w:rsid w:val="00EA2195"/>
    <w:rsid w:val="00EA21BD"/>
    <w:rsid w:val="00EA22D3"/>
    <w:rsid w:val="00EA23D1"/>
    <w:rsid w:val="00EA27B3"/>
    <w:rsid w:val="00EA2A3C"/>
    <w:rsid w:val="00EA2B54"/>
    <w:rsid w:val="00EA2D3A"/>
    <w:rsid w:val="00EA2FB2"/>
    <w:rsid w:val="00EA300D"/>
    <w:rsid w:val="00EA3082"/>
    <w:rsid w:val="00EA36B8"/>
    <w:rsid w:val="00EA3A16"/>
    <w:rsid w:val="00EA3B30"/>
    <w:rsid w:val="00EA3CA8"/>
    <w:rsid w:val="00EA3DDD"/>
    <w:rsid w:val="00EA400A"/>
    <w:rsid w:val="00EA418F"/>
    <w:rsid w:val="00EA41E4"/>
    <w:rsid w:val="00EA4375"/>
    <w:rsid w:val="00EA4509"/>
    <w:rsid w:val="00EA4615"/>
    <w:rsid w:val="00EA4628"/>
    <w:rsid w:val="00EA471E"/>
    <w:rsid w:val="00EA4860"/>
    <w:rsid w:val="00EA48F8"/>
    <w:rsid w:val="00EA497D"/>
    <w:rsid w:val="00EA4AEE"/>
    <w:rsid w:val="00EA4CA0"/>
    <w:rsid w:val="00EA4F6A"/>
    <w:rsid w:val="00EA4FCA"/>
    <w:rsid w:val="00EA5089"/>
    <w:rsid w:val="00EA50C1"/>
    <w:rsid w:val="00EA50E0"/>
    <w:rsid w:val="00EA5711"/>
    <w:rsid w:val="00EA5DE7"/>
    <w:rsid w:val="00EA5E56"/>
    <w:rsid w:val="00EA5F8D"/>
    <w:rsid w:val="00EA63B2"/>
    <w:rsid w:val="00EA63B8"/>
    <w:rsid w:val="00EA6499"/>
    <w:rsid w:val="00EA6556"/>
    <w:rsid w:val="00EA6BF8"/>
    <w:rsid w:val="00EA6CF7"/>
    <w:rsid w:val="00EA6E7E"/>
    <w:rsid w:val="00EA782B"/>
    <w:rsid w:val="00EA7F37"/>
    <w:rsid w:val="00EB02B3"/>
    <w:rsid w:val="00EB060A"/>
    <w:rsid w:val="00EB07A4"/>
    <w:rsid w:val="00EB0B10"/>
    <w:rsid w:val="00EB0DE9"/>
    <w:rsid w:val="00EB0E0E"/>
    <w:rsid w:val="00EB12F5"/>
    <w:rsid w:val="00EB13AA"/>
    <w:rsid w:val="00EB13F8"/>
    <w:rsid w:val="00EB1514"/>
    <w:rsid w:val="00EB17AA"/>
    <w:rsid w:val="00EB187C"/>
    <w:rsid w:val="00EB1987"/>
    <w:rsid w:val="00EB19E7"/>
    <w:rsid w:val="00EB1A6E"/>
    <w:rsid w:val="00EB1CB0"/>
    <w:rsid w:val="00EB1D58"/>
    <w:rsid w:val="00EB2141"/>
    <w:rsid w:val="00EB223F"/>
    <w:rsid w:val="00EB2262"/>
    <w:rsid w:val="00EB237D"/>
    <w:rsid w:val="00EB242E"/>
    <w:rsid w:val="00EB2637"/>
    <w:rsid w:val="00EB28B0"/>
    <w:rsid w:val="00EB2D8E"/>
    <w:rsid w:val="00EB3098"/>
    <w:rsid w:val="00EB32F7"/>
    <w:rsid w:val="00EB346E"/>
    <w:rsid w:val="00EB34DA"/>
    <w:rsid w:val="00EB3500"/>
    <w:rsid w:val="00EB3559"/>
    <w:rsid w:val="00EB36E8"/>
    <w:rsid w:val="00EB3A0E"/>
    <w:rsid w:val="00EB3EB8"/>
    <w:rsid w:val="00EB3ED4"/>
    <w:rsid w:val="00EB3F1F"/>
    <w:rsid w:val="00EB40B1"/>
    <w:rsid w:val="00EB48E0"/>
    <w:rsid w:val="00EB4922"/>
    <w:rsid w:val="00EB4E24"/>
    <w:rsid w:val="00EB51B9"/>
    <w:rsid w:val="00EB542A"/>
    <w:rsid w:val="00EB547E"/>
    <w:rsid w:val="00EB5623"/>
    <w:rsid w:val="00EB5760"/>
    <w:rsid w:val="00EB58C5"/>
    <w:rsid w:val="00EB59FA"/>
    <w:rsid w:val="00EB5F03"/>
    <w:rsid w:val="00EB627E"/>
    <w:rsid w:val="00EB6550"/>
    <w:rsid w:val="00EB67E5"/>
    <w:rsid w:val="00EB6A3E"/>
    <w:rsid w:val="00EB6C0B"/>
    <w:rsid w:val="00EB6F4C"/>
    <w:rsid w:val="00EB7060"/>
    <w:rsid w:val="00EB71B9"/>
    <w:rsid w:val="00EB71C4"/>
    <w:rsid w:val="00EB7687"/>
    <w:rsid w:val="00EB76CB"/>
    <w:rsid w:val="00EB7778"/>
    <w:rsid w:val="00EB77D1"/>
    <w:rsid w:val="00EB78F2"/>
    <w:rsid w:val="00EB7B28"/>
    <w:rsid w:val="00EB7F18"/>
    <w:rsid w:val="00EC0157"/>
    <w:rsid w:val="00EC0196"/>
    <w:rsid w:val="00EC0228"/>
    <w:rsid w:val="00EC04C0"/>
    <w:rsid w:val="00EC0784"/>
    <w:rsid w:val="00EC0AE0"/>
    <w:rsid w:val="00EC0AF9"/>
    <w:rsid w:val="00EC0C54"/>
    <w:rsid w:val="00EC0C99"/>
    <w:rsid w:val="00EC0FBE"/>
    <w:rsid w:val="00EC1403"/>
    <w:rsid w:val="00EC1571"/>
    <w:rsid w:val="00EC17D8"/>
    <w:rsid w:val="00EC1A7A"/>
    <w:rsid w:val="00EC1BBE"/>
    <w:rsid w:val="00EC1C7F"/>
    <w:rsid w:val="00EC1EAC"/>
    <w:rsid w:val="00EC2167"/>
    <w:rsid w:val="00EC2227"/>
    <w:rsid w:val="00EC26DA"/>
    <w:rsid w:val="00EC27F2"/>
    <w:rsid w:val="00EC2B83"/>
    <w:rsid w:val="00EC2FE1"/>
    <w:rsid w:val="00EC3032"/>
    <w:rsid w:val="00EC30F6"/>
    <w:rsid w:val="00EC332C"/>
    <w:rsid w:val="00EC350A"/>
    <w:rsid w:val="00EC3516"/>
    <w:rsid w:val="00EC3B28"/>
    <w:rsid w:val="00EC3E21"/>
    <w:rsid w:val="00EC4267"/>
    <w:rsid w:val="00EC4579"/>
    <w:rsid w:val="00EC46F3"/>
    <w:rsid w:val="00EC473C"/>
    <w:rsid w:val="00EC4A5B"/>
    <w:rsid w:val="00EC4CF1"/>
    <w:rsid w:val="00EC5143"/>
    <w:rsid w:val="00EC521A"/>
    <w:rsid w:val="00EC53BF"/>
    <w:rsid w:val="00EC5419"/>
    <w:rsid w:val="00EC55D0"/>
    <w:rsid w:val="00EC56F7"/>
    <w:rsid w:val="00EC57C8"/>
    <w:rsid w:val="00EC592C"/>
    <w:rsid w:val="00EC5B3D"/>
    <w:rsid w:val="00EC5C9E"/>
    <w:rsid w:val="00EC5FCE"/>
    <w:rsid w:val="00EC6080"/>
    <w:rsid w:val="00EC6157"/>
    <w:rsid w:val="00EC62B8"/>
    <w:rsid w:val="00EC6382"/>
    <w:rsid w:val="00EC6805"/>
    <w:rsid w:val="00EC6A63"/>
    <w:rsid w:val="00EC6B95"/>
    <w:rsid w:val="00EC6C0F"/>
    <w:rsid w:val="00EC6C8C"/>
    <w:rsid w:val="00EC6E2E"/>
    <w:rsid w:val="00EC6E38"/>
    <w:rsid w:val="00EC6E3D"/>
    <w:rsid w:val="00EC6EA3"/>
    <w:rsid w:val="00EC6F2E"/>
    <w:rsid w:val="00EC70FF"/>
    <w:rsid w:val="00EC7213"/>
    <w:rsid w:val="00EC7453"/>
    <w:rsid w:val="00EC76CD"/>
    <w:rsid w:val="00EC7C67"/>
    <w:rsid w:val="00EC7C83"/>
    <w:rsid w:val="00EC7E64"/>
    <w:rsid w:val="00EC7ED9"/>
    <w:rsid w:val="00EC7F0B"/>
    <w:rsid w:val="00ED03D7"/>
    <w:rsid w:val="00ED04EC"/>
    <w:rsid w:val="00ED05A6"/>
    <w:rsid w:val="00ED064E"/>
    <w:rsid w:val="00ED098F"/>
    <w:rsid w:val="00ED0D28"/>
    <w:rsid w:val="00ED0E0F"/>
    <w:rsid w:val="00ED0E6E"/>
    <w:rsid w:val="00ED0EBD"/>
    <w:rsid w:val="00ED0F6A"/>
    <w:rsid w:val="00ED1045"/>
    <w:rsid w:val="00ED1307"/>
    <w:rsid w:val="00ED138C"/>
    <w:rsid w:val="00ED152D"/>
    <w:rsid w:val="00ED15A4"/>
    <w:rsid w:val="00ED16F3"/>
    <w:rsid w:val="00ED1737"/>
    <w:rsid w:val="00ED1BA8"/>
    <w:rsid w:val="00ED1EA1"/>
    <w:rsid w:val="00ED1F2E"/>
    <w:rsid w:val="00ED2389"/>
    <w:rsid w:val="00ED2413"/>
    <w:rsid w:val="00ED2613"/>
    <w:rsid w:val="00ED26AE"/>
    <w:rsid w:val="00ED274A"/>
    <w:rsid w:val="00ED29D3"/>
    <w:rsid w:val="00ED2BFA"/>
    <w:rsid w:val="00ED2EBD"/>
    <w:rsid w:val="00ED2F0F"/>
    <w:rsid w:val="00ED2F47"/>
    <w:rsid w:val="00ED2FA1"/>
    <w:rsid w:val="00ED30C0"/>
    <w:rsid w:val="00ED33FD"/>
    <w:rsid w:val="00ED354C"/>
    <w:rsid w:val="00ED35B8"/>
    <w:rsid w:val="00ED365F"/>
    <w:rsid w:val="00ED3FEE"/>
    <w:rsid w:val="00ED465B"/>
    <w:rsid w:val="00ED4AFB"/>
    <w:rsid w:val="00ED4BCA"/>
    <w:rsid w:val="00ED4DE8"/>
    <w:rsid w:val="00ED4E0E"/>
    <w:rsid w:val="00ED4E8D"/>
    <w:rsid w:val="00ED4F5F"/>
    <w:rsid w:val="00ED51CC"/>
    <w:rsid w:val="00ED5597"/>
    <w:rsid w:val="00ED57B9"/>
    <w:rsid w:val="00ED5B82"/>
    <w:rsid w:val="00ED5ECB"/>
    <w:rsid w:val="00ED65CA"/>
    <w:rsid w:val="00ED67DA"/>
    <w:rsid w:val="00ED6953"/>
    <w:rsid w:val="00ED6B16"/>
    <w:rsid w:val="00ED6BE9"/>
    <w:rsid w:val="00ED70A4"/>
    <w:rsid w:val="00ED7314"/>
    <w:rsid w:val="00ED746F"/>
    <w:rsid w:val="00ED74FF"/>
    <w:rsid w:val="00ED7659"/>
    <w:rsid w:val="00ED7CAE"/>
    <w:rsid w:val="00ED7D60"/>
    <w:rsid w:val="00ED7D6A"/>
    <w:rsid w:val="00ED7EF5"/>
    <w:rsid w:val="00EE0028"/>
    <w:rsid w:val="00EE01D5"/>
    <w:rsid w:val="00EE0437"/>
    <w:rsid w:val="00EE04AF"/>
    <w:rsid w:val="00EE0653"/>
    <w:rsid w:val="00EE0814"/>
    <w:rsid w:val="00EE094E"/>
    <w:rsid w:val="00EE0AED"/>
    <w:rsid w:val="00EE0E01"/>
    <w:rsid w:val="00EE0E0E"/>
    <w:rsid w:val="00EE0F7A"/>
    <w:rsid w:val="00EE1093"/>
    <w:rsid w:val="00EE113B"/>
    <w:rsid w:val="00EE126A"/>
    <w:rsid w:val="00EE1AD2"/>
    <w:rsid w:val="00EE1BE0"/>
    <w:rsid w:val="00EE1DF3"/>
    <w:rsid w:val="00EE1EC9"/>
    <w:rsid w:val="00EE2088"/>
    <w:rsid w:val="00EE24A4"/>
    <w:rsid w:val="00EE2A20"/>
    <w:rsid w:val="00EE2A27"/>
    <w:rsid w:val="00EE2B15"/>
    <w:rsid w:val="00EE2B79"/>
    <w:rsid w:val="00EE2FA3"/>
    <w:rsid w:val="00EE2FB1"/>
    <w:rsid w:val="00EE2FD0"/>
    <w:rsid w:val="00EE309D"/>
    <w:rsid w:val="00EE3551"/>
    <w:rsid w:val="00EE37B2"/>
    <w:rsid w:val="00EE394F"/>
    <w:rsid w:val="00EE3BEA"/>
    <w:rsid w:val="00EE3D40"/>
    <w:rsid w:val="00EE3E0C"/>
    <w:rsid w:val="00EE3E8D"/>
    <w:rsid w:val="00EE3EB4"/>
    <w:rsid w:val="00EE437C"/>
    <w:rsid w:val="00EE45A1"/>
    <w:rsid w:val="00EE4D3F"/>
    <w:rsid w:val="00EE512D"/>
    <w:rsid w:val="00EE525B"/>
    <w:rsid w:val="00EE5268"/>
    <w:rsid w:val="00EE527E"/>
    <w:rsid w:val="00EE54D1"/>
    <w:rsid w:val="00EE55DE"/>
    <w:rsid w:val="00EE59C3"/>
    <w:rsid w:val="00EE5A68"/>
    <w:rsid w:val="00EE5B2B"/>
    <w:rsid w:val="00EE5F04"/>
    <w:rsid w:val="00EE5F2B"/>
    <w:rsid w:val="00EE5FE2"/>
    <w:rsid w:val="00EE66B3"/>
    <w:rsid w:val="00EE6875"/>
    <w:rsid w:val="00EE6ABB"/>
    <w:rsid w:val="00EE6FBE"/>
    <w:rsid w:val="00EE7029"/>
    <w:rsid w:val="00EE706A"/>
    <w:rsid w:val="00EE7513"/>
    <w:rsid w:val="00EE775A"/>
    <w:rsid w:val="00EE7819"/>
    <w:rsid w:val="00EE7D87"/>
    <w:rsid w:val="00EE7F5D"/>
    <w:rsid w:val="00EE7F98"/>
    <w:rsid w:val="00EF02F8"/>
    <w:rsid w:val="00EF064C"/>
    <w:rsid w:val="00EF0983"/>
    <w:rsid w:val="00EF09E2"/>
    <w:rsid w:val="00EF09F9"/>
    <w:rsid w:val="00EF0C32"/>
    <w:rsid w:val="00EF0E22"/>
    <w:rsid w:val="00EF1131"/>
    <w:rsid w:val="00EF168F"/>
    <w:rsid w:val="00EF1695"/>
    <w:rsid w:val="00EF1D3A"/>
    <w:rsid w:val="00EF1E46"/>
    <w:rsid w:val="00EF1F7C"/>
    <w:rsid w:val="00EF218A"/>
    <w:rsid w:val="00EF2244"/>
    <w:rsid w:val="00EF22D0"/>
    <w:rsid w:val="00EF27DC"/>
    <w:rsid w:val="00EF2B6A"/>
    <w:rsid w:val="00EF2BC5"/>
    <w:rsid w:val="00EF2C20"/>
    <w:rsid w:val="00EF2FCF"/>
    <w:rsid w:val="00EF31A5"/>
    <w:rsid w:val="00EF3269"/>
    <w:rsid w:val="00EF35AB"/>
    <w:rsid w:val="00EF38E0"/>
    <w:rsid w:val="00EF38E4"/>
    <w:rsid w:val="00EF3B46"/>
    <w:rsid w:val="00EF3EE3"/>
    <w:rsid w:val="00EF4085"/>
    <w:rsid w:val="00EF4220"/>
    <w:rsid w:val="00EF4247"/>
    <w:rsid w:val="00EF4599"/>
    <w:rsid w:val="00EF47BA"/>
    <w:rsid w:val="00EF4F2F"/>
    <w:rsid w:val="00EF5198"/>
    <w:rsid w:val="00EF55E6"/>
    <w:rsid w:val="00EF57C7"/>
    <w:rsid w:val="00EF580D"/>
    <w:rsid w:val="00EF5998"/>
    <w:rsid w:val="00EF59DF"/>
    <w:rsid w:val="00EF5BF3"/>
    <w:rsid w:val="00EF5C81"/>
    <w:rsid w:val="00EF5DB5"/>
    <w:rsid w:val="00EF5F91"/>
    <w:rsid w:val="00EF6071"/>
    <w:rsid w:val="00EF62B0"/>
    <w:rsid w:val="00EF6350"/>
    <w:rsid w:val="00EF639A"/>
    <w:rsid w:val="00EF65EC"/>
    <w:rsid w:val="00EF667D"/>
    <w:rsid w:val="00EF669E"/>
    <w:rsid w:val="00EF6A7D"/>
    <w:rsid w:val="00EF6C14"/>
    <w:rsid w:val="00EF6DA1"/>
    <w:rsid w:val="00EF7148"/>
    <w:rsid w:val="00EF7441"/>
    <w:rsid w:val="00EF7475"/>
    <w:rsid w:val="00EF7898"/>
    <w:rsid w:val="00EF7A60"/>
    <w:rsid w:val="00EF7B4F"/>
    <w:rsid w:val="00EF7BC6"/>
    <w:rsid w:val="00F0013F"/>
    <w:rsid w:val="00F00320"/>
    <w:rsid w:val="00F0063A"/>
    <w:rsid w:val="00F009AC"/>
    <w:rsid w:val="00F00ECB"/>
    <w:rsid w:val="00F0127F"/>
    <w:rsid w:val="00F01333"/>
    <w:rsid w:val="00F01536"/>
    <w:rsid w:val="00F01723"/>
    <w:rsid w:val="00F01D82"/>
    <w:rsid w:val="00F01F83"/>
    <w:rsid w:val="00F01FB3"/>
    <w:rsid w:val="00F0211A"/>
    <w:rsid w:val="00F0214C"/>
    <w:rsid w:val="00F026E9"/>
    <w:rsid w:val="00F027C1"/>
    <w:rsid w:val="00F0282F"/>
    <w:rsid w:val="00F0283D"/>
    <w:rsid w:val="00F02B01"/>
    <w:rsid w:val="00F02BE8"/>
    <w:rsid w:val="00F02C6C"/>
    <w:rsid w:val="00F02D01"/>
    <w:rsid w:val="00F02DFC"/>
    <w:rsid w:val="00F03086"/>
    <w:rsid w:val="00F031DA"/>
    <w:rsid w:val="00F03228"/>
    <w:rsid w:val="00F033FF"/>
    <w:rsid w:val="00F0398C"/>
    <w:rsid w:val="00F03ED5"/>
    <w:rsid w:val="00F03F08"/>
    <w:rsid w:val="00F0414C"/>
    <w:rsid w:val="00F0441B"/>
    <w:rsid w:val="00F0464D"/>
    <w:rsid w:val="00F047A1"/>
    <w:rsid w:val="00F04856"/>
    <w:rsid w:val="00F048CD"/>
    <w:rsid w:val="00F04E71"/>
    <w:rsid w:val="00F04E91"/>
    <w:rsid w:val="00F05079"/>
    <w:rsid w:val="00F0540A"/>
    <w:rsid w:val="00F05553"/>
    <w:rsid w:val="00F057EB"/>
    <w:rsid w:val="00F05903"/>
    <w:rsid w:val="00F05958"/>
    <w:rsid w:val="00F05A3B"/>
    <w:rsid w:val="00F05B10"/>
    <w:rsid w:val="00F05BAF"/>
    <w:rsid w:val="00F05F75"/>
    <w:rsid w:val="00F06082"/>
    <w:rsid w:val="00F06289"/>
    <w:rsid w:val="00F062C5"/>
    <w:rsid w:val="00F0642F"/>
    <w:rsid w:val="00F0662A"/>
    <w:rsid w:val="00F06631"/>
    <w:rsid w:val="00F068B0"/>
    <w:rsid w:val="00F06B90"/>
    <w:rsid w:val="00F06BB9"/>
    <w:rsid w:val="00F06CA0"/>
    <w:rsid w:val="00F06D08"/>
    <w:rsid w:val="00F06D46"/>
    <w:rsid w:val="00F06EE1"/>
    <w:rsid w:val="00F0721F"/>
    <w:rsid w:val="00F075EA"/>
    <w:rsid w:val="00F076EA"/>
    <w:rsid w:val="00F07723"/>
    <w:rsid w:val="00F07845"/>
    <w:rsid w:val="00F078EF"/>
    <w:rsid w:val="00F07A97"/>
    <w:rsid w:val="00F07B12"/>
    <w:rsid w:val="00F07B57"/>
    <w:rsid w:val="00F1056D"/>
    <w:rsid w:val="00F106A3"/>
    <w:rsid w:val="00F10D92"/>
    <w:rsid w:val="00F10E21"/>
    <w:rsid w:val="00F10E36"/>
    <w:rsid w:val="00F10FE9"/>
    <w:rsid w:val="00F110E4"/>
    <w:rsid w:val="00F1124C"/>
    <w:rsid w:val="00F11270"/>
    <w:rsid w:val="00F11363"/>
    <w:rsid w:val="00F113FF"/>
    <w:rsid w:val="00F114C5"/>
    <w:rsid w:val="00F11504"/>
    <w:rsid w:val="00F11550"/>
    <w:rsid w:val="00F1181B"/>
    <w:rsid w:val="00F11839"/>
    <w:rsid w:val="00F11B40"/>
    <w:rsid w:val="00F11C03"/>
    <w:rsid w:val="00F11D82"/>
    <w:rsid w:val="00F11E3B"/>
    <w:rsid w:val="00F11F6D"/>
    <w:rsid w:val="00F120EF"/>
    <w:rsid w:val="00F12274"/>
    <w:rsid w:val="00F123AF"/>
    <w:rsid w:val="00F12818"/>
    <w:rsid w:val="00F12900"/>
    <w:rsid w:val="00F12B94"/>
    <w:rsid w:val="00F12BCB"/>
    <w:rsid w:val="00F12EB2"/>
    <w:rsid w:val="00F13147"/>
    <w:rsid w:val="00F13374"/>
    <w:rsid w:val="00F137D6"/>
    <w:rsid w:val="00F13D6B"/>
    <w:rsid w:val="00F13E96"/>
    <w:rsid w:val="00F14001"/>
    <w:rsid w:val="00F14033"/>
    <w:rsid w:val="00F141D8"/>
    <w:rsid w:val="00F14203"/>
    <w:rsid w:val="00F14296"/>
    <w:rsid w:val="00F142A4"/>
    <w:rsid w:val="00F1473B"/>
    <w:rsid w:val="00F147AE"/>
    <w:rsid w:val="00F149E6"/>
    <w:rsid w:val="00F14A18"/>
    <w:rsid w:val="00F14A2C"/>
    <w:rsid w:val="00F14B4D"/>
    <w:rsid w:val="00F14BEA"/>
    <w:rsid w:val="00F14F6B"/>
    <w:rsid w:val="00F14F92"/>
    <w:rsid w:val="00F1506F"/>
    <w:rsid w:val="00F150B5"/>
    <w:rsid w:val="00F151F2"/>
    <w:rsid w:val="00F15315"/>
    <w:rsid w:val="00F15482"/>
    <w:rsid w:val="00F15947"/>
    <w:rsid w:val="00F15A90"/>
    <w:rsid w:val="00F15B1C"/>
    <w:rsid w:val="00F15BD9"/>
    <w:rsid w:val="00F15C9B"/>
    <w:rsid w:val="00F15D55"/>
    <w:rsid w:val="00F15E4F"/>
    <w:rsid w:val="00F15EAA"/>
    <w:rsid w:val="00F15EFF"/>
    <w:rsid w:val="00F16002"/>
    <w:rsid w:val="00F16018"/>
    <w:rsid w:val="00F16122"/>
    <w:rsid w:val="00F1690C"/>
    <w:rsid w:val="00F1694B"/>
    <w:rsid w:val="00F16CD2"/>
    <w:rsid w:val="00F16EE6"/>
    <w:rsid w:val="00F17110"/>
    <w:rsid w:val="00F17144"/>
    <w:rsid w:val="00F17330"/>
    <w:rsid w:val="00F176C1"/>
    <w:rsid w:val="00F177CB"/>
    <w:rsid w:val="00F17B08"/>
    <w:rsid w:val="00F17C25"/>
    <w:rsid w:val="00F17D06"/>
    <w:rsid w:val="00F20134"/>
    <w:rsid w:val="00F206F8"/>
    <w:rsid w:val="00F2072D"/>
    <w:rsid w:val="00F20973"/>
    <w:rsid w:val="00F20FB3"/>
    <w:rsid w:val="00F20FF2"/>
    <w:rsid w:val="00F21050"/>
    <w:rsid w:val="00F2110A"/>
    <w:rsid w:val="00F21190"/>
    <w:rsid w:val="00F21210"/>
    <w:rsid w:val="00F21296"/>
    <w:rsid w:val="00F21A53"/>
    <w:rsid w:val="00F21B5F"/>
    <w:rsid w:val="00F21C6E"/>
    <w:rsid w:val="00F21CE9"/>
    <w:rsid w:val="00F21F8E"/>
    <w:rsid w:val="00F220ED"/>
    <w:rsid w:val="00F22164"/>
    <w:rsid w:val="00F22486"/>
    <w:rsid w:val="00F2268E"/>
    <w:rsid w:val="00F22AF2"/>
    <w:rsid w:val="00F22CDD"/>
    <w:rsid w:val="00F22E34"/>
    <w:rsid w:val="00F22F32"/>
    <w:rsid w:val="00F231B3"/>
    <w:rsid w:val="00F231F6"/>
    <w:rsid w:val="00F2324C"/>
    <w:rsid w:val="00F2324F"/>
    <w:rsid w:val="00F2333B"/>
    <w:rsid w:val="00F233E8"/>
    <w:rsid w:val="00F2353B"/>
    <w:rsid w:val="00F23D96"/>
    <w:rsid w:val="00F23DC9"/>
    <w:rsid w:val="00F23E11"/>
    <w:rsid w:val="00F23ED5"/>
    <w:rsid w:val="00F23F24"/>
    <w:rsid w:val="00F23FA3"/>
    <w:rsid w:val="00F24664"/>
    <w:rsid w:val="00F252C5"/>
    <w:rsid w:val="00F25672"/>
    <w:rsid w:val="00F25890"/>
    <w:rsid w:val="00F25A4D"/>
    <w:rsid w:val="00F25B61"/>
    <w:rsid w:val="00F25BFD"/>
    <w:rsid w:val="00F25D83"/>
    <w:rsid w:val="00F262F8"/>
    <w:rsid w:val="00F2650B"/>
    <w:rsid w:val="00F265DA"/>
    <w:rsid w:val="00F2660D"/>
    <w:rsid w:val="00F26753"/>
    <w:rsid w:val="00F26762"/>
    <w:rsid w:val="00F26DA0"/>
    <w:rsid w:val="00F26F53"/>
    <w:rsid w:val="00F2720C"/>
    <w:rsid w:val="00F272E8"/>
    <w:rsid w:val="00F275EC"/>
    <w:rsid w:val="00F27612"/>
    <w:rsid w:val="00F276EF"/>
    <w:rsid w:val="00F2781E"/>
    <w:rsid w:val="00F27828"/>
    <w:rsid w:val="00F27867"/>
    <w:rsid w:val="00F27901"/>
    <w:rsid w:val="00F27AA1"/>
    <w:rsid w:val="00F27F91"/>
    <w:rsid w:val="00F27F94"/>
    <w:rsid w:val="00F30045"/>
    <w:rsid w:val="00F3008D"/>
    <w:rsid w:val="00F305FF"/>
    <w:rsid w:val="00F308BC"/>
    <w:rsid w:val="00F308C3"/>
    <w:rsid w:val="00F30984"/>
    <w:rsid w:val="00F309D9"/>
    <w:rsid w:val="00F30CB7"/>
    <w:rsid w:val="00F30DC9"/>
    <w:rsid w:val="00F30E33"/>
    <w:rsid w:val="00F30F2B"/>
    <w:rsid w:val="00F30FD9"/>
    <w:rsid w:val="00F31406"/>
    <w:rsid w:val="00F314E6"/>
    <w:rsid w:val="00F3168C"/>
    <w:rsid w:val="00F316E4"/>
    <w:rsid w:val="00F317ED"/>
    <w:rsid w:val="00F31C89"/>
    <w:rsid w:val="00F31CAB"/>
    <w:rsid w:val="00F3221C"/>
    <w:rsid w:val="00F32244"/>
    <w:rsid w:val="00F32287"/>
    <w:rsid w:val="00F3237D"/>
    <w:rsid w:val="00F325A5"/>
    <w:rsid w:val="00F3284F"/>
    <w:rsid w:val="00F32A5F"/>
    <w:rsid w:val="00F32E68"/>
    <w:rsid w:val="00F33495"/>
    <w:rsid w:val="00F3387C"/>
    <w:rsid w:val="00F339CA"/>
    <w:rsid w:val="00F33B17"/>
    <w:rsid w:val="00F33CE7"/>
    <w:rsid w:val="00F33E7C"/>
    <w:rsid w:val="00F33F4C"/>
    <w:rsid w:val="00F33F9F"/>
    <w:rsid w:val="00F34540"/>
    <w:rsid w:val="00F34B40"/>
    <w:rsid w:val="00F34CA7"/>
    <w:rsid w:val="00F34CCF"/>
    <w:rsid w:val="00F34E0A"/>
    <w:rsid w:val="00F34E16"/>
    <w:rsid w:val="00F34E90"/>
    <w:rsid w:val="00F3522A"/>
    <w:rsid w:val="00F352FD"/>
    <w:rsid w:val="00F35321"/>
    <w:rsid w:val="00F35BB3"/>
    <w:rsid w:val="00F35F12"/>
    <w:rsid w:val="00F36031"/>
    <w:rsid w:val="00F36241"/>
    <w:rsid w:val="00F3664E"/>
    <w:rsid w:val="00F36953"/>
    <w:rsid w:val="00F36CD9"/>
    <w:rsid w:val="00F36DE5"/>
    <w:rsid w:val="00F36EBE"/>
    <w:rsid w:val="00F3705F"/>
    <w:rsid w:val="00F37110"/>
    <w:rsid w:val="00F3711A"/>
    <w:rsid w:val="00F372AA"/>
    <w:rsid w:val="00F37791"/>
    <w:rsid w:val="00F377A1"/>
    <w:rsid w:val="00F37899"/>
    <w:rsid w:val="00F37A58"/>
    <w:rsid w:val="00F37CC0"/>
    <w:rsid w:val="00F37D96"/>
    <w:rsid w:val="00F401B3"/>
    <w:rsid w:val="00F40665"/>
    <w:rsid w:val="00F406C9"/>
    <w:rsid w:val="00F4074A"/>
    <w:rsid w:val="00F407B8"/>
    <w:rsid w:val="00F40A8B"/>
    <w:rsid w:val="00F40AA2"/>
    <w:rsid w:val="00F40B7A"/>
    <w:rsid w:val="00F41193"/>
    <w:rsid w:val="00F412FF"/>
    <w:rsid w:val="00F4137B"/>
    <w:rsid w:val="00F41463"/>
    <w:rsid w:val="00F416EF"/>
    <w:rsid w:val="00F418C7"/>
    <w:rsid w:val="00F41A7B"/>
    <w:rsid w:val="00F41F6A"/>
    <w:rsid w:val="00F42001"/>
    <w:rsid w:val="00F420A5"/>
    <w:rsid w:val="00F42333"/>
    <w:rsid w:val="00F4238F"/>
    <w:rsid w:val="00F423EF"/>
    <w:rsid w:val="00F425AC"/>
    <w:rsid w:val="00F42687"/>
    <w:rsid w:val="00F4291E"/>
    <w:rsid w:val="00F42921"/>
    <w:rsid w:val="00F42B84"/>
    <w:rsid w:val="00F42C05"/>
    <w:rsid w:val="00F42C5C"/>
    <w:rsid w:val="00F42DED"/>
    <w:rsid w:val="00F42FEB"/>
    <w:rsid w:val="00F4318D"/>
    <w:rsid w:val="00F43555"/>
    <w:rsid w:val="00F4358C"/>
    <w:rsid w:val="00F43621"/>
    <w:rsid w:val="00F43B49"/>
    <w:rsid w:val="00F43C25"/>
    <w:rsid w:val="00F43EF4"/>
    <w:rsid w:val="00F4445F"/>
    <w:rsid w:val="00F44682"/>
    <w:rsid w:val="00F448D7"/>
    <w:rsid w:val="00F448DD"/>
    <w:rsid w:val="00F4495E"/>
    <w:rsid w:val="00F44B1E"/>
    <w:rsid w:val="00F44C2A"/>
    <w:rsid w:val="00F44C8E"/>
    <w:rsid w:val="00F44E83"/>
    <w:rsid w:val="00F45245"/>
    <w:rsid w:val="00F456C5"/>
    <w:rsid w:val="00F45862"/>
    <w:rsid w:val="00F45B8C"/>
    <w:rsid w:val="00F45ED2"/>
    <w:rsid w:val="00F45F77"/>
    <w:rsid w:val="00F46265"/>
    <w:rsid w:val="00F46481"/>
    <w:rsid w:val="00F464B5"/>
    <w:rsid w:val="00F46518"/>
    <w:rsid w:val="00F46533"/>
    <w:rsid w:val="00F4663C"/>
    <w:rsid w:val="00F4681B"/>
    <w:rsid w:val="00F469BB"/>
    <w:rsid w:val="00F46E66"/>
    <w:rsid w:val="00F470B8"/>
    <w:rsid w:val="00F47217"/>
    <w:rsid w:val="00F47544"/>
    <w:rsid w:val="00F47582"/>
    <w:rsid w:val="00F476C6"/>
    <w:rsid w:val="00F47BD1"/>
    <w:rsid w:val="00F500F6"/>
    <w:rsid w:val="00F5016D"/>
    <w:rsid w:val="00F50409"/>
    <w:rsid w:val="00F505B4"/>
    <w:rsid w:val="00F50861"/>
    <w:rsid w:val="00F509FA"/>
    <w:rsid w:val="00F50B07"/>
    <w:rsid w:val="00F50DC9"/>
    <w:rsid w:val="00F510AA"/>
    <w:rsid w:val="00F51126"/>
    <w:rsid w:val="00F5126C"/>
    <w:rsid w:val="00F51347"/>
    <w:rsid w:val="00F5137D"/>
    <w:rsid w:val="00F51550"/>
    <w:rsid w:val="00F516EC"/>
    <w:rsid w:val="00F51770"/>
    <w:rsid w:val="00F517AA"/>
    <w:rsid w:val="00F51989"/>
    <w:rsid w:val="00F51998"/>
    <w:rsid w:val="00F51BED"/>
    <w:rsid w:val="00F51C59"/>
    <w:rsid w:val="00F51CE3"/>
    <w:rsid w:val="00F51D92"/>
    <w:rsid w:val="00F51E27"/>
    <w:rsid w:val="00F52350"/>
    <w:rsid w:val="00F525E5"/>
    <w:rsid w:val="00F5315F"/>
    <w:rsid w:val="00F53750"/>
    <w:rsid w:val="00F53A2A"/>
    <w:rsid w:val="00F53A4D"/>
    <w:rsid w:val="00F53C04"/>
    <w:rsid w:val="00F53CCD"/>
    <w:rsid w:val="00F5416B"/>
    <w:rsid w:val="00F54935"/>
    <w:rsid w:val="00F54CAE"/>
    <w:rsid w:val="00F552FE"/>
    <w:rsid w:val="00F55307"/>
    <w:rsid w:val="00F554B7"/>
    <w:rsid w:val="00F556B6"/>
    <w:rsid w:val="00F55732"/>
    <w:rsid w:val="00F557BA"/>
    <w:rsid w:val="00F55B42"/>
    <w:rsid w:val="00F55E65"/>
    <w:rsid w:val="00F56394"/>
    <w:rsid w:val="00F56585"/>
    <w:rsid w:val="00F567BD"/>
    <w:rsid w:val="00F568C0"/>
    <w:rsid w:val="00F568E3"/>
    <w:rsid w:val="00F568E5"/>
    <w:rsid w:val="00F56C3E"/>
    <w:rsid w:val="00F57158"/>
    <w:rsid w:val="00F573DA"/>
    <w:rsid w:val="00F57404"/>
    <w:rsid w:val="00F575F4"/>
    <w:rsid w:val="00F577D0"/>
    <w:rsid w:val="00F577E7"/>
    <w:rsid w:val="00F578BF"/>
    <w:rsid w:val="00F57968"/>
    <w:rsid w:val="00F579BE"/>
    <w:rsid w:val="00F57A2B"/>
    <w:rsid w:val="00F57E27"/>
    <w:rsid w:val="00F57E62"/>
    <w:rsid w:val="00F6006B"/>
    <w:rsid w:val="00F6010D"/>
    <w:rsid w:val="00F603BB"/>
    <w:rsid w:val="00F6071A"/>
    <w:rsid w:val="00F6074D"/>
    <w:rsid w:val="00F607B6"/>
    <w:rsid w:val="00F60874"/>
    <w:rsid w:val="00F60B43"/>
    <w:rsid w:val="00F60B45"/>
    <w:rsid w:val="00F60E95"/>
    <w:rsid w:val="00F60FBF"/>
    <w:rsid w:val="00F61127"/>
    <w:rsid w:val="00F6128F"/>
    <w:rsid w:val="00F61319"/>
    <w:rsid w:val="00F613A5"/>
    <w:rsid w:val="00F6148C"/>
    <w:rsid w:val="00F6191A"/>
    <w:rsid w:val="00F619D7"/>
    <w:rsid w:val="00F61AEF"/>
    <w:rsid w:val="00F61C96"/>
    <w:rsid w:val="00F62253"/>
    <w:rsid w:val="00F62508"/>
    <w:rsid w:val="00F6273F"/>
    <w:rsid w:val="00F628A4"/>
    <w:rsid w:val="00F62A63"/>
    <w:rsid w:val="00F62D2A"/>
    <w:rsid w:val="00F6315E"/>
    <w:rsid w:val="00F63179"/>
    <w:rsid w:val="00F63194"/>
    <w:rsid w:val="00F6378C"/>
    <w:rsid w:val="00F63A92"/>
    <w:rsid w:val="00F63B33"/>
    <w:rsid w:val="00F63C0E"/>
    <w:rsid w:val="00F63C48"/>
    <w:rsid w:val="00F63C5E"/>
    <w:rsid w:val="00F63CF4"/>
    <w:rsid w:val="00F6414A"/>
    <w:rsid w:val="00F6426C"/>
    <w:rsid w:val="00F644FF"/>
    <w:rsid w:val="00F645D0"/>
    <w:rsid w:val="00F6487C"/>
    <w:rsid w:val="00F64A21"/>
    <w:rsid w:val="00F64C49"/>
    <w:rsid w:val="00F6504E"/>
    <w:rsid w:val="00F6513A"/>
    <w:rsid w:val="00F65177"/>
    <w:rsid w:val="00F65575"/>
    <w:rsid w:val="00F6575B"/>
    <w:rsid w:val="00F658CA"/>
    <w:rsid w:val="00F65917"/>
    <w:rsid w:val="00F65A32"/>
    <w:rsid w:val="00F65B7C"/>
    <w:rsid w:val="00F65F0A"/>
    <w:rsid w:val="00F660A5"/>
    <w:rsid w:val="00F66316"/>
    <w:rsid w:val="00F66539"/>
    <w:rsid w:val="00F66830"/>
    <w:rsid w:val="00F66831"/>
    <w:rsid w:val="00F668EB"/>
    <w:rsid w:val="00F66D07"/>
    <w:rsid w:val="00F66E40"/>
    <w:rsid w:val="00F67107"/>
    <w:rsid w:val="00F672C5"/>
    <w:rsid w:val="00F674F7"/>
    <w:rsid w:val="00F676ED"/>
    <w:rsid w:val="00F67A90"/>
    <w:rsid w:val="00F67C6B"/>
    <w:rsid w:val="00F70017"/>
    <w:rsid w:val="00F700D9"/>
    <w:rsid w:val="00F70366"/>
    <w:rsid w:val="00F703D2"/>
    <w:rsid w:val="00F70513"/>
    <w:rsid w:val="00F70659"/>
    <w:rsid w:val="00F70841"/>
    <w:rsid w:val="00F70B4F"/>
    <w:rsid w:val="00F70DB2"/>
    <w:rsid w:val="00F70E52"/>
    <w:rsid w:val="00F70EE8"/>
    <w:rsid w:val="00F70F10"/>
    <w:rsid w:val="00F70FFF"/>
    <w:rsid w:val="00F71388"/>
    <w:rsid w:val="00F71730"/>
    <w:rsid w:val="00F71883"/>
    <w:rsid w:val="00F71DE8"/>
    <w:rsid w:val="00F71ED3"/>
    <w:rsid w:val="00F71F08"/>
    <w:rsid w:val="00F71F15"/>
    <w:rsid w:val="00F720E2"/>
    <w:rsid w:val="00F72436"/>
    <w:rsid w:val="00F72AD9"/>
    <w:rsid w:val="00F72D4E"/>
    <w:rsid w:val="00F72F42"/>
    <w:rsid w:val="00F72FF2"/>
    <w:rsid w:val="00F730C4"/>
    <w:rsid w:val="00F73364"/>
    <w:rsid w:val="00F7370D"/>
    <w:rsid w:val="00F741AA"/>
    <w:rsid w:val="00F74230"/>
    <w:rsid w:val="00F749CC"/>
    <w:rsid w:val="00F74A46"/>
    <w:rsid w:val="00F74C0F"/>
    <w:rsid w:val="00F75348"/>
    <w:rsid w:val="00F7598C"/>
    <w:rsid w:val="00F75FB6"/>
    <w:rsid w:val="00F76072"/>
    <w:rsid w:val="00F760B7"/>
    <w:rsid w:val="00F761D0"/>
    <w:rsid w:val="00F76484"/>
    <w:rsid w:val="00F76725"/>
    <w:rsid w:val="00F769AE"/>
    <w:rsid w:val="00F769BA"/>
    <w:rsid w:val="00F769FD"/>
    <w:rsid w:val="00F76A99"/>
    <w:rsid w:val="00F76B18"/>
    <w:rsid w:val="00F76B2B"/>
    <w:rsid w:val="00F76C72"/>
    <w:rsid w:val="00F76DB6"/>
    <w:rsid w:val="00F76DF2"/>
    <w:rsid w:val="00F76E5C"/>
    <w:rsid w:val="00F772E2"/>
    <w:rsid w:val="00F774AF"/>
    <w:rsid w:val="00F774D0"/>
    <w:rsid w:val="00F774ED"/>
    <w:rsid w:val="00F77557"/>
    <w:rsid w:val="00F776FF"/>
    <w:rsid w:val="00F777EF"/>
    <w:rsid w:val="00F7788E"/>
    <w:rsid w:val="00F77D5C"/>
    <w:rsid w:val="00F77F0E"/>
    <w:rsid w:val="00F77F98"/>
    <w:rsid w:val="00F80194"/>
    <w:rsid w:val="00F801AA"/>
    <w:rsid w:val="00F80708"/>
    <w:rsid w:val="00F81038"/>
    <w:rsid w:val="00F810AF"/>
    <w:rsid w:val="00F81222"/>
    <w:rsid w:val="00F8144F"/>
    <w:rsid w:val="00F817B9"/>
    <w:rsid w:val="00F81997"/>
    <w:rsid w:val="00F81A96"/>
    <w:rsid w:val="00F81C29"/>
    <w:rsid w:val="00F81C7E"/>
    <w:rsid w:val="00F81DD9"/>
    <w:rsid w:val="00F81E86"/>
    <w:rsid w:val="00F820AD"/>
    <w:rsid w:val="00F82153"/>
    <w:rsid w:val="00F821FA"/>
    <w:rsid w:val="00F824E1"/>
    <w:rsid w:val="00F82601"/>
    <w:rsid w:val="00F8279F"/>
    <w:rsid w:val="00F827B2"/>
    <w:rsid w:val="00F8287E"/>
    <w:rsid w:val="00F82B8E"/>
    <w:rsid w:val="00F82C5D"/>
    <w:rsid w:val="00F82F30"/>
    <w:rsid w:val="00F8304A"/>
    <w:rsid w:val="00F83170"/>
    <w:rsid w:val="00F833D0"/>
    <w:rsid w:val="00F833F3"/>
    <w:rsid w:val="00F83476"/>
    <w:rsid w:val="00F836F9"/>
    <w:rsid w:val="00F83889"/>
    <w:rsid w:val="00F83956"/>
    <w:rsid w:val="00F83C8D"/>
    <w:rsid w:val="00F83D6E"/>
    <w:rsid w:val="00F83E42"/>
    <w:rsid w:val="00F84019"/>
    <w:rsid w:val="00F8408E"/>
    <w:rsid w:val="00F841A6"/>
    <w:rsid w:val="00F84200"/>
    <w:rsid w:val="00F84BCC"/>
    <w:rsid w:val="00F84C0A"/>
    <w:rsid w:val="00F84E5F"/>
    <w:rsid w:val="00F84F5E"/>
    <w:rsid w:val="00F84FED"/>
    <w:rsid w:val="00F8552B"/>
    <w:rsid w:val="00F8561D"/>
    <w:rsid w:val="00F8568D"/>
    <w:rsid w:val="00F859E5"/>
    <w:rsid w:val="00F85A28"/>
    <w:rsid w:val="00F85C6A"/>
    <w:rsid w:val="00F85CD6"/>
    <w:rsid w:val="00F85DA5"/>
    <w:rsid w:val="00F85F80"/>
    <w:rsid w:val="00F86080"/>
    <w:rsid w:val="00F860A8"/>
    <w:rsid w:val="00F861C6"/>
    <w:rsid w:val="00F861F8"/>
    <w:rsid w:val="00F86270"/>
    <w:rsid w:val="00F86363"/>
    <w:rsid w:val="00F8678A"/>
    <w:rsid w:val="00F86832"/>
    <w:rsid w:val="00F8683D"/>
    <w:rsid w:val="00F86B67"/>
    <w:rsid w:val="00F86EAA"/>
    <w:rsid w:val="00F86EF2"/>
    <w:rsid w:val="00F86F41"/>
    <w:rsid w:val="00F8703C"/>
    <w:rsid w:val="00F8734E"/>
    <w:rsid w:val="00F87473"/>
    <w:rsid w:val="00F875F6"/>
    <w:rsid w:val="00F87E90"/>
    <w:rsid w:val="00F90087"/>
    <w:rsid w:val="00F9018D"/>
    <w:rsid w:val="00F901C3"/>
    <w:rsid w:val="00F90327"/>
    <w:rsid w:val="00F90434"/>
    <w:rsid w:val="00F9047C"/>
    <w:rsid w:val="00F90748"/>
    <w:rsid w:val="00F908AD"/>
    <w:rsid w:val="00F90A27"/>
    <w:rsid w:val="00F90C95"/>
    <w:rsid w:val="00F910E5"/>
    <w:rsid w:val="00F911D9"/>
    <w:rsid w:val="00F9125B"/>
    <w:rsid w:val="00F91618"/>
    <w:rsid w:val="00F91679"/>
    <w:rsid w:val="00F91993"/>
    <w:rsid w:val="00F91F28"/>
    <w:rsid w:val="00F92381"/>
    <w:rsid w:val="00F9271D"/>
    <w:rsid w:val="00F92793"/>
    <w:rsid w:val="00F9280F"/>
    <w:rsid w:val="00F92A5C"/>
    <w:rsid w:val="00F92A89"/>
    <w:rsid w:val="00F92BCF"/>
    <w:rsid w:val="00F92CC6"/>
    <w:rsid w:val="00F92CD8"/>
    <w:rsid w:val="00F933CD"/>
    <w:rsid w:val="00F93998"/>
    <w:rsid w:val="00F93AD9"/>
    <w:rsid w:val="00F93B5E"/>
    <w:rsid w:val="00F93C16"/>
    <w:rsid w:val="00F93C4A"/>
    <w:rsid w:val="00F93C9C"/>
    <w:rsid w:val="00F93EC3"/>
    <w:rsid w:val="00F940FD"/>
    <w:rsid w:val="00F948B8"/>
    <w:rsid w:val="00F94921"/>
    <w:rsid w:val="00F949B7"/>
    <w:rsid w:val="00F94E79"/>
    <w:rsid w:val="00F94FE2"/>
    <w:rsid w:val="00F950D9"/>
    <w:rsid w:val="00F95122"/>
    <w:rsid w:val="00F951C6"/>
    <w:rsid w:val="00F95629"/>
    <w:rsid w:val="00F959B5"/>
    <w:rsid w:val="00F95C4B"/>
    <w:rsid w:val="00F95D95"/>
    <w:rsid w:val="00F95DFE"/>
    <w:rsid w:val="00F96128"/>
    <w:rsid w:val="00F96173"/>
    <w:rsid w:val="00F96234"/>
    <w:rsid w:val="00F9633A"/>
    <w:rsid w:val="00F9661C"/>
    <w:rsid w:val="00F969A4"/>
    <w:rsid w:val="00F969BD"/>
    <w:rsid w:val="00F96A3C"/>
    <w:rsid w:val="00F96C9E"/>
    <w:rsid w:val="00F9709D"/>
    <w:rsid w:val="00F970CA"/>
    <w:rsid w:val="00F9728A"/>
    <w:rsid w:val="00F972AD"/>
    <w:rsid w:val="00F9742A"/>
    <w:rsid w:val="00F97461"/>
    <w:rsid w:val="00F97516"/>
    <w:rsid w:val="00F976AB"/>
    <w:rsid w:val="00F97DA0"/>
    <w:rsid w:val="00FA01B1"/>
    <w:rsid w:val="00FA0380"/>
    <w:rsid w:val="00FA0393"/>
    <w:rsid w:val="00FA04F0"/>
    <w:rsid w:val="00FA04F4"/>
    <w:rsid w:val="00FA0829"/>
    <w:rsid w:val="00FA0863"/>
    <w:rsid w:val="00FA0A42"/>
    <w:rsid w:val="00FA0B21"/>
    <w:rsid w:val="00FA0BF8"/>
    <w:rsid w:val="00FA108A"/>
    <w:rsid w:val="00FA11B0"/>
    <w:rsid w:val="00FA13F0"/>
    <w:rsid w:val="00FA15D8"/>
    <w:rsid w:val="00FA164E"/>
    <w:rsid w:val="00FA17B8"/>
    <w:rsid w:val="00FA1A34"/>
    <w:rsid w:val="00FA1A79"/>
    <w:rsid w:val="00FA24EC"/>
    <w:rsid w:val="00FA26DA"/>
    <w:rsid w:val="00FA2C1D"/>
    <w:rsid w:val="00FA2F40"/>
    <w:rsid w:val="00FA2FF6"/>
    <w:rsid w:val="00FA3010"/>
    <w:rsid w:val="00FA32A5"/>
    <w:rsid w:val="00FA352A"/>
    <w:rsid w:val="00FA36FE"/>
    <w:rsid w:val="00FA3BFB"/>
    <w:rsid w:val="00FA3DE3"/>
    <w:rsid w:val="00FA3DF9"/>
    <w:rsid w:val="00FA3EA6"/>
    <w:rsid w:val="00FA3EF2"/>
    <w:rsid w:val="00FA4184"/>
    <w:rsid w:val="00FA4476"/>
    <w:rsid w:val="00FA4529"/>
    <w:rsid w:val="00FA46C9"/>
    <w:rsid w:val="00FA481B"/>
    <w:rsid w:val="00FA49B6"/>
    <w:rsid w:val="00FA4B1B"/>
    <w:rsid w:val="00FA4F95"/>
    <w:rsid w:val="00FA5091"/>
    <w:rsid w:val="00FA5224"/>
    <w:rsid w:val="00FA5262"/>
    <w:rsid w:val="00FA5489"/>
    <w:rsid w:val="00FA5779"/>
    <w:rsid w:val="00FA5BDC"/>
    <w:rsid w:val="00FA5D47"/>
    <w:rsid w:val="00FA5FE6"/>
    <w:rsid w:val="00FA60E3"/>
    <w:rsid w:val="00FA61E6"/>
    <w:rsid w:val="00FA62BE"/>
    <w:rsid w:val="00FA6487"/>
    <w:rsid w:val="00FA64E1"/>
    <w:rsid w:val="00FA656D"/>
    <w:rsid w:val="00FA6652"/>
    <w:rsid w:val="00FA673C"/>
    <w:rsid w:val="00FA69C9"/>
    <w:rsid w:val="00FA6A4E"/>
    <w:rsid w:val="00FA6E1E"/>
    <w:rsid w:val="00FA6F67"/>
    <w:rsid w:val="00FA6FBB"/>
    <w:rsid w:val="00FA75CD"/>
    <w:rsid w:val="00FA761A"/>
    <w:rsid w:val="00FA76EB"/>
    <w:rsid w:val="00FA7912"/>
    <w:rsid w:val="00FA7E81"/>
    <w:rsid w:val="00FA7EF0"/>
    <w:rsid w:val="00FB0024"/>
    <w:rsid w:val="00FB022C"/>
    <w:rsid w:val="00FB0284"/>
    <w:rsid w:val="00FB02DF"/>
    <w:rsid w:val="00FB0360"/>
    <w:rsid w:val="00FB041A"/>
    <w:rsid w:val="00FB07B9"/>
    <w:rsid w:val="00FB0A81"/>
    <w:rsid w:val="00FB0BFE"/>
    <w:rsid w:val="00FB0D64"/>
    <w:rsid w:val="00FB0E6E"/>
    <w:rsid w:val="00FB0F74"/>
    <w:rsid w:val="00FB1132"/>
    <w:rsid w:val="00FB133B"/>
    <w:rsid w:val="00FB15CE"/>
    <w:rsid w:val="00FB15FA"/>
    <w:rsid w:val="00FB160D"/>
    <w:rsid w:val="00FB1795"/>
    <w:rsid w:val="00FB17F9"/>
    <w:rsid w:val="00FB1BA5"/>
    <w:rsid w:val="00FB1CD2"/>
    <w:rsid w:val="00FB1D0A"/>
    <w:rsid w:val="00FB1D82"/>
    <w:rsid w:val="00FB1DF6"/>
    <w:rsid w:val="00FB1F55"/>
    <w:rsid w:val="00FB263F"/>
    <w:rsid w:val="00FB2712"/>
    <w:rsid w:val="00FB2950"/>
    <w:rsid w:val="00FB29A8"/>
    <w:rsid w:val="00FB2BCF"/>
    <w:rsid w:val="00FB2E6B"/>
    <w:rsid w:val="00FB3047"/>
    <w:rsid w:val="00FB365F"/>
    <w:rsid w:val="00FB37A6"/>
    <w:rsid w:val="00FB3838"/>
    <w:rsid w:val="00FB3864"/>
    <w:rsid w:val="00FB390B"/>
    <w:rsid w:val="00FB3AE2"/>
    <w:rsid w:val="00FB3EAE"/>
    <w:rsid w:val="00FB3FCE"/>
    <w:rsid w:val="00FB4032"/>
    <w:rsid w:val="00FB442E"/>
    <w:rsid w:val="00FB44C8"/>
    <w:rsid w:val="00FB4741"/>
    <w:rsid w:val="00FB4844"/>
    <w:rsid w:val="00FB4AE4"/>
    <w:rsid w:val="00FB4F89"/>
    <w:rsid w:val="00FB5040"/>
    <w:rsid w:val="00FB50B7"/>
    <w:rsid w:val="00FB517B"/>
    <w:rsid w:val="00FB51B5"/>
    <w:rsid w:val="00FB5497"/>
    <w:rsid w:val="00FB5679"/>
    <w:rsid w:val="00FB577A"/>
    <w:rsid w:val="00FB5783"/>
    <w:rsid w:val="00FB580C"/>
    <w:rsid w:val="00FB58AA"/>
    <w:rsid w:val="00FB5CB5"/>
    <w:rsid w:val="00FB5D0D"/>
    <w:rsid w:val="00FB5F9F"/>
    <w:rsid w:val="00FB6068"/>
    <w:rsid w:val="00FB6086"/>
    <w:rsid w:val="00FB6137"/>
    <w:rsid w:val="00FB63CF"/>
    <w:rsid w:val="00FB642C"/>
    <w:rsid w:val="00FB665C"/>
    <w:rsid w:val="00FB66C4"/>
    <w:rsid w:val="00FB691C"/>
    <w:rsid w:val="00FB6F6B"/>
    <w:rsid w:val="00FB7061"/>
    <w:rsid w:val="00FB71CA"/>
    <w:rsid w:val="00FB7282"/>
    <w:rsid w:val="00FB7380"/>
    <w:rsid w:val="00FB739D"/>
    <w:rsid w:val="00FB758A"/>
    <w:rsid w:val="00FB76B5"/>
    <w:rsid w:val="00FB7C38"/>
    <w:rsid w:val="00FB7F67"/>
    <w:rsid w:val="00FC00D3"/>
    <w:rsid w:val="00FC00FD"/>
    <w:rsid w:val="00FC0425"/>
    <w:rsid w:val="00FC085D"/>
    <w:rsid w:val="00FC0A20"/>
    <w:rsid w:val="00FC0B58"/>
    <w:rsid w:val="00FC0CA1"/>
    <w:rsid w:val="00FC109A"/>
    <w:rsid w:val="00FC117E"/>
    <w:rsid w:val="00FC1509"/>
    <w:rsid w:val="00FC1734"/>
    <w:rsid w:val="00FC19E0"/>
    <w:rsid w:val="00FC19F7"/>
    <w:rsid w:val="00FC1F90"/>
    <w:rsid w:val="00FC20EF"/>
    <w:rsid w:val="00FC22CB"/>
    <w:rsid w:val="00FC23B7"/>
    <w:rsid w:val="00FC2778"/>
    <w:rsid w:val="00FC27B7"/>
    <w:rsid w:val="00FC2830"/>
    <w:rsid w:val="00FC2863"/>
    <w:rsid w:val="00FC299F"/>
    <w:rsid w:val="00FC2AC1"/>
    <w:rsid w:val="00FC2AD9"/>
    <w:rsid w:val="00FC2CAC"/>
    <w:rsid w:val="00FC2E5B"/>
    <w:rsid w:val="00FC2E73"/>
    <w:rsid w:val="00FC307B"/>
    <w:rsid w:val="00FC334A"/>
    <w:rsid w:val="00FC3715"/>
    <w:rsid w:val="00FC3756"/>
    <w:rsid w:val="00FC3D7D"/>
    <w:rsid w:val="00FC3E16"/>
    <w:rsid w:val="00FC4138"/>
    <w:rsid w:val="00FC4197"/>
    <w:rsid w:val="00FC446D"/>
    <w:rsid w:val="00FC453C"/>
    <w:rsid w:val="00FC465F"/>
    <w:rsid w:val="00FC4989"/>
    <w:rsid w:val="00FC4ADC"/>
    <w:rsid w:val="00FC5025"/>
    <w:rsid w:val="00FC50FC"/>
    <w:rsid w:val="00FC53A1"/>
    <w:rsid w:val="00FC56D1"/>
    <w:rsid w:val="00FC5C57"/>
    <w:rsid w:val="00FC5F9F"/>
    <w:rsid w:val="00FC5FC8"/>
    <w:rsid w:val="00FC611A"/>
    <w:rsid w:val="00FC6357"/>
    <w:rsid w:val="00FC6BA3"/>
    <w:rsid w:val="00FC6BCA"/>
    <w:rsid w:val="00FC7055"/>
    <w:rsid w:val="00FC7178"/>
    <w:rsid w:val="00FC7B21"/>
    <w:rsid w:val="00FC7CCB"/>
    <w:rsid w:val="00FC7F2C"/>
    <w:rsid w:val="00FC7FFE"/>
    <w:rsid w:val="00FD00DB"/>
    <w:rsid w:val="00FD0901"/>
    <w:rsid w:val="00FD0A11"/>
    <w:rsid w:val="00FD0BC8"/>
    <w:rsid w:val="00FD0DD9"/>
    <w:rsid w:val="00FD0E13"/>
    <w:rsid w:val="00FD0F3D"/>
    <w:rsid w:val="00FD125D"/>
    <w:rsid w:val="00FD1674"/>
    <w:rsid w:val="00FD16ED"/>
    <w:rsid w:val="00FD1795"/>
    <w:rsid w:val="00FD17BF"/>
    <w:rsid w:val="00FD1947"/>
    <w:rsid w:val="00FD1F04"/>
    <w:rsid w:val="00FD1F97"/>
    <w:rsid w:val="00FD1FE4"/>
    <w:rsid w:val="00FD2018"/>
    <w:rsid w:val="00FD202A"/>
    <w:rsid w:val="00FD212A"/>
    <w:rsid w:val="00FD2137"/>
    <w:rsid w:val="00FD2644"/>
    <w:rsid w:val="00FD26DF"/>
    <w:rsid w:val="00FD2762"/>
    <w:rsid w:val="00FD2822"/>
    <w:rsid w:val="00FD2896"/>
    <w:rsid w:val="00FD2AA6"/>
    <w:rsid w:val="00FD2CA3"/>
    <w:rsid w:val="00FD315C"/>
    <w:rsid w:val="00FD321C"/>
    <w:rsid w:val="00FD3303"/>
    <w:rsid w:val="00FD397D"/>
    <w:rsid w:val="00FD3C91"/>
    <w:rsid w:val="00FD3C9A"/>
    <w:rsid w:val="00FD3EB3"/>
    <w:rsid w:val="00FD3ECB"/>
    <w:rsid w:val="00FD4100"/>
    <w:rsid w:val="00FD4286"/>
    <w:rsid w:val="00FD4463"/>
    <w:rsid w:val="00FD45FE"/>
    <w:rsid w:val="00FD4C31"/>
    <w:rsid w:val="00FD4C74"/>
    <w:rsid w:val="00FD4DA6"/>
    <w:rsid w:val="00FD4DC6"/>
    <w:rsid w:val="00FD4F12"/>
    <w:rsid w:val="00FD538D"/>
    <w:rsid w:val="00FD53DF"/>
    <w:rsid w:val="00FD560B"/>
    <w:rsid w:val="00FD565E"/>
    <w:rsid w:val="00FD56D0"/>
    <w:rsid w:val="00FD5712"/>
    <w:rsid w:val="00FD57C3"/>
    <w:rsid w:val="00FD5A00"/>
    <w:rsid w:val="00FD5BF2"/>
    <w:rsid w:val="00FD5E1E"/>
    <w:rsid w:val="00FD5F9A"/>
    <w:rsid w:val="00FD5FAB"/>
    <w:rsid w:val="00FD60CA"/>
    <w:rsid w:val="00FD64AB"/>
    <w:rsid w:val="00FD64F5"/>
    <w:rsid w:val="00FD66F5"/>
    <w:rsid w:val="00FD68E1"/>
    <w:rsid w:val="00FD69A0"/>
    <w:rsid w:val="00FD6DD7"/>
    <w:rsid w:val="00FD6FB1"/>
    <w:rsid w:val="00FD7497"/>
    <w:rsid w:val="00FD784A"/>
    <w:rsid w:val="00FD79F0"/>
    <w:rsid w:val="00FD7B3B"/>
    <w:rsid w:val="00FE000C"/>
    <w:rsid w:val="00FE026F"/>
    <w:rsid w:val="00FE042D"/>
    <w:rsid w:val="00FE086E"/>
    <w:rsid w:val="00FE09C5"/>
    <w:rsid w:val="00FE0DCD"/>
    <w:rsid w:val="00FE0E6A"/>
    <w:rsid w:val="00FE0EFB"/>
    <w:rsid w:val="00FE1037"/>
    <w:rsid w:val="00FE10DE"/>
    <w:rsid w:val="00FE1106"/>
    <w:rsid w:val="00FE14E9"/>
    <w:rsid w:val="00FE15B5"/>
    <w:rsid w:val="00FE1883"/>
    <w:rsid w:val="00FE1A4D"/>
    <w:rsid w:val="00FE1C8C"/>
    <w:rsid w:val="00FE1E77"/>
    <w:rsid w:val="00FE219B"/>
    <w:rsid w:val="00FE224B"/>
    <w:rsid w:val="00FE2351"/>
    <w:rsid w:val="00FE251B"/>
    <w:rsid w:val="00FE25B7"/>
    <w:rsid w:val="00FE26D6"/>
    <w:rsid w:val="00FE28BB"/>
    <w:rsid w:val="00FE2989"/>
    <w:rsid w:val="00FE29F5"/>
    <w:rsid w:val="00FE2B5C"/>
    <w:rsid w:val="00FE2EC4"/>
    <w:rsid w:val="00FE3099"/>
    <w:rsid w:val="00FE331B"/>
    <w:rsid w:val="00FE3399"/>
    <w:rsid w:val="00FE33EF"/>
    <w:rsid w:val="00FE34F9"/>
    <w:rsid w:val="00FE388A"/>
    <w:rsid w:val="00FE3C50"/>
    <w:rsid w:val="00FE3EE9"/>
    <w:rsid w:val="00FE4391"/>
    <w:rsid w:val="00FE43AE"/>
    <w:rsid w:val="00FE450B"/>
    <w:rsid w:val="00FE4726"/>
    <w:rsid w:val="00FE48DD"/>
    <w:rsid w:val="00FE50CA"/>
    <w:rsid w:val="00FE5131"/>
    <w:rsid w:val="00FE5234"/>
    <w:rsid w:val="00FE5334"/>
    <w:rsid w:val="00FE59A9"/>
    <w:rsid w:val="00FE5A8E"/>
    <w:rsid w:val="00FE5C66"/>
    <w:rsid w:val="00FE5C67"/>
    <w:rsid w:val="00FE5D5F"/>
    <w:rsid w:val="00FE604A"/>
    <w:rsid w:val="00FE611F"/>
    <w:rsid w:val="00FE6966"/>
    <w:rsid w:val="00FE6BA4"/>
    <w:rsid w:val="00FE6C01"/>
    <w:rsid w:val="00FE6C04"/>
    <w:rsid w:val="00FE6DFC"/>
    <w:rsid w:val="00FE6FEA"/>
    <w:rsid w:val="00FE778F"/>
    <w:rsid w:val="00FE79C1"/>
    <w:rsid w:val="00FE7AD1"/>
    <w:rsid w:val="00FE7B31"/>
    <w:rsid w:val="00FE7BD9"/>
    <w:rsid w:val="00FE7D16"/>
    <w:rsid w:val="00FE7D31"/>
    <w:rsid w:val="00FF0047"/>
    <w:rsid w:val="00FF018A"/>
    <w:rsid w:val="00FF0491"/>
    <w:rsid w:val="00FF0530"/>
    <w:rsid w:val="00FF0C1B"/>
    <w:rsid w:val="00FF0C5C"/>
    <w:rsid w:val="00FF1041"/>
    <w:rsid w:val="00FF16DD"/>
    <w:rsid w:val="00FF1813"/>
    <w:rsid w:val="00FF197D"/>
    <w:rsid w:val="00FF19E1"/>
    <w:rsid w:val="00FF1A80"/>
    <w:rsid w:val="00FF1C77"/>
    <w:rsid w:val="00FF1DDE"/>
    <w:rsid w:val="00FF23C5"/>
    <w:rsid w:val="00FF243D"/>
    <w:rsid w:val="00FF26AF"/>
    <w:rsid w:val="00FF2978"/>
    <w:rsid w:val="00FF29B7"/>
    <w:rsid w:val="00FF2A1C"/>
    <w:rsid w:val="00FF2AB5"/>
    <w:rsid w:val="00FF2D6F"/>
    <w:rsid w:val="00FF2FAA"/>
    <w:rsid w:val="00FF3108"/>
    <w:rsid w:val="00FF3151"/>
    <w:rsid w:val="00FF3194"/>
    <w:rsid w:val="00FF3301"/>
    <w:rsid w:val="00FF330B"/>
    <w:rsid w:val="00FF36AE"/>
    <w:rsid w:val="00FF37CF"/>
    <w:rsid w:val="00FF39DE"/>
    <w:rsid w:val="00FF39EF"/>
    <w:rsid w:val="00FF3B68"/>
    <w:rsid w:val="00FF3CC9"/>
    <w:rsid w:val="00FF3E34"/>
    <w:rsid w:val="00FF3FDE"/>
    <w:rsid w:val="00FF41B6"/>
    <w:rsid w:val="00FF41E8"/>
    <w:rsid w:val="00FF434B"/>
    <w:rsid w:val="00FF45FB"/>
    <w:rsid w:val="00FF47AA"/>
    <w:rsid w:val="00FF4ABE"/>
    <w:rsid w:val="00FF4BD8"/>
    <w:rsid w:val="00FF4E4F"/>
    <w:rsid w:val="00FF541A"/>
    <w:rsid w:val="00FF5466"/>
    <w:rsid w:val="00FF5617"/>
    <w:rsid w:val="00FF56A5"/>
    <w:rsid w:val="00FF5B51"/>
    <w:rsid w:val="00FF5CD1"/>
    <w:rsid w:val="00FF5CF6"/>
    <w:rsid w:val="00FF5DF3"/>
    <w:rsid w:val="00FF5E99"/>
    <w:rsid w:val="00FF5EDE"/>
    <w:rsid w:val="00FF6237"/>
    <w:rsid w:val="00FF62C4"/>
    <w:rsid w:val="00FF6693"/>
    <w:rsid w:val="00FF6844"/>
    <w:rsid w:val="00FF6910"/>
    <w:rsid w:val="00FF6DBB"/>
    <w:rsid w:val="00FF6E9F"/>
    <w:rsid w:val="00FF7047"/>
    <w:rsid w:val="00FF7134"/>
    <w:rsid w:val="00FF7155"/>
    <w:rsid w:val="00FF763F"/>
    <w:rsid w:val="00FF77B9"/>
    <w:rsid w:val="08660961"/>
    <w:rsid w:val="0B765781"/>
    <w:rsid w:val="12F25F45"/>
    <w:rsid w:val="14CF0C76"/>
    <w:rsid w:val="18BB2B5B"/>
    <w:rsid w:val="1FC61359"/>
    <w:rsid w:val="236784DE"/>
    <w:rsid w:val="23FC0A0B"/>
    <w:rsid w:val="3340F996"/>
    <w:rsid w:val="44E62B60"/>
    <w:rsid w:val="57658A3A"/>
    <w:rsid w:val="69093523"/>
    <w:rsid w:val="733481AA"/>
    <w:rsid w:val="755C3521"/>
    <w:rsid w:val="77E2B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B4D52DA"/>
  <w15:docId w15:val="{95388D5F-D7B0-4754-A80B-87D929A47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383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basedOn w:val="DefaultParagraphFont"/>
    <w:link w:val="BodyText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qFormat/>
    <w:rsid w:val="00000EE5"/>
    <w:pPr>
      <w:spacing w:after="120"/>
    </w:pPr>
  </w:style>
  <w:style w:type="character" w:customStyle="1" w:styleId="Heading4Char">
    <w:name w:val="Heading 4 Char"/>
    <w:basedOn w:val="DefaultParagraphFont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F0013F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000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000EE5"/>
    <w:pPr>
      <w:ind w:left="284"/>
    </w:pPr>
  </w:style>
  <w:style w:type="paragraph" w:customStyle="1" w:styleId="AAFrameAddress">
    <w:name w:val="AA Frame Address"/>
    <w:basedOn w:val="Heading1"/>
    <w:uiPriority w:val="99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000EE5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000E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000E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000E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000E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000EE5"/>
    <w:pPr>
      <w:ind w:left="567" w:hanging="567"/>
    </w:pPr>
  </w:style>
  <w:style w:type="paragraph" w:styleId="ListBullet5">
    <w:name w:val="List Bullet 5"/>
    <w:basedOn w:val="Normal"/>
    <w:uiPriority w:val="99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000EE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00EE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F18CC"/>
    <w:rPr>
      <w:rFonts w:ascii="Arial" w:hAnsi="Arial"/>
      <w:sz w:val="18"/>
      <w:szCs w:val="18"/>
    </w:rPr>
  </w:style>
  <w:style w:type="character" w:styleId="Strong">
    <w:name w:val="Strong"/>
    <w:basedOn w:val="DefaultParagraphFont"/>
    <w:uiPriority w:val="99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0E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uiPriority w:val="99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basedOn w:val="DefaultParagraphFont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23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Angsana New" w:hAnsi="Angsana New"/>
      <w:b/>
      <w:bCs/>
      <w:sz w:val="30"/>
      <w:szCs w:val="30"/>
      <w:lang w:val="th-TH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FE2351"/>
    <w:rPr>
      <w:rFonts w:ascii="Angsana New" w:hAnsi="Angsana New" w:cs="Angsana New"/>
      <w:b/>
      <w:bCs/>
      <w:sz w:val="30"/>
      <w:szCs w:val="30"/>
      <w:lang w:val="th-TH" w:eastAsia="en-US" w:bidi="th-TH"/>
    </w:rPr>
  </w:style>
  <w:style w:type="table" w:styleId="TableGrid">
    <w:name w:val="Table Grid"/>
    <w:basedOn w:val="TableNormal"/>
    <w:uiPriority w:val="39"/>
    <w:rsid w:val="000041DD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uiPriority w:val="99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D629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18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basedOn w:val="DefaultParagraphFont"/>
    <w:link w:val="AccPolicyalternative"/>
    <w:rsid w:val="00D629CE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BF18CC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aliases w:val="List 1 Level Paragraph,Inhaltsverzeichnis,List Paragraph3,ย่อย3,table,List Paragraph5,วงกลม,(ก) List Paragraph,รายการย่อหน้า 1,ย่อหน้า# 1,List Paragraph1,List Title,En tête 1,Table Heading,List Para 1,TOC etc.,List Paragraph - RFP,eq2"/>
    <w:basedOn w:val="Normal"/>
    <w:link w:val="ListParagraphChar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basedOn w:val="DefaultParagraphFont"/>
    <w:uiPriority w:val="99"/>
    <w:rsid w:val="00BF18C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BF18C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BF18C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BF18C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BF18C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basedOn w:val="DefaultParagraphFont"/>
    <w:uiPriority w:val="99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F1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BF18CC"/>
    <w:rPr>
      <w:i/>
      <w:iCs/>
    </w:rPr>
  </w:style>
  <w:style w:type="character" w:customStyle="1" w:styleId="Heading1Char1">
    <w:name w:val="Heading 1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,Body Char2"/>
    <w:basedOn w:val="DefaultParagraphFont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aliases w:val="fr"/>
    <w:basedOn w:val="DefaultParagraphFont"/>
    <w:semiHidden/>
    <w:unhideWhenUsed/>
    <w:rsid w:val="006A1F9B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225148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25148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22514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2514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2251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2251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7F02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7F02F7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7F02F7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7F02F7"/>
    <w:rPr>
      <w:color w:val="800080" w:themeColor="followedHyperlink"/>
      <w:u w:val="single"/>
    </w:rPr>
  </w:style>
  <w:style w:type="table" w:styleId="GridTable1Light-Accent1">
    <w:name w:val="Grid Table 1 Light Accent 1"/>
    <w:basedOn w:val="TableNormal"/>
    <w:uiPriority w:val="46"/>
    <w:rsid w:val="007F02F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outline">
    <w:name w:val="outline"/>
    <w:basedOn w:val="Normal"/>
    <w:rsid w:val="00820F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 w:hanging="360"/>
      <w:jc w:val="both"/>
    </w:pPr>
    <w:rPr>
      <w:rFonts w:ascii="TimesNewRomanPS" w:eastAsiaTheme="minorHAnsi" w:hAnsi="TimesNewRomanPS" w:cs="Tahoma"/>
      <w:sz w:val="20"/>
      <w:szCs w:val="20"/>
    </w:rPr>
  </w:style>
  <w:style w:type="paragraph" w:customStyle="1" w:styleId="RNormal">
    <w:name w:val="RNormal"/>
    <w:basedOn w:val="Normal"/>
    <w:rsid w:val="00E54C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Title">
    <w:name w:val="Title"/>
    <w:basedOn w:val="Normal"/>
    <w:next w:val="Normal"/>
    <w:link w:val="TitleChar"/>
    <w:qFormat/>
    <w:rsid w:val="00E54C08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E54C08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NoSpacing">
    <w:name w:val="No Spacing"/>
    <w:uiPriority w:val="1"/>
    <w:qFormat/>
    <w:rsid w:val="00E54C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87052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7052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7052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7052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052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052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70528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70528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70528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70528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70528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70528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870528"/>
  </w:style>
  <w:style w:type="paragraph" w:customStyle="1" w:styleId="TableParagraph">
    <w:name w:val="Table Paragraph"/>
    <w:basedOn w:val="Normal"/>
    <w:uiPriority w:val="1"/>
    <w:qFormat/>
    <w:rsid w:val="0087052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870528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8705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aliases w:val="List 1 Level Paragraph Char,Inhaltsverzeichnis Char,List Paragraph3 Char,ย่อย3 Char,table Char,List Paragraph5 Char,วงกลม Char,(ก) List Paragraph Char,รายการย่อหน้า 1 Char,ย่อหน้า# 1 Char,List Paragraph1 Char,List Title Char,eq2 Char"/>
    <w:link w:val="ListParagraph"/>
    <w:uiPriority w:val="34"/>
    <w:qFormat/>
    <w:rsid w:val="003158BA"/>
    <w:rPr>
      <w:rFonts w:ascii="Calibri" w:eastAsia="Calibri" w:hAnsi="Calibri" w:cs="Cordia New"/>
      <w:sz w:val="22"/>
      <w:szCs w:val="28"/>
      <w:lang w:val="en-GB"/>
    </w:rPr>
  </w:style>
  <w:style w:type="character" w:customStyle="1" w:styleId="blockChar">
    <w:name w:val="block Char"/>
    <w:aliases w:val="b Char"/>
    <w:link w:val="block"/>
    <w:locked/>
    <w:rsid w:val="00FA60E3"/>
    <w:rPr>
      <w:sz w:val="22"/>
      <w:lang w:val="en-GB" w:bidi="ar-SA"/>
    </w:rPr>
  </w:style>
  <w:style w:type="character" w:customStyle="1" w:styleId="ui-provider">
    <w:name w:val="ui-provider"/>
    <w:basedOn w:val="DefaultParagraphFont"/>
    <w:rsid w:val="006267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02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0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85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4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2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DC FS">
      <a:majorFont>
        <a:latin typeface="Angsana New"/>
        <a:ea typeface=""/>
        <a:cs typeface="Angsana New"/>
      </a:majorFont>
      <a:minorFont>
        <a:latin typeface="Angsana New"/>
        <a:ea typeface=""/>
        <a:cs typeface="Angsan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BA1805-AEF8-4E62-BA99-60DE9F85E0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629652-8112-48C8-A7B2-66312C03D0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E9358B-E2BE-4FCA-B26D-E8E2131F029C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B27006A3-7977-44B1-8FF7-5097BA71AF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46</TotalTime>
  <Pages>1</Pages>
  <Words>8977</Words>
  <Characters>51169</Characters>
  <Application>Microsoft Office Word</Application>
  <DocSecurity>0</DocSecurity>
  <Lines>426</Lines>
  <Paragraphs>120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60026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Pittayuth, Boonamnajdej</dc:creator>
  <cp:keywords/>
  <dc:description/>
  <cp:lastModifiedBy>Raksina, Saingam</cp:lastModifiedBy>
  <cp:revision>12</cp:revision>
  <cp:lastPrinted>2024-11-14T16:29:00Z</cp:lastPrinted>
  <dcterms:created xsi:type="dcterms:W3CDTF">2024-11-14T15:54:00Z</dcterms:created>
  <dcterms:modified xsi:type="dcterms:W3CDTF">2024-11-14T17:30:00Z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  <property fmtid="{D5CDD505-2E9C-101B-9397-08002B2CF9AE}" pid="17" name="ContentTypeId">
    <vt:lpwstr>0x010100FC3C573FF70E394A86433F5E112C33AA</vt:lpwstr>
  </property>
  <property fmtid="{D5CDD505-2E9C-101B-9397-08002B2CF9AE}" pid="18" name="MediaServiceImageTags">
    <vt:lpwstr/>
  </property>
</Properties>
</file>