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03EF33" w14:textId="77777777" w:rsidR="003F55E9" w:rsidRPr="00553212" w:rsidRDefault="003F55E9" w:rsidP="003F55E9">
      <w:pPr>
        <w:pStyle w:val="Heading1"/>
        <w:keepNext w:val="0"/>
        <w:widowControl w:val="0"/>
        <w:spacing w:before="0" w:after="0" w:line="240" w:lineRule="auto"/>
        <w:jc w:val="thaiDistribute"/>
        <w:rPr>
          <w:rFonts w:ascii="Angsana New" w:hAnsi="Angsana New" w:cs="Angsana New"/>
          <w:color w:val="auto"/>
          <w:sz w:val="40"/>
          <w:szCs w:val="32"/>
          <w:cs/>
          <w:lang w:bidi="th-TH"/>
        </w:rPr>
      </w:pPr>
      <w:r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เสนอ</w:t>
      </w:r>
      <w:r w:rsidRPr="00553212">
        <w:rPr>
          <w:rFonts w:ascii="Angsana New" w:hAnsi="Angsana New" w:cs="Angsana New"/>
          <w:color w:val="auto"/>
          <w:sz w:val="40"/>
          <w:szCs w:val="32"/>
          <w:lang w:bidi="th-TH"/>
        </w:rPr>
        <w:tab/>
      </w:r>
      <w:r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คณะกรรมการและผู้ถือหุ้นของบริษัท</w:t>
      </w:r>
      <w:r w:rsidRPr="00553212">
        <w:rPr>
          <w:rFonts w:ascii="Angsana New" w:hAnsi="Angsana New" w:cs="Angsana New"/>
          <w:color w:val="auto"/>
          <w:sz w:val="40"/>
          <w:szCs w:val="32"/>
          <w:cs/>
        </w:rPr>
        <w:t xml:space="preserve"> </w:t>
      </w:r>
      <w:r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บลูบิค</w:t>
      </w:r>
      <w:r w:rsidRPr="00553212">
        <w:rPr>
          <w:rFonts w:ascii="Angsana New" w:hAnsi="Angsana New" w:cs="Angsana New"/>
          <w:color w:val="auto"/>
          <w:sz w:val="40"/>
          <w:szCs w:val="32"/>
          <w:cs/>
        </w:rPr>
        <w:t xml:space="preserve"> </w:t>
      </w:r>
      <w:r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กรุ๊ป</w:t>
      </w:r>
      <w:r w:rsidRPr="00553212">
        <w:rPr>
          <w:rFonts w:ascii="Angsana New" w:hAnsi="Angsana New" w:cs="Angsana New"/>
          <w:color w:val="auto"/>
          <w:sz w:val="40"/>
          <w:szCs w:val="32"/>
          <w:cs/>
        </w:rPr>
        <w:t xml:space="preserve"> </w:t>
      </w:r>
      <w:r w:rsidRPr="00553212">
        <w:rPr>
          <w:rFonts w:ascii="Angsana New" w:hAnsi="Angsana New" w:cs="Angsana New"/>
          <w:color w:val="auto"/>
          <w:sz w:val="40"/>
          <w:szCs w:val="32"/>
          <w:cs/>
          <w:lang w:bidi="th-TH"/>
        </w:rPr>
        <w:t>จำกัด (มหาชน)</w:t>
      </w:r>
    </w:p>
    <w:p w14:paraId="0B6E3847" w14:textId="730F9EC8" w:rsidR="009F065A" w:rsidRPr="006F7673" w:rsidRDefault="009F065A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36"/>
          <w:szCs w:val="36"/>
        </w:rPr>
      </w:pPr>
    </w:p>
    <w:p w14:paraId="002A3349" w14:textId="49C72512" w:rsidR="00366E00" w:rsidRPr="003F55E9" w:rsidRDefault="002944FA" w:rsidP="00366E00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3F55E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>ข้าพเจ้าได้สอบทานงบฐานะการเงินรวมและงบฐานะการเงินเฉพาะ</w:t>
      </w:r>
      <w:r w:rsidRPr="003F55E9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bidi="th-TH"/>
        </w:rPr>
        <w:t>ของบริษัท</w:t>
      </w:r>
      <w:r w:rsidRPr="003F55E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 xml:space="preserve"> ณ วันที่ </w:t>
      </w:r>
      <w:r w:rsidR="003F55E9" w:rsidRPr="003F55E9">
        <w:rPr>
          <w:rFonts w:ascii="Angsana New" w:hAnsi="Angsana New" w:cs="Angsana New"/>
          <w:color w:val="000000"/>
          <w:spacing w:val="-8"/>
          <w:sz w:val="32"/>
          <w:szCs w:val="32"/>
          <w:lang w:val="en-US" w:bidi="th-TH"/>
        </w:rPr>
        <w:t xml:space="preserve">30 </w:t>
      </w:r>
      <w:r w:rsidR="00532859">
        <w:rPr>
          <w:rFonts w:ascii="Angsana New" w:hAnsi="Angsana New" w:cs="Angsana New" w:hint="cs"/>
          <w:color w:val="000000"/>
          <w:spacing w:val="-8"/>
          <w:sz w:val="32"/>
          <w:szCs w:val="32"/>
          <w:cs/>
          <w:lang w:val="en-US" w:bidi="th-TH"/>
        </w:rPr>
        <w:t>กันย</w:t>
      </w:r>
      <w:r w:rsidRPr="003F55E9">
        <w:rPr>
          <w:rFonts w:ascii="Angsana New" w:hAnsi="Angsana New" w:cs="Angsana New"/>
          <w:color w:val="000000"/>
          <w:spacing w:val="-8"/>
          <w:sz w:val="32"/>
          <w:szCs w:val="32"/>
          <w:cs/>
          <w:lang w:val="en-US" w:bidi="th-TH"/>
        </w:rPr>
        <w:t>ายน</w:t>
      </w:r>
      <w:r w:rsidR="003F55E9" w:rsidRPr="003F55E9">
        <w:rPr>
          <w:rFonts w:ascii="Angsana New" w:hAnsi="Angsana New" w:cs="Angsana New"/>
          <w:color w:val="000000"/>
          <w:spacing w:val="-8"/>
          <w:sz w:val="32"/>
          <w:szCs w:val="32"/>
          <w:lang w:val="en-US" w:bidi="th-TH"/>
        </w:rPr>
        <w:t xml:space="preserve"> 2567</w:t>
      </w:r>
      <w:r w:rsidR="003F55E9" w:rsidRPr="003F55E9">
        <w:rPr>
          <w:rFonts w:ascii="Angsana New" w:hAnsi="Angsana New" w:cs="Angsana New"/>
          <w:color w:val="000000"/>
          <w:spacing w:val="-4"/>
          <w:sz w:val="32"/>
          <w:szCs w:val="32"/>
          <w:lang w:val="en-US" w:bidi="th-TH"/>
        </w:rPr>
        <w:t xml:space="preserve"> </w:t>
      </w:r>
      <w:r w:rsidRPr="003F55E9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>และงบกำไรขาดทุนเบ็ดเสร็จรวมและงบกำไรขาดทุนเบ็ดเสร็จเฉพาะ</w:t>
      </w:r>
      <w:r w:rsidRPr="003F55E9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 w:bidi="th-TH"/>
        </w:rPr>
        <w:t>ของบริษัท</w:t>
      </w:r>
      <w:r w:rsidRPr="003F55E9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 xml:space="preserve"> สำหรับงวดสาม</w:t>
      </w:r>
      <w:r w:rsidRPr="003F55E9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เดือน</w:t>
      </w:r>
      <w:r w:rsidRPr="003F55E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>และ</w:t>
      </w:r>
      <w:r w:rsidR="00532859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 w:bidi="th-TH"/>
        </w:rPr>
        <w:t>เ</w:t>
      </w:r>
      <w:r w:rsidRPr="003F55E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>ก</w:t>
      </w:r>
      <w:r w:rsidR="00532859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 w:bidi="th-TH"/>
        </w:rPr>
        <w:t>้า</w:t>
      </w:r>
      <w:r w:rsidRPr="003F55E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 xml:space="preserve">เดือนสิ้นสุดวันที่ </w:t>
      </w:r>
      <w:r w:rsidRPr="003F55E9">
        <w:rPr>
          <w:rFonts w:ascii="Angsana New" w:hAnsi="Angsana New" w:cs="Angsana New"/>
          <w:color w:val="000000"/>
          <w:spacing w:val="4"/>
          <w:sz w:val="32"/>
          <w:szCs w:val="32"/>
          <w:lang w:val="en-US" w:bidi="th-TH"/>
        </w:rPr>
        <w:t xml:space="preserve">30 </w:t>
      </w:r>
      <w:r w:rsidR="00532859">
        <w:rPr>
          <w:rFonts w:ascii="Angsana New" w:hAnsi="Angsana New" w:cs="Angsana New" w:hint="cs"/>
          <w:color w:val="000000"/>
          <w:spacing w:val="4"/>
          <w:sz w:val="32"/>
          <w:szCs w:val="32"/>
          <w:cs/>
          <w:lang w:val="en-US" w:bidi="th-TH"/>
        </w:rPr>
        <w:t>กันย</w:t>
      </w:r>
      <w:r w:rsidRPr="003F55E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>ายน</w:t>
      </w:r>
      <w:r w:rsidR="003F55E9" w:rsidRPr="003F55E9">
        <w:rPr>
          <w:rFonts w:ascii="Angsana New" w:hAnsi="Angsana New" w:cs="Angsana New"/>
          <w:color w:val="000000"/>
          <w:spacing w:val="4"/>
          <w:sz w:val="32"/>
          <w:szCs w:val="32"/>
          <w:lang w:val="en-US" w:bidi="th-TH"/>
        </w:rPr>
        <w:t xml:space="preserve"> 2567 </w:t>
      </w:r>
      <w:r w:rsidRPr="003F55E9">
        <w:rPr>
          <w:rFonts w:ascii="Angsana New" w:hAnsi="Angsana New" w:cs="Angsana New"/>
          <w:color w:val="000000"/>
          <w:spacing w:val="4"/>
          <w:sz w:val="32"/>
          <w:szCs w:val="32"/>
          <w:cs/>
          <w:lang w:val="en-US" w:bidi="th-TH"/>
        </w:rPr>
        <w:t>และงบการเปลี่ยนแปลงส่วนของผู้ถือหุ้นรวมและ</w:t>
      </w:r>
      <w:r w:rsidR="003F55E9">
        <w:rPr>
          <w:rFonts w:ascii="Angsana New" w:hAnsi="Angsana New" w:cs="Angsana New"/>
          <w:color w:val="000000"/>
          <w:spacing w:val="4"/>
          <w:sz w:val="32"/>
          <w:szCs w:val="32"/>
          <w:lang w:val="en-US" w:bidi="th-TH"/>
        </w:rPr>
        <w:t xml:space="preserve"> </w:t>
      </w:r>
      <w:r w:rsidRPr="003F55E9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>งบการเปลี่ยนแปลงส่วนของผู้ถือหุ้นเฉพาะ</w:t>
      </w:r>
      <w:r w:rsidR="00366E00" w:rsidRPr="003F55E9">
        <w:rPr>
          <w:rFonts w:ascii="Angsana New" w:hAnsi="Angsana New" w:cs="Angsana New" w:hint="cs"/>
          <w:color w:val="000000"/>
          <w:spacing w:val="-4"/>
          <w:sz w:val="32"/>
          <w:szCs w:val="32"/>
          <w:cs/>
          <w:lang w:val="en-US" w:bidi="th-TH"/>
        </w:rPr>
        <w:t>ของบริษัท</w:t>
      </w:r>
      <w:r w:rsidRPr="003F55E9">
        <w:rPr>
          <w:rFonts w:ascii="Angsana New" w:hAnsi="Angsana New" w:cs="Angsana New"/>
          <w:color w:val="000000"/>
          <w:spacing w:val="-4"/>
          <w:sz w:val="32"/>
          <w:szCs w:val="32"/>
          <w:cs/>
          <w:lang w:val="en-US" w:bidi="th-TH"/>
        </w:rPr>
        <w:t xml:space="preserve"> และงบกระแสเงินสดรวมและงบกระแสเงิน</w:t>
      </w:r>
      <w:r w:rsidRPr="003F55E9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สดเฉพาะ</w:t>
      </w:r>
      <w:r w:rsidR="00366E00" w:rsidRPr="003F55E9">
        <w:rPr>
          <w:rFonts w:ascii="Angsana New" w:hAnsi="Angsana New" w:cs="Angsana New" w:hint="cs"/>
          <w:color w:val="000000"/>
          <w:sz w:val="32"/>
          <w:szCs w:val="32"/>
          <w:cs/>
          <w:lang w:val="en-US" w:bidi="th-TH"/>
        </w:rPr>
        <w:t>ของบริษัท</w:t>
      </w:r>
      <w:r w:rsidRPr="003F55E9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 สำหรับงวด</w:t>
      </w:r>
      <w:r w:rsidR="00532859">
        <w:rPr>
          <w:rFonts w:ascii="Angsana New" w:hAnsi="Angsana New" w:cs="Angsana New" w:hint="cs"/>
          <w:color w:val="000000"/>
          <w:sz w:val="32"/>
          <w:szCs w:val="32"/>
          <w:cs/>
          <w:lang w:val="en-US" w:bidi="th-TH"/>
        </w:rPr>
        <w:t>เ</w:t>
      </w:r>
      <w:r w:rsidR="00366E00" w:rsidRPr="003F55E9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ก</w:t>
      </w:r>
      <w:r w:rsidR="00532859">
        <w:rPr>
          <w:rFonts w:ascii="Angsana New" w:hAnsi="Angsana New" w:cs="Angsana New" w:hint="cs"/>
          <w:color w:val="000000"/>
          <w:sz w:val="32"/>
          <w:szCs w:val="32"/>
          <w:cs/>
          <w:lang w:val="en-US" w:bidi="th-TH"/>
        </w:rPr>
        <w:t>้า</w:t>
      </w:r>
      <w:r w:rsidRPr="003F55E9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เดือนสิ้นสุดวันเดียวกัน และหมายเหตุประกอบงบการเงินแบบย่อ </w:t>
      </w:r>
      <w:r w:rsidR="00366E00" w:rsidRPr="003F55E9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(ข้อมูลทางการเงินระหว่างกาล) </w:t>
      </w:r>
      <w:r w:rsidRPr="003F55E9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>ของบริษัท</w:t>
      </w:r>
      <w:r w:rsidR="003F55E9" w:rsidRPr="003F55E9">
        <w:rPr>
          <w:rFonts w:ascii="Angsana New" w:hAnsi="Angsana New" w:cs="Angsana New"/>
          <w:sz w:val="32"/>
          <w:szCs w:val="32"/>
          <w:cs/>
        </w:rPr>
        <w:t xml:space="preserve"> </w:t>
      </w:r>
      <w:r w:rsidR="003F55E9" w:rsidRPr="003F55E9">
        <w:rPr>
          <w:rFonts w:ascii="Angsana New" w:hAnsi="Angsana New" w:cs="Angsana New"/>
          <w:sz w:val="32"/>
          <w:szCs w:val="32"/>
          <w:cs/>
          <w:lang w:bidi="th-TH"/>
        </w:rPr>
        <w:t>บลูบิค</w:t>
      </w:r>
      <w:r w:rsidR="003F55E9" w:rsidRPr="003F55E9">
        <w:rPr>
          <w:rFonts w:ascii="Angsana New" w:hAnsi="Angsana New" w:cs="Angsana New"/>
          <w:sz w:val="32"/>
          <w:szCs w:val="32"/>
          <w:cs/>
        </w:rPr>
        <w:t xml:space="preserve"> </w:t>
      </w:r>
      <w:r w:rsidR="003F55E9" w:rsidRPr="003F55E9">
        <w:rPr>
          <w:rFonts w:ascii="Angsana New" w:hAnsi="Angsana New" w:cs="Angsana New"/>
          <w:sz w:val="32"/>
          <w:szCs w:val="32"/>
          <w:cs/>
          <w:lang w:bidi="th-TH"/>
        </w:rPr>
        <w:t>กรุ๊ป</w:t>
      </w:r>
      <w:r w:rsidRPr="003F55E9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 จำกัด (มหาชน) และบริษัทย่อย และของเฉพาะบริษัท</w:t>
      </w:r>
      <w:r w:rsidR="003F55E9" w:rsidRPr="003F55E9">
        <w:rPr>
          <w:rFonts w:ascii="Angsana New" w:hAnsi="Angsana New" w:cs="Angsana New"/>
          <w:sz w:val="32"/>
          <w:szCs w:val="32"/>
          <w:cs/>
        </w:rPr>
        <w:t xml:space="preserve"> </w:t>
      </w:r>
      <w:r w:rsidR="003F55E9" w:rsidRPr="003F55E9">
        <w:rPr>
          <w:rFonts w:ascii="Angsana New" w:hAnsi="Angsana New" w:cs="Angsana New"/>
          <w:sz w:val="32"/>
          <w:szCs w:val="32"/>
          <w:cs/>
          <w:lang w:bidi="th-TH"/>
        </w:rPr>
        <w:t>บลูบิค</w:t>
      </w:r>
      <w:r w:rsidR="003F55E9" w:rsidRPr="003F55E9">
        <w:rPr>
          <w:rFonts w:ascii="Angsana New" w:hAnsi="Angsana New" w:cs="Angsana New"/>
          <w:sz w:val="32"/>
          <w:szCs w:val="32"/>
          <w:cs/>
        </w:rPr>
        <w:t xml:space="preserve"> </w:t>
      </w:r>
      <w:r w:rsidR="003F55E9" w:rsidRPr="003F55E9">
        <w:rPr>
          <w:rFonts w:ascii="Angsana New" w:hAnsi="Angsana New" w:cs="Angsana New"/>
          <w:sz w:val="32"/>
          <w:szCs w:val="32"/>
          <w:cs/>
          <w:lang w:bidi="th-TH"/>
        </w:rPr>
        <w:t>กรุ๊ป</w:t>
      </w:r>
      <w:r w:rsidRPr="003F55E9">
        <w:rPr>
          <w:rFonts w:ascii="Angsana New" w:hAnsi="Angsana New" w:cs="Angsana New"/>
          <w:color w:val="000000"/>
          <w:sz w:val="32"/>
          <w:szCs w:val="32"/>
          <w:cs/>
          <w:lang w:val="en-US" w:bidi="th-TH"/>
        </w:rPr>
        <w:t xml:space="preserve"> จำกัด (มหาชน) </w:t>
      </w:r>
      <w:r w:rsidR="00366E00" w:rsidRPr="003F55E9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ซึ่งผู้บ</w:t>
      </w:r>
      <w:r w:rsidR="00366E00" w:rsidRPr="003F55E9">
        <w:rPr>
          <w:rFonts w:ascii="Angsana New" w:hAnsi="Angsana New" w:cs="Angsana New"/>
          <w:sz w:val="32"/>
          <w:szCs w:val="32"/>
          <w:cs/>
          <w:lang w:bidi="th-TH"/>
        </w:rPr>
        <w:t xml:space="preserve">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66E00" w:rsidRPr="003F55E9">
        <w:rPr>
          <w:rFonts w:ascii="Angsana New" w:hAnsi="Angsana New" w:cs="Angsana New"/>
          <w:sz w:val="32"/>
          <w:szCs w:val="32"/>
          <w:lang w:val="en-US" w:bidi="th-TH"/>
        </w:rPr>
        <w:t>34</w:t>
      </w:r>
      <w:r w:rsidR="00366E00" w:rsidRPr="003F55E9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</w:t>
      </w:r>
      <w:r w:rsidR="00366E00" w:rsidRPr="003F55E9">
        <w:rPr>
          <w:rFonts w:ascii="Angsana New" w:hAnsi="Angsana New" w:cs="Angsana New" w:hint="cs"/>
          <w:sz w:val="32"/>
          <w:szCs w:val="32"/>
          <w:cs/>
          <w:lang w:bidi="th-TH"/>
        </w:rPr>
        <w:t>“</w:t>
      </w:r>
      <w:r w:rsidR="00366E00" w:rsidRPr="003F55E9">
        <w:rPr>
          <w:rFonts w:ascii="Angsana New" w:hAnsi="Angsana New" w:cs="Angsana New"/>
          <w:sz w:val="32"/>
          <w:szCs w:val="32"/>
          <w:cs/>
          <w:lang w:bidi="th-TH"/>
        </w:rPr>
        <w:t>การรายงาน</w:t>
      </w:r>
      <w:r w:rsidR="00366E00" w:rsidRPr="003F55E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>ทางการเงินระหว่างกาล</w:t>
      </w:r>
      <w:r w:rsidR="00366E00" w:rsidRPr="003F55E9">
        <w:rPr>
          <w:rFonts w:ascii="Angsana New" w:hAnsi="Angsana New" w:cs="Angsana New" w:hint="cs"/>
          <w:spacing w:val="2"/>
          <w:sz w:val="32"/>
          <w:szCs w:val="32"/>
          <w:cs/>
          <w:lang w:bidi="th-TH"/>
        </w:rPr>
        <w:t>”</w:t>
      </w:r>
      <w:r w:rsidR="00366E00" w:rsidRPr="003F55E9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ส่วนข้าพเจ้าเป็นผู้รับผิดชอบในการรายงานให้ข้อสรุปเกี่ยวกับข้อมูล</w:t>
      </w:r>
      <w:r w:rsidR="00366E00" w:rsidRPr="003F55E9">
        <w:rPr>
          <w:rFonts w:ascii="Angsana New" w:hAnsi="Angsana New" w:cs="Angsana New"/>
          <w:sz w:val="32"/>
          <w:szCs w:val="32"/>
          <w:cs/>
          <w:lang w:bidi="th-TH"/>
        </w:rPr>
        <w:t>ทางการเงินระหว่างกาลดังกล่าวจากผลการสอบทานของข้าพเจ้า</w:t>
      </w:r>
    </w:p>
    <w:p w14:paraId="63B7B407" w14:textId="77777777" w:rsidR="00CD4D4E" w:rsidRPr="006F7673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49414C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4CAB74B0" w:rsidR="00A05F0A" w:rsidRPr="003F55E9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C403D8">
        <w:rPr>
          <w:rFonts w:ascii="Angsana New" w:hAnsi="Angsana New" w:cs="Angsana New"/>
          <w:spacing w:val="-4"/>
          <w:sz w:val="32"/>
          <w:szCs w:val="32"/>
          <w:lang w:bidi="th-TH"/>
        </w:rPr>
        <w:t>2410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 xml:space="preserve"> “การสอบทานข้อมูลทางการเงิน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C403D8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และวิธีการสอบทานอื่น</w:t>
      </w:r>
      <w:r w:rsidR="00DB0D30" w:rsidRPr="00C403D8">
        <w:rPr>
          <w:rFonts w:ascii="Angsana New" w:hAnsi="Angsana New" w:cs="Angsana New" w:hint="cs"/>
          <w:spacing w:val="-4"/>
          <w:sz w:val="32"/>
          <w:szCs w:val="32"/>
          <w:cs/>
          <w:lang w:bidi="th-TH"/>
        </w:rPr>
        <w:t xml:space="preserve"> </w:t>
      </w:r>
      <w:r w:rsidRPr="00C403D8">
        <w:rPr>
          <w:rFonts w:ascii="Angsana New" w:hAnsi="Angsana New" w:cs="Angsana New"/>
          <w:spacing w:val="-4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</w:t>
      </w:r>
      <w:r w:rsidRPr="00C403D8">
        <w:rPr>
          <w:rFonts w:ascii="Angsana New" w:hAnsi="Angsana New" w:cs="Angsana New"/>
          <w:sz w:val="32"/>
          <w:szCs w:val="32"/>
          <w:cs/>
          <w:lang w:bidi="th-TH"/>
        </w:rPr>
        <w:t>บัญชี</w:t>
      </w:r>
      <w:r w:rsidRPr="00C403D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3F55E9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</w:t>
      </w:r>
      <w:r w:rsidR="007F1580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>จะ</w:t>
      </w:r>
      <w:r w:rsidRPr="003F55E9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พบได้จาก</w:t>
      </w:r>
      <w:r w:rsidRPr="003F55E9">
        <w:rPr>
          <w:rFonts w:ascii="Angsana New" w:hAnsi="Angsana New" w:cs="Angsana New"/>
          <w:sz w:val="32"/>
          <w:szCs w:val="32"/>
          <w:cs/>
          <w:lang w:bidi="th-TH"/>
        </w:rPr>
        <w:t>การ</w:t>
      </w:r>
      <w:r w:rsidRPr="003F55E9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4A7535BC" w:rsidR="0028089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B4EEF" w14:textId="39074C0B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7FD08F3" w14:textId="7418198B" w:rsidR="006A7FE2" w:rsidRDefault="006A7FE2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5B98D0D2" w14:textId="108FF4B7" w:rsidR="006A7FE2" w:rsidRDefault="006A7FE2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DABBD95" w14:textId="77777777" w:rsidR="006A7FE2" w:rsidRDefault="006A7FE2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880A9C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70DEE9F" w14:textId="5C2D8390" w:rsidR="00A05F0A" w:rsidRPr="003F55E9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pacing w:val="-2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</w:t>
      </w:r>
      <w:r w:rsidRPr="003F55E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จัดทําขึ้นตามมาตรฐานการบัญชีฉบับที่ </w:t>
      </w:r>
      <w:r w:rsidRPr="003F55E9">
        <w:rPr>
          <w:rFonts w:ascii="Angsana New" w:hAnsi="Angsana New" w:cs="Angsana New"/>
          <w:spacing w:val="-2"/>
          <w:sz w:val="32"/>
          <w:szCs w:val="32"/>
          <w:lang w:bidi="th-TH"/>
        </w:rPr>
        <w:t>34</w:t>
      </w:r>
      <w:r w:rsidRPr="003F55E9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 xml:space="preserve"> เรื่อง การรายงานทางการเงินระหว่างกาล ในสาระสำคัญ</w:t>
      </w:r>
    </w:p>
    <w:p w14:paraId="155AF4B7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45CDF86" w14:textId="154FB0DC" w:rsidR="005B65F3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D40B194" w14:textId="24F9E13B" w:rsidR="00880A9C" w:rsidRDefault="00880A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1426BA7" w14:textId="77777777" w:rsidR="0026343C" w:rsidRPr="00880A9C" w:rsidRDefault="0026343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26343C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20"/>
          <w:lang w:bidi="th-TH"/>
        </w:rPr>
      </w:pPr>
    </w:p>
    <w:p w14:paraId="192753B9" w14:textId="77777777" w:rsidR="003F55E9" w:rsidRPr="00A52E1B" w:rsidRDefault="003F55E9" w:rsidP="003F55E9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ศันสนีย์ </w:t>
      </w:r>
      <w:r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14C3A9A4" w14:textId="77777777" w:rsidR="003F55E9" w:rsidRPr="00A52E1B" w:rsidRDefault="003F55E9" w:rsidP="003F55E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314FAC5B" w14:textId="77777777" w:rsidR="003F55E9" w:rsidRPr="0028089B" w:rsidRDefault="003F55E9" w:rsidP="003F55E9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5893E63D" w14:textId="77777777" w:rsidR="003F55E9" w:rsidRPr="00A52E1B" w:rsidRDefault="003F55E9" w:rsidP="003F55E9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3CF4A16E" w14:textId="77777777" w:rsidR="003F55E9" w:rsidRPr="00AA59A1" w:rsidRDefault="003F55E9" w:rsidP="003F55E9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AA59A1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Pr="00AA59A1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AA59A1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0FE1C8B0" w14:textId="77777777" w:rsidR="003F55E9" w:rsidRPr="00AA59A1" w:rsidRDefault="003F55E9" w:rsidP="003F55E9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AA59A1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6ED27C10" w14:textId="643ABEBA" w:rsidR="007E7819" w:rsidRPr="007E7819" w:rsidRDefault="00317BDE" w:rsidP="00E4587A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cs/>
          <w:lang w:bidi="th-TH"/>
        </w:rPr>
      </w:pPr>
      <w:r w:rsidRPr="00AA59A1"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วันที่ </w:t>
      </w:r>
      <w:r w:rsidR="009C2313" w:rsidRPr="00AA59A1">
        <w:rPr>
          <w:rFonts w:ascii="Angsana New" w:hAnsi="Angsana New" w:cs="Angsana New"/>
          <w:sz w:val="32"/>
          <w:szCs w:val="32"/>
          <w:lang w:val="en-US" w:bidi="th-TH"/>
        </w:rPr>
        <w:t>11</w:t>
      </w:r>
      <w:r w:rsidR="003F55E9" w:rsidRPr="00AA59A1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532859" w:rsidRPr="00AA59A1">
        <w:rPr>
          <w:rFonts w:ascii="Angsana New" w:hAnsi="Angsana New" w:cs="Angsana New" w:hint="cs"/>
          <w:sz w:val="32"/>
          <w:szCs w:val="32"/>
          <w:cs/>
          <w:lang w:val="en-US" w:bidi="th-TH"/>
        </w:rPr>
        <w:t>พฤศจิกายน</w:t>
      </w:r>
      <w:r w:rsidR="003F55E9" w:rsidRPr="00AA59A1">
        <w:rPr>
          <w:rFonts w:ascii="Angsana New" w:hAnsi="Angsana New" w:cs="Angsana New"/>
          <w:sz w:val="32"/>
          <w:szCs w:val="32"/>
          <w:lang w:val="en-US" w:bidi="th-TH"/>
        </w:rPr>
        <w:t xml:space="preserve"> 2567</w:t>
      </w:r>
    </w:p>
    <w:sectPr w:rsidR="007E7819" w:rsidRPr="007E7819" w:rsidSect="001369D4">
      <w:headerReference w:type="even" r:id="rId11"/>
      <w:headerReference w:type="default" r:id="rId12"/>
      <w:headerReference w:type="first" r:id="rId13"/>
      <w:pgSz w:w="11907" w:h="16840" w:code="9"/>
      <w:pgMar w:top="2160" w:right="1152" w:bottom="576" w:left="2448" w:header="749" w:footer="3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6C61EA6" w14:textId="77777777" w:rsidR="00376252" w:rsidRDefault="00376252">
      <w:r>
        <w:separator/>
      </w:r>
    </w:p>
  </w:endnote>
  <w:endnote w:type="continuationSeparator" w:id="0">
    <w:p w14:paraId="6D29EE2A" w14:textId="77777777" w:rsidR="00376252" w:rsidRDefault="00376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03AD06" w14:textId="77777777" w:rsidR="00376252" w:rsidRDefault="00376252">
      <w:bookmarkStart w:id="0" w:name="_Hlk482348182"/>
      <w:bookmarkEnd w:id="0"/>
      <w:r>
        <w:separator/>
      </w:r>
    </w:p>
  </w:footnote>
  <w:footnote w:type="continuationSeparator" w:id="0">
    <w:p w14:paraId="77A6CC4E" w14:textId="77777777" w:rsidR="00376252" w:rsidRDefault="003762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030394AC" w:rsidR="00B63D0E" w:rsidRDefault="00B63D0E" w:rsidP="00D96128">
    <w:pPr>
      <w:pStyle w:val="Header"/>
      <w:jc w:val="right"/>
    </w:pPr>
  </w:p>
  <w:p w14:paraId="6E8E3DA0" w14:textId="33D6456A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5335C96C" w:rsidR="00D15EA5" w:rsidRDefault="00D15EA5" w:rsidP="006A7FE2">
    <w:pPr>
      <w:pStyle w:val="Header"/>
      <w:tabs>
        <w:tab w:val="clear" w:pos="8562"/>
        <w:tab w:val="left" w:pos="5328"/>
      </w:tabs>
      <w:spacing w:after="1800"/>
    </w:pPr>
  </w:p>
  <w:p w14:paraId="1B1B7861" w14:textId="5E52B3BF" w:rsidR="00637EE6" w:rsidRPr="00A52E1B" w:rsidRDefault="00637EE6" w:rsidP="006A7FE2">
    <w:pPr>
      <w:pStyle w:val="Header"/>
      <w:tabs>
        <w:tab w:val="clear" w:pos="8562"/>
        <w:tab w:val="left" w:pos="5328"/>
      </w:tabs>
      <w:spacing w:after="144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4333"/>
    <w:rsid w:val="00097FAB"/>
    <w:rsid w:val="000A0C02"/>
    <w:rsid w:val="000A7603"/>
    <w:rsid w:val="000B65E3"/>
    <w:rsid w:val="000B7090"/>
    <w:rsid w:val="000E19EA"/>
    <w:rsid w:val="000E52CE"/>
    <w:rsid w:val="000F3AAB"/>
    <w:rsid w:val="000F57AF"/>
    <w:rsid w:val="000F6E25"/>
    <w:rsid w:val="001011DF"/>
    <w:rsid w:val="00107DF2"/>
    <w:rsid w:val="00112B69"/>
    <w:rsid w:val="001275E9"/>
    <w:rsid w:val="001316D3"/>
    <w:rsid w:val="00134B1D"/>
    <w:rsid w:val="001369D4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A6152"/>
    <w:rsid w:val="001B198C"/>
    <w:rsid w:val="001B7388"/>
    <w:rsid w:val="001D2302"/>
    <w:rsid w:val="001D7BB3"/>
    <w:rsid w:val="001E0CE3"/>
    <w:rsid w:val="001E12A6"/>
    <w:rsid w:val="001E498F"/>
    <w:rsid w:val="001E691A"/>
    <w:rsid w:val="00202CC3"/>
    <w:rsid w:val="0022518C"/>
    <w:rsid w:val="002322A8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944FA"/>
    <w:rsid w:val="002A252E"/>
    <w:rsid w:val="002A4B34"/>
    <w:rsid w:val="002B5A4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17BDE"/>
    <w:rsid w:val="00321A76"/>
    <w:rsid w:val="00330AA1"/>
    <w:rsid w:val="00335E5B"/>
    <w:rsid w:val="00350E8E"/>
    <w:rsid w:val="00354F5D"/>
    <w:rsid w:val="00360375"/>
    <w:rsid w:val="00362E31"/>
    <w:rsid w:val="00365ECE"/>
    <w:rsid w:val="00366E00"/>
    <w:rsid w:val="003744DA"/>
    <w:rsid w:val="00376252"/>
    <w:rsid w:val="00384904"/>
    <w:rsid w:val="003A1389"/>
    <w:rsid w:val="003B4CCD"/>
    <w:rsid w:val="003B4DED"/>
    <w:rsid w:val="003B5889"/>
    <w:rsid w:val="003C12C5"/>
    <w:rsid w:val="003C15A6"/>
    <w:rsid w:val="003C27EF"/>
    <w:rsid w:val="003C32E9"/>
    <w:rsid w:val="003C3898"/>
    <w:rsid w:val="003D2605"/>
    <w:rsid w:val="003D64D6"/>
    <w:rsid w:val="003E034A"/>
    <w:rsid w:val="003E3E21"/>
    <w:rsid w:val="003E5FBE"/>
    <w:rsid w:val="003F16DE"/>
    <w:rsid w:val="003F1782"/>
    <w:rsid w:val="003F55E9"/>
    <w:rsid w:val="00416281"/>
    <w:rsid w:val="00422353"/>
    <w:rsid w:val="004231E4"/>
    <w:rsid w:val="00426915"/>
    <w:rsid w:val="0043394C"/>
    <w:rsid w:val="00433F63"/>
    <w:rsid w:val="00435788"/>
    <w:rsid w:val="004359E6"/>
    <w:rsid w:val="00440CCC"/>
    <w:rsid w:val="00443CE3"/>
    <w:rsid w:val="00452E7B"/>
    <w:rsid w:val="00453BC8"/>
    <w:rsid w:val="004546FA"/>
    <w:rsid w:val="00481D8F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D52DC"/>
    <w:rsid w:val="004E0394"/>
    <w:rsid w:val="004F1A16"/>
    <w:rsid w:val="004F207F"/>
    <w:rsid w:val="004F5D91"/>
    <w:rsid w:val="005070FA"/>
    <w:rsid w:val="0052186A"/>
    <w:rsid w:val="005248F3"/>
    <w:rsid w:val="00527E02"/>
    <w:rsid w:val="005321DA"/>
    <w:rsid w:val="00532859"/>
    <w:rsid w:val="00547541"/>
    <w:rsid w:val="00551365"/>
    <w:rsid w:val="005514D6"/>
    <w:rsid w:val="00553212"/>
    <w:rsid w:val="005627FF"/>
    <w:rsid w:val="00577D61"/>
    <w:rsid w:val="005822AC"/>
    <w:rsid w:val="005A7C19"/>
    <w:rsid w:val="005B0B76"/>
    <w:rsid w:val="005B405A"/>
    <w:rsid w:val="005B50CC"/>
    <w:rsid w:val="005B65F3"/>
    <w:rsid w:val="005B6A6E"/>
    <w:rsid w:val="005C091F"/>
    <w:rsid w:val="005C1AC6"/>
    <w:rsid w:val="005C2CCB"/>
    <w:rsid w:val="005C6479"/>
    <w:rsid w:val="005C69FD"/>
    <w:rsid w:val="005C759F"/>
    <w:rsid w:val="005D7025"/>
    <w:rsid w:val="005E2D67"/>
    <w:rsid w:val="005E5578"/>
    <w:rsid w:val="005E5A22"/>
    <w:rsid w:val="005F4D62"/>
    <w:rsid w:val="00610ED7"/>
    <w:rsid w:val="00612B8B"/>
    <w:rsid w:val="00617651"/>
    <w:rsid w:val="00620CE3"/>
    <w:rsid w:val="00621086"/>
    <w:rsid w:val="0063029C"/>
    <w:rsid w:val="006365A1"/>
    <w:rsid w:val="00636AA2"/>
    <w:rsid w:val="00637EE6"/>
    <w:rsid w:val="00642A51"/>
    <w:rsid w:val="00647AE6"/>
    <w:rsid w:val="00647E61"/>
    <w:rsid w:val="00666764"/>
    <w:rsid w:val="0066694B"/>
    <w:rsid w:val="00667DB6"/>
    <w:rsid w:val="006703B2"/>
    <w:rsid w:val="006771E8"/>
    <w:rsid w:val="00677C01"/>
    <w:rsid w:val="00683CC7"/>
    <w:rsid w:val="00683F7D"/>
    <w:rsid w:val="006843B1"/>
    <w:rsid w:val="00692CA5"/>
    <w:rsid w:val="006932D7"/>
    <w:rsid w:val="006A7FE2"/>
    <w:rsid w:val="006B06A2"/>
    <w:rsid w:val="006B7E90"/>
    <w:rsid w:val="006C1459"/>
    <w:rsid w:val="006C3D37"/>
    <w:rsid w:val="006C6376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33C6"/>
    <w:rsid w:val="007C5A37"/>
    <w:rsid w:val="007D41A1"/>
    <w:rsid w:val="007E7819"/>
    <w:rsid w:val="007F1580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FDF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0704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C2313"/>
    <w:rsid w:val="009E278C"/>
    <w:rsid w:val="009E72B7"/>
    <w:rsid w:val="009F065A"/>
    <w:rsid w:val="009F6EDC"/>
    <w:rsid w:val="009F7FB5"/>
    <w:rsid w:val="00A035CE"/>
    <w:rsid w:val="00A0537F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37404"/>
    <w:rsid w:val="00A43EE6"/>
    <w:rsid w:val="00A445A7"/>
    <w:rsid w:val="00A52E1B"/>
    <w:rsid w:val="00A5746F"/>
    <w:rsid w:val="00A60F49"/>
    <w:rsid w:val="00A61255"/>
    <w:rsid w:val="00A61E15"/>
    <w:rsid w:val="00A66F91"/>
    <w:rsid w:val="00A70229"/>
    <w:rsid w:val="00A918D1"/>
    <w:rsid w:val="00A93A9A"/>
    <w:rsid w:val="00AA59A1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26F7"/>
    <w:rsid w:val="00AF302E"/>
    <w:rsid w:val="00AF5F4A"/>
    <w:rsid w:val="00AF7092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4FCC"/>
    <w:rsid w:val="00B55EE8"/>
    <w:rsid w:val="00B56E6C"/>
    <w:rsid w:val="00B6226E"/>
    <w:rsid w:val="00B63D0E"/>
    <w:rsid w:val="00B65ED6"/>
    <w:rsid w:val="00B83039"/>
    <w:rsid w:val="00B9723D"/>
    <w:rsid w:val="00BA5B00"/>
    <w:rsid w:val="00BB1A07"/>
    <w:rsid w:val="00BB6DAD"/>
    <w:rsid w:val="00BB7346"/>
    <w:rsid w:val="00BC1555"/>
    <w:rsid w:val="00BC60A9"/>
    <w:rsid w:val="00BC6565"/>
    <w:rsid w:val="00BD1B56"/>
    <w:rsid w:val="00BE0C8A"/>
    <w:rsid w:val="00BE334D"/>
    <w:rsid w:val="00BE4988"/>
    <w:rsid w:val="00BF1C24"/>
    <w:rsid w:val="00BF3F9B"/>
    <w:rsid w:val="00BF5E73"/>
    <w:rsid w:val="00C06939"/>
    <w:rsid w:val="00C1040F"/>
    <w:rsid w:val="00C21E3B"/>
    <w:rsid w:val="00C23EE0"/>
    <w:rsid w:val="00C35B1A"/>
    <w:rsid w:val="00C403D8"/>
    <w:rsid w:val="00C41C7D"/>
    <w:rsid w:val="00C51B1D"/>
    <w:rsid w:val="00C63023"/>
    <w:rsid w:val="00C63743"/>
    <w:rsid w:val="00C71374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D078C4"/>
    <w:rsid w:val="00D15EA5"/>
    <w:rsid w:val="00D20C85"/>
    <w:rsid w:val="00D2100B"/>
    <w:rsid w:val="00D24220"/>
    <w:rsid w:val="00D3089E"/>
    <w:rsid w:val="00D31B87"/>
    <w:rsid w:val="00D31D7A"/>
    <w:rsid w:val="00D33E60"/>
    <w:rsid w:val="00D358B1"/>
    <w:rsid w:val="00D36663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207F"/>
    <w:rsid w:val="00DE4958"/>
    <w:rsid w:val="00DF0ABD"/>
    <w:rsid w:val="00E04361"/>
    <w:rsid w:val="00E064FD"/>
    <w:rsid w:val="00E1053A"/>
    <w:rsid w:val="00E114D3"/>
    <w:rsid w:val="00E263EA"/>
    <w:rsid w:val="00E26AF3"/>
    <w:rsid w:val="00E276E0"/>
    <w:rsid w:val="00E314EA"/>
    <w:rsid w:val="00E33FDA"/>
    <w:rsid w:val="00E406D5"/>
    <w:rsid w:val="00E4587A"/>
    <w:rsid w:val="00E56701"/>
    <w:rsid w:val="00E62754"/>
    <w:rsid w:val="00E64D2D"/>
    <w:rsid w:val="00E83203"/>
    <w:rsid w:val="00E86B53"/>
    <w:rsid w:val="00E9110B"/>
    <w:rsid w:val="00EA2B6F"/>
    <w:rsid w:val="00EB3478"/>
    <w:rsid w:val="00EB489A"/>
    <w:rsid w:val="00EB4B39"/>
    <w:rsid w:val="00EB6FE3"/>
    <w:rsid w:val="00EC09A6"/>
    <w:rsid w:val="00EE0F65"/>
    <w:rsid w:val="00F11892"/>
    <w:rsid w:val="00F246A1"/>
    <w:rsid w:val="00F37917"/>
    <w:rsid w:val="00F5513E"/>
    <w:rsid w:val="00F63F3F"/>
    <w:rsid w:val="00F66FA5"/>
    <w:rsid w:val="00F71678"/>
    <w:rsid w:val="00F71A70"/>
    <w:rsid w:val="00F730E3"/>
    <w:rsid w:val="00F755E9"/>
    <w:rsid w:val="00F81D0D"/>
    <w:rsid w:val="00F909CD"/>
    <w:rsid w:val="00F929A6"/>
    <w:rsid w:val="00F974D1"/>
    <w:rsid w:val="00FA16E0"/>
    <w:rsid w:val="00FA3966"/>
    <w:rsid w:val="00FB185B"/>
    <w:rsid w:val="00FC1304"/>
    <w:rsid w:val="00FC4397"/>
    <w:rsid w:val="00FC66BB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uiPriority w:val="99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288d39-df9a-4508-bbf1-f3cb6071678a" xsi:nil="true"/>
    <lcf76f155ced4ddcb4097134ff3c332f xmlns="937aae41-db63-47b0-bb98-ac34acb43ebd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B8E7B08818B0438471226110231D13" ma:contentTypeVersion="13" ma:contentTypeDescription="Create a new document." ma:contentTypeScope="" ma:versionID="2efb6b9a8c805db6bfc6ab4c8982bae9">
  <xsd:schema xmlns:xsd="http://www.w3.org/2001/XMLSchema" xmlns:xs="http://www.w3.org/2001/XMLSchema" xmlns:p="http://schemas.microsoft.com/office/2006/metadata/properties" xmlns:ns2="937aae41-db63-47b0-bb98-ac34acb43ebd" xmlns:ns3="12288d39-df9a-4508-bbf1-f3cb6071678a" targetNamespace="http://schemas.microsoft.com/office/2006/metadata/properties" ma:root="true" ma:fieldsID="95a039da83211c13ce9c66fb75ac5756" ns2:_="" ns3:_="">
    <xsd:import namespace="937aae41-db63-47b0-bb98-ac34acb43ebd"/>
    <xsd:import namespace="12288d39-df9a-4508-bbf1-f3cb607167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7aae41-db63-47b0-bb98-ac34acb43e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ecb84b0-d550-4a5d-ac15-4c52f729b7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288d39-df9a-4508-bbf1-f3cb6071678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8749ce2-001b-429b-9c82-971cd9d56585}" ma:internalName="TaxCatchAll" ma:showField="CatchAllData" ma:web="12288d39-df9a-4508-bbf1-f3cb607167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1d78754a-8ea1-4898-b40b-d50f8c2f005c"/>
    <ds:schemaRef ds:uri="a03b5a23-51e5-43a3-8d27-91a529d30711"/>
  </ds:schemaRefs>
</ds:datastoreItem>
</file>

<file path=customXml/itemProps2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49BEF1-217C-499E-926F-F234A4688EE8}"/>
</file>

<file path=customXml/itemProps4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Office 05</cp:lastModifiedBy>
  <cp:revision>2</cp:revision>
  <cp:lastPrinted>2021-04-21T05:25:00Z</cp:lastPrinted>
  <dcterms:created xsi:type="dcterms:W3CDTF">2024-11-11T03:31:00Z</dcterms:created>
  <dcterms:modified xsi:type="dcterms:W3CDTF">2024-11-11T03:31:00Z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0x0101007CB8E7B08818B0438471226110231D13</vt:lpwstr>
  </property>
</Properties>
</file>