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B230A" w14:textId="77777777" w:rsidR="006A0462" w:rsidRPr="003A26D1" w:rsidRDefault="006A0462">
      <w:pPr>
        <w:rPr>
          <w:rFonts w:ascii="Arial" w:hAnsi="Arial" w:cstheme="minorBidi"/>
          <w:sz w:val="20"/>
          <w:szCs w:val="25"/>
          <w:cs/>
          <w:lang w:val="en-US"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7C31336A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5FDC5428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11A8A169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54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005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46799FFF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AB35E5" w:rsidRDefault="00C81773" w:rsidP="00E7029F">
      <w:pPr>
        <w:rPr>
          <w:rFonts w:ascii="Arial" w:hAnsi="Arial" w:cstheme="minorBidi"/>
          <w:sz w:val="20"/>
          <w:szCs w:val="25"/>
          <w:cs/>
          <w:lang w:val="en-US" w:bidi="th-TH"/>
        </w:rPr>
        <w:sectPr w:rsidR="00C81773" w:rsidRPr="00AB35E5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37261F4C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6005DF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45452">
        <w:rPr>
          <w:rFonts w:ascii="Angsana New" w:hAnsi="Angsana New" w:cs="Angsana New" w:hint="cs"/>
          <w:sz w:val="26"/>
          <w:szCs w:val="26"/>
          <w:cs/>
          <w:lang w:bidi="th-TH"/>
        </w:rPr>
        <w:t>กันยา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>
        <w:rPr>
          <w:rFonts w:ascii="Angsana New" w:hAnsi="Angsana New" w:cs="Angsana New"/>
          <w:sz w:val="26"/>
          <w:szCs w:val="26"/>
          <w:lang w:bidi="th-TH"/>
        </w:rPr>
        <w:t>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D4545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6005DF">
        <w:rPr>
          <w:rFonts w:ascii="Angsana New" w:hAnsi="Angsana New" w:cs="Angsana New"/>
          <w:sz w:val="26"/>
          <w:szCs w:val="26"/>
          <w:lang w:bidi="th-TH"/>
        </w:rPr>
        <w:t>30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45452">
        <w:rPr>
          <w:rFonts w:ascii="Angsana New" w:hAnsi="Angsana New" w:cs="Angsana New" w:hint="cs"/>
          <w:sz w:val="26"/>
          <w:szCs w:val="26"/>
          <w:cs/>
          <w:lang w:bidi="th-TH"/>
        </w:rPr>
        <w:t>กันยา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>
        <w:rPr>
          <w:rFonts w:ascii="Angsana New" w:hAnsi="Angsana New" w:cs="Angsana New"/>
          <w:sz w:val="26"/>
          <w:szCs w:val="26"/>
          <w:lang w:bidi="th-TH"/>
        </w:rPr>
        <w:t>2567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D4545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D45452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</w:t>
      </w:r>
      <w:r w:rsidR="006005DF">
        <w:rPr>
          <w:rFonts w:ascii="Angsana New" w:hAnsi="Angsana New" w:cs="Angsana New" w:hint="cs"/>
          <w:sz w:val="26"/>
          <w:szCs w:val="26"/>
          <w:cs/>
          <w:lang w:val="en-US" w:bidi="th-TH"/>
        </w:rPr>
        <w:t>ยน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 2567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136F08" w14:textId="77777777" w:rsidR="00F546C9" w:rsidRDefault="00F546C9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031F003A" w14:textId="548D8AD2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72E5E413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443DFC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443DFC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2ADB">
        <w:rPr>
          <w:rFonts w:ascii="Angsana New" w:hAnsi="Angsana New" w:cs="Angsana New"/>
          <w:sz w:val="26"/>
          <w:szCs w:val="26"/>
          <w:lang w:val="en-US" w:bidi="th-TH"/>
        </w:rPr>
        <w:t>11</w:t>
      </w:r>
      <w:r w:rsidR="00511CCF" w:rsidRPr="00443DF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FA2ADB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E5405F" w:rsidRPr="00443DF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443DFC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 w:rsidRPr="00443DFC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A4B68" w14:textId="77777777" w:rsidR="00E520AC" w:rsidRDefault="00E520AC" w:rsidP="006D3290">
      <w:r>
        <w:separator/>
      </w:r>
    </w:p>
  </w:endnote>
  <w:endnote w:type="continuationSeparator" w:id="0">
    <w:p w14:paraId="75EFF32C" w14:textId="77777777" w:rsidR="00E520AC" w:rsidRDefault="00E520A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D0BA3" w14:textId="77777777" w:rsidR="00E520AC" w:rsidRDefault="00E520AC" w:rsidP="006D3290">
      <w:r>
        <w:separator/>
      </w:r>
    </w:p>
  </w:footnote>
  <w:footnote w:type="continuationSeparator" w:id="0">
    <w:p w14:paraId="3EE7EACF" w14:textId="77777777" w:rsidR="00E520AC" w:rsidRDefault="00E520A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13ED"/>
    <w:rsid w:val="00033D79"/>
    <w:rsid w:val="00034E5D"/>
    <w:rsid w:val="00057527"/>
    <w:rsid w:val="00080B22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85D44"/>
    <w:rsid w:val="00191A71"/>
    <w:rsid w:val="00195D94"/>
    <w:rsid w:val="001B2C9A"/>
    <w:rsid w:val="001C1729"/>
    <w:rsid w:val="001D3FAD"/>
    <w:rsid w:val="001E409F"/>
    <w:rsid w:val="001E67CC"/>
    <w:rsid w:val="001F4AB6"/>
    <w:rsid w:val="00207D6F"/>
    <w:rsid w:val="00215181"/>
    <w:rsid w:val="0022620E"/>
    <w:rsid w:val="00236290"/>
    <w:rsid w:val="002370B8"/>
    <w:rsid w:val="0026489E"/>
    <w:rsid w:val="00277E27"/>
    <w:rsid w:val="002A602A"/>
    <w:rsid w:val="002D241D"/>
    <w:rsid w:val="002E4713"/>
    <w:rsid w:val="002E65B1"/>
    <w:rsid w:val="002F44CB"/>
    <w:rsid w:val="002F7FEF"/>
    <w:rsid w:val="003244F2"/>
    <w:rsid w:val="00352177"/>
    <w:rsid w:val="0036568A"/>
    <w:rsid w:val="003801B5"/>
    <w:rsid w:val="003A26D1"/>
    <w:rsid w:val="003B6A36"/>
    <w:rsid w:val="003C222F"/>
    <w:rsid w:val="003E644A"/>
    <w:rsid w:val="003E7AE7"/>
    <w:rsid w:val="00405016"/>
    <w:rsid w:val="0041019E"/>
    <w:rsid w:val="00416B4D"/>
    <w:rsid w:val="00421302"/>
    <w:rsid w:val="00430211"/>
    <w:rsid w:val="00430F69"/>
    <w:rsid w:val="0044108C"/>
    <w:rsid w:val="00441454"/>
    <w:rsid w:val="00442749"/>
    <w:rsid w:val="00443DFC"/>
    <w:rsid w:val="00450532"/>
    <w:rsid w:val="0047423C"/>
    <w:rsid w:val="00481D2D"/>
    <w:rsid w:val="0048460F"/>
    <w:rsid w:val="004A65E3"/>
    <w:rsid w:val="00511CCF"/>
    <w:rsid w:val="005129C6"/>
    <w:rsid w:val="00517891"/>
    <w:rsid w:val="005213EE"/>
    <w:rsid w:val="0054023A"/>
    <w:rsid w:val="005567DE"/>
    <w:rsid w:val="00562BF9"/>
    <w:rsid w:val="005674E6"/>
    <w:rsid w:val="005B040C"/>
    <w:rsid w:val="005B0E11"/>
    <w:rsid w:val="005C0AB1"/>
    <w:rsid w:val="005D168D"/>
    <w:rsid w:val="006005DF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70E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94531"/>
    <w:rsid w:val="007A3A77"/>
    <w:rsid w:val="007E1BB0"/>
    <w:rsid w:val="007E7D2B"/>
    <w:rsid w:val="00801A1C"/>
    <w:rsid w:val="008039C0"/>
    <w:rsid w:val="00803F09"/>
    <w:rsid w:val="00806843"/>
    <w:rsid w:val="00810AE5"/>
    <w:rsid w:val="00810F87"/>
    <w:rsid w:val="008236B6"/>
    <w:rsid w:val="00833E83"/>
    <w:rsid w:val="008362C0"/>
    <w:rsid w:val="008428C5"/>
    <w:rsid w:val="00844D1D"/>
    <w:rsid w:val="00844F8B"/>
    <w:rsid w:val="00847C59"/>
    <w:rsid w:val="00856FDB"/>
    <w:rsid w:val="0086442C"/>
    <w:rsid w:val="00873460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2A4F"/>
    <w:rsid w:val="00924270"/>
    <w:rsid w:val="00932895"/>
    <w:rsid w:val="00944FB2"/>
    <w:rsid w:val="00954601"/>
    <w:rsid w:val="00956D35"/>
    <w:rsid w:val="00960C58"/>
    <w:rsid w:val="00964DAA"/>
    <w:rsid w:val="009661F0"/>
    <w:rsid w:val="009678F4"/>
    <w:rsid w:val="00980A34"/>
    <w:rsid w:val="00981CD5"/>
    <w:rsid w:val="009A619D"/>
    <w:rsid w:val="009C4113"/>
    <w:rsid w:val="009D285D"/>
    <w:rsid w:val="009F0373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B35E5"/>
    <w:rsid w:val="00AC2155"/>
    <w:rsid w:val="00AD006F"/>
    <w:rsid w:val="00AD011F"/>
    <w:rsid w:val="00AD20EC"/>
    <w:rsid w:val="00AD73AA"/>
    <w:rsid w:val="00AE739C"/>
    <w:rsid w:val="00AF05C6"/>
    <w:rsid w:val="00B02B24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92623"/>
    <w:rsid w:val="00BA69E3"/>
    <w:rsid w:val="00BA7C9F"/>
    <w:rsid w:val="00BB0C70"/>
    <w:rsid w:val="00BD0C93"/>
    <w:rsid w:val="00BD0DF8"/>
    <w:rsid w:val="00BD75FF"/>
    <w:rsid w:val="00BE33DB"/>
    <w:rsid w:val="00BF2C9D"/>
    <w:rsid w:val="00BF5CF8"/>
    <w:rsid w:val="00C14246"/>
    <w:rsid w:val="00C21DBD"/>
    <w:rsid w:val="00C23D4F"/>
    <w:rsid w:val="00C2497C"/>
    <w:rsid w:val="00C427A0"/>
    <w:rsid w:val="00C43CED"/>
    <w:rsid w:val="00C44C9B"/>
    <w:rsid w:val="00C45253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D2D7F"/>
    <w:rsid w:val="00CF0DB8"/>
    <w:rsid w:val="00D02C2D"/>
    <w:rsid w:val="00D069C1"/>
    <w:rsid w:val="00D07D8F"/>
    <w:rsid w:val="00D13952"/>
    <w:rsid w:val="00D20B0F"/>
    <w:rsid w:val="00D245CB"/>
    <w:rsid w:val="00D31CB5"/>
    <w:rsid w:val="00D43E82"/>
    <w:rsid w:val="00D45321"/>
    <w:rsid w:val="00D45452"/>
    <w:rsid w:val="00D67A48"/>
    <w:rsid w:val="00D81A20"/>
    <w:rsid w:val="00D8560D"/>
    <w:rsid w:val="00D92756"/>
    <w:rsid w:val="00DB2E91"/>
    <w:rsid w:val="00DB39A7"/>
    <w:rsid w:val="00DE35CB"/>
    <w:rsid w:val="00E0103C"/>
    <w:rsid w:val="00E16A03"/>
    <w:rsid w:val="00E232C0"/>
    <w:rsid w:val="00E2569F"/>
    <w:rsid w:val="00E31D92"/>
    <w:rsid w:val="00E332C8"/>
    <w:rsid w:val="00E34C40"/>
    <w:rsid w:val="00E41E59"/>
    <w:rsid w:val="00E44586"/>
    <w:rsid w:val="00E520AC"/>
    <w:rsid w:val="00E52A74"/>
    <w:rsid w:val="00E5405F"/>
    <w:rsid w:val="00E62ABC"/>
    <w:rsid w:val="00E7029F"/>
    <w:rsid w:val="00E7569A"/>
    <w:rsid w:val="00E8512F"/>
    <w:rsid w:val="00E872EB"/>
    <w:rsid w:val="00E874A8"/>
    <w:rsid w:val="00EA2F2D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546C9"/>
    <w:rsid w:val="00F62E02"/>
    <w:rsid w:val="00F660B6"/>
    <w:rsid w:val="00F83C7A"/>
    <w:rsid w:val="00F950D9"/>
    <w:rsid w:val="00F95F80"/>
    <w:rsid w:val="00FA2ADB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242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66</cp:revision>
  <cp:lastPrinted>2024-10-29T05:54:00Z</cp:lastPrinted>
  <dcterms:created xsi:type="dcterms:W3CDTF">2019-11-04T06:52:00Z</dcterms:created>
  <dcterms:modified xsi:type="dcterms:W3CDTF">2024-11-11T08:18:00Z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