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C574B1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C574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C574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C574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C574B1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C574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C574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C574B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C574B1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C574B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C574B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C574B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5A14" w:rsidRPr="00C574B1" w14:paraId="1DA51F6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74A2E36" w14:textId="42D8BB88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DBAC7B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749C83" w14:textId="1997AFD2" w:rsidR="00545A14" w:rsidRPr="00C574B1" w:rsidRDefault="00474755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45A14" w:rsidRPr="00C574B1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0F9F283A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B698F6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2D67DDA8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545A14" w:rsidRPr="00C574B1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67D6E80C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3D0F88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766EE3AD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45A14" w:rsidRPr="00C574B1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3A91104B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BA82C7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6692614B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45A14" w:rsidRPr="00C574B1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6A2AD15B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3D0692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03719761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45A14" w:rsidRPr="00C574B1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07AE6E2C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DE667C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37D38256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545A14" w:rsidRPr="00C574B1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49C546DB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91E182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3D4C6BC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545A14" w:rsidRPr="00C574B1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303C143B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E0294E" w14:textId="77777777" w:rsidR="00545A14" w:rsidRPr="00C574B1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675A4814" w:rsidR="00545A14" w:rsidRPr="00C574B1" w:rsidRDefault="0026153C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6153C" w:rsidRPr="00C574B1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0BE0D8A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43DCB4C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1D3F1D1C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6153C" w:rsidRPr="00C574B1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479D1F5D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0F94AEF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2465E62B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6153C" w:rsidRPr="00C574B1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4F69769A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F4BA8AA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743BC5AD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6153C" w:rsidRPr="00C574B1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6A2FF0DC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A4809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93A7581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50B3947E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A328F64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1D6D6E70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130E0F4B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17E09035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04B7BD29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00FB6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140C636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153C" w:rsidRPr="00C574B1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153C" w:rsidRPr="00C574B1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6153C" w:rsidRPr="00C574B1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26153C" w:rsidRPr="00C574B1" w:rsidRDefault="0026153C" w:rsidP="0026153C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C574B1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C574B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C574B1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C28EE" w14:textId="3A7BA251" w:rsidR="003A5057" w:rsidRPr="00C574B1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133BB" w:rsidRPr="00C574B1">
        <w:rPr>
          <w:rFonts w:asciiTheme="majorBidi" w:hAnsiTheme="majorBidi" w:cstheme="majorBidi"/>
          <w:sz w:val="30"/>
          <w:szCs w:val="30"/>
        </w:rPr>
        <w:t xml:space="preserve"> 13 </w:t>
      </w:r>
      <w:r w:rsidR="0026669E" w:rsidRPr="00C574B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30A61" w:rsidRPr="00C574B1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5D585882" w14:textId="09A5F815" w:rsidR="00200B9A" w:rsidRPr="00C574B1" w:rsidRDefault="00200B9A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369F3" w14:textId="32523A6F" w:rsidR="00A1742E" w:rsidRPr="00C574B1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C574B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C574B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C574B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C574B1" w:rsidRDefault="00A92F34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0B543" w14:textId="0138DBF8" w:rsidR="009F3FAC" w:rsidRPr="00C574B1" w:rsidRDefault="0055497F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C574B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574B1">
        <w:rPr>
          <w:rFonts w:asciiTheme="majorBidi" w:hAnsiTheme="majorBidi" w:cstheme="majorBidi"/>
          <w:sz w:val="30"/>
          <w:szCs w:val="30"/>
        </w:rPr>
        <w:t>34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C574B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C574B1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C574B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C574B1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C574B1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C574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C574B1">
        <w:rPr>
          <w:rFonts w:asciiTheme="majorBidi" w:hAnsiTheme="majorBidi" w:cstheme="majorBidi"/>
          <w:sz w:val="30"/>
          <w:szCs w:val="30"/>
        </w:rPr>
        <w:t>256</w:t>
      </w:r>
      <w:r w:rsidR="00030A61" w:rsidRPr="00C574B1">
        <w:rPr>
          <w:rFonts w:asciiTheme="majorBidi" w:hAnsiTheme="majorBidi" w:cstheme="majorBidi"/>
          <w:sz w:val="30"/>
          <w:szCs w:val="30"/>
        </w:rPr>
        <w:t>6</w:t>
      </w:r>
    </w:p>
    <w:p w14:paraId="1CA98CF8" w14:textId="0C0A707F" w:rsidR="009007E1" w:rsidRPr="00C574B1" w:rsidRDefault="009007E1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7B21" w14:textId="6A66B848" w:rsidR="00A2413E" w:rsidRPr="00C574B1" w:rsidRDefault="00A2413E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C574B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F5EEA" w:rsidRPr="00C574B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31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030A61" w:rsidRPr="00C574B1">
        <w:rPr>
          <w:rFonts w:asciiTheme="majorBidi" w:hAnsiTheme="majorBidi" w:cstheme="majorBidi"/>
          <w:sz w:val="30"/>
          <w:szCs w:val="30"/>
        </w:rPr>
        <w:t>6</w:t>
      </w:r>
    </w:p>
    <w:p w14:paraId="435005D9" w14:textId="77777777" w:rsidR="00EA0058" w:rsidRPr="00C574B1" w:rsidRDefault="00EA0058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75E4D" w14:textId="570561E5" w:rsidR="00EA0058" w:rsidRPr="00C574B1" w:rsidRDefault="00EA0058" w:rsidP="00EA0058">
      <w:pPr>
        <w:tabs>
          <w:tab w:val="left" w:pos="562"/>
        </w:tabs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C574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1E1A" w:rsidRPr="00C574B1">
        <w:rPr>
          <w:rFonts w:asciiTheme="majorBidi" w:hAnsiTheme="majorBidi" w:cs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9FBC598" w14:textId="77777777" w:rsidR="00CF4676" w:rsidRPr="00C574B1" w:rsidRDefault="00CF4676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8BD11" w14:textId="48A2B318" w:rsidR="00450059" w:rsidRPr="00C574B1" w:rsidRDefault="00450059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12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1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2567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สัญญาเช่าและประมาณการค่ารื้อถอน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วันดังกล่าว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โดยก่อนหน้านี้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632A0007" w14:textId="77777777" w:rsidR="00450059" w:rsidRPr="00C574B1" w:rsidRDefault="00450059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BCDA7" w14:textId="06D8CAA3" w:rsidR="00450059" w:rsidRPr="00C574B1" w:rsidRDefault="00450059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lastRenderedPageBreak/>
        <w:t>จากการปรับปรุงดังกล่าว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550C" w:rsidRPr="00C574B1">
        <w:rPr>
          <w:rFonts w:asciiTheme="majorBidi" w:hAnsiTheme="majorBidi" w:cstheme="majorBidi"/>
          <w:sz w:val="30"/>
          <w:szCs w:val="30"/>
        </w:rPr>
        <w:br/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12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25" w:rsidRPr="00C574B1">
        <w:rPr>
          <w:rFonts w:asciiTheme="majorBidi" w:hAnsiTheme="majorBidi" w:cstheme="majorBidi"/>
          <w:sz w:val="30"/>
          <w:szCs w:val="30"/>
        </w:rPr>
        <w:br/>
      </w:r>
      <w:r w:rsidRPr="00C574B1">
        <w:rPr>
          <w:rFonts w:asciiTheme="majorBidi" w:hAnsiTheme="majorBidi" w:cstheme="majorBidi"/>
          <w:sz w:val="30"/>
          <w:szCs w:val="30"/>
        </w:rPr>
        <w:t xml:space="preserve">1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2566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6771F2C9" w14:textId="77777777" w:rsidR="00EA0058" w:rsidRPr="00C574B1" w:rsidRDefault="00EA0058" w:rsidP="0026669E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F30C" w14:textId="1EB9CD79" w:rsidR="005F2EB9" w:rsidRPr="00C574B1" w:rsidRDefault="00474755" w:rsidP="005F2EB9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F2EB9" w:rsidRPr="00C574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693251" w:rsidRPr="00C574B1">
        <w:rPr>
          <w:rFonts w:asciiTheme="majorBidi" w:hAnsiTheme="majorBidi" w:cs="Angsana New" w:hint="cs"/>
          <w:b/>
          <w:bCs/>
          <w:sz w:val="30"/>
          <w:szCs w:val="30"/>
          <w:cs/>
        </w:rPr>
        <w:t>การซื้อธุรกิจ</w:t>
      </w:r>
    </w:p>
    <w:p w14:paraId="7C08D827" w14:textId="77777777" w:rsidR="005F2EB9" w:rsidRPr="00C574B1" w:rsidRDefault="005F2EB9" w:rsidP="009F3F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5C7E4" w14:textId="56A31985" w:rsidR="005F2EB9" w:rsidRPr="00C574B1" w:rsidRDefault="005F2EB9" w:rsidP="005F2EB9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574B1">
        <w:rPr>
          <w:rFonts w:asciiTheme="majorBidi" w:hAnsiTheme="majorBidi" w:cstheme="majorBidi"/>
          <w:i/>
          <w:iCs/>
          <w:cs/>
          <w:lang w:val="en-US"/>
        </w:rPr>
        <w:t>บริษัท เกรซ วอเทอร์ เมด จำกัด</w:t>
      </w:r>
    </w:p>
    <w:p w14:paraId="4DA6F2B1" w14:textId="77777777" w:rsidR="005F2EB9" w:rsidRPr="00C574B1" w:rsidRDefault="005F2EB9" w:rsidP="009F3F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3FA97C" w14:textId="02106E47" w:rsidR="005F2EB9" w:rsidRPr="00C574B1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23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574B1">
        <w:rPr>
          <w:rFonts w:asciiTheme="majorBidi" w:hAnsiTheme="majorBidi" w:cstheme="majorBidi"/>
          <w:sz w:val="30"/>
          <w:szCs w:val="30"/>
        </w:rPr>
        <w:t>2566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215" w:rsidRPr="00C574B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บริษัทได้มาซึ่งอำนาจควบคุมในบริษัท เกรซ วอเทอร์ เมด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ซึ่งเป็นผู้ผลิตและจำหน่ายน้ำยาและอุปกรณ์ที่เกี่ยวกับการฟอกไต โดย</w:t>
      </w:r>
      <w:r w:rsidR="00130AC9"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574B1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="00130AC9" w:rsidRPr="00C574B1">
        <w:rPr>
          <w:rFonts w:asciiTheme="majorBidi" w:hAnsiTheme="majorBidi" w:cstheme="majorBidi"/>
          <w:sz w:val="30"/>
          <w:szCs w:val="30"/>
          <w:cs/>
        </w:rPr>
        <w:t>สามัญจำนวน</w:t>
      </w:r>
      <w:r w:rsidR="00B15E9F" w:rsidRPr="00C574B1">
        <w:rPr>
          <w:rFonts w:asciiTheme="majorBidi" w:hAnsiTheme="majorBidi" w:cstheme="majorBidi"/>
          <w:sz w:val="30"/>
          <w:szCs w:val="30"/>
        </w:rPr>
        <w:t xml:space="preserve"> 21,118 </w:t>
      </w:r>
      <w:r w:rsidR="00130AC9" w:rsidRPr="00C574B1">
        <w:rPr>
          <w:rFonts w:asciiTheme="majorBidi" w:hAnsiTheme="majorBidi" w:cstheme="majorBidi"/>
          <w:sz w:val="30"/>
          <w:szCs w:val="30"/>
          <w:cs/>
        </w:rPr>
        <w:t>หุ้นในราคาหุ้นล</w:t>
      </w:r>
      <w:r w:rsidR="00B15E9F" w:rsidRPr="00C574B1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B15E9F" w:rsidRPr="00C574B1">
        <w:rPr>
          <w:rFonts w:asciiTheme="majorBidi" w:hAnsiTheme="majorBidi" w:cstheme="majorBidi"/>
          <w:sz w:val="30"/>
          <w:szCs w:val="30"/>
        </w:rPr>
        <w:t xml:space="preserve">2,078.8 </w:t>
      </w:r>
      <w:r w:rsidR="00130AC9" w:rsidRPr="00C574B1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="00B15E9F" w:rsidRPr="00C574B1">
        <w:rPr>
          <w:rFonts w:asciiTheme="majorBidi" w:hAnsiTheme="majorBidi" w:cstheme="majorBidi"/>
          <w:sz w:val="30"/>
          <w:szCs w:val="30"/>
        </w:rPr>
        <w:t xml:space="preserve">43.9 </w:t>
      </w:r>
      <w:r w:rsidR="00130AC9" w:rsidRPr="00C574B1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C574B1">
        <w:rPr>
          <w:rFonts w:asciiTheme="majorBidi" w:hAnsiTheme="majorBidi" w:cstheme="majorBidi"/>
          <w:sz w:val="30"/>
          <w:szCs w:val="30"/>
        </w:rPr>
        <w:t>52.8</w:t>
      </w:r>
      <w:r w:rsidR="00130AC9" w:rsidRPr="00C574B1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</w:t>
      </w:r>
    </w:p>
    <w:p w14:paraId="4E3797F6" w14:textId="7DE01934" w:rsidR="0021611A" w:rsidRPr="00C574B1" w:rsidRDefault="0021611A">
      <w:pPr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4C9606" w14:textId="1402435B" w:rsidR="00E0160E" w:rsidRPr="00C574B1" w:rsidRDefault="00F53B02" w:rsidP="00A1336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lastRenderedPageBreak/>
        <w:t>ในเดือน</w:t>
      </w:r>
      <w:r w:rsidR="00A35E8E" w:rsidRPr="00C574B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C574B1">
        <w:rPr>
          <w:rFonts w:asciiTheme="majorBidi" w:hAnsiTheme="majorBidi" w:cstheme="majorBidi"/>
          <w:sz w:val="30"/>
          <w:szCs w:val="30"/>
        </w:rPr>
        <w:t xml:space="preserve">2567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การประเมิน</w:t>
      </w:r>
      <w:r w:rsidR="005C6FF9" w:rsidRPr="00C574B1">
        <w:rPr>
          <w:rFonts w:asciiTheme="majorBidi" w:hAnsiTheme="majorBidi" w:cstheme="majorBidi" w:hint="cs"/>
          <w:sz w:val="30"/>
          <w:szCs w:val="30"/>
          <w:cs/>
        </w:rPr>
        <w:t>มูลค่ายุติธรรมโดยผู้ประเมินราคาอิสระได้แล้วเสร็จ และมีการบันทึกรายการปรับปรุง</w:t>
      </w:r>
      <w:r w:rsidR="001A021A" w:rsidRPr="00C574B1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สินทรัพย์ที่ได้มาและหนี้สินที่รับมาเป็นมูลค่ายุติธรรมเรียบร้อยแล้ว ดังนี้</w:t>
      </w:r>
    </w:p>
    <w:p w14:paraId="28A96214" w14:textId="098A68D8" w:rsidR="00B83525" w:rsidRPr="00C574B1" w:rsidRDefault="00B83525" w:rsidP="00030A6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0"/>
        <w:gridCol w:w="239"/>
        <w:gridCol w:w="1521"/>
        <w:gridCol w:w="296"/>
        <w:gridCol w:w="1316"/>
        <w:gridCol w:w="274"/>
        <w:gridCol w:w="1363"/>
      </w:tblGrid>
      <w:tr w:rsidR="005F422F" w:rsidRPr="00C574B1" w14:paraId="67164236" w14:textId="77777777" w:rsidTr="000E56BF">
        <w:trPr>
          <w:trHeight w:val="409"/>
          <w:tblHeader/>
        </w:trPr>
        <w:tc>
          <w:tcPr>
            <w:tcW w:w="3910" w:type="dxa"/>
            <w:vAlign w:val="bottom"/>
          </w:tcPr>
          <w:p w14:paraId="07E3F75D" w14:textId="61B6EFAB" w:rsidR="005F422F" w:rsidRPr="00C574B1" w:rsidRDefault="000E56BF" w:rsidP="000E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9" w:type="dxa"/>
          </w:tcPr>
          <w:p w14:paraId="529D3B36" w14:textId="77777777" w:rsidR="005F422F" w:rsidRPr="00C574B1" w:rsidRDefault="005F422F" w:rsidP="00624D2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bottom"/>
          </w:tcPr>
          <w:p w14:paraId="1A294C0B" w14:textId="39998C04" w:rsidR="005F422F" w:rsidRPr="00C574B1" w:rsidRDefault="005F422F" w:rsidP="00624D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96" w:type="dxa"/>
          </w:tcPr>
          <w:p w14:paraId="50902B07" w14:textId="1B189C1A" w:rsidR="005F422F" w:rsidRPr="00C574B1" w:rsidRDefault="005F422F" w:rsidP="00624D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4F9569A6" w14:textId="4005DD69" w:rsidR="005F422F" w:rsidRPr="00C574B1" w:rsidRDefault="005F422F" w:rsidP="004928C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4" w:type="dxa"/>
            <w:vAlign w:val="bottom"/>
          </w:tcPr>
          <w:p w14:paraId="3202EE5B" w14:textId="0F7B5C2E" w:rsidR="005F422F" w:rsidRPr="00C574B1" w:rsidRDefault="005F422F" w:rsidP="00624D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57EE5DC" w14:textId="70C2E546" w:rsidR="005F422F" w:rsidRPr="00C574B1" w:rsidRDefault="005F422F" w:rsidP="00624D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</w:tr>
      <w:tr w:rsidR="005F422F" w:rsidRPr="00C574B1" w14:paraId="4BEEBE1A" w14:textId="77777777" w:rsidTr="00B84F54">
        <w:trPr>
          <w:trHeight w:val="384"/>
          <w:tblHeader/>
        </w:trPr>
        <w:tc>
          <w:tcPr>
            <w:tcW w:w="3910" w:type="dxa"/>
          </w:tcPr>
          <w:p w14:paraId="5BF705D4" w14:textId="77777777" w:rsidR="005F422F" w:rsidRPr="00C574B1" w:rsidRDefault="005F422F" w:rsidP="00624D2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AA0E9" w14:textId="77777777" w:rsidR="005F422F" w:rsidRPr="00C574B1" w:rsidRDefault="005F422F" w:rsidP="00DE34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DA71800" w14:textId="441F69CC" w:rsidR="005F422F" w:rsidRPr="00C574B1" w:rsidRDefault="005F422F" w:rsidP="00DE34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4F54" w:rsidRPr="00C574B1" w14:paraId="7DC93DB1" w14:textId="77777777" w:rsidTr="005F422F">
        <w:trPr>
          <w:trHeight w:val="75"/>
        </w:trPr>
        <w:tc>
          <w:tcPr>
            <w:tcW w:w="3910" w:type="dxa"/>
          </w:tcPr>
          <w:p w14:paraId="20FFDB64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B1F5B6D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8AB83A4" w14:textId="4707A3AF" w:rsidR="00B84F54" w:rsidRPr="00C574B1" w:rsidRDefault="00B84F54" w:rsidP="00FD5F9F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0A830025" w14:textId="5868D475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2904D0B" w14:textId="110032A5" w:rsidR="00B84F54" w:rsidRPr="00C574B1" w:rsidRDefault="00664DB7" w:rsidP="00446046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E85DF0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16889D8" w14:textId="75D205F8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B84F54" w:rsidRPr="00C574B1" w14:paraId="21E0537D" w14:textId="77777777" w:rsidTr="005F422F">
        <w:trPr>
          <w:trHeight w:val="396"/>
        </w:trPr>
        <w:tc>
          <w:tcPr>
            <w:tcW w:w="3910" w:type="dxa"/>
          </w:tcPr>
          <w:p w14:paraId="2C50A191" w14:textId="77777777" w:rsidR="00B84F54" w:rsidRPr="00C574B1" w:rsidRDefault="00B84F54" w:rsidP="00B84F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1EAFAE00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11935E5" w14:textId="39F59DB3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  <w:tc>
          <w:tcPr>
            <w:tcW w:w="296" w:type="dxa"/>
          </w:tcPr>
          <w:p w14:paraId="4828D587" w14:textId="2D917A9A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C5311AB" w14:textId="38B49DAB" w:rsidR="00B84F54" w:rsidRPr="00C574B1" w:rsidRDefault="002B57F9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9D9865F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904954B" w14:textId="153BE319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B84F54" w:rsidRPr="00C574B1" w14:paraId="6917AF81" w14:textId="77777777" w:rsidTr="005F422F">
        <w:trPr>
          <w:trHeight w:val="384"/>
        </w:trPr>
        <w:tc>
          <w:tcPr>
            <w:tcW w:w="3910" w:type="dxa"/>
          </w:tcPr>
          <w:p w14:paraId="35EFA2C6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9" w:type="dxa"/>
          </w:tcPr>
          <w:p w14:paraId="22BBC546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94F13F6" w14:textId="31C11C1F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96" w:type="dxa"/>
          </w:tcPr>
          <w:p w14:paraId="529DE6C4" w14:textId="20D227D7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4460E5" w14:textId="282FD614" w:rsidR="00B84F54" w:rsidRPr="00C574B1" w:rsidRDefault="00EF1AB0" w:rsidP="00EF1AB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B45F84C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65363E8" w14:textId="0ADD315A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84F54" w:rsidRPr="00C574B1" w14:paraId="72FAC59C" w14:textId="77777777" w:rsidTr="005F422F">
        <w:trPr>
          <w:trHeight w:val="384"/>
        </w:trPr>
        <w:tc>
          <w:tcPr>
            <w:tcW w:w="3910" w:type="dxa"/>
          </w:tcPr>
          <w:p w14:paraId="4CB4D5DC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20B40BA4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91E3F6D" w14:textId="4E57FDE5" w:rsidR="00B84F54" w:rsidRPr="00C574B1" w:rsidRDefault="00B84F54" w:rsidP="00FD5F9F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96" w:type="dxa"/>
          </w:tcPr>
          <w:p w14:paraId="6AFBCBDD" w14:textId="63BD1D69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507D2546" w14:textId="46ECFEB0" w:rsidR="00B84F54" w:rsidRPr="00C574B1" w:rsidRDefault="002B57F9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0BCBCA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B95EAAA" w14:textId="230B08F3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B84F54" w:rsidRPr="00C574B1" w14:paraId="76B3386A" w14:textId="77777777" w:rsidTr="005F422F">
        <w:trPr>
          <w:trHeight w:val="384"/>
        </w:trPr>
        <w:tc>
          <w:tcPr>
            <w:tcW w:w="3910" w:type="dxa"/>
          </w:tcPr>
          <w:p w14:paraId="560EB0F2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2609A7E7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3EF4535" w14:textId="2CEC4D1B" w:rsidR="00B84F54" w:rsidRPr="00C574B1" w:rsidRDefault="008971D3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84F54"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96" w:type="dxa"/>
          </w:tcPr>
          <w:p w14:paraId="22D6D65A" w14:textId="59C05E52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CA71D6B" w14:textId="5B4A9CAE" w:rsidR="00B84F54" w:rsidRPr="00C574B1" w:rsidRDefault="002B57F9" w:rsidP="004460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4" w:type="dxa"/>
          </w:tcPr>
          <w:p w14:paraId="02203BC3" w14:textId="0A8C13B3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9A1498F" w14:textId="7EFC5ABE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4F54" w:rsidRPr="00C574B1" w14:paraId="3C11CD47" w14:textId="77777777" w:rsidTr="005F422F">
        <w:trPr>
          <w:trHeight w:val="396"/>
        </w:trPr>
        <w:tc>
          <w:tcPr>
            <w:tcW w:w="3910" w:type="dxa"/>
          </w:tcPr>
          <w:p w14:paraId="548824D5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3655941A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2DD8F71" w14:textId="6222B58E" w:rsidR="00B84F54" w:rsidRPr="00C574B1" w:rsidRDefault="008971D3" w:rsidP="00694256">
            <w:pPr>
              <w:tabs>
                <w:tab w:val="decimal" w:pos="1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96" w:type="dxa"/>
          </w:tcPr>
          <w:p w14:paraId="4A7CD1F6" w14:textId="147BF7C9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5F9CFA2" w14:textId="1ECA51DB" w:rsidR="00B84F54" w:rsidRPr="00C574B1" w:rsidRDefault="00DF772B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318F" w:rsidRPr="00C574B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5B9F1B91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1F17FD8" w14:textId="544834C6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84F54" w:rsidRPr="00C574B1" w14:paraId="6F6A7FB5" w14:textId="77777777" w:rsidTr="005F422F">
        <w:trPr>
          <w:trHeight w:val="384"/>
        </w:trPr>
        <w:tc>
          <w:tcPr>
            <w:tcW w:w="3910" w:type="dxa"/>
          </w:tcPr>
          <w:p w14:paraId="11FCE8C6" w14:textId="7640E33F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</w:t>
            </w:r>
            <w:r w:rsidR="00306681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239" w:type="dxa"/>
          </w:tcPr>
          <w:p w14:paraId="0455F866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ED8CBFB" w14:textId="525E3CF9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96" w:type="dxa"/>
          </w:tcPr>
          <w:p w14:paraId="777771CB" w14:textId="14795C5B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E7AAE73" w14:textId="40789F83" w:rsidR="00B84F54" w:rsidRPr="00C574B1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383464C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E2CA740" w14:textId="4FD28E8F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B84F54" w:rsidRPr="00C574B1" w14:paraId="772DF9CF" w14:textId="77777777" w:rsidTr="005F422F">
        <w:trPr>
          <w:trHeight w:val="384"/>
        </w:trPr>
        <w:tc>
          <w:tcPr>
            <w:tcW w:w="3910" w:type="dxa"/>
          </w:tcPr>
          <w:p w14:paraId="63B22DD3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09B564F4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65A400A" w14:textId="014330D7" w:rsidR="00B84F54" w:rsidRPr="00C574B1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  <w:tc>
          <w:tcPr>
            <w:tcW w:w="296" w:type="dxa"/>
          </w:tcPr>
          <w:p w14:paraId="37DFF3ED" w14:textId="5ADE89D3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94E738" w14:textId="6E8C4E29" w:rsidR="00B84F54" w:rsidRPr="00C574B1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C773AF0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51D031A" w14:textId="5BB3E01C" w:rsidR="00B84F54" w:rsidRPr="00C574B1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B84F54" w:rsidRPr="00C574B1" w14:paraId="5CF4DA3A" w14:textId="77777777" w:rsidTr="005F422F">
        <w:trPr>
          <w:trHeight w:val="396"/>
        </w:trPr>
        <w:tc>
          <w:tcPr>
            <w:tcW w:w="3910" w:type="dxa"/>
          </w:tcPr>
          <w:p w14:paraId="39D568F2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9" w:type="dxa"/>
          </w:tcPr>
          <w:p w14:paraId="6AE18132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EDDAEFB" w14:textId="002A1E85" w:rsidR="00B84F54" w:rsidRPr="00C574B1" w:rsidRDefault="00B84F54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  <w:tc>
          <w:tcPr>
            <w:tcW w:w="296" w:type="dxa"/>
          </w:tcPr>
          <w:p w14:paraId="3CDFE9BA" w14:textId="1CF78608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B27D15F" w14:textId="179F787A" w:rsidR="00B84F54" w:rsidRPr="00C574B1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9811F6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1F5EC26" w14:textId="1EA97C0C" w:rsidR="00B84F54" w:rsidRPr="00C574B1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B84F54" w:rsidRPr="00C574B1" w14:paraId="04668D29" w14:textId="77777777" w:rsidTr="005F422F">
        <w:trPr>
          <w:trHeight w:val="384"/>
        </w:trPr>
        <w:tc>
          <w:tcPr>
            <w:tcW w:w="3910" w:type="dxa"/>
          </w:tcPr>
          <w:p w14:paraId="5E9CFDEA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39" w:type="dxa"/>
          </w:tcPr>
          <w:p w14:paraId="747C3AF6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83888C6" w14:textId="6EE8CFE3" w:rsidR="00B84F54" w:rsidRPr="00C574B1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96" w:type="dxa"/>
          </w:tcPr>
          <w:p w14:paraId="14C2281E" w14:textId="4406E97F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7C5E082" w14:textId="5BDDA447" w:rsidR="00B84F54" w:rsidRPr="00C574B1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D42C7A7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5F1FEC6" w14:textId="6708A515" w:rsidR="00B84F54" w:rsidRPr="00C574B1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B84F54" w:rsidRPr="00C574B1" w14:paraId="2550F835" w14:textId="77777777" w:rsidTr="005F422F">
        <w:trPr>
          <w:trHeight w:val="384"/>
        </w:trPr>
        <w:tc>
          <w:tcPr>
            <w:tcW w:w="3910" w:type="dxa"/>
          </w:tcPr>
          <w:p w14:paraId="6D42157D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9" w:type="dxa"/>
          </w:tcPr>
          <w:p w14:paraId="1C3B4CA3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01D47A8" w14:textId="0D6FFCA0" w:rsidR="00B84F54" w:rsidRPr="00C574B1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  <w:tc>
          <w:tcPr>
            <w:tcW w:w="296" w:type="dxa"/>
          </w:tcPr>
          <w:p w14:paraId="60BB17B2" w14:textId="7FF0B359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B3F5413" w14:textId="60F42E54" w:rsidR="00B84F54" w:rsidRPr="00C574B1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7891386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0BEE57B" w14:textId="51B216D5" w:rsidR="00B84F54" w:rsidRPr="00C574B1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</w:tr>
      <w:tr w:rsidR="00B84F54" w:rsidRPr="00C574B1" w14:paraId="5274C233" w14:textId="77777777" w:rsidTr="005F422F">
        <w:trPr>
          <w:trHeight w:val="155"/>
        </w:trPr>
        <w:tc>
          <w:tcPr>
            <w:tcW w:w="3910" w:type="dxa"/>
          </w:tcPr>
          <w:p w14:paraId="2E4ED323" w14:textId="54E43498" w:rsidR="0001382C" w:rsidRPr="00C574B1" w:rsidRDefault="00B84F54" w:rsidP="0001382C">
            <w:pPr>
              <w:ind w:left="256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CC5668" w:rsidRPr="00C574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39" w:type="dxa"/>
          </w:tcPr>
          <w:p w14:paraId="04B0FB27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E528400" w14:textId="77777777" w:rsidR="00CC5668" w:rsidRPr="00C574B1" w:rsidRDefault="00CC5668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67301" w14:textId="1D1EAB7B" w:rsidR="00B84F54" w:rsidRPr="00C574B1" w:rsidRDefault="00B84F54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A4A" w:rsidRPr="00C574B1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399D298E" w14:textId="06F905F6" w:rsidR="00B84F54" w:rsidRPr="00C574B1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7D02B2" w14:textId="77777777" w:rsidR="006B1682" w:rsidRPr="00C574B1" w:rsidRDefault="006B1682" w:rsidP="004460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6B3F1" w14:textId="403AFC9E" w:rsidR="00B84F54" w:rsidRPr="00C574B1" w:rsidRDefault="00EF1AB0" w:rsidP="00EF1AB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931F04E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47F4DE" w14:textId="77777777" w:rsidR="00CC5668" w:rsidRPr="00C574B1" w:rsidRDefault="00CC5668" w:rsidP="00694256">
            <w:pPr>
              <w:tabs>
                <w:tab w:val="decimal" w:pos="1096"/>
                <w:tab w:val="decimal" w:pos="116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B59F2" w14:textId="0E246824" w:rsidR="00B84F54" w:rsidRPr="00C574B1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1AB0" w:rsidRPr="00C574B1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4F54" w:rsidRPr="00C574B1" w14:paraId="3AA4383E" w14:textId="77777777" w:rsidTr="005F422F">
        <w:trPr>
          <w:trHeight w:val="396"/>
        </w:trPr>
        <w:tc>
          <w:tcPr>
            <w:tcW w:w="3910" w:type="dxa"/>
          </w:tcPr>
          <w:p w14:paraId="644B1091" w14:textId="77777777" w:rsidR="00B84F54" w:rsidRPr="00C574B1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39" w:type="dxa"/>
          </w:tcPr>
          <w:p w14:paraId="0099EEEE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428BF8B" w14:textId="45B641ED" w:rsidR="00B84F54" w:rsidRPr="00C574B1" w:rsidRDefault="00293A4A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B84F54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96" w:type="dxa"/>
          </w:tcPr>
          <w:p w14:paraId="05472B62" w14:textId="0EE9A341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EC7760D" w14:textId="649E58C1" w:rsidR="00B84F54" w:rsidRPr="00C574B1" w:rsidRDefault="006B1682" w:rsidP="004460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F1AB0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74" w:type="dxa"/>
          </w:tcPr>
          <w:p w14:paraId="35088F5D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470B6EE" w14:textId="2007304C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EF1AB0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,153</w:t>
            </w:r>
          </w:p>
        </w:tc>
      </w:tr>
      <w:tr w:rsidR="00550F8E" w:rsidRPr="00C574B1" w14:paraId="69BC65C6" w14:textId="77777777">
        <w:trPr>
          <w:trHeight w:val="384"/>
        </w:trPr>
        <w:tc>
          <w:tcPr>
            <w:tcW w:w="4149" w:type="dxa"/>
            <w:gridSpan w:val="2"/>
          </w:tcPr>
          <w:p w14:paraId="0C8944AC" w14:textId="3CEDAA2F" w:rsidR="00550F8E" w:rsidRPr="00C574B1" w:rsidRDefault="00550F8E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C574B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574B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47.2)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22E1D0B" w14:textId="7F764786" w:rsidR="00550F8E" w:rsidRPr="00C574B1" w:rsidRDefault="00550F8E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A4A" w:rsidRPr="00C574B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3A4A" w:rsidRPr="00C574B1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05CCEBA7" w14:textId="458D8B84" w:rsidR="00550F8E" w:rsidRPr="00C574B1" w:rsidRDefault="00550F8E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8BDB060" w14:textId="06451E28" w:rsidR="00550F8E" w:rsidRPr="00C574B1" w:rsidRDefault="000A362F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(2,1</w:t>
            </w:r>
            <w:r w:rsidR="005A6D3A" w:rsidRPr="00C574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4" w:type="dxa"/>
          </w:tcPr>
          <w:p w14:paraId="30242C6A" w14:textId="77777777" w:rsidR="00550F8E" w:rsidRPr="00C574B1" w:rsidRDefault="00550F8E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C8BAAB" w14:textId="5DB712AF" w:rsidR="00550F8E" w:rsidRPr="00C574B1" w:rsidRDefault="00550F8E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(20,3</w:t>
            </w:r>
            <w:r w:rsidR="005A6D3A" w:rsidRPr="00C574B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4F54" w:rsidRPr="00C574B1" w14:paraId="2A6BEF00" w14:textId="77777777" w:rsidTr="005F422F">
        <w:trPr>
          <w:trHeight w:val="396"/>
        </w:trPr>
        <w:tc>
          <w:tcPr>
            <w:tcW w:w="3910" w:type="dxa"/>
          </w:tcPr>
          <w:p w14:paraId="7B9954F6" w14:textId="77777777" w:rsidR="00B84F54" w:rsidRPr="00C574B1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9" w:type="dxa"/>
          </w:tcPr>
          <w:p w14:paraId="4ED24E3C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2A4B0FB" w14:textId="406B002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3A4A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3A4A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96" w:type="dxa"/>
          </w:tcPr>
          <w:p w14:paraId="21AD11F8" w14:textId="311BCD6E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45D611F" w14:textId="6649D498" w:rsidR="00B84F54" w:rsidRPr="00C574B1" w:rsidRDefault="000A362F" w:rsidP="004460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A6D3A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4" w:type="dxa"/>
          </w:tcPr>
          <w:p w14:paraId="4D63B090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479570A" w14:textId="68691AF4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</w:t>
            </w:r>
            <w:r w:rsidR="005A6D3A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</w:tr>
      <w:tr w:rsidR="00B84F54" w:rsidRPr="00C574B1" w14:paraId="39535927" w14:textId="77777777" w:rsidTr="005F422F">
        <w:trPr>
          <w:trHeight w:val="396"/>
        </w:trPr>
        <w:tc>
          <w:tcPr>
            <w:tcW w:w="3910" w:type="dxa"/>
          </w:tcPr>
          <w:p w14:paraId="09BC9B62" w14:textId="77777777" w:rsidR="00B84F54" w:rsidRPr="00C574B1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39" w:type="dxa"/>
          </w:tcPr>
          <w:p w14:paraId="22D34143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226CA34" w14:textId="3F195366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7557"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7557" w:rsidRPr="00C574B1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96" w:type="dxa"/>
          </w:tcPr>
          <w:p w14:paraId="2BFD6910" w14:textId="6347BCE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3A1C3EA" w14:textId="41BCDD6E" w:rsidR="00B84F54" w:rsidRPr="00C574B1" w:rsidRDefault="000A362F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E521B6" w:rsidRPr="00C574B1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FE59C29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A4948D" w14:textId="6A4AD38F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21,1</w:t>
            </w:r>
            <w:r w:rsidR="00E521B6" w:rsidRPr="00C574B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84F54" w:rsidRPr="00C574B1" w14:paraId="31976F85" w14:textId="77777777" w:rsidTr="005F422F">
        <w:trPr>
          <w:trHeight w:val="396"/>
        </w:trPr>
        <w:tc>
          <w:tcPr>
            <w:tcW w:w="3910" w:type="dxa"/>
          </w:tcPr>
          <w:p w14:paraId="4D8FF5A0" w14:textId="77777777" w:rsidR="00B84F54" w:rsidRPr="00C574B1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9" w:type="dxa"/>
          </w:tcPr>
          <w:p w14:paraId="02962AE7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741AEC0" w14:textId="7A50A350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  <w:tc>
          <w:tcPr>
            <w:tcW w:w="296" w:type="dxa"/>
          </w:tcPr>
          <w:p w14:paraId="625948C7" w14:textId="7B36FAD5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6CEC767" w14:textId="2C13E78E" w:rsidR="00B84F54" w:rsidRPr="00C574B1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C490CF" w14:textId="77777777" w:rsidR="00B84F54" w:rsidRPr="00C574B1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0F43F99" w14:textId="716D530B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</w:tr>
      <w:tr w:rsidR="00B84F54" w:rsidRPr="00C574B1" w14:paraId="03452AE6" w14:textId="77777777" w:rsidTr="005F422F">
        <w:trPr>
          <w:trHeight w:val="18"/>
        </w:trPr>
        <w:tc>
          <w:tcPr>
            <w:tcW w:w="3910" w:type="dxa"/>
          </w:tcPr>
          <w:p w14:paraId="199E0295" w14:textId="77777777" w:rsidR="00B84F54" w:rsidRPr="00C574B1" w:rsidRDefault="00B84F54" w:rsidP="00B84F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03FE45CC" w14:textId="77777777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584CC57C" w14:textId="4047225E" w:rsidR="00B84F54" w:rsidRPr="00C574B1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" w:type="dxa"/>
          </w:tcPr>
          <w:p w14:paraId="692C2019" w14:textId="75A1B940" w:rsidR="00B84F54" w:rsidRPr="00C574B1" w:rsidRDefault="00B84F54" w:rsidP="00B84F54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5DD5C99F" w14:textId="67F62667" w:rsidR="00B84F54" w:rsidRPr="00C574B1" w:rsidRDefault="00B84F54" w:rsidP="00446046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DA4BB24" w14:textId="77777777" w:rsidR="00B84F54" w:rsidRPr="00C574B1" w:rsidRDefault="00B84F54" w:rsidP="00B84F54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63AC40DF" w14:textId="77777777" w:rsidR="00B84F54" w:rsidRPr="00C574B1" w:rsidRDefault="00B84F54" w:rsidP="00B84F54">
            <w:pPr>
              <w:pStyle w:val="NoSpacing"/>
              <w:tabs>
                <w:tab w:val="decimal" w:pos="12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444D" w:rsidRPr="00C574B1" w14:paraId="0CC90AB3" w14:textId="77777777" w:rsidTr="005F422F">
        <w:trPr>
          <w:trHeight w:val="384"/>
        </w:trPr>
        <w:tc>
          <w:tcPr>
            <w:tcW w:w="3910" w:type="dxa"/>
          </w:tcPr>
          <w:p w14:paraId="0F8B5B47" w14:textId="77777777" w:rsidR="00AF444D" w:rsidRPr="00C574B1" w:rsidRDefault="00AF444D" w:rsidP="00AF44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9" w:type="dxa"/>
          </w:tcPr>
          <w:p w14:paraId="35A46496" w14:textId="77777777" w:rsidR="00AF444D" w:rsidRPr="00C574B1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3F4487D" w14:textId="32C7CA30" w:rsidR="00AF444D" w:rsidRPr="00C574B1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02121F47" w14:textId="2CD78ACB" w:rsidR="00AF444D" w:rsidRPr="00C574B1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0395C3A" w14:textId="12A6FB0B" w:rsidR="00AF444D" w:rsidRPr="00C574B1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3941F12" w14:textId="77777777" w:rsidR="00AF444D" w:rsidRPr="00C574B1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478D513" w14:textId="17D985E9" w:rsidR="00AF444D" w:rsidRPr="00C574B1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AF444D" w:rsidRPr="00C574B1" w14:paraId="5B253067" w14:textId="77777777" w:rsidTr="005F422F">
        <w:trPr>
          <w:trHeight w:val="384"/>
        </w:trPr>
        <w:tc>
          <w:tcPr>
            <w:tcW w:w="3910" w:type="dxa"/>
          </w:tcPr>
          <w:p w14:paraId="17AC3B76" w14:textId="77777777" w:rsidR="00AF444D" w:rsidRPr="00C574B1" w:rsidRDefault="00AF444D" w:rsidP="00AF44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39" w:type="dxa"/>
          </w:tcPr>
          <w:p w14:paraId="070A5FBC" w14:textId="77777777" w:rsidR="00AF444D" w:rsidRPr="00C574B1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F8D1807" w14:textId="3EB37E8B" w:rsidR="00AF444D" w:rsidRPr="00C574B1" w:rsidRDefault="00AF444D" w:rsidP="00D87F89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  <w:tc>
          <w:tcPr>
            <w:tcW w:w="296" w:type="dxa"/>
          </w:tcPr>
          <w:p w14:paraId="25DCCC21" w14:textId="4ACC6D62" w:rsidR="00AF444D" w:rsidRPr="00C574B1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571EDD1" w14:textId="2AF9A146" w:rsidR="00AF444D" w:rsidRPr="00C574B1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BD3D7F" w14:textId="77777777" w:rsidR="00AF444D" w:rsidRPr="00C574B1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CED116B" w14:textId="0EF2EF46" w:rsidR="00AF444D" w:rsidRPr="00C574B1" w:rsidRDefault="00AF444D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AF444D" w:rsidRPr="00C574B1" w14:paraId="657E665C" w14:textId="77777777" w:rsidTr="005F422F">
        <w:trPr>
          <w:trHeight w:val="409"/>
        </w:trPr>
        <w:tc>
          <w:tcPr>
            <w:tcW w:w="3910" w:type="dxa"/>
          </w:tcPr>
          <w:p w14:paraId="3CBEC7F2" w14:textId="77777777" w:rsidR="00AF444D" w:rsidRPr="00C574B1" w:rsidRDefault="00AF444D" w:rsidP="00AF44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9" w:type="dxa"/>
          </w:tcPr>
          <w:p w14:paraId="3BA4886F" w14:textId="77777777" w:rsidR="00AF444D" w:rsidRPr="00C574B1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0B40AAA" w14:textId="042C8986" w:rsidR="00AF444D" w:rsidRPr="00C574B1" w:rsidRDefault="00AF444D" w:rsidP="00D87F89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  <w:tc>
          <w:tcPr>
            <w:tcW w:w="296" w:type="dxa"/>
          </w:tcPr>
          <w:p w14:paraId="3803BFD9" w14:textId="1B8AA3A1" w:rsidR="00AF444D" w:rsidRPr="00C574B1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E09514C" w14:textId="45ACD0D2" w:rsidR="00AF444D" w:rsidRPr="00C574B1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680CE44" w14:textId="77777777" w:rsidR="00AF444D" w:rsidRPr="00C574B1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675D1B5" w14:textId="18D209AD" w:rsidR="00AF444D" w:rsidRPr="00C574B1" w:rsidRDefault="00AF444D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2A0A091A" w14:textId="349A0D2B" w:rsidR="00FA1741" w:rsidRPr="00C574B1" w:rsidRDefault="00FA1741" w:rsidP="002E49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0ABF7" w14:textId="527D8ED1" w:rsidR="001E45A0" w:rsidRPr="00C574B1" w:rsidRDefault="001E45A0" w:rsidP="002E49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B435A1" w:rsidRPr="00C574B1">
        <w:rPr>
          <w:rFonts w:asciiTheme="majorBidi" w:hAnsiTheme="majorBidi" w:cstheme="majorBidi"/>
          <w:sz w:val="30"/>
          <w:szCs w:val="30"/>
          <w:cs/>
        </w:rPr>
        <w:t>บริษัท เกรซ วอเทอร์ เมด</w:t>
      </w:r>
      <w:r w:rsidR="00B435A1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B435A1" w:rsidRPr="00C574B1">
        <w:rPr>
          <w:rFonts w:asciiTheme="majorBidi" w:hAnsiTheme="majorBidi" w:cstheme="majorBidi"/>
          <w:sz w:val="30"/>
          <w:szCs w:val="30"/>
          <w:cs/>
        </w:rPr>
        <w:t>จำกัด</w:t>
      </w:r>
      <w:r w:rsidR="00B435A1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ในธุรกิจ</w:t>
      </w:r>
      <w:r w:rsidR="00B435A1" w:rsidRPr="00C574B1">
        <w:rPr>
          <w:rFonts w:asciiTheme="majorBidi" w:hAnsiTheme="majorBidi" w:cstheme="majorBidi"/>
          <w:sz w:val="30"/>
          <w:szCs w:val="30"/>
          <w:cs/>
        </w:rPr>
        <w:t>ผลิตและจำหน่ายน้ำยาและอุปกรณ์ที่เกี่ยวกับการฟอกไต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656E5711" w14:textId="3BD6DE2A" w:rsidR="009475F6" w:rsidRPr="00C574B1" w:rsidRDefault="009475F6" w:rsidP="009475F6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C574B1">
        <w:rPr>
          <w:rFonts w:asciiTheme="majorBidi" w:hAnsiTheme="majorBidi" w:cstheme="majorBidi"/>
          <w:i/>
          <w:iCs/>
          <w:cs/>
          <w:lang w:val="en-US"/>
        </w:rPr>
        <w:lastRenderedPageBreak/>
        <w:t>บริษัท วารี เมดิคอล จำกัด</w:t>
      </w:r>
    </w:p>
    <w:p w14:paraId="550F049C" w14:textId="77777777" w:rsidR="009475F6" w:rsidRPr="00C574B1" w:rsidRDefault="009475F6" w:rsidP="009475F6">
      <w:pPr>
        <w:ind w:left="540"/>
        <w:jc w:val="thaiDistribute"/>
        <w:rPr>
          <w:rFonts w:asciiTheme="majorBidi" w:hAnsiTheme="majorBidi" w:cstheme="majorBidi"/>
        </w:rPr>
      </w:pPr>
    </w:p>
    <w:p w14:paraId="3FE86707" w14:textId="78832A81" w:rsidR="00012E00" w:rsidRPr="00C574B1" w:rsidRDefault="009475F6" w:rsidP="004E1F34">
      <w:pPr>
        <w:pStyle w:val="FSContent"/>
        <w:tabs>
          <w:tab w:val="left" w:pos="540"/>
        </w:tabs>
        <w:rPr>
          <w:rFonts w:asciiTheme="majorBidi" w:hAnsiTheme="majorBidi" w:cstheme="majorBidi"/>
        </w:rPr>
      </w:pPr>
      <w:bookmarkStart w:id="0" w:name="_Hlk149318028"/>
      <w:r w:rsidRPr="00C574B1">
        <w:rPr>
          <w:rFonts w:asciiTheme="majorBidi" w:hAnsiTheme="majorBidi" w:cstheme="majorBidi"/>
          <w:cs/>
        </w:rPr>
        <w:t xml:space="preserve">เมื่อวันที่ </w:t>
      </w:r>
      <w:r w:rsidRPr="00C574B1">
        <w:rPr>
          <w:rFonts w:asciiTheme="majorBidi" w:hAnsiTheme="majorBidi" w:cstheme="majorBidi"/>
        </w:rPr>
        <w:t xml:space="preserve">23 </w:t>
      </w:r>
      <w:r w:rsidRPr="00C574B1">
        <w:rPr>
          <w:rFonts w:asciiTheme="majorBidi" w:hAnsiTheme="majorBidi" w:cstheme="majorBidi"/>
          <w:cs/>
        </w:rPr>
        <w:t xml:space="preserve">พฤษภาคม </w:t>
      </w:r>
      <w:r w:rsidRPr="00C574B1">
        <w:rPr>
          <w:rFonts w:asciiTheme="majorBidi" w:hAnsiTheme="majorBidi" w:cstheme="majorBidi"/>
        </w:rPr>
        <w:t>2566</w:t>
      </w:r>
      <w:r w:rsidRPr="00C574B1">
        <w:rPr>
          <w:rFonts w:asciiTheme="majorBidi" w:hAnsiTheme="majorBidi" w:cstheme="majorBidi"/>
          <w:cs/>
        </w:rPr>
        <w:t xml:space="preserve"> </w:t>
      </w:r>
      <w:r w:rsidR="00E0160E" w:rsidRPr="00C574B1">
        <w:rPr>
          <w:rFonts w:asciiTheme="majorBidi" w:hAnsiTheme="majorBidi" w:cstheme="majorBidi"/>
          <w:cs/>
          <w:lang w:val="en-US"/>
        </w:rPr>
        <w:t>บริษัท เกรซ วอเทอร์ เมด จำกัด ซึ่งเป็นบริษัทย่อยของ</w:t>
      </w:r>
      <w:r w:rsidR="00667B83" w:rsidRPr="00C574B1">
        <w:rPr>
          <w:rFonts w:asciiTheme="majorBidi" w:hAnsiTheme="majorBidi" w:cstheme="majorBidi"/>
          <w:cs/>
          <w:lang w:val="en-US"/>
        </w:rPr>
        <w:t>บริษัท ได้ดำเนินการ</w:t>
      </w:r>
      <w:r w:rsidR="00667B83" w:rsidRPr="00C574B1">
        <w:rPr>
          <w:rFonts w:asciiTheme="majorBidi" w:hAnsiTheme="majorBidi" w:cstheme="majorBidi"/>
          <w:cs/>
        </w:rPr>
        <w:t>ซื้อหุ้น</w:t>
      </w:r>
      <w:r w:rsidR="003B1B83" w:rsidRPr="00C574B1">
        <w:rPr>
          <w:rFonts w:asciiTheme="majorBidi" w:hAnsiTheme="majorBidi" w:cstheme="majorBidi"/>
          <w:cs/>
        </w:rPr>
        <w:t>สามัญของบริษัท วารี เมดิคอล</w:t>
      </w:r>
      <w:r w:rsidR="003B1B83" w:rsidRPr="00C574B1">
        <w:rPr>
          <w:rFonts w:asciiTheme="majorBidi" w:hAnsiTheme="majorBidi" w:cstheme="majorBidi"/>
        </w:rPr>
        <w:t xml:space="preserve"> </w:t>
      </w:r>
      <w:r w:rsidR="003B1B83" w:rsidRPr="00C574B1">
        <w:rPr>
          <w:rFonts w:asciiTheme="majorBidi" w:hAnsiTheme="majorBidi" w:cstheme="majorBidi"/>
          <w:cs/>
        </w:rPr>
        <w:t>จำกัด ซึ่งเป็นผู้ผลิตและจำหน่ายระบบน้ำบริสุทธิ์เพื่อใช้ในอุตสาหกรรม</w:t>
      </w:r>
      <w:r w:rsidR="003B1B83" w:rsidRPr="00C574B1">
        <w:rPr>
          <w:rFonts w:asciiTheme="majorBidi" w:hAnsiTheme="majorBidi" w:cstheme="majorBidi"/>
          <w:lang w:val="en-US"/>
        </w:rPr>
        <w:t xml:space="preserve"> </w:t>
      </w:r>
      <w:r w:rsidR="00667B83" w:rsidRPr="00C574B1">
        <w:rPr>
          <w:rFonts w:asciiTheme="majorBidi" w:hAnsiTheme="majorBidi" w:cstheme="majorBidi"/>
          <w:cs/>
        </w:rPr>
        <w:t>จำนวน</w:t>
      </w:r>
      <w:r w:rsidR="003579C4" w:rsidRPr="00C574B1">
        <w:rPr>
          <w:rFonts w:asciiTheme="majorBidi" w:hAnsiTheme="majorBidi" w:cstheme="majorBidi"/>
          <w:lang w:val="en-US"/>
        </w:rPr>
        <w:t xml:space="preserve"> </w:t>
      </w:r>
      <w:r w:rsidR="003579C4" w:rsidRPr="00C574B1">
        <w:rPr>
          <w:rFonts w:asciiTheme="majorBidi" w:hAnsiTheme="majorBidi" w:cstheme="majorBidi"/>
          <w:cs/>
        </w:rPr>
        <w:t>4</w:t>
      </w:r>
      <w:r w:rsidR="003848B8" w:rsidRPr="00C574B1">
        <w:rPr>
          <w:rFonts w:asciiTheme="majorBidi" w:hAnsiTheme="majorBidi" w:cstheme="majorBidi"/>
          <w:lang w:val="en-US"/>
        </w:rPr>
        <w:t>,999</w:t>
      </w:r>
      <w:r w:rsidR="0016653A" w:rsidRPr="00C574B1">
        <w:rPr>
          <w:rFonts w:asciiTheme="majorBidi" w:hAnsiTheme="majorBidi" w:cstheme="majorBidi"/>
          <w:lang w:val="en-US"/>
        </w:rPr>
        <w:t xml:space="preserve"> </w:t>
      </w:r>
      <w:r w:rsidR="00667B83" w:rsidRPr="00C574B1">
        <w:rPr>
          <w:rFonts w:asciiTheme="majorBidi" w:hAnsiTheme="majorBidi" w:cstheme="majorBidi"/>
          <w:cs/>
        </w:rPr>
        <w:t xml:space="preserve">หุ้นในราคาหุ้นละ </w:t>
      </w:r>
      <w:r w:rsidR="003848B8" w:rsidRPr="00C574B1">
        <w:rPr>
          <w:rFonts w:asciiTheme="majorBidi" w:hAnsiTheme="majorBidi" w:cstheme="majorBidi"/>
          <w:lang w:val="en-US"/>
        </w:rPr>
        <w:t>3,760.</w:t>
      </w:r>
      <w:r w:rsidR="003C40B7" w:rsidRPr="00C574B1">
        <w:rPr>
          <w:rFonts w:asciiTheme="majorBidi" w:hAnsiTheme="majorBidi" w:cstheme="majorBidi"/>
          <w:lang w:val="en-US"/>
        </w:rPr>
        <w:t>8</w:t>
      </w:r>
      <w:r w:rsidR="003579C4" w:rsidRPr="00C574B1">
        <w:rPr>
          <w:rFonts w:asciiTheme="majorBidi" w:hAnsiTheme="majorBidi" w:cstheme="majorBidi"/>
          <w:lang w:val="en-US"/>
        </w:rPr>
        <w:t xml:space="preserve"> </w:t>
      </w:r>
      <w:r w:rsidR="00667B83" w:rsidRPr="00C574B1">
        <w:rPr>
          <w:rFonts w:asciiTheme="majorBidi" w:hAnsiTheme="majorBidi" w:cstheme="majorBidi"/>
          <w:cs/>
        </w:rPr>
        <w:t xml:space="preserve">บาท เป็นจำนวน </w:t>
      </w:r>
      <w:r w:rsidR="003579C4" w:rsidRPr="00C574B1">
        <w:rPr>
          <w:rFonts w:asciiTheme="majorBidi" w:hAnsiTheme="majorBidi" w:cstheme="majorBidi"/>
          <w:lang w:val="en-US"/>
        </w:rPr>
        <w:t xml:space="preserve">18.8 </w:t>
      </w:r>
      <w:r w:rsidR="00667B83" w:rsidRPr="00C574B1">
        <w:rPr>
          <w:rFonts w:asciiTheme="majorBidi" w:hAnsiTheme="majorBidi" w:cstheme="majorBidi"/>
          <w:cs/>
        </w:rPr>
        <w:t xml:space="preserve">ล้านบาท คิดเป็นอัตราการถือหุ้นร้อยละ </w:t>
      </w:r>
      <w:r w:rsidR="00365765" w:rsidRPr="00C574B1">
        <w:rPr>
          <w:rFonts w:asciiTheme="majorBidi" w:hAnsiTheme="majorBidi" w:cstheme="majorBidi"/>
          <w:lang w:val="en-US"/>
        </w:rPr>
        <w:t>99</w:t>
      </w:r>
      <w:r w:rsidR="00667B83" w:rsidRPr="00C574B1">
        <w:rPr>
          <w:rFonts w:asciiTheme="majorBidi" w:hAnsiTheme="majorBidi" w:cstheme="majorBidi"/>
        </w:rPr>
        <w:t>.</w:t>
      </w:r>
      <w:r w:rsidR="00365765" w:rsidRPr="00C574B1">
        <w:rPr>
          <w:rFonts w:asciiTheme="majorBidi" w:hAnsiTheme="majorBidi" w:cstheme="majorBidi"/>
          <w:lang w:val="en-US"/>
        </w:rPr>
        <w:t>9</w:t>
      </w:r>
      <w:r w:rsidR="00667B83" w:rsidRPr="00C574B1">
        <w:rPr>
          <w:rFonts w:asciiTheme="majorBidi" w:hAnsiTheme="majorBidi" w:cstheme="majorBidi"/>
          <w:cs/>
        </w:rPr>
        <w:t xml:space="preserve"> ของหุ้นสามัญทั้งหมด</w:t>
      </w:r>
    </w:p>
    <w:p w14:paraId="0B311288" w14:textId="77777777" w:rsidR="004E1F34" w:rsidRPr="00C574B1" w:rsidRDefault="004E1F34" w:rsidP="004E1F34">
      <w:pPr>
        <w:pStyle w:val="FSContent"/>
        <w:tabs>
          <w:tab w:val="left" w:pos="540"/>
        </w:tabs>
        <w:rPr>
          <w:rFonts w:asciiTheme="majorBidi" w:hAnsiTheme="majorBidi" w:cstheme="majorBidi"/>
          <w:cs/>
        </w:rPr>
      </w:pPr>
    </w:p>
    <w:bookmarkEnd w:id="0"/>
    <w:p w14:paraId="4E480D58" w14:textId="430A5C42" w:rsidR="008354CA" w:rsidRPr="00C574B1" w:rsidRDefault="006E4568" w:rsidP="006E45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35E8E" w:rsidRPr="00C574B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C574B1">
        <w:rPr>
          <w:rFonts w:asciiTheme="majorBidi" w:hAnsiTheme="majorBidi" w:cstheme="majorBidi"/>
          <w:sz w:val="30"/>
          <w:szCs w:val="30"/>
        </w:rPr>
        <w:t xml:space="preserve">2567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4776009B" w14:textId="35748FA0" w:rsidR="0086639E" w:rsidRPr="00C574B1" w:rsidRDefault="0086639E" w:rsidP="00F8021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41"/>
        <w:gridCol w:w="1429"/>
        <w:gridCol w:w="253"/>
        <w:gridCol w:w="1317"/>
        <w:gridCol w:w="282"/>
        <w:gridCol w:w="1518"/>
      </w:tblGrid>
      <w:tr w:rsidR="005F422F" w:rsidRPr="00C574B1" w14:paraId="7DB12704" w14:textId="14A2A0BE" w:rsidTr="000E56BF">
        <w:trPr>
          <w:trHeight w:val="404"/>
          <w:tblHeader/>
        </w:trPr>
        <w:tc>
          <w:tcPr>
            <w:tcW w:w="3870" w:type="dxa"/>
            <w:vAlign w:val="bottom"/>
          </w:tcPr>
          <w:p w14:paraId="1EBCD46B" w14:textId="2DFDA017" w:rsidR="005F422F" w:rsidRPr="00C574B1" w:rsidRDefault="000E56BF" w:rsidP="000E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41" w:type="dxa"/>
          </w:tcPr>
          <w:p w14:paraId="57A062F6" w14:textId="77777777" w:rsidR="005F422F" w:rsidRPr="00C574B1" w:rsidRDefault="005F422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CB21D49" w14:textId="77777777" w:rsidR="00240493" w:rsidRPr="00C574B1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4F83D168" w14:textId="081A5FA7" w:rsidR="005F422F" w:rsidRPr="00C574B1" w:rsidRDefault="00240493" w:rsidP="0024049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53" w:type="dxa"/>
            <w:vAlign w:val="bottom"/>
          </w:tcPr>
          <w:p w14:paraId="6F9D837A" w14:textId="77777777" w:rsidR="005F422F" w:rsidRPr="00C574B1" w:rsidRDefault="005F42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2AF9847" w14:textId="7924972B" w:rsidR="005F422F" w:rsidRPr="00C574B1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2" w:type="dxa"/>
          </w:tcPr>
          <w:p w14:paraId="5EBA9BA2" w14:textId="77777777" w:rsidR="005F422F" w:rsidRPr="00C574B1" w:rsidRDefault="005F422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1FCE87B2" w14:textId="77777777" w:rsidR="00240493" w:rsidRPr="00C574B1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3DFD6214" w14:textId="2BDF55B9" w:rsidR="005F422F" w:rsidRPr="00C574B1" w:rsidRDefault="002F004E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</w:tr>
      <w:tr w:rsidR="00240493" w:rsidRPr="00C574B1" w14:paraId="71E061D9" w14:textId="333DF47F" w:rsidTr="00240493">
        <w:trPr>
          <w:trHeight w:val="404"/>
          <w:tblHeader/>
        </w:trPr>
        <w:tc>
          <w:tcPr>
            <w:tcW w:w="3870" w:type="dxa"/>
          </w:tcPr>
          <w:p w14:paraId="1032B79F" w14:textId="77777777" w:rsidR="00240493" w:rsidRPr="00C574B1" w:rsidRDefault="002404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716D78" w14:textId="77777777" w:rsidR="00240493" w:rsidRPr="00C574B1" w:rsidRDefault="0024049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9" w:type="dxa"/>
            <w:gridSpan w:val="5"/>
          </w:tcPr>
          <w:p w14:paraId="6AD98D77" w14:textId="76FB98AE" w:rsidR="00240493" w:rsidRPr="00C574B1" w:rsidRDefault="0024049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441EB" w:rsidRPr="00C574B1" w14:paraId="30B6A833" w14:textId="4BFB3D80" w:rsidTr="00240493">
        <w:trPr>
          <w:trHeight w:val="78"/>
        </w:trPr>
        <w:tc>
          <w:tcPr>
            <w:tcW w:w="3870" w:type="dxa"/>
          </w:tcPr>
          <w:p w14:paraId="4816C255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6CEEAA5D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38B33C2" w14:textId="03B461F1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67C7125F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4441655" w14:textId="4FBE1BF2" w:rsidR="00F441EB" w:rsidRPr="00C574B1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1ABC5EE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0733A7C" w14:textId="5DE2F304" w:rsidR="00F441EB" w:rsidRPr="00C574B1" w:rsidRDefault="00F441EB" w:rsidP="00FD5F9F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441EB" w:rsidRPr="00C574B1" w14:paraId="2B6D2C0B" w14:textId="280C6E81" w:rsidTr="00240493">
        <w:trPr>
          <w:trHeight w:val="392"/>
        </w:trPr>
        <w:tc>
          <w:tcPr>
            <w:tcW w:w="3870" w:type="dxa"/>
          </w:tcPr>
          <w:p w14:paraId="6A5F82C4" w14:textId="77777777" w:rsidR="00F441EB" w:rsidRPr="00C574B1" w:rsidRDefault="00F441EB" w:rsidP="00F441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5DD189DD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3C0C31" w14:textId="3A1E1A04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253" w:type="dxa"/>
          </w:tcPr>
          <w:p w14:paraId="49F697ED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B76406A" w14:textId="4B42E14A" w:rsidR="00F441EB" w:rsidRPr="00C574B1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144D62E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FF806F4" w14:textId="6691D438" w:rsidR="00F441EB" w:rsidRPr="00C574B1" w:rsidRDefault="00F441EB" w:rsidP="00FD5F9F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F441EB" w:rsidRPr="00C574B1" w14:paraId="438190A9" w14:textId="45B9127D" w:rsidTr="00240493">
        <w:trPr>
          <w:trHeight w:val="404"/>
        </w:trPr>
        <w:tc>
          <w:tcPr>
            <w:tcW w:w="3870" w:type="dxa"/>
          </w:tcPr>
          <w:p w14:paraId="163F7A1D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620EB564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DD9851" w14:textId="2FD8DF86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253" w:type="dxa"/>
          </w:tcPr>
          <w:p w14:paraId="56704269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556BF47" w14:textId="5FC9AD92" w:rsidR="00F441EB" w:rsidRPr="00C574B1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843FACC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68071E0C" w14:textId="03874B2E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F441EB" w:rsidRPr="00C574B1" w14:paraId="48D72729" w14:textId="7BB5D4AD" w:rsidTr="00240493">
        <w:trPr>
          <w:trHeight w:val="392"/>
        </w:trPr>
        <w:tc>
          <w:tcPr>
            <w:tcW w:w="3870" w:type="dxa"/>
          </w:tcPr>
          <w:p w14:paraId="5C977D3B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1" w:type="dxa"/>
          </w:tcPr>
          <w:p w14:paraId="199CACE2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2BF1025" w14:textId="2E03E9E1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253" w:type="dxa"/>
          </w:tcPr>
          <w:p w14:paraId="7BFF2CFB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05AF58E" w14:textId="5714A423" w:rsidR="00F441EB" w:rsidRPr="00C574B1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ABF3E0C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9ACFBFE" w14:textId="785BC739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F441EB" w:rsidRPr="00C574B1" w14:paraId="0F70EE2C" w14:textId="3C634059" w:rsidTr="00240493">
        <w:trPr>
          <w:trHeight w:val="392"/>
        </w:trPr>
        <w:tc>
          <w:tcPr>
            <w:tcW w:w="3870" w:type="dxa"/>
          </w:tcPr>
          <w:p w14:paraId="661AB6ED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7A777498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AA01A02" w14:textId="1E2463DD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E3808" w:rsidRPr="00C574B1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53" w:type="dxa"/>
          </w:tcPr>
          <w:p w14:paraId="58E720D7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72D4CD50" w14:textId="15B76713" w:rsidR="00F441EB" w:rsidRPr="00C574B1" w:rsidRDefault="007F693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82" w:type="dxa"/>
          </w:tcPr>
          <w:p w14:paraId="05D40F75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6A87963" w14:textId="73F6D9A7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</w:tr>
      <w:tr w:rsidR="00F441EB" w:rsidRPr="00C574B1" w14:paraId="3D0933CC" w14:textId="69085566" w:rsidTr="00240493">
        <w:trPr>
          <w:trHeight w:val="392"/>
        </w:trPr>
        <w:tc>
          <w:tcPr>
            <w:tcW w:w="3870" w:type="dxa"/>
          </w:tcPr>
          <w:p w14:paraId="232121D3" w14:textId="18640E4E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1" w:type="dxa"/>
          </w:tcPr>
          <w:p w14:paraId="23F0DF8C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25937C" w14:textId="7D3FD67E" w:rsidR="00F441EB" w:rsidRPr="00C574B1" w:rsidRDefault="00EF1AB0" w:rsidP="00FA0876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C6620BB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5028731" w14:textId="7CD9E228" w:rsidR="00F441EB" w:rsidRPr="00C574B1" w:rsidRDefault="00EF1AB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B71"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82" w:type="dxa"/>
          </w:tcPr>
          <w:p w14:paraId="4D7EF0C0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FC11101" w14:textId="6008D6EC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</w:tr>
      <w:tr w:rsidR="00EF1AB0" w:rsidRPr="00C574B1" w14:paraId="0D2F2BA7" w14:textId="77777777" w:rsidTr="00240493">
        <w:trPr>
          <w:trHeight w:val="392"/>
        </w:trPr>
        <w:tc>
          <w:tcPr>
            <w:tcW w:w="3870" w:type="dxa"/>
          </w:tcPr>
          <w:p w14:paraId="36CD0AA8" w14:textId="2E13657C" w:rsidR="00EF1AB0" w:rsidRPr="00C574B1" w:rsidRDefault="00EF1AB0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1" w:type="dxa"/>
          </w:tcPr>
          <w:p w14:paraId="731EAFB0" w14:textId="77777777" w:rsidR="00EF1AB0" w:rsidRPr="00C574B1" w:rsidRDefault="00EF1AB0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B46D8E9" w14:textId="18136475" w:rsidR="00EF1AB0" w:rsidRPr="00C574B1" w:rsidRDefault="00EF1AB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3" w:type="dxa"/>
          </w:tcPr>
          <w:p w14:paraId="67FC6B16" w14:textId="77777777" w:rsidR="00EF1AB0" w:rsidRPr="00C574B1" w:rsidRDefault="00EF1AB0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9A5225A" w14:textId="5B9573A9" w:rsidR="00EF1AB0" w:rsidRPr="00C574B1" w:rsidRDefault="00EF1AB0" w:rsidP="00FD5F9F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82" w:type="dxa"/>
          </w:tcPr>
          <w:p w14:paraId="2F23BE19" w14:textId="77777777" w:rsidR="00EF1AB0" w:rsidRPr="00C574B1" w:rsidRDefault="00EF1AB0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9409209" w14:textId="0F82EEC4" w:rsidR="00EF1AB0" w:rsidRPr="00C574B1" w:rsidRDefault="00EF1AB0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1EB" w:rsidRPr="00C574B1" w14:paraId="0BAB5FC7" w14:textId="52E9EA6D" w:rsidTr="00240493">
        <w:trPr>
          <w:trHeight w:val="392"/>
        </w:trPr>
        <w:tc>
          <w:tcPr>
            <w:tcW w:w="3870" w:type="dxa"/>
          </w:tcPr>
          <w:p w14:paraId="336CFBAF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6A5F693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BBCF673" w14:textId="4D27E684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253" w:type="dxa"/>
          </w:tcPr>
          <w:p w14:paraId="5EDE5B3D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5549EDC" w14:textId="1540D6BA" w:rsidR="00F441EB" w:rsidRPr="00C574B1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9F5C813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2D3431E" w14:textId="4E2A144B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F441EB" w:rsidRPr="00C574B1" w14:paraId="4A9EF5AA" w14:textId="1C9C6262" w:rsidTr="00240493">
        <w:trPr>
          <w:trHeight w:val="392"/>
        </w:trPr>
        <w:tc>
          <w:tcPr>
            <w:tcW w:w="3870" w:type="dxa"/>
          </w:tcPr>
          <w:p w14:paraId="48860FA9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431A2CB2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E8F679" w14:textId="0EC32FA5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  <w:tc>
          <w:tcPr>
            <w:tcW w:w="253" w:type="dxa"/>
          </w:tcPr>
          <w:p w14:paraId="40D3EE7E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F88CAC6" w14:textId="737A6C9E" w:rsidR="00F441EB" w:rsidRPr="00C574B1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411252E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36771A00" w14:textId="3F59650D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F441EB" w:rsidRPr="00C574B1" w14:paraId="5AE62F15" w14:textId="5CC4BB42" w:rsidTr="00F0179D">
        <w:trPr>
          <w:trHeight w:val="404"/>
        </w:trPr>
        <w:tc>
          <w:tcPr>
            <w:tcW w:w="3870" w:type="dxa"/>
          </w:tcPr>
          <w:p w14:paraId="4F435A5E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41" w:type="dxa"/>
          </w:tcPr>
          <w:p w14:paraId="238D1293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374B88" w14:textId="710790AD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  <w:tc>
          <w:tcPr>
            <w:tcW w:w="253" w:type="dxa"/>
          </w:tcPr>
          <w:p w14:paraId="0D7BC796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091C272" w14:textId="3AA5DB71" w:rsidR="00F441EB" w:rsidRPr="00C574B1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FB57EEB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250B49D" w14:textId="63867B76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F441EB" w:rsidRPr="00C574B1" w14:paraId="04D2A16F" w14:textId="7C078FC5" w:rsidTr="009D3F09">
        <w:trPr>
          <w:trHeight w:val="404"/>
        </w:trPr>
        <w:tc>
          <w:tcPr>
            <w:tcW w:w="3870" w:type="dxa"/>
          </w:tcPr>
          <w:p w14:paraId="37A9849C" w14:textId="3B254768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1" w:type="dxa"/>
          </w:tcPr>
          <w:p w14:paraId="76AA38EE" w14:textId="77777777" w:rsidR="00F441EB" w:rsidRPr="00C574B1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B4664AC" w14:textId="3BE8FE39" w:rsidR="00F441EB" w:rsidRPr="00C574B1" w:rsidRDefault="001F765D" w:rsidP="00FA0876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EBCE5E7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FCC89E4" w14:textId="5D0EE7D3" w:rsidR="00F441EB" w:rsidRPr="00C574B1" w:rsidRDefault="007F6930" w:rsidP="00EA706A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74C65" w:rsidRPr="00C574B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54F3835C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9237300" w14:textId="1EF25C54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74C65" w:rsidRPr="00C574B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41EB" w:rsidRPr="00C574B1" w14:paraId="11004C7A" w14:textId="1F3033C5" w:rsidTr="00F0179D">
        <w:trPr>
          <w:trHeight w:val="404"/>
        </w:trPr>
        <w:tc>
          <w:tcPr>
            <w:tcW w:w="3870" w:type="dxa"/>
          </w:tcPr>
          <w:p w14:paraId="0D7A39CB" w14:textId="77777777" w:rsidR="00F441EB" w:rsidRPr="00C574B1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41" w:type="dxa"/>
          </w:tcPr>
          <w:p w14:paraId="21C4575E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BC06537" w14:textId="067C8B75" w:rsidR="00F441EB" w:rsidRPr="00C574B1" w:rsidRDefault="008830D6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41E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53" w:type="dxa"/>
          </w:tcPr>
          <w:p w14:paraId="3AACE620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F464824" w14:textId="0F5F382A" w:rsidR="00F441EB" w:rsidRPr="00C574B1" w:rsidRDefault="00D83C43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D74C65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148F0E6F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173EC344" w14:textId="2C7A9BF0" w:rsidR="00F441EB" w:rsidRPr="00C574B1" w:rsidRDefault="00F441EB" w:rsidP="00EA706A">
            <w:pPr>
              <w:tabs>
                <w:tab w:val="decimal" w:pos="1329"/>
              </w:tabs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D74C65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BD195B" w:rsidRPr="00C574B1" w14:paraId="4A618FE5" w14:textId="2B520C89">
        <w:trPr>
          <w:trHeight w:val="392"/>
        </w:trPr>
        <w:tc>
          <w:tcPr>
            <w:tcW w:w="4111" w:type="dxa"/>
            <w:gridSpan w:val="2"/>
          </w:tcPr>
          <w:p w14:paraId="0C9FC492" w14:textId="0F18D030" w:rsidR="00BD195B" w:rsidRPr="00C574B1" w:rsidRDefault="00BD195B" w:rsidP="00BD195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74B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C574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574B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(ร้อยละ </w:t>
            </w:r>
            <w:r w:rsidRPr="00C574B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0.02)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4C4CA4D" w14:textId="0F8A3190" w:rsidR="00BD195B" w:rsidRPr="00C574B1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3" w:type="dxa"/>
          </w:tcPr>
          <w:p w14:paraId="40216F5A" w14:textId="77777777" w:rsidR="00BD195B" w:rsidRPr="00C574B1" w:rsidRDefault="00BD195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7577B5F6" w14:textId="31EEEE70" w:rsidR="00BD195B" w:rsidRPr="00C574B1" w:rsidRDefault="00BD195B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9C8FCFD" w14:textId="77777777" w:rsidR="00BD195B" w:rsidRPr="00C574B1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5B7B1A0" w14:textId="3B3D69BC" w:rsidR="00BD195B" w:rsidRPr="00C574B1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441EB" w:rsidRPr="00C574B1" w14:paraId="3DDA0946" w14:textId="06C7AF48" w:rsidTr="00F0179D">
        <w:trPr>
          <w:trHeight w:val="404"/>
        </w:trPr>
        <w:tc>
          <w:tcPr>
            <w:tcW w:w="3870" w:type="dxa"/>
          </w:tcPr>
          <w:p w14:paraId="1BDA2A9F" w14:textId="77777777" w:rsidR="00F441EB" w:rsidRPr="00C574B1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1" w:type="dxa"/>
          </w:tcPr>
          <w:p w14:paraId="39A13FC4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5AD92CE" w14:textId="1FA652C4" w:rsidR="00F441EB" w:rsidRPr="00C574B1" w:rsidRDefault="008830D6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41E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53" w:type="dxa"/>
          </w:tcPr>
          <w:p w14:paraId="2A6F86CA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48E38AB1" w14:textId="1052D337" w:rsidR="00F441EB" w:rsidRPr="00C574B1" w:rsidRDefault="00D83C43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E2635E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8210F15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59C23E4" w14:textId="706F342B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E2635E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  <w:tr w:rsidR="00F441EB" w:rsidRPr="00C574B1" w14:paraId="237903D5" w14:textId="6C5AA2DF" w:rsidTr="00F0179D">
        <w:trPr>
          <w:trHeight w:val="404"/>
        </w:trPr>
        <w:tc>
          <w:tcPr>
            <w:tcW w:w="3870" w:type="dxa"/>
          </w:tcPr>
          <w:p w14:paraId="70A28EDB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41" w:type="dxa"/>
          </w:tcPr>
          <w:p w14:paraId="34F15B8A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7A70ACE" w14:textId="4FB2AAEA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30D6"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0D6" w:rsidRPr="00C574B1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53" w:type="dxa"/>
          </w:tcPr>
          <w:p w14:paraId="2A470CDE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6FC5BAF" w14:textId="3DF484D6" w:rsidR="00F441EB" w:rsidRPr="00C574B1" w:rsidRDefault="00D83C43" w:rsidP="00EA706A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E2635E" w:rsidRPr="00C574B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08B1779F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C2746DC" w14:textId="7761D829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11,4</w:t>
            </w:r>
            <w:r w:rsidR="00E2635E" w:rsidRPr="00C574B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F441EB" w:rsidRPr="00C574B1" w14:paraId="472B05BE" w14:textId="7831BBE5" w:rsidTr="00F0179D">
        <w:trPr>
          <w:trHeight w:val="392"/>
        </w:trPr>
        <w:tc>
          <w:tcPr>
            <w:tcW w:w="3870" w:type="dxa"/>
          </w:tcPr>
          <w:p w14:paraId="7494D59F" w14:textId="77777777" w:rsidR="00F441EB" w:rsidRPr="00C574B1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1" w:type="dxa"/>
          </w:tcPr>
          <w:p w14:paraId="4127AB12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8567447" w14:textId="01410F5E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  <w:tc>
          <w:tcPr>
            <w:tcW w:w="253" w:type="dxa"/>
          </w:tcPr>
          <w:p w14:paraId="42DE669D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66957D" w14:textId="78DD8419" w:rsidR="00F441EB" w:rsidRPr="00C574B1" w:rsidRDefault="00D83C43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B1BD194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27022DD0" w14:textId="2F8546FC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F441EB" w:rsidRPr="00C574B1" w14:paraId="35D12298" w14:textId="671F1D2D" w:rsidTr="009D3F09">
        <w:trPr>
          <w:trHeight w:val="50"/>
        </w:trPr>
        <w:tc>
          <w:tcPr>
            <w:tcW w:w="3870" w:type="dxa"/>
          </w:tcPr>
          <w:p w14:paraId="4B90BBF8" w14:textId="77777777" w:rsidR="00F441EB" w:rsidRPr="00C574B1" w:rsidRDefault="00F441EB" w:rsidP="004930E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1" w:type="dxa"/>
          </w:tcPr>
          <w:p w14:paraId="1E9DD94A" w14:textId="77777777" w:rsidR="00F441EB" w:rsidRPr="00C574B1" w:rsidRDefault="00F441EB" w:rsidP="004930EB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666BBD83" w14:textId="10797583" w:rsidR="00F441EB" w:rsidRPr="00C574B1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1E7C6C9C" w14:textId="77777777" w:rsidR="00F441EB" w:rsidRPr="00C574B1" w:rsidRDefault="00F441EB" w:rsidP="004930EB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7" w:type="dxa"/>
          </w:tcPr>
          <w:p w14:paraId="265F6C79" w14:textId="77777777" w:rsidR="00F441EB" w:rsidRPr="00C574B1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2" w:type="dxa"/>
          </w:tcPr>
          <w:p w14:paraId="68478A12" w14:textId="77777777" w:rsidR="00F441EB" w:rsidRPr="00C574B1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8" w:type="dxa"/>
          </w:tcPr>
          <w:p w14:paraId="2FAF30D9" w14:textId="52D24901" w:rsidR="00F441EB" w:rsidRPr="00C574B1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41EB" w:rsidRPr="00C574B1" w14:paraId="25D93464" w14:textId="6263DC10" w:rsidTr="00D663A7">
        <w:trPr>
          <w:trHeight w:val="392"/>
        </w:trPr>
        <w:tc>
          <w:tcPr>
            <w:tcW w:w="3870" w:type="dxa"/>
          </w:tcPr>
          <w:p w14:paraId="1DE19FDE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41" w:type="dxa"/>
          </w:tcPr>
          <w:p w14:paraId="1FF51685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F48722" w14:textId="37F732CF" w:rsidR="00F441EB" w:rsidRPr="00C574B1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78DB1840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4200A3C7" w14:textId="5865286E" w:rsidR="00F441EB" w:rsidRPr="00C574B1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8A6A922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2BFE4AC0" w14:textId="27010060" w:rsidR="00F441EB" w:rsidRPr="00C574B1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441EB" w:rsidRPr="00C574B1" w14:paraId="1F416D68" w14:textId="6B999202" w:rsidTr="00D663A7">
        <w:trPr>
          <w:trHeight w:val="404"/>
        </w:trPr>
        <w:tc>
          <w:tcPr>
            <w:tcW w:w="3870" w:type="dxa"/>
          </w:tcPr>
          <w:p w14:paraId="18BB9947" w14:textId="77777777" w:rsidR="00F441EB" w:rsidRPr="00C574B1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41" w:type="dxa"/>
          </w:tcPr>
          <w:p w14:paraId="75112DCA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F88D9FC" w14:textId="216508BE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  <w:tc>
          <w:tcPr>
            <w:tcW w:w="253" w:type="dxa"/>
          </w:tcPr>
          <w:p w14:paraId="7C00E1A2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94BDA8A" w14:textId="3BCCF64D" w:rsidR="00F441EB" w:rsidRPr="00C574B1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613C2FD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D83452B" w14:textId="6C7819A5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</w:tr>
      <w:tr w:rsidR="00F441EB" w:rsidRPr="00C574B1" w14:paraId="40E3DA22" w14:textId="02BB51D9" w:rsidTr="00D663A7">
        <w:trPr>
          <w:trHeight w:val="404"/>
        </w:trPr>
        <w:tc>
          <w:tcPr>
            <w:tcW w:w="3870" w:type="dxa"/>
          </w:tcPr>
          <w:p w14:paraId="2C0EE22F" w14:textId="77777777" w:rsidR="00F441EB" w:rsidRPr="00C574B1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1" w:type="dxa"/>
          </w:tcPr>
          <w:p w14:paraId="5108429F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10333E2" w14:textId="3C0D2249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  <w:tc>
          <w:tcPr>
            <w:tcW w:w="253" w:type="dxa"/>
          </w:tcPr>
          <w:p w14:paraId="158682CE" w14:textId="77777777" w:rsidR="00F441EB" w:rsidRPr="00C574B1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7C1A133" w14:textId="6A73C384" w:rsidR="00F441EB" w:rsidRPr="00C574B1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0D5BAD2" w14:textId="77777777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673FB0D8" w14:textId="567CC6AD" w:rsidR="00F441EB" w:rsidRPr="00C574B1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5E160635" w14:textId="554BBF94" w:rsidR="00012E00" w:rsidRPr="00C574B1" w:rsidRDefault="000B4F4C" w:rsidP="004E1F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lastRenderedPageBreak/>
        <w:t>ค่าความนิยมส่วนใหญ่เนื่องมาจากทักษะและความสามารถทางเทคนิคในการทำงานของบริษั</w:t>
      </w:r>
      <w:r w:rsidR="007D712C" w:rsidRPr="00C574B1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Pr="00C574B1">
        <w:rPr>
          <w:rFonts w:asciiTheme="majorBidi" w:hAnsiTheme="majorBidi" w:cstheme="majorBidi"/>
          <w:sz w:val="30"/>
          <w:szCs w:val="30"/>
          <w:cs/>
        </w:rPr>
        <w:t>วารี เมดิคอล จำกัด ในธุรกิจผลิตและจำหน่ายระบบน้ำบริสุทธิ์เพื่อใช้ในอุตสาหกรรม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11B69337" w14:textId="77777777" w:rsidR="004E1F34" w:rsidRPr="00C574B1" w:rsidRDefault="004E1F34" w:rsidP="004E1F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307E2" w14:textId="77777777" w:rsidR="00C378C5" w:rsidRPr="00C574B1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2CF25141" w14:textId="77777777" w:rsidR="00C378C5" w:rsidRPr="00C574B1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88CCB" w14:textId="1E354D8A" w:rsidR="00B31FBD" w:rsidRPr="00C574B1" w:rsidRDefault="00C378C5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กลุ่มบริษัทมีค่าใช้จ่ายที่เกี่ยวข้องกับการซื้อบริษัท เกรซ วอเทอร์ เมด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และบริษัท วารี เมดิคอล จำกัด เป็นจำนวนเงิน </w:t>
      </w:r>
      <w:r w:rsidRPr="00C574B1">
        <w:rPr>
          <w:rFonts w:asciiTheme="majorBidi" w:hAnsiTheme="majorBidi" w:cstheme="majorBidi"/>
          <w:sz w:val="30"/>
          <w:szCs w:val="30"/>
        </w:rPr>
        <w:t xml:space="preserve">3.1 </w:t>
      </w:r>
      <w:r w:rsidRPr="00C574B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23043"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  <w:r w:rsidR="00030A61" w:rsidRPr="00C574B1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030A61" w:rsidRPr="00C574B1">
        <w:rPr>
          <w:rFonts w:asciiTheme="majorBidi" w:hAnsiTheme="majorBidi" w:cstheme="majorBidi"/>
          <w:sz w:val="30"/>
          <w:szCs w:val="30"/>
        </w:rPr>
        <w:t xml:space="preserve">31 </w:t>
      </w:r>
      <w:r w:rsidR="00030A61" w:rsidRPr="00C574B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30A61" w:rsidRPr="00C574B1">
        <w:rPr>
          <w:rFonts w:asciiTheme="majorBidi" w:hAnsiTheme="majorBidi" w:cstheme="majorBidi"/>
          <w:sz w:val="30"/>
          <w:szCs w:val="30"/>
        </w:rPr>
        <w:t>2566</w:t>
      </w:r>
    </w:p>
    <w:p w14:paraId="7E2BED2A" w14:textId="6C467E12" w:rsidR="005F3E92" w:rsidRPr="00C574B1" w:rsidRDefault="005F3E92">
      <w:pPr>
        <w:rPr>
          <w:rFonts w:asciiTheme="majorBidi" w:hAnsiTheme="majorBidi" w:cstheme="majorBidi"/>
          <w:sz w:val="30"/>
          <w:szCs w:val="30"/>
        </w:rPr>
      </w:pPr>
    </w:p>
    <w:p w14:paraId="26BDAB63" w14:textId="20E26B6F" w:rsidR="00AF39B6" w:rsidRPr="00C574B1" w:rsidRDefault="00AF39B6" w:rsidP="00AF39B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การปรับปรุงงบการเงินงวดก่อน</w:t>
      </w:r>
    </w:p>
    <w:p w14:paraId="5564B182" w14:textId="77777777" w:rsidR="00AF39B6" w:rsidRPr="00C574B1" w:rsidRDefault="00AF39B6" w:rsidP="00AF39B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A9914" w14:textId="1BDD062F" w:rsidR="00AF39B6" w:rsidRPr="00C574B1" w:rsidRDefault="00AF39B6" w:rsidP="00AF39B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Pr="00C574B1">
        <w:rPr>
          <w:rFonts w:asciiTheme="majorBidi" w:hAnsiTheme="majorBidi" w:cstheme="majorBidi"/>
          <w:sz w:val="30"/>
          <w:szCs w:val="30"/>
        </w:rPr>
        <w:t>31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C574B1">
        <w:rPr>
          <w:rFonts w:asciiTheme="majorBidi" w:hAnsiTheme="majorBidi" w:cstheme="majorBidi"/>
          <w:sz w:val="30"/>
          <w:szCs w:val="30"/>
        </w:rPr>
        <w:t>2566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 และงบกำไรขาดทุนเบ็ดเสร็จรวมสำหรับงวดสามเดือนและ</w:t>
      </w:r>
      <w:r w:rsidR="0026669E" w:rsidRPr="00C574B1">
        <w:rPr>
          <w:rFonts w:asciiTheme="majorBidi" w:hAnsiTheme="majorBidi" w:cstheme="majorBidi" w:hint="cs"/>
          <w:sz w:val="30"/>
          <w:szCs w:val="30"/>
          <w:cs/>
        </w:rPr>
        <w:t xml:space="preserve">      เก้า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="0026669E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2566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ที่แสดงเปรียบเทียบอยู่ในงบการเงินนี้ ได้ถูกปรับปรุงจากงบการเงินที่ได้จัดทำไว้เดิม ซึ่งการปรับปรุงดังกล่าวเป็นไปตามเงื่อนไขการปรับปรุงบัญชีเกี่ยวกับการซื้อธุรกิจ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310C6F7" w14:textId="675F645C" w:rsidR="00E467F8" w:rsidRPr="00C574B1" w:rsidRDefault="00E467F8">
      <w:pPr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ED1599" w14:textId="77777777" w:rsidR="00AF39B6" w:rsidRPr="00C574B1" w:rsidRDefault="00AF39B6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ผลกระทบต่องบฐานะการเงินรวม ณ 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31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574B1">
        <w:rPr>
          <w:rFonts w:asciiTheme="majorBidi" w:hAnsiTheme="majorBidi" w:cstheme="majorBidi"/>
          <w:sz w:val="30"/>
          <w:szCs w:val="30"/>
        </w:rPr>
        <w:t>2566</w:t>
      </w:r>
    </w:p>
    <w:p w14:paraId="3D62814C" w14:textId="77777777" w:rsidR="00AF39B6" w:rsidRPr="00C574B1" w:rsidRDefault="00AF39B6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26669E" w:rsidRPr="00C574B1" w14:paraId="7139874A" w14:textId="77777777" w:rsidTr="006B618C">
        <w:trPr>
          <w:trHeight w:val="388"/>
          <w:tblHeader/>
        </w:trPr>
        <w:tc>
          <w:tcPr>
            <w:tcW w:w="3780" w:type="dxa"/>
          </w:tcPr>
          <w:p w14:paraId="65159BDD" w14:textId="77777777" w:rsidR="0026669E" w:rsidRPr="00C574B1" w:rsidRDefault="0026669E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4" w:type="dxa"/>
            <w:gridSpan w:val="5"/>
          </w:tcPr>
          <w:p w14:paraId="43AA2425" w14:textId="0E3BDD86" w:rsidR="0026669E" w:rsidRPr="00C574B1" w:rsidRDefault="0026669E" w:rsidP="00DF034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034B" w:rsidRPr="00C574B1" w14:paraId="78240582" w14:textId="77777777" w:rsidTr="00D422CE">
        <w:trPr>
          <w:trHeight w:val="388"/>
          <w:tblHeader/>
        </w:trPr>
        <w:tc>
          <w:tcPr>
            <w:tcW w:w="3780" w:type="dxa"/>
          </w:tcPr>
          <w:p w14:paraId="0BE67D56" w14:textId="77777777" w:rsidR="00DF034B" w:rsidRPr="00C574B1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7C46861" w14:textId="7FAE608C" w:rsidR="00DF034B" w:rsidRPr="00C574B1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26D9FB69" w14:textId="77777777" w:rsidR="00DF034B" w:rsidRPr="00C574B1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2462F814" w14:textId="310AAA0C" w:rsidR="00DF034B" w:rsidRPr="00C574B1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03D3D4B6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093FB7E" w14:textId="1EF41D9D" w:rsidR="00DF034B" w:rsidRPr="00C574B1" w:rsidRDefault="00DF034B" w:rsidP="00DF034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F034B" w:rsidRPr="00C574B1" w14:paraId="32833383" w14:textId="77777777" w:rsidTr="00D422CE">
        <w:trPr>
          <w:trHeight w:val="388"/>
          <w:tblHeader/>
        </w:trPr>
        <w:tc>
          <w:tcPr>
            <w:tcW w:w="3780" w:type="dxa"/>
          </w:tcPr>
          <w:p w14:paraId="31F125D0" w14:textId="77777777" w:rsidR="00DF034B" w:rsidRPr="00C574B1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B4474AF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3D0210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2B850B43" w14:textId="6D3B72CD" w:rsidR="00DF034B" w:rsidRPr="00C574B1" w:rsidRDefault="00DF034B" w:rsidP="00DF034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2A0DCEF3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C9104C" w14:textId="77777777" w:rsidR="00DF034B" w:rsidRPr="00C574B1" w:rsidRDefault="00DF034B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C574B1" w14:paraId="362A7B45" w14:textId="77777777" w:rsidTr="00CE5CF6">
        <w:trPr>
          <w:trHeight w:val="388"/>
        </w:trPr>
        <w:tc>
          <w:tcPr>
            <w:tcW w:w="3780" w:type="dxa"/>
          </w:tcPr>
          <w:p w14:paraId="29EF2418" w14:textId="77777777" w:rsidR="00DF034B" w:rsidRPr="00C574B1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84" w:type="dxa"/>
          </w:tcPr>
          <w:p w14:paraId="00522FDD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65336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648832F" w14:textId="40136494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6DD9371" w14:textId="77777777" w:rsidR="00DF034B" w:rsidRPr="00C574B1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6E2912" w14:textId="77777777" w:rsidR="00DF034B" w:rsidRPr="00C574B1" w:rsidRDefault="00DF034B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C574B1" w14:paraId="3A337ED3" w14:textId="77777777" w:rsidTr="00CE5CF6">
        <w:trPr>
          <w:trHeight w:val="388"/>
        </w:trPr>
        <w:tc>
          <w:tcPr>
            <w:tcW w:w="3780" w:type="dxa"/>
          </w:tcPr>
          <w:p w14:paraId="16C7D6EB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584" w:type="dxa"/>
          </w:tcPr>
          <w:p w14:paraId="43B339AC" w14:textId="70BCA669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4,903</w:t>
            </w:r>
          </w:p>
        </w:tc>
        <w:tc>
          <w:tcPr>
            <w:tcW w:w="270" w:type="dxa"/>
          </w:tcPr>
          <w:p w14:paraId="484A94D2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8CA87A" w14:textId="5EB3F9C6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801</w:t>
            </w:r>
          </w:p>
        </w:tc>
        <w:tc>
          <w:tcPr>
            <w:tcW w:w="272" w:type="dxa"/>
          </w:tcPr>
          <w:p w14:paraId="2E27FF27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7442CC" w14:textId="44B12CCF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  <w:r w:rsidRPr="00C574B1">
              <w:rPr>
                <w:rFonts w:asciiTheme="majorBidi" w:hAnsiTheme="majorBidi" w:cs="Angsana New"/>
                <w:sz w:val="28"/>
                <w:lang w:val="en-US" w:bidi="th-TH"/>
              </w:rPr>
              <w:t>5,704</w:t>
            </w:r>
          </w:p>
        </w:tc>
      </w:tr>
      <w:tr w:rsidR="00DF034B" w:rsidRPr="00C574B1" w14:paraId="60988FE8" w14:textId="77777777" w:rsidTr="00CE5CF6">
        <w:trPr>
          <w:trHeight w:val="388"/>
        </w:trPr>
        <w:tc>
          <w:tcPr>
            <w:tcW w:w="3780" w:type="dxa"/>
          </w:tcPr>
          <w:p w14:paraId="64954203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ค่าความนิยมลดลง</w:t>
            </w:r>
          </w:p>
        </w:tc>
        <w:tc>
          <w:tcPr>
            <w:tcW w:w="1584" w:type="dxa"/>
          </w:tcPr>
          <w:p w14:paraId="333B2800" w14:textId="1048F67E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(2,443)</w:t>
            </w:r>
          </w:p>
        </w:tc>
        <w:tc>
          <w:tcPr>
            <w:tcW w:w="270" w:type="dxa"/>
          </w:tcPr>
          <w:p w14:paraId="49E23BEA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12535E" w14:textId="4A5BAACA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(1,</w:t>
            </w:r>
            <w:r w:rsidRPr="00C574B1">
              <w:rPr>
                <w:rFonts w:asciiTheme="majorBidi" w:hAnsiTheme="majorBidi"/>
                <w:sz w:val="28"/>
              </w:rPr>
              <w:t>825</w:t>
            </w:r>
            <w:r w:rsidRPr="00C574B1">
              <w:rPr>
                <w:rFonts w:asciiTheme="majorBidi" w:hAnsiTheme="majorBidi"/>
                <w:sz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531514AA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C69D97" w14:textId="45DD84C3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</w:rPr>
              <w:t>(4,268)</w:t>
            </w:r>
          </w:p>
        </w:tc>
      </w:tr>
      <w:tr w:rsidR="00DF034B" w:rsidRPr="00C574B1" w14:paraId="52C06564" w14:textId="77777777" w:rsidTr="00CE5CF6">
        <w:trPr>
          <w:trHeight w:val="388"/>
        </w:trPr>
        <w:tc>
          <w:tcPr>
            <w:tcW w:w="3780" w:type="dxa"/>
          </w:tcPr>
          <w:p w14:paraId="09BDF6F2" w14:textId="470E9813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584" w:type="dxa"/>
          </w:tcPr>
          <w:p w14:paraId="10EC361D" w14:textId="5A250C6C" w:rsidR="00DF034B" w:rsidRPr="00C574B1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55B8F5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14:paraId="57B766B2" w14:textId="466C4704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1,296</w:t>
            </w:r>
          </w:p>
        </w:tc>
        <w:tc>
          <w:tcPr>
            <w:tcW w:w="272" w:type="dxa"/>
          </w:tcPr>
          <w:p w14:paraId="31EBB120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F6F922" w14:textId="48576F88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</w:rPr>
              <w:t>1,296</w:t>
            </w:r>
          </w:p>
        </w:tc>
      </w:tr>
      <w:tr w:rsidR="00DF034B" w:rsidRPr="00C574B1" w14:paraId="269EE149" w14:textId="77777777" w:rsidTr="00CE5CF6">
        <w:trPr>
          <w:trHeight w:val="388"/>
        </w:trPr>
        <w:tc>
          <w:tcPr>
            <w:tcW w:w="3780" w:type="dxa"/>
          </w:tcPr>
          <w:p w14:paraId="57D5A068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1B7296" w14:textId="5A5A8478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(980)</w:t>
            </w:r>
          </w:p>
        </w:tc>
        <w:tc>
          <w:tcPr>
            <w:tcW w:w="270" w:type="dxa"/>
          </w:tcPr>
          <w:p w14:paraId="6ADFEFC0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77898D" w14:textId="4312DD8C" w:rsidR="00DF034B" w:rsidRPr="00C574B1" w:rsidRDefault="005864FF" w:rsidP="005864FF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39E4C2E9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163293" w14:textId="02CD10DE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</w:rPr>
              <w:t>(</w:t>
            </w:r>
            <w:r w:rsidR="005864FF" w:rsidRPr="00C574B1">
              <w:rPr>
                <w:rFonts w:asciiTheme="majorBidi" w:hAnsiTheme="majorBidi"/>
                <w:sz w:val="28"/>
              </w:rPr>
              <w:t>980</w:t>
            </w:r>
            <w:r w:rsidRPr="00C574B1">
              <w:rPr>
                <w:rFonts w:asciiTheme="majorBidi" w:hAnsiTheme="majorBidi"/>
                <w:sz w:val="28"/>
              </w:rPr>
              <w:t>)</w:t>
            </w:r>
          </w:p>
        </w:tc>
      </w:tr>
      <w:tr w:rsidR="00DF034B" w:rsidRPr="00C574B1" w14:paraId="6D4C89CB" w14:textId="77777777" w:rsidTr="00CE5CF6">
        <w:trPr>
          <w:trHeight w:val="388"/>
        </w:trPr>
        <w:tc>
          <w:tcPr>
            <w:tcW w:w="3780" w:type="dxa"/>
          </w:tcPr>
          <w:p w14:paraId="3835639E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670C55D" w14:textId="5D98C563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1,480</w:t>
            </w:r>
          </w:p>
        </w:tc>
        <w:tc>
          <w:tcPr>
            <w:tcW w:w="270" w:type="dxa"/>
          </w:tcPr>
          <w:p w14:paraId="362A50B5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33B83C8" w14:textId="37037765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</w:rPr>
            </w:pPr>
            <w:r w:rsidRPr="00C574B1">
              <w:rPr>
                <w:rFonts w:asciiTheme="majorBidi" w:hAnsiTheme="majorBidi"/>
                <w:b/>
                <w:sz w:val="28"/>
              </w:rPr>
              <w:t>2</w:t>
            </w:r>
            <w:r w:rsidR="005864FF" w:rsidRPr="00C574B1">
              <w:rPr>
                <w:rFonts w:asciiTheme="majorBidi" w:hAnsiTheme="majorBidi"/>
                <w:b/>
                <w:sz w:val="28"/>
              </w:rPr>
              <w:t>72</w:t>
            </w:r>
          </w:p>
        </w:tc>
        <w:tc>
          <w:tcPr>
            <w:tcW w:w="272" w:type="dxa"/>
          </w:tcPr>
          <w:p w14:paraId="4D3B7243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C9B4FAD" w14:textId="64489885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  <w:r w:rsidRPr="00C574B1">
              <w:rPr>
                <w:rFonts w:asciiTheme="majorBidi" w:hAnsiTheme="majorBidi"/>
                <w:b/>
                <w:sz w:val="28"/>
              </w:rPr>
              <w:t>1,7</w:t>
            </w:r>
            <w:r w:rsidR="005864FF" w:rsidRPr="00C574B1">
              <w:rPr>
                <w:rFonts w:asciiTheme="majorBidi" w:hAnsiTheme="majorBidi"/>
                <w:b/>
                <w:sz w:val="28"/>
              </w:rPr>
              <w:t>5</w:t>
            </w:r>
            <w:r w:rsidRPr="00C574B1">
              <w:rPr>
                <w:rFonts w:asciiTheme="majorBidi" w:hAnsiTheme="majorBidi"/>
                <w:b/>
                <w:sz w:val="28"/>
              </w:rPr>
              <w:t>2</w:t>
            </w:r>
          </w:p>
        </w:tc>
      </w:tr>
      <w:tr w:rsidR="00DF034B" w:rsidRPr="00C574B1" w14:paraId="7818934D" w14:textId="77777777" w:rsidTr="00CE5CF6">
        <w:trPr>
          <w:trHeight w:val="388"/>
        </w:trPr>
        <w:tc>
          <w:tcPr>
            <w:tcW w:w="3780" w:type="dxa"/>
          </w:tcPr>
          <w:p w14:paraId="3E1E43E3" w14:textId="77777777" w:rsidR="00DF034B" w:rsidRPr="00C574B1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B88BD15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CEAD18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A1F3A2D" w14:textId="1066EE3F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B079A9B" w14:textId="77777777" w:rsidR="00DF034B" w:rsidRPr="00C574B1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DC2E002" w14:textId="77777777" w:rsidR="00DF034B" w:rsidRPr="00C574B1" w:rsidRDefault="00DF034B" w:rsidP="00DF034B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C574B1" w14:paraId="2FEEEA4C" w14:textId="77777777" w:rsidTr="00CE5CF6">
        <w:trPr>
          <w:trHeight w:val="388"/>
        </w:trPr>
        <w:tc>
          <w:tcPr>
            <w:tcW w:w="3780" w:type="dxa"/>
          </w:tcPr>
          <w:p w14:paraId="6A597356" w14:textId="5F0B271A" w:rsidR="00DF034B" w:rsidRPr="00C574B1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84" w:type="dxa"/>
          </w:tcPr>
          <w:p w14:paraId="4DD74406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28D18E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4AA96AB" w14:textId="2ED35320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1F62CB3B" w14:textId="77777777" w:rsidR="00DF034B" w:rsidRPr="00C574B1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1B5740" w14:textId="77777777" w:rsidR="00DF034B" w:rsidRPr="00C574B1" w:rsidRDefault="00DF034B" w:rsidP="00DF034B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C574B1" w14:paraId="06D03228" w14:textId="77777777" w:rsidTr="00CE5CF6">
        <w:trPr>
          <w:trHeight w:val="388"/>
        </w:trPr>
        <w:tc>
          <w:tcPr>
            <w:tcW w:w="3780" w:type="dxa"/>
          </w:tcPr>
          <w:p w14:paraId="71A72993" w14:textId="5A7B4777" w:rsidR="00DF034B" w:rsidRPr="00C574B1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1D7A76" w14:textId="48D93FFB" w:rsidR="00DF034B" w:rsidRPr="00C574B1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4E1206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F2EB08" w14:textId="284CE11B" w:rsidR="00DF034B" w:rsidRPr="00C574B1" w:rsidRDefault="005864FF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419</w:t>
            </w:r>
          </w:p>
        </w:tc>
        <w:tc>
          <w:tcPr>
            <w:tcW w:w="272" w:type="dxa"/>
          </w:tcPr>
          <w:p w14:paraId="662F6AD8" w14:textId="77777777" w:rsidR="00DF034B" w:rsidRPr="00C574B1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22D19C" w14:textId="064B99AE" w:rsidR="00DF034B" w:rsidRPr="00C574B1" w:rsidRDefault="005864FF" w:rsidP="0069425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/>
                <w:sz w:val="28"/>
              </w:rPr>
              <w:t>419</w:t>
            </w:r>
          </w:p>
        </w:tc>
      </w:tr>
      <w:tr w:rsidR="00DF034B" w:rsidRPr="00C574B1" w14:paraId="66B80134" w14:textId="77777777" w:rsidTr="00CE5CF6">
        <w:trPr>
          <w:trHeight w:val="388"/>
        </w:trPr>
        <w:tc>
          <w:tcPr>
            <w:tcW w:w="3780" w:type="dxa"/>
          </w:tcPr>
          <w:p w14:paraId="723C6200" w14:textId="55364248" w:rsidR="00DF034B" w:rsidRPr="00C574B1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FCE213" w14:textId="517851EE" w:rsidR="00DF034B" w:rsidRPr="00C574B1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8D25B8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889782" w14:textId="03AFF430" w:rsidR="00DF034B" w:rsidRPr="00C574B1" w:rsidRDefault="005864FF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szCs w:val="24"/>
                <w:cs/>
                <w:lang w:val="en-US"/>
              </w:rPr>
            </w:pPr>
            <w:r w:rsidRPr="00C574B1">
              <w:rPr>
                <w:rFonts w:asciiTheme="majorBidi" w:hAnsiTheme="majorBidi"/>
                <w:b/>
                <w:sz w:val="28"/>
                <w:lang w:val="en-US"/>
              </w:rPr>
              <w:t>419</w:t>
            </w:r>
          </w:p>
        </w:tc>
        <w:tc>
          <w:tcPr>
            <w:tcW w:w="272" w:type="dxa"/>
          </w:tcPr>
          <w:p w14:paraId="4029134B" w14:textId="77777777" w:rsidR="00DF034B" w:rsidRPr="00C574B1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D5FF83" w14:textId="27F61EE4" w:rsidR="00DF034B" w:rsidRPr="00C574B1" w:rsidRDefault="005864FF" w:rsidP="0069425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/>
                <w:b/>
                <w:sz w:val="28"/>
              </w:rPr>
              <w:t>419</w:t>
            </w:r>
          </w:p>
        </w:tc>
      </w:tr>
      <w:tr w:rsidR="00DF034B" w:rsidRPr="00C574B1" w14:paraId="7A9BCC81" w14:textId="77777777" w:rsidTr="00A0377F">
        <w:trPr>
          <w:trHeight w:val="388"/>
        </w:trPr>
        <w:tc>
          <w:tcPr>
            <w:tcW w:w="3780" w:type="dxa"/>
          </w:tcPr>
          <w:p w14:paraId="2C4F2AF5" w14:textId="77777777" w:rsidR="00DF034B" w:rsidRPr="00C574B1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B42A915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87691C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742FB65E" w14:textId="36ED0938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5742B48" w14:textId="77777777" w:rsidR="00DF034B" w:rsidRPr="00C574B1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4AD622B" w14:textId="77777777" w:rsidR="00DF034B" w:rsidRPr="00C574B1" w:rsidRDefault="00DF034B" w:rsidP="00DF034B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C574B1" w14:paraId="1EAD539B" w14:textId="77777777" w:rsidTr="00CE5CF6">
        <w:trPr>
          <w:trHeight w:val="388"/>
        </w:trPr>
        <w:tc>
          <w:tcPr>
            <w:tcW w:w="3780" w:type="dxa"/>
          </w:tcPr>
          <w:p w14:paraId="46017C9B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84" w:type="dxa"/>
          </w:tcPr>
          <w:p w14:paraId="21607536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6D4DD3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2161702" w14:textId="6BD820C0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47D7341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BB620D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</w:p>
        </w:tc>
      </w:tr>
      <w:tr w:rsidR="00DF034B" w:rsidRPr="00C574B1" w14:paraId="54058923" w14:textId="77777777" w:rsidTr="00CE5CF6">
        <w:trPr>
          <w:trHeight w:val="388"/>
        </w:trPr>
        <w:tc>
          <w:tcPr>
            <w:tcW w:w="3780" w:type="dxa"/>
          </w:tcPr>
          <w:p w14:paraId="7A6D34B3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ขาดทุนสะสมเพิ่มขึ้น</w:t>
            </w:r>
          </w:p>
        </w:tc>
        <w:tc>
          <w:tcPr>
            <w:tcW w:w="1584" w:type="dxa"/>
          </w:tcPr>
          <w:p w14:paraId="402D2BC0" w14:textId="0FEBF7D2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(372)</w:t>
            </w:r>
          </w:p>
        </w:tc>
        <w:tc>
          <w:tcPr>
            <w:tcW w:w="270" w:type="dxa"/>
          </w:tcPr>
          <w:p w14:paraId="157C6C88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8BBD99" w14:textId="32ED1088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(78)</w:t>
            </w:r>
          </w:p>
        </w:tc>
        <w:tc>
          <w:tcPr>
            <w:tcW w:w="272" w:type="dxa"/>
          </w:tcPr>
          <w:p w14:paraId="6DF5791C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3421E7" w14:textId="1851CA28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pacing w:val="2"/>
                <w:sz w:val="28"/>
                <w:lang w:val="en-US"/>
              </w:rPr>
              <w:t>(450)</w:t>
            </w:r>
          </w:p>
        </w:tc>
      </w:tr>
      <w:tr w:rsidR="00DF034B" w:rsidRPr="00C574B1" w14:paraId="15D84650" w14:textId="77777777" w:rsidTr="00CE5CF6">
        <w:trPr>
          <w:trHeight w:val="388"/>
        </w:trPr>
        <w:tc>
          <w:tcPr>
            <w:tcW w:w="3780" w:type="dxa"/>
          </w:tcPr>
          <w:p w14:paraId="736AE50B" w14:textId="12963591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ส่วนได้เสียที่ไม่มีอำนาจควบคุมเพิ่มขึ้น </w:t>
            </w: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4301D6" w14:textId="6A8EFD64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1,852</w:t>
            </w:r>
          </w:p>
        </w:tc>
        <w:tc>
          <w:tcPr>
            <w:tcW w:w="270" w:type="dxa"/>
          </w:tcPr>
          <w:p w14:paraId="3027224A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E1D553" w14:textId="56943948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(69)</w:t>
            </w:r>
          </w:p>
        </w:tc>
        <w:tc>
          <w:tcPr>
            <w:tcW w:w="272" w:type="dxa"/>
          </w:tcPr>
          <w:p w14:paraId="00C1B496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399365" w14:textId="4BED4060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1,783</w:t>
            </w:r>
          </w:p>
        </w:tc>
      </w:tr>
      <w:tr w:rsidR="00DF034B" w:rsidRPr="00C574B1" w14:paraId="5BDF2F93" w14:textId="77777777" w:rsidTr="00CE5CF6">
        <w:trPr>
          <w:trHeight w:val="388"/>
        </w:trPr>
        <w:tc>
          <w:tcPr>
            <w:tcW w:w="3780" w:type="dxa"/>
          </w:tcPr>
          <w:p w14:paraId="250E2805" w14:textId="77777777" w:rsidR="00DF034B" w:rsidRPr="00C574B1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3D6DE07" w14:textId="0A9BD7D2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1,480</w:t>
            </w:r>
          </w:p>
        </w:tc>
        <w:tc>
          <w:tcPr>
            <w:tcW w:w="270" w:type="dxa"/>
          </w:tcPr>
          <w:p w14:paraId="0E68CE40" w14:textId="77777777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B220572" w14:textId="6517B8CE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b/>
                <w:sz w:val="28"/>
                <w:lang w:val="en-US"/>
              </w:rPr>
              <w:t>(147)</w:t>
            </w:r>
          </w:p>
        </w:tc>
        <w:tc>
          <w:tcPr>
            <w:tcW w:w="272" w:type="dxa"/>
          </w:tcPr>
          <w:p w14:paraId="5337BC65" w14:textId="77777777" w:rsidR="00DF034B" w:rsidRPr="00C574B1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C4345F3" w14:textId="17BBD15A" w:rsidR="00DF034B" w:rsidRPr="00C574B1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574B1">
              <w:rPr>
                <w:rFonts w:asciiTheme="majorBidi" w:hAnsiTheme="majorBidi"/>
                <w:b/>
                <w:sz w:val="28"/>
                <w:lang w:val="en-US"/>
              </w:rPr>
              <w:t>1,333</w:t>
            </w:r>
          </w:p>
        </w:tc>
      </w:tr>
    </w:tbl>
    <w:p w14:paraId="1AB471D3" w14:textId="6685C8C6" w:rsidR="00D40E67" w:rsidRPr="00C574B1" w:rsidRDefault="00D40E67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cs/>
        </w:rPr>
      </w:pPr>
    </w:p>
    <w:p w14:paraId="357446B9" w14:textId="77777777" w:rsidR="00D40E67" w:rsidRPr="00C574B1" w:rsidRDefault="00D40E67">
      <w:pPr>
        <w:rPr>
          <w:rFonts w:asciiTheme="majorBidi" w:hAnsiTheme="majorBidi" w:cstheme="majorBidi"/>
          <w:cs/>
        </w:rPr>
      </w:pPr>
      <w:r w:rsidRPr="00C574B1">
        <w:rPr>
          <w:rFonts w:asciiTheme="majorBidi" w:hAnsiTheme="majorBidi" w:cstheme="majorBidi"/>
          <w:cs/>
        </w:rPr>
        <w:br w:type="page"/>
      </w:r>
    </w:p>
    <w:p w14:paraId="5087FD6D" w14:textId="519EA91A" w:rsidR="00365689" w:rsidRPr="00C574B1" w:rsidRDefault="006528EC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81645334"/>
      <w:r w:rsidRPr="00C574B1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</w:t>
      </w:r>
      <w:r w:rsidR="00806AE0" w:rsidRPr="00C574B1">
        <w:rPr>
          <w:rFonts w:asciiTheme="majorBidi" w:hAnsiTheme="majorBidi" w:cstheme="majorBidi" w:hint="cs"/>
          <w:sz w:val="30"/>
          <w:szCs w:val="30"/>
          <w:cs/>
        </w:rPr>
        <w:t>ของการปรับปรุงใหม่</w:t>
      </w:r>
      <w:r w:rsidR="0054347F" w:rsidRPr="00C574B1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26669E" w:rsidRPr="00C574B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="0026669E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2566 </w:t>
      </w:r>
      <w:r w:rsidR="0054347F" w:rsidRPr="00C574B1">
        <w:rPr>
          <w:rFonts w:asciiTheme="majorBidi" w:hAnsiTheme="majorBidi" w:cstheme="majorBidi" w:hint="cs"/>
          <w:sz w:val="30"/>
          <w:szCs w:val="30"/>
          <w:cs/>
        </w:rPr>
        <w:t>ของกลุ่มบริษัทมีดังนี้</w:t>
      </w:r>
    </w:p>
    <w:bookmarkEnd w:id="1"/>
    <w:p w14:paraId="517A70D6" w14:textId="77777777" w:rsidR="00CF7968" w:rsidRPr="00C574B1" w:rsidRDefault="00CF7968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26669E" w:rsidRPr="00C574B1" w14:paraId="74702918" w14:textId="77777777" w:rsidTr="00AD1414">
        <w:trPr>
          <w:trHeight w:val="388"/>
          <w:tblHeader/>
        </w:trPr>
        <w:tc>
          <w:tcPr>
            <w:tcW w:w="3780" w:type="dxa"/>
          </w:tcPr>
          <w:p w14:paraId="4EB0EA75" w14:textId="77777777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4" w:type="dxa"/>
            <w:gridSpan w:val="5"/>
          </w:tcPr>
          <w:p w14:paraId="741F6B9C" w14:textId="77777777" w:rsidR="0026669E" w:rsidRPr="00C574B1" w:rsidRDefault="0026669E" w:rsidP="00AD141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669E" w:rsidRPr="00C574B1" w14:paraId="69FF9F1B" w14:textId="77777777" w:rsidTr="0026669E">
        <w:trPr>
          <w:trHeight w:val="388"/>
          <w:tblHeader/>
        </w:trPr>
        <w:tc>
          <w:tcPr>
            <w:tcW w:w="3780" w:type="dxa"/>
            <w:vAlign w:val="bottom"/>
          </w:tcPr>
          <w:p w14:paraId="0DE56D71" w14:textId="01DD9C54" w:rsidR="0026669E" w:rsidRPr="00C574B1" w:rsidRDefault="00BB67A5" w:rsidP="0026669E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30 </w:t>
            </w: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84" w:type="dxa"/>
          </w:tcPr>
          <w:p w14:paraId="35A434EF" w14:textId="77777777" w:rsidR="0026669E" w:rsidRPr="00C574B1" w:rsidRDefault="0026669E" w:rsidP="00AD141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778F8718" w14:textId="77777777" w:rsidR="0026669E" w:rsidRPr="00C574B1" w:rsidRDefault="0026669E" w:rsidP="00AD141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83E8E7E" w14:textId="77777777" w:rsidR="0026669E" w:rsidRPr="00C574B1" w:rsidRDefault="0026669E" w:rsidP="00AD141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72ED4B77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4751051" w14:textId="77777777" w:rsidR="0026669E" w:rsidRPr="00C574B1" w:rsidRDefault="0026669E" w:rsidP="00AD141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26669E" w:rsidRPr="00C574B1" w14:paraId="648BE76D" w14:textId="77777777" w:rsidTr="00AD1414">
        <w:trPr>
          <w:trHeight w:val="388"/>
          <w:tblHeader/>
        </w:trPr>
        <w:tc>
          <w:tcPr>
            <w:tcW w:w="3780" w:type="dxa"/>
          </w:tcPr>
          <w:p w14:paraId="0E87CB0B" w14:textId="77777777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A851E9F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F46107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4D3B03E9" w14:textId="77777777" w:rsidR="0026669E" w:rsidRPr="00C574B1" w:rsidRDefault="0026669E" w:rsidP="00AD141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6C11EE97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6FAF4BF" w14:textId="77777777" w:rsidR="0026669E" w:rsidRPr="00C574B1" w:rsidRDefault="0026669E" w:rsidP="00AD1414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69E" w:rsidRPr="00C574B1" w14:paraId="1D05EB2C" w14:textId="77777777" w:rsidTr="00AD1414">
        <w:trPr>
          <w:trHeight w:val="388"/>
        </w:trPr>
        <w:tc>
          <w:tcPr>
            <w:tcW w:w="3780" w:type="dxa"/>
          </w:tcPr>
          <w:p w14:paraId="3D6F930F" w14:textId="1FE6A327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7C698CA6" w14:textId="1A485377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26669E"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370</w:t>
            </w: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45B336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F92903" w14:textId="7D9F0988" w:rsidR="0026669E" w:rsidRPr="00C574B1" w:rsidRDefault="00A26220" w:rsidP="00A2622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05A71E74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747EAC1" w14:textId="31DA28F4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(370)</w:t>
            </w:r>
          </w:p>
        </w:tc>
      </w:tr>
      <w:tr w:rsidR="0026669E" w:rsidRPr="00C574B1" w14:paraId="5BFA1A6F" w14:textId="77777777" w:rsidTr="00AD1414">
        <w:trPr>
          <w:trHeight w:val="388"/>
        </w:trPr>
        <w:tc>
          <w:tcPr>
            <w:tcW w:w="3780" w:type="dxa"/>
          </w:tcPr>
          <w:p w14:paraId="071BB09C" w14:textId="4A58AA13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4C52F7EF" w14:textId="1A19B90D" w:rsidR="0026669E" w:rsidRPr="00C574B1" w:rsidRDefault="0026669E" w:rsidP="0026669E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FE6C8F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977088" w14:textId="40896BC4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19</w:t>
            </w:r>
          </w:p>
        </w:tc>
        <w:tc>
          <w:tcPr>
            <w:tcW w:w="272" w:type="dxa"/>
          </w:tcPr>
          <w:p w14:paraId="48C4EF4B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1CDA93" w14:textId="5E1EA4AA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pacing w:val="2"/>
                <w:sz w:val="28"/>
                <w:lang w:val="en-US"/>
              </w:rPr>
              <w:t>19</w:t>
            </w:r>
          </w:p>
        </w:tc>
      </w:tr>
      <w:tr w:rsidR="0026669E" w:rsidRPr="00C574B1" w14:paraId="47B73468" w14:textId="77777777" w:rsidTr="0026669E">
        <w:trPr>
          <w:trHeight w:val="388"/>
        </w:trPr>
        <w:tc>
          <w:tcPr>
            <w:tcW w:w="3780" w:type="dxa"/>
          </w:tcPr>
          <w:p w14:paraId="24D4F6C8" w14:textId="7C4FA553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ต้นทุนในการจัดจำหน่ายลดลง</w:t>
            </w:r>
          </w:p>
        </w:tc>
        <w:tc>
          <w:tcPr>
            <w:tcW w:w="1584" w:type="dxa"/>
          </w:tcPr>
          <w:p w14:paraId="190C240F" w14:textId="73571AB9" w:rsidR="0026669E" w:rsidRPr="00C574B1" w:rsidRDefault="0026669E" w:rsidP="0026669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51</w:t>
            </w:r>
          </w:p>
        </w:tc>
        <w:tc>
          <w:tcPr>
            <w:tcW w:w="270" w:type="dxa"/>
          </w:tcPr>
          <w:p w14:paraId="01D01F48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14:paraId="284CB9BE" w14:textId="5AB3F986" w:rsidR="0026669E" w:rsidRPr="00C574B1" w:rsidRDefault="00A26220" w:rsidP="00A2622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27E646D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5DF6F21" w14:textId="0B05D8EE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pacing w:val="2"/>
                <w:sz w:val="28"/>
                <w:lang w:val="en-US"/>
              </w:rPr>
              <w:t>51</w:t>
            </w:r>
          </w:p>
        </w:tc>
      </w:tr>
      <w:tr w:rsidR="0026669E" w:rsidRPr="00C574B1" w14:paraId="0E216A78" w14:textId="77777777" w:rsidTr="0026669E">
        <w:trPr>
          <w:trHeight w:val="388"/>
        </w:trPr>
        <w:tc>
          <w:tcPr>
            <w:tcW w:w="3780" w:type="dxa"/>
          </w:tcPr>
          <w:p w14:paraId="5A625771" w14:textId="7583B556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ค่าใช้จ่ายในการบริหารเพิ่มขึ้น</w:t>
            </w:r>
          </w:p>
        </w:tc>
        <w:tc>
          <w:tcPr>
            <w:tcW w:w="1584" w:type="dxa"/>
          </w:tcPr>
          <w:p w14:paraId="09C165D7" w14:textId="478E9158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6669E"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6CB023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AE100B" w14:textId="303E2C82" w:rsidR="0026669E" w:rsidRPr="00C574B1" w:rsidRDefault="00A26220" w:rsidP="00A2622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(97)</w:t>
            </w:r>
          </w:p>
        </w:tc>
        <w:tc>
          <w:tcPr>
            <w:tcW w:w="272" w:type="dxa"/>
          </w:tcPr>
          <w:p w14:paraId="77AA7452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13D7795" w14:textId="474944C2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pacing w:val="2"/>
                <w:sz w:val="28"/>
                <w:lang w:val="en-US"/>
              </w:rPr>
              <w:t>(99)</w:t>
            </w:r>
          </w:p>
        </w:tc>
      </w:tr>
      <w:tr w:rsidR="0026669E" w:rsidRPr="00C574B1" w14:paraId="0885D49D" w14:textId="77777777" w:rsidTr="0026669E">
        <w:trPr>
          <w:trHeight w:val="388"/>
        </w:trPr>
        <w:tc>
          <w:tcPr>
            <w:tcW w:w="3780" w:type="dxa"/>
          </w:tcPr>
          <w:p w14:paraId="09A9492C" w14:textId="3416F9CE" w:rsidR="0026669E" w:rsidRPr="00C574B1" w:rsidRDefault="0026669E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8CB5E" w14:textId="6E84056C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554E9955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5D36F5" w14:textId="5D684E78" w:rsidR="0026669E" w:rsidRPr="00C574B1" w:rsidRDefault="00A26220" w:rsidP="00A2622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16</w:t>
            </w:r>
          </w:p>
        </w:tc>
        <w:tc>
          <w:tcPr>
            <w:tcW w:w="272" w:type="dxa"/>
          </w:tcPr>
          <w:p w14:paraId="6A12301D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CCC3F1" w14:textId="00047EDC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</w:rPr>
            </w:pPr>
            <w:r w:rsidRPr="00C574B1">
              <w:rPr>
                <w:rFonts w:asciiTheme="majorBidi" w:hAnsiTheme="majorBidi"/>
                <w:sz w:val="28"/>
              </w:rPr>
              <w:t>81</w:t>
            </w:r>
          </w:p>
        </w:tc>
      </w:tr>
      <w:tr w:rsidR="0026669E" w:rsidRPr="00C574B1" w14:paraId="63519407" w14:textId="77777777" w:rsidTr="00AD1414">
        <w:trPr>
          <w:trHeight w:val="388"/>
        </w:trPr>
        <w:tc>
          <w:tcPr>
            <w:tcW w:w="3780" w:type="dxa"/>
          </w:tcPr>
          <w:p w14:paraId="32FE412E" w14:textId="4EAC9650" w:rsidR="0026669E" w:rsidRPr="00C574B1" w:rsidRDefault="00AC42AD" w:rsidP="00AD141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 w:rsidR="001C16A7" w:rsidRPr="00C574B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F175567" w14:textId="05F42C5E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26669E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344C80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A679C8B" w14:textId="13645342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</w:rPr>
            </w:pPr>
            <w:r w:rsidRPr="00C574B1">
              <w:rPr>
                <w:rFonts w:asciiTheme="majorBidi" w:hAnsiTheme="majorBidi"/>
                <w:b/>
                <w:sz w:val="28"/>
              </w:rPr>
              <w:t>(62)</w:t>
            </w:r>
          </w:p>
        </w:tc>
        <w:tc>
          <w:tcPr>
            <w:tcW w:w="272" w:type="dxa"/>
          </w:tcPr>
          <w:p w14:paraId="73ED7CB9" w14:textId="77777777" w:rsidR="0026669E" w:rsidRPr="00C574B1" w:rsidRDefault="0026669E" w:rsidP="00AD1414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8D6CBB3" w14:textId="15D38810" w:rsidR="0026669E" w:rsidRPr="00C574B1" w:rsidRDefault="00A26220" w:rsidP="00AD141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  <w:r w:rsidRPr="00C574B1">
              <w:rPr>
                <w:rFonts w:asciiTheme="majorBidi" w:hAnsiTheme="majorBidi"/>
                <w:b/>
                <w:sz w:val="28"/>
              </w:rPr>
              <w:t>(318)</w:t>
            </w:r>
          </w:p>
        </w:tc>
      </w:tr>
      <w:tr w:rsidR="0026669E" w:rsidRPr="00C574B1" w14:paraId="40CE578E" w14:textId="77777777" w:rsidTr="00A26220">
        <w:trPr>
          <w:trHeight w:val="388"/>
        </w:trPr>
        <w:tc>
          <w:tcPr>
            <w:tcW w:w="3780" w:type="dxa"/>
          </w:tcPr>
          <w:p w14:paraId="4BA8B013" w14:textId="77777777" w:rsidR="0026669E" w:rsidRPr="00C574B1" w:rsidRDefault="0026669E" w:rsidP="00AD1414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177B972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121D83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1702EEED" w14:textId="77777777" w:rsidR="0026669E" w:rsidRPr="00C574B1" w:rsidRDefault="0026669E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694C6BF" w14:textId="77777777" w:rsidR="0026669E" w:rsidRPr="00C574B1" w:rsidRDefault="0026669E" w:rsidP="00AD141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7499869E" w14:textId="77777777" w:rsidR="0026669E" w:rsidRPr="00C574B1" w:rsidRDefault="0026669E" w:rsidP="00AD1414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220" w:rsidRPr="00C574B1" w14:paraId="3A9EF5B8" w14:textId="77777777" w:rsidTr="00A26220">
        <w:trPr>
          <w:trHeight w:val="388"/>
        </w:trPr>
        <w:tc>
          <w:tcPr>
            <w:tcW w:w="3780" w:type="dxa"/>
          </w:tcPr>
          <w:p w14:paraId="470CC043" w14:textId="6576EFC3" w:rsidR="00A26220" w:rsidRPr="00C574B1" w:rsidRDefault="00A26220" w:rsidP="00AD1414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</w:p>
        </w:tc>
        <w:tc>
          <w:tcPr>
            <w:tcW w:w="1584" w:type="dxa"/>
          </w:tcPr>
          <w:p w14:paraId="4F38A5AD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38C7CC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C55B0CE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5E6CA48D" w14:textId="77777777" w:rsidR="00A26220" w:rsidRPr="00C574B1" w:rsidRDefault="00A26220" w:rsidP="00AD141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F1ADA3" w14:textId="77777777" w:rsidR="00A26220" w:rsidRPr="00C574B1" w:rsidRDefault="00A26220" w:rsidP="00AD1414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220" w:rsidRPr="00C574B1" w14:paraId="6E6D7628" w14:textId="77777777" w:rsidTr="00066C9E">
        <w:trPr>
          <w:trHeight w:val="388"/>
        </w:trPr>
        <w:tc>
          <w:tcPr>
            <w:tcW w:w="3780" w:type="dxa"/>
          </w:tcPr>
          <w:p w14:paraId="5F497B00" w14:textId="6B3AB4C3" w:rsidR="00A26220" w:rsidRPr="00C574B1" w:rsidRDefault="00A26220" w:rsidP="00AD1414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ส่วนที่เป็นของบริษัทใหญ่</w:t>
            </w:r>
            <w:r w:rsidR="00A03894"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21009175" w14:textId="6EC13EF9" w:rsidR="00A26220" w:rsidRPr="00C574B1" w:rsidRDefault="00800988" w:rsidP="00A2622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(133)</w:t>
            </w:r>
          </w:p>
        </w:tc>
        <w:tc>
          <w:tcPr>
            <w:tcW w:w="270" w:type="dxa"/>
          </w:tcPr>
          <w:p w14:paraId="2DD902E8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9514A1B" w14:textId="2070BDB3" w:rsidR="00A26220" w:rsidRPr="00C574B1" w:rsidRDefault="00800988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(32)</w:t>
            </w:r>
          </w:p>
        </w:tc>
        <w:tc>
          <w:tcPr>
            <w:tcW w:w="272" w:type="dxa"/>
          </w:tcPr>
          <w:p w14:paraId="3E94E71E" w14:textId="77777777" w:rsidR="00A26220" w:rsidRPr="00C574B1" w:rsidRDefault="00A26220" w:rsidP="00AD141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17346BB" w14:textId="5BD5EFE5" w:rsidR="00A26220" w:rsidRPr="00C574B1" w:rsidRDefault="00800988" w:rsidP="00AD1414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</w:tr>
      <w:tr w:rsidR="00A26220" w:rsidRPr="00C574B1" w14:paraId="65361AE4" w14:textId="77777777" w:rsidTr="00066C9E">
        <w:trPr>
          <w:trHeight w:val="388"/>
        </w:trPr>
        <w:tc>
          <w:tcPr>
            <w:tcW w:w="3780" w:type="dxa"/>
          </w:tcPr>
          <w:p w14:paraId="0C1958CA" w14:textId="0432BB67" w:rsidR="00A26220" w:rsidRPr="00C574B1" w:rsidRDefault="00A26220" w:rsidP="002227D8">
            <w:pPr>
              <w:ind w:left="430" w:hanging="3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</w:t>
            </w:r>
            <w:r w:rsidR="00A03894"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ควบคุม</w:t>
            </w:r>
            <w:r w:rsidR="00A03894"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6FEFE2" w14:textId="644E1B20" w:rsidR="00A26220" w:rsidRPr="00C574B1" w:rsidRDefault="00800988" w:rsidP="00A0389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(123)</w:t>
            </w:r>
          </w:p>
        </w:tc>
        <w:tc>
          <w:tcPr>
            <w:tcW w:w="270" w:type="dxa"/>
          </w:tcPr>
          <w:p w14:paraId="38529B47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1BB507" w14:textId="1BCD2F98" w:rsidR="00A26220" w:rsidRPr="00C574B1" w:rsidRDefault="00800988" w:rsidP="00A0389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(30)</w:t>
            </w:r>
          </w:p>
        </w:tc>
        <w:tc>
          <w:tcPr>
            <w:tcW w:w="272" w:type="dxa"/>
          </w:tcPr>
          <w:p w14:paraId="45FCBD43" w14:textId="77777777" w:rsidR="00A26220" w:rsidRPr="00C574B1" w:rsidRDefault="00A26220" w:rsidP="00AD141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F58684" w14:textId="6EA7F7EF" w:rsidR="00A26220" w:rsidRPr="00C574B1" w:rsidRDefault="00800988" w:rsidP="00A03894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</w:tr>
      <w:tr w:rsidR="00A26220" w:rsidRPr="00C574B1" w14:paraId="25012FD9" w14:textId="77777777" w:rsidTr="00066C9E">
        <w:trPr>
          <w:trHeight w:val="388"/>
        </w:trPr>
        <w:tc>
          <w:tcPr>
            <w:tcW w:w="3780" w:type="dxa"/>
          </w:tcPr>
          <w:p w14:paraId="35872534" w14:textId="77777777" w:rsidR="00A26220" w:rsidRPr="00C574B1" w:rsidRDefault="00A26220" w:rsidP="00AD1414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AB15F5" w14:textId="07907925" w:rsidR="00A26220" w:rsidRPr="00C574B1" w:rsidRDefault="00800988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(256)</w:t>
            </w:r>
          </w:p>
        </w:tc>
        <w:tc>
          <w:tcPr>
            <w:tcW w:w="270" w:type="dxa"/>
          </w:tcPr>
          <w:p w14:paraId="6A761837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8BE95F" w14:textId="5C257E15" w:rsidR="00A26220" w:rsidRPr="00C574B1" w:rsidRDefault="00800988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(62)</w:t>
            </w:r>
          </w:p>
        </w:tc>
        <w:tc>
          <w:tcPr>
            <w:tcW w:w="272" w:type="dxa"/>
          </w:tcPr>
          <w:p w14:paraId="4584B0DC" w14:textId="77777777" w:rsidR="00A26220" w:rsidRPr="00C574B1" w:rsidRDefault="00A26220" w:rsidP="00AD1414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81CF7A" w14:textId="205B8018" w:rsidR="00A26220" w:rsidRPr="00C574B1" w:rsidRDefault="00800988" w:rsidP="00AD1414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(318)</w:t>
            </w:r>
          </w:p>
        </w:tc>
      </w:tr>
      <w:tr w:rsidR="00A26220" w:rsidRPr="00C574B1" w14:paraId="478CC9FA" w14:textId="77777777" w:rsidTr="00AC42AD">
        <w:trPr>
          <w:trHeight w:val="388"/>
        </w:trPr>
        <w:tc>
          <w:tcPr>
            <w:tcW w:w="3780" w:type="dxa"/>
          </w:tcPr>
          <w:p w14:paraId="6D556D10" w14:textId="77777777" w:rsidR="00A26220" w:rsidRPr="00C574B1" w:rsidRDefault="00A26220" w:rsidP="00AD1414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145E3E5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447D03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6B7CDE77" w14:textId="77777777" w:rsidR="00A26220" w:rsidRPr="00C574B1" w:rsidRDefault="00A26220" w:rsidP="00AD141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306F62B5" w14:textId="77777777" w:rsidR="00A26220" w:rsidRPr="00C574B1" w:rsidRDefault="00A26220" w:rsidP="00AD1414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C2A8DC0" w14:textId="77777777" w:rsidR="00A26220" w:rsidRPr="00C574B1" w:rsidRDefault="00A26220" w:rsidP="00AD1414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8FE" w:rsidRPr="00C574B1" w14:paraId="10F93C0D" w14:textId="77777777" w:rsidTr="00AC42AD">
        <w:trPr>
          <w:trHeight w:val="388"/>
        </w:trPr>
        <w:tc>
          <w:tcPr>
            <w:tcW w:w="3780" w:type="dxa"/>
          </w:tcPr>
          <w:p w14:paraId="4D40554E" w14:textId="541326FC" w:rsidR="008C78FE" w:rsidRPr="00C574B1" w:rsidRDefault="00104E0B" w:rsidP="008C78FE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8C78FE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  <w:r w:rsidR="008C78FE"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8C78FE"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84" w:type="dxa"/>
          </w:tcPr>
          <w:p w14:paraId="38157A16" w14:textId="171B5B15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E4782D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270" w:type="dxa"/>
          </w:tcPr>
          <w:p w14:paraId="2AF97549" w14:textId="77777777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F153C73" w14:textId="07FC8B1A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E4782D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1)</w:t>
            </w:r>
          </w:p>
        </w:tc>
        <w:tc>
          <w:tcPr>
            <w:tcW w:w="272" w:type="dxa"/>
          </w:tcPr>
          <w:p w14:paraId="2CBCD3D5" w14:textId="77777777" w:rsidR="008C78FE" w:rsidRPr="00C574B1" w:rsidRDefault="008C78FE" w:rsidP="008C78FE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1753DD" w14:textId="078E57D1" w:rsidR="008C78FE" w:rsidRPr="00C574B1" w:rsidRDefault="008C78FE" w:rsidP="008C78FE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E4782D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3)</w:t>
            </w:r>
          </w:p>
        </w:tc>
      </w:tr>
      <w:tr w:rsidR="008C78FE" w:rsidRPr="00C574B1" w14:paraId="28E839BC" w14:textId="77777777" w:rsidTr="00AD1414">
        <w:trPr>
          <w:trHeight w:val="388"/>
        </w:trPr>
        <w:tc>
          <w:tcPr>
            <w:tcW w:w="3780" w:type="dxa"/>
          </w:tcPr>
          <w:p w14:paraId="62B317C0" w14:textId="262008AA" w:rsidR="008C78FE" w:rsidRPr="00C574B1" w:rsidRDefault="00104E0B" w:rsidP="008C78FE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8C78FE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="001C72C7"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ปรับลด</w:t>
            </w:r>
            <w:r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  <w:r w:rsidR="008C78FE"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8C78FE"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BA2F9D8" w14:textId="6ED14903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E4782D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03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5785D3" w14:textId="77777777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66B5A586" w14:textId="7E711AC4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E4782D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1)</w:t>
            </w:r>
          </w:p>
        </w:tc>
        <w:tc>
          <w:tcPr>
            <w:tcW w:w="272" w:type="dxa"/>
          </w:tcPr>
          <w:p w14:paraId="619BF685" w14:textId="77777777" w:rsidR="008C78FE" w:rsidRPr="00C574B1" w:rsidRDefault="008C78FE" w:rsidP="008C78FE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74D3B49" w14:textId="673C18BF" w:rsidR="008C78FE" w:rsidRPr="00C574B1" w:rsidRDefault="008C78FE" w:rsidP="008C78FE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(0.00</w:t>
            </w:r>
            <w:r w:rsidR="00E4782D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04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8C78FE" w:rsidRPr="00C574B1" w14:paraId="40B3286C" w14:textId="77777777" w:rsidTr="00AC42AD">
        <w:trPr>
          <w:trHeight w:val="388"/>
        </w:trPr>
        <w:tc>
          <w:tcPr>
            <w:tcW w:w="3780" w:type="dxa"/>
          </w:tcPr>
          <w:p w14:paraId="141E9ABA" w14:textId="77777777" w:rsidR="008C78FE" w:rsidRPr="00C574B1" w:rsidRDefault="008C78FE" w:rsidP="008C78FE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75228F88" w14:textId="77777777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E95CED" w14:textId="77777777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189EC824" w14:textId="77777777" w:rsidR="008C78FE" w:rsidRPr="00C574B1" w:rsidRDefault="008C78FE" w:rsidP="008C78F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1E70D0F7" w14:textId="77777777" w:rsidR="008C78FE" w:rsidRPr="00C574B1" w:rsidRDefault="008C78FE" w:rsidP="008C78FE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690D5CEF" w14:textId="77777777" w:rsidR="008C78FE" w:rsidRPr="00C574B1" w:rsidRDefault="008C78FE" w:rsidP="008C78FE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8562C33" w14:textId="71FB6741" w:rsidR="00BB67A5" w:rsidRPr="00C574B1" w:rsidRDefault="00BB67A5">
      <w:pPr>
        <w:rPr>
          <w:cs/>
        </w:rPr>
      </w:pPr>
    </w:p>
    <w:p w14:paraId="3A8A9824" w14:textId="43E8F750" w:rsidR="00BB67A5" w:rsidRPr="00C574B1" w:rsidRDefault="00BB67A5">
      <w:pPr>
        <w:rPr>
          <w:rFonts w:cstheme="minorBidi"/>
        </w:rPr>
      </w:pPr>
      <w:r w:rsidRPr="00C574B1">
        <w:rPr>
          <w:rFonts w:cs="Angsana New"/>
          <w:cs/>
        </w:rPr>
        <w:br w:type="page"/>
      </w: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BB67A5" w:rsidRPr="00C574B1" w14:paraId="75E87D58" w14:textId="77777777" w:rsidTr="00EF3ACB">
        <w:trPr>
          <w:trHeight w:val="388"/>
        </w:trPr>
        <w:tc>
          <w:tcPr>
            <w:tcW w:w="3780" w:type="dxa"/>
          </w:tcPr>
          <w:p w14:paraId="4701BBAD" w14:textId="44983992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4" w:type="dxa"/>
            <w:gridSpan w:val="5"/>
          </w:tcPr>
          <w:p w14:paraId="4B6ED4DA" w14:textId="6CBFFA4C" w:rsidR="00BB67A5" w:rsidRPr="00C574B1" w:rsidRDefault="00BB67A5" w:rsidP="00BB67A5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67A5" w:rsidRPr="00C574B1" w14:paraId="234C8A87" w14:textId="77777777" w:rsidTr="00BB67A5">
        <w:trPr>
          <w:trHeight w:val="388"/>
        </w:trPr>
        <w:tc>
          <w:tcPr>
            <w:tcW w:w="3780" w:type="dxa"/>
            <w:vAlign w:val="bottom"/>
          </w:tcPr>
          <w:p w14:paraId="035C86F7" w14:textId="619A9B5B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30 </w:t>
            </w: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84" w:type="dxa"/>
          </w:tcPr>
          <w:p w14:paraId="0FB2600A" w14:textId="3474C893" w:rsidR="00BB67A5" w:rsidRPr="00C574B1" w:rsidRDefault="00BB67A5" w:rsidP="00BB67A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491B1CD9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302E9A08" w14:textId="7F3F748F" w:rsidR="00BB67A5" w:rsidRPr="00C574B1" w:rsidRDefault="00BB67A5" w:rsidP="00BB67A5">
            <w:pPr>
              <w:spacing w:line="360" w:lineRule="exact"/>
              <w:contextualSpacing/>
              <w:jc w:val="center"/>
              <w:rPr>
                <w:rFonts w:asciiTheme="majorBidi" w:hAnsiTheme="majorBidi"/>
                <w:sz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06D7FFA6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7773582" w14:textId="406784E4" w:rsidR="00BB67A5" w:rsidRPr="00C574B1" w:rsidRDefault="00BB67A5" w:rsidP="00BB67A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B67A5" w:rsidRPr="00C574B1" w14:paraId="311C19F3" w14:textId="77777777" w:rsidTr="00D25CB8">
        <w:trPr>
          <w:trHeight w:val="388"/>
        </w:trPr>
        <w:tc>
          <w:tcPr>
            <w:tcW w:w="3780" w:type="dxa"/>
          </w:tcPr>
          <w:p w14:paraId="36C014E0" w14:textId="77777777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1EDADF2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36C4DB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4E2AB1EB" w14:textId="5E61EAE1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56F8633B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203A6A1" w14:textId="77777777" w:rsidR="00BB67A5" w:rsidRPr="00C574B1" w:rsidRDefault="00BB67A5" w:rsidP="00BB67A5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7A5" w:rsidRPr="00C574B1" w14:paraId="17AD2F53" w14:textId="77777777" w:rsidTr="0026669E">
        <w:trPr>
          <w:trHeight w:val="388"/>
        </w:trPr>
        <w:tc>
          <w:tcPr>
            <w:tcW w:w="3780" w:type="dxa"/>
          </w:tcPr>
          <w:p w14:paraId="731D841D" w14:textId="7F4B089C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4E624325" w14:textId="62030FA2" w:rsidR="00BB67A5" w:rsidRPr="00C574B1" w:rsidRDefault="00BB67A5" w:rsidP="00BB67A5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(452)</w:t>
            </w:r>
          </w:p>
        </w:tc>
        <w:tc>
          <w:tcPr>
            <w:tcW w:w="270" w:type="dxa"/>
          </w:tcPr>
          <w:p w14:paraId="2AB6D0F6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27B4422" w14:textId="06939A15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0DF1B33B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75A0F9" w14:textId="0E13C31C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/>
                <w:sz w:val="28"/>
              </w:rPr>
              <w:t>(452)</w:t>
            </w:r>
          </w:p>
        </w:tc>
      </w:tr>
      <w:tr w:rsidR="00BB67A5" w:rsidRPr="00C574B1" w14:paraId="784734C6" w14:textId="77777777" w:rsidTr="0026669E">
        <w:trPr>
          <w:trHeight w:val="388"/>
        </w:trPr>
        <w:tc>
          <w:tcPr>
            <w:tcW w:w="3780" w:type="dxa"/>
          </w:tcPr>
          <w:p w14:paraId="1F4349F8" w14:textId="7C9656A8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73797B11" w14:textId="2A7B98DD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3426D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EC7FDD4" w14:textId="4C370023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27</w:t>
            </w:r>
          </w:p>
        </w:tc>
        <w:tc>
          <w:tcPr>
            <w:tcW w:w="272" w:type="dxa"/>
          </w:tcPr>
          <w:p w14:paraId="39618AA1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100971" w14:textId="14B652FD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</w:rPr>
            </w:pPr>
            <w:r w:rsidRPr="00C574B1">
              <w:rPr>
                <w:rFonts w:asciiTheme="majorBidi" w:hAnsiTheme="majorBidi"/>
                <w:sz w:val="28"/>
              </w:rPr>
              <w:t>27</w:t>
            </w:r>
          </w:p>
        </w:tc>
      </w:tr>
      <w:tr w:rsidR="00BB67A5" w:rsidRPr="00C574B1" w14:paraId="2D9CC5CF" w14:textId="77777777" w:rsidTr="0026669E">
        <w:trPr>
          <w:trHeight w:val="388"/>
        </w:trPr>
        <w:tc>
          <w:tcPr>
            <w:tcW w:w="3780" w:type="dxa"/>
          </w:tcPr>
          <w:p w14:paraId="0665036B" w14:textId="2E877354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ต้นทุนในการจัดจำหน่ายลดลง</w:t>
            </w:r>
          </w:p>
        </w:tc>
        <w:tc>
          <w:tcPr>
            <w:tcW w:w="1584" w:type="dxa"/>
          </w:tcPr>
          <w:p w14:paraId="6C40DBE3" w14:textId="4DA68684" w:rsidR="00BB67A5" w:rsidRPr="00C574B1" w:rsidRDefault="00BB67A5" w:rsidP="00BB67A5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0F408044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8855A4A" w14:textId="750D0D76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6EE59B74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989916C" w14:textId="0AAB3C15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</w:rPr>
            </w:pPr>
            <w:r w:rsidRPr="00C574B1">
              <w:rPr>
                <w:rFonts w:asciiTheme="majorBidi" w:hAnsiTheme="majorBidi"/>
                <w:sz w:val="28"/>
              </w:rPr>
              <w:t>72</w:t>
            </w:r>
          </w:p>
        </w:tc>
      </w:tr>
      <w:tr w:rsidR="00BB67A5" w:rsidRPr="00C574B1" w14:paraId="7A789BD3" w14:textId="77777777" w:rsidTr="0026669E">
        <w:trPr>
          <w:trHeight w:val="388"/>
        </w:trPr>
        <w:tc>
          <w:tcPr>
            <w:tcW w:w="3780" w:type="dxa"/>
          </w:tcPr>
          <w:p w14:paraId="166E73D8" w14:textId="1D602094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ค่าใช้จ่ายในการบริหารเพิ่มขึ้น</w:t>
            </w:r>
          </w:p>
        </w:tc>
        <w:tc>
          <w:tcPr>
            <w:tcW w:w="1584" w:type="dxa"/>
          </w:tcPr>
          <w:p w14:paraId="265EE6BC" w14:textId="3F386BDE" w:rsidR="00BB67A5" w:rsidRPr="00C574B1" w:rsidRDefault="00BB67A5" w:rsidP="00BB67A5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21C675CB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5A1A8C3" w14:textId="4281EAB8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(136)</w:t>
            </w:r>
          </w:p>
        </w:tc>
        <w:tc>
          <w:tcPr>
            <w:tcW w:w="272" w:type="dxa"/>
          </w:tcPr>
          <w:p w14:paraId="35D42DA3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7E7962A" w14:textId="796BC5A3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</w:rPr>
            </w:pPr>
            <w:r w:rsidRPr="00C574B1">
              <w:rPr>
                <w:rFonts w:asciiTheme="majorBidi" w:hAnsiTheme="majorBidi"/>
                <w:sz w:val="28"/>
              </w:rPr>
              <w:t>(138)</w:t>
            </w:r>
          </w:p>
        </w:tc>
      </w:tr>
      <w:tr w:rsidR="00BB67A5" w:rsidRPr="00C574B1" w14:paraId="63B285F8" w14:textId="77777777" w:rsidTr="0026669E">
        <w:trPr>
          <w:trHeight w:val="388"/>
        </w:trPr>
        <w:tc>
          <w:tcPr>
            <w:tcW w:w="3780" w:type="dxa"/>
          </w:tcPr>
          <w:p w14:paraId="0F0D2A66" w14:textId="0BCE970D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203731" w14:textId="376BA610" w:rsidR="00BB67A5" w:rsidRPr="00C574B1" w:rsidRDefault="00BB67A5" w:rsidP="00BB67A5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79F205C0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D3845F" w14:textId="2F539040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22</w:t>
            </w:r>
          </w:p>
        </w:tc>
        <w:tc>
          <w:tcPr>
            <w:tcW w:w="272" w:type="dxa"/>
          </w:tcPr>
          <w:p w14:paraId="518A0076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408170" w14:textId="634ECA85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</w:rPr>
            </w:pPr>
            <w:r w:rsidRPr="00C574B1">
              <w:rPr>
                <w:rFonts w:asciiTheme="majorBidi" w:hAnsiTheme="majorBidi"/>
                <w:sz w:val="28"/>
              </w:rPr>
              <w:t>99</w:t>
            </w:r>
          </w:p>
        </w:tc>
      </w:tr>
      <w:tr w:rsidR="00BB67A5" w:rsidRPr="00C574B1" w14:paraId="090F4D11" w14:textId="77777777" w:rsidTr="00AD1414">
        <w:trPr>
          <w:trHeight w:val="388"/>
        </w:trPr>
        <w:tc>
          <w:tcPr>
            <w:tcW w:w="3780" w:type="dxa"/>
          </w:tcPr>
          <w:p w14:paraId="69FD45D6" w14:textId="120BF9F6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  <w:r w:rsidR="001D2C46" w:rsidRPr="00C574B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46D15E8" w14:textId="200C468A" w:rsidR="00BB67A5" w:rsidRPr="00C574B1" w:rsidRDefault="00BB67A5" w:rsidP="00BB67A5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(305)</w:t>
            </w:r>
          </w:p>
        </w:tc>
        <w:tc>
          <w:tcPr>
            <w:tcW w:w="270" w:type="dxa"/>
          </w:tcPr>
          <w:p w14:paraId="57EE4616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03ADE7" w14:textId="5C75F56B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szCs w:val="24"/>
                <w:cs/>
                <w:lang w:val="en-US"/>
              </w:rPr>
            </w:pPr>
            <w:r w:rsidRPr="00C574B1">
              <w:rPr>
                <w:rFonts w:asciiTheme="majorBidi" w:hAnsiTheme="majorBidi"/>
                <w:b/>
                <w:sz w:val="28"/>
                <w:lang w:val="en-US"/>
              </w:rPr>
              <w:t>(87)</w:t>
            </w:r>
          </w:p>
        </w:tc>
        <w:tc>
          <w:tcPr>
            <w:tcW w:w="272" w:type="dxa"/>
          </w:tcPr>
          <w:p w14:paraId="0733770D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6AD236" w14:textId="069632B1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/>
                <w:b/>
                <w:sz w:val="28"/>
              </w:rPr>
              <w:t>(392)</w:t>
            </w:r>
          </w:p>
        </w:tc>
      </w:tr>
      <w:tr w:rsidR="00BB67A5" w:rsidRPr="00C574B1" w14:paraId="06F9B9B8" w14:textId="77777777" w:rsidTr="00D6607C">
        <w:trPr>
          <w:trHeight w:val="388"/>
        </w:trPr>
        <w:tc>
          <w:tcPr>
            <w:tcW w:w="3780" w:type="dxa"/>
          </w:tcPr>
          <w:p w14:paraId="2B0C4AC9" w14:textId="77777777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119DD10C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696C88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5D759FEE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485577D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A7A0AB7" w14:textId="77777777" w:rsidR="00BB67A5" w:rsidRPr="00C574B1" w:rsidRDefault="00BB67A5" w:rsidP="00BB67A5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7A5" w:rsidRPr="00C574B1" w14:paraId="1A642A2C" w14:textId="77777777" w:rsidTr="00AD1414">
        <w:trPr>
          <w:trHeight w:val="388"/>
        </w:trPr>
        <w:tc>
          <w:tcPr>
            <w:tcW w:w="3780" w:type="dxa"/>
          </w:tcPr>
          <w:p w14:paraId="216D3FBD" w14:textId="77777777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</w:p>
        </w:tc>
        <w:tc>
          <w:tcPr>
            <w:tcW w:w="1584" w:type="dxa"/>
          </w:tcPr>
          <w:p w14:paraId="773302C2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FDC927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51AE6F5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241B46B5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74516A" w14:textId="77777777" w:rsidR="00BB67A5" w:rsidRPr="00C574B1" w:rsidRDefault="00BB67A5" w:rsidP="00BB67A5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7A5" w:rsidRPr="00C574B1" w14:paraId="70A62A83" w14:textId="77777777" w:rsidTr="00AD1414">
        <w:trPr>
          <w:trHeight w:val="388"/>
        </w:trPr>
        <w:tc>
          <w:tcPr>
            <w:tcW w:w="3780" w:type="dxa"/>
          </w:tcPr>
          <w:p w14:paraId="0FB2AB96" w14:textId="47E36B96" w:rsidR="00BB67A5" w:rsidRPr="00C574B1" w:rsidRDefault="00BB67A5" w:rsidP="00BB67A5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ส่วนที่เป็นของบริษัทใหญ่ลดลง</w:t>
            </w:r>
          </w:p>
        </w:tc>
        <w:tc>
          <w:tcPr>
            <w:tcW w:w="1584" w:type="dxa"/>
          </w:tcPr>
          <w:p w14:paraId="546D458D" w14:textId="37BB0202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(160)</w:t>
            </w:r>
          </w:p>
        </w:tc>
        <w:tc>
          <w:tcPr>
            <w:tcW w:w="270" w:type="dxa"/>
          </w:tcPr>
          <w:p w14:paraId="7F120491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146206A" w14:textId="4DC79B48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(47)</w:t>
            </w:r>
          </w:p>
        </w:tc>
        <w:tc>
          <w:tcPr>
            <w:tcW w:w="272" w:type="dxa"/>
          </w:tcPr>
          <w:p w14:paraId="2A567886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5A6374" w14:textId="16905B93" w:rsidR="00BB67A5" w:rsidRPr="00C574B1" w:rsidRDefault="00BB67A5" w:rsidP="00BB67A5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>(207)</w:t>
            </w:r>
          </w:p>
        </w:tc>
      </w:tr>
      <w:tr w:rsidR="00BB67A5" w:rsidRPr="00C574B1" w14:paraId="3848BF98" w14:textId="77777777" w:rsidTr="00AC42AD">
        <w:trPr>
          <w:trHeight w:val="388"/>
        </w:trPr>
        <w:tc>
          <w:tcPr>
            <w:tcW w:w="3780" w:type="dxa"/>
          </w:tcPr>
          <w:p w14:paraId="31B9C778" w14:textId="0650B6E0" w:rsidR="00BB67A5" w:rsidRPr="00C574B1" w:rsidRDefault="00BB67A5" w:rsidP="00BB67A5">
            <w:pPr>
              <w:ind w:left="430" w:hanging="3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ควบคุมลดลง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262561" w14:textId="1E8CA715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(145)</w:t>
            </w:r>
          </w:p>
        </w:tc>
        <w:tc>
          <w:tcPr>
            <w:tcW w:w="270" w:type="dxa"/>
          </w:tcPr>
          <w:p w14:paraId="3574CB76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E43CF" w14:textId="5D8AEF16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(40)</w:t>
            </w:r>
          </w:p>
        </w:tc>
        <w:tc>
          <w:tcPr>
            <w:tcW w:w="272" w:type="dxa"/>
          </w:tcPr>
          <w:p w14:paraId="246C4327" w14:textId="77777777" w:rsidR="00BB67A5" w:rsidRPr="00C574B1" w:rsidRDefault="00BB67A5" w:rsidP="00BB67A5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58F8AC" w14:textId="6553445E" w:rsidR="00BB67A5" w:rsidRPr="00C574B1" w:rsidRDefault="00BB67A5" w:rsidP="00BB67A5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>(185)</w:t>
            </w:r>
          </w:p>
        </w:tc>
      </w:tr>
      <w:tr w:rsidR="00BB67A5" w:rsidRPr="00C574B1" w14:paraId="7E0F58DB" w14:textId="77777777" w:rsidTr="00AC42AD">
        <w:trPr>
          <w:trHeight w:val="388"/>
        </w:trPr>
        <w:tc>
          <w:tcPr>
            <w:tcW w:w="3780" w:type="dxa"/>
          </w:tcPr>
          <w:p w14:paraId="2E54508D" w14:textId="65DE3BA5" w:rsidR="00BB67A5" w:rsidRPr="00C574B1" w:rsidRDefault="00BB67A5" w:rsidP="00BB67A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3A31027" w14:textId="1A22A601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(305)</w:t>
            </w:r>
          </w:p>
        </w:tc>
        <w:tc>
          <w:tcPr>
            <w:tcW w:w="270" w:type="dxa"/>
          </w:tcPr>
          <w:p w14:paraId="51AFADB0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BA72D26" w14:textId="4EE23084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  <w:lang w:val="en-US"/>
              </w:rPr>
            </w:pPr>
            <w:r w:rsidRPr="00C574B1">
              <w:rPr>
                <w:rFonts w:asciiTheme="majorBidi" w:hAnsiTheme="majorBidi"/>
                <w:b/>
                <w:sz w:val="28"/>
                <w:lang w:val="en-US"/>
              </w:rPr>
              <w:t>(87)</w:t>
            </w:r>
          </w:p>
        </w:tc>
        <w:tc>
          <w:tcPr>
            <w:tcW w:w="272" w:type="dxa"/>
          </w:tcPr>
          <w:p w14:paraId="377C0071" w14:textId="77777777" w:rsidR="00BB67A5" w:rsidRPr="00C574B1" w:rsidRDefault="00BB67A5" w:rsidP="00BB67A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B29CFA3" w14:textId="1FC3B804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574B1">
              <w:rPr>
                <w:rFonts w:asciiTheme="majorBidi" w:hAnsiTheme="majorBidi"/>
                <w:b/>
                <w:sz w:val="28"/>
                <w:lang w:val="en-US"/>
              </w:rPr>
              <w:t>(392)</w:t>
            </w:r>
          </w:p>
        </w:tc>
      </w:tr>
      <w:tr w:rsidR="00BB67A5" w:rsidRPr="00C574B1" w14:paraId="29660AF9" w14:textId="77777777" w:rsidTr="00AC42AD">
        <w:trPr>
          <w:trHeight w:val="388"/>
        </w:trPr>
        <w:tc>
          <w:tcPr>
            <w:tcW w:w="3780" w:type="dxa"/>
          </w:tcPr>
          <w:p w14:paraId="5B61DD63" w14:textId="77777777" w:rsidR="00BB67A5" w:rsidRPr="00C574B1" w:rsidRDefault="00BB67A5" w:rsidP="00BB67A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5476FD86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8E05B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47F40BBA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lang w:val="en-US"/>
              </w:rPr>
            </w:pPr>
          </w:p>
        </w:tc>
        <w:tc>
          <w:tcPr>
            <w:tcW w:w="272" w:type="dxa"/>
          </w:tcPr>
          <w:p w14:paraId="7872C465" w14:textId="77777777" w:rsidR="00BB67A5" w:rsidRPr="00C574B1" w:rsidRDefault="00BB67A5" w:rsidP="00BB67A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65E5511F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lang w:val="en-US"/>
              </w:rPr>
            </w:pPr>
          </w:p>
        </w:tc>
      </w:tr>
      <w:tr w:rsidR="00BB67A5" w:rsidRPr="00C574B1" w14:paraId="627D228C" w14:textId="77777777" w:rsidTr="00AC42AD">
        <w:trPr>
          <w:trHeight w:val="388"/>
        </w:trPr>
        <w:tc>
          <w:tcPr>
            <w:tcW w:w="3780" w:type="dxa"/>
          </w:tcPr>
          <w:p w14:paraId="55A1BF18" w14:textId="0C0064A6" w:rsidR="00BB67A5" w:rsidRPr="00C574B1" w:rsidRDefault="00BB67A5" w:rsidP="00BB67A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ขาดทุนต่อหุ้นขั้นพื้นฐาน</w:t>
            </w:r>
            <w:r w:rsidR="00F410F6"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392CD7BB" w14:textId="0D976848" w:rsidR="00BB67A5" w:rsidRPr="00C574B1" w:rsidRDefault="0005749A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03)</w:t>
            </w:r>
          </w:p>
        </w:tc>
        <w:tc>
          <w:tcPr>
            <w:tcW w:w="270" w:type="dxa"/>
          </w:tcPr>
          <w:p w14:paraId="085CFCE0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725DCBFA" w14:textId="1906F273" w:rsidR="00BB67A5" w:rsidRPr="00C574B1" w:rsidRDefault="0005749A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13673547" w14:textId="77777777" w:rsidR="00BB67A5" w:rsidRPr="00C574B1" w:rsidRDefault="00BB67A5" w:rsidP="00BB67A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79739737" w14:textId="355B508B" w:rsidR="00BB67A5" w:rsidRPr="00C574B1" w:rsidRDefault="0005749A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04)</w:t>
            </w:r>
          </w:p>
        </w:tc>
      </w:tr>
      <w:tr w:rsidR="00BB67A5" w:rsidRPr="00C574B1" w14:paraId="3DC7C28E" w14:textId="77777777" w:rsidTr="00AD1414">
        <w:trPr>
          <w:trHeight w:val="388"/>
        </w:trPr>
        <w:tc>
          <w:tcPr>
            <w:tcW w:w="3780" w:type="dxa"/>
          </w:tcPr>
          <w:p w14:paraId="45B85662" w14:textId="0D328F52" w:rsidR="00BB67A5" w:rsidRPr="00C574B1" w:rsidRDefault="00BB67A5" w:rsidP="00BB67A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ขาดทุนต่อหุ้น</w:t>
            </w:r>
            <w:r w:rsidR="001C72C7"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ปรับลด</w:t>
            </w:r>
            <w:r w:rsidR="00F410F6" w:rsidRPr="00C57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BD6D501" w14:textId="7D904ABE" w:rsidR="00BB67A5" w:rsidRPr="00C574B1" w:rsidRDefault="0005749A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65451" w14:textId="77777777" w:rsidR="00BB67A5" w:rsidRPr="00C574B1" w:rsidRDefault="00BB67A5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CCD6FCE" w14:textId="3A8FE804" w:rsidR="00BB67A5" w:rsidRPr="00C574B1" w:rsidRDefault="0005749A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lang w:val="en-US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20471D83" w14:textId="77777777" w:rsidR="00BB67A5" w:rsidRPr="00C574B1" w:rsidRDefault="00BB67A5" w:rsidP="00BB67A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343DED0" w14:textId="76250CD1" w:rsidR="00BB67A5" w:rsidRPr="00C574B1" w:rsidRDefault="0005749A" w:rsidP="00BB67A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BB67A5"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</w:t>
            </w:r>
            <w:r w:rsidRPr="00C574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04)</w:t>
            </w:r>
          </w:p>
        </w:tc>
      </w:tr>
    </w:tbl>
    <w:p w14:paraId="691B9195" w14:textId="0DD5C48A" w:rsidR="00BB67A5" w:rsidRPr="00C574B1" w:rsidRDefault="00BB67A5">
      <w:pPr>
        <w:rPr>
          <w:rFonts w:asciiTheme="majorBidi" w:hAnsiTheme="majorBidi" w:cstheme="majorBidi"/>
          <w:sz w:val="28"/>
          <w:szCs w:val="28"/>
        </w:rPr>
      </w:pPr>
    </w:p>
    <w:p w14:paraId="0540B7E2" w14:textId="692FF1EE" w:rsidR="00B25ADE" w:rsidRPr="00C574B1" w:rsidRDefault="00B25ADE" w:rsidP="00B25ADE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ผลกระทบของการปรับปรุงใหม่ต่องบกระแสเงินสดสำหรับงวดเก้าเดือนสิ้นสุดวันที่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574B1">
        <w:rPr>
          <w:rFonts w:asciiTheme="majorBidi" w:hAnsiTheme="majorBidi" w:cstheme="majorBidi"/>
          <w:sz w:val="30"/>
          <w:szCs w:val="30"/>
        </w:rPr>
        <w:t xml:space="preserve">2566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ของกลุ่มบริษัทมีดังนี้</w:t>
      </w:r>
    </w:p>
    <w:p w14:paraId="181CD931" w14:textId="77777777" w:rsidR="00B25ADE" w:rsidRPr="00C574B1" w:rsidRDefault="00B25ADE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9312BC" w:rsidRPr="00C574B1" w14:paraId="4D50890A" w14:textId="77777777" w:rsidTr="00663964">
        <w:trPr>
          <w:trHeight w:val="388"/>
          <w:tblHeader/>
        </w:trPr>
        <w:tc>
          <w:tcPr>
            <w:tcW w:w="3780" w:type="dxa"/>
          </w:tcPr>
          <w:p w14:paraId="019C405E" w14:textId="77777777" w:rsidR="009312BC" w:rsidRPr="00C574B1" w:rsidRDefault="009312BC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4" w:type="dxa"/>
            <w:gridSpan w:val="5"/>
          </w:tcPr>
          <w:p w14:paraId="625E0E1E" w14:textId="49E01C8F" w:rsidR="009312BC" w:rsidRPr="00C574B1" w:rsidRDefault="00BB5120" w:rsidP="006639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12BC" w:rsidRPr="00C574B1" w14:paraId="211A85A1" w14:textId="77777777" w:rsidTr="00663964">
        <w:trPr>
          <w:trHeight w:val="388"/>
          <w:tblHeader/>
        </w:trPr>
        <w:tc>
          <w:tcPr>
            <w:tcW w:w="3780" w:type="dxa"/>
            <w:vAlign w:val="bottom"/>
          </w:tcPr>
          <w:p w14:paraId="25A61868" w14:textId="4330BABC" w:rsidR="009312BC" w:rsidRPr="00C574B1" w:rsidRDefault="00BB67A5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สำหรับงวดเก้าดือนสิ้นสุดวันที่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30 </w:t>
            </w: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84" w:type="dxa"/>
          </w:tcPr>
          <w:p w14:paraId="7003041A" w14:textId="77777777" w:rsidR="009312BC" w:rsidRPr="00C574B1" w:rsidRDefault="009312BC" w:rsidP="006639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3EC14DBC" w14:textId="77777777" w:rsidR="009312BC" w:rsidRPr="00C574B1" w:rsidRDefault="009312BC" w:rsidP="006639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18CFFB8B" w14:textId="77777777" w:rsidR="009312BC" w:rsidRPr="00C574B1" w:rsidRDefault="009312BC" w:rsidP="006639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7DF1B997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D69DB9A" w14:textId="77777777" w:rsidR="009312BC" w:rsidRPr="00C574B1" w:rsidRDefault="009312BC" w:rsidP="006639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9312BC" w:rsidRPr="00C574B1" w14:paraId="5A9E8FB6" w14:textId="77777777" w:rsidTr="00663964">
        <w:trPr>
          <w:trHeight w:val="388"/>
          <w:tblHeader/>
        </w:trPr>
        <w:tc>
          <w:tcPr>
            <w:tcW w:w="3780" w:type="dxa"/>
          </w:tcPr>
          <w:p w14:paraId="11852D6F" w14:textId="77777777" w:rsidR="009312BC" w:rsidRPr="00C574B1" w:rsidRDefault="009312BC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D2CBACA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06AB73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32EC5357" w14:textId="77777777" w:rsidR="009312BC" w:rsidRPr="00C574B1" w:rsidRDefault="009312BC" w:rsidP="0066396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2F45EE1F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8CCF9F9" w14:textId="77777777" w:rsidR="009312BC" w:rsidRPr="00C574B1" w:rsidRDefault="009312BC" w:rsidP="00663964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7A5" w:rsidRPr="00C574B1" w14:paraId="2A9720F7" w14:textId="77777777" w:rsidTr="00663964">
        <w:trPr>
          <w:trHeight w:val="388"/>
        </w:trPr>
        <w:tc>
          <w:tcPr>
            <w:tcW w:w="3780" w:type="dxa"/>
          </w:tcPr>
          <w:p w14:paraId="5C786F72" w14:textId="6E1DA61F" w:rsidR="00BB67A5" w:rsidRPr="00C574B1" w:rsidRDefault="00BB67A5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</w:tcPr>
          <w:p w14:paraId="135851C4" w14:textId="77777777" w:rsidR="00BB67A5" w:rsidRPr="00C574B1" w:rsidRDefault="00BB67A5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458E84" w14:textId="77777777" w:rsidR="00BB67A5" w:rsidRPr="00C574B1" w:rsidRDefault="00BB67A5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D792E48" w14:textId="77777777" w:rsidR="00BB67A5" w:rsidRPr="00C574B1" w:rsidRDefault="00BB67A5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CF128D7" w14:textId="77777777" w:rsidR="00BB67A5" w:rsidRPr="00C574B1" w:rsidRDefault="00BB67A5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B8B225" w14:textId="77777777" w:rsidR="00BB67A5" w:rsidRPr="00C574B1" w:rsidRDefault="00BB67A5" w:rsidP="00663964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2BC" w:rsidRPr="00C574B1" w14:paraId="595EF6D5" w14:textId="77777777" w:rsidTr="00663964">
        <w:trPr>
          <w:trHeight w:val="388"/>
        </w:trPr>
        <w:tc>
          <w:tcPr>
            <w:tcW w:w="3780" w:type="dxa"/>
          </w:tcPr>
          <w:p w14:paraId="0C293D26" w14:textId="5D2A9781" w:rsidR="009312BC" w:rsidRPr="00C574B1" w:rsidRDefault="00BB67A5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</w:t>
            </w:r>
            <w:r w:rsidR="002E4B7F"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251B83CB" w14:textId="51EAB934" w:rsidR="009312BC" w:rsidRPr="00C574B1" w:rsidRDefault="002D3F9F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9312BC"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E4B7F"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</w:t>
            </w: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9BC3EF" w14:textId="77777777" w:rsidR="009312BC" w:rsidRPr="00C574B1" w:rsidRDefault="009312BC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1B882B7" w14:textId="2813E7C0" w:rsidR="009312BC" w:rsidRPr="00C574B1" w:rsidRDefault="002D3F9F" w:rsidP="002E4B7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z w:val="28"/>
                <w:cs/>
                <w:lang w:val="en-US" w:bidi="th-TH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</w:t>
            </w:r>
            <w:r w:rsidR="002E4B7F" w:rsidRPr="00C574B1">
              <w:rPr>
                <w:rFonts w:asciiTheme="majorBidi" w:hAnsiTheme="majorBidi"/>
                <w:sz w:val="28"/>
                <w:lang w:val="en-US"/>
              </w:rPr>
              <w:t>87</w:t>
            </w:r>
            <w:r w:rsidRPr="00C574B1">
              <w:rPr>
                <w:rFonts w:asciiTheme="majorBidi" w:hAnsiTheme="majorBidi"/>
                <w:sz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6E7B669E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1CA7D3" w14:textId="256CDE0B" w:rsidR="009312BC" w:rsidRPr="00C574B1" w:rsidRDefault="002D3F9F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color w:val="000000" w:themeColor="text1"/>
                <w:sz w:val="28"/>
                <w:lang w:val="en-US" w:bidi="th-TH"/>
              </w:rPr>
            </w:pPr>
            <w:r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(</w:t>
            </w:r>
            <w:r w:rsidR="009312BC"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3</w:t>
            </w:r>
            <w:r w:rsidR="002E4B7F"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92</w:t>
            </w:r>
            <w:r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FF4777" w:rsidRPr="00C574B1" w14:paraId="5A7D9E22" w14:textId="77777777" w:rsidTr="00873BFA">
        <w:trPr>
          <w:trHeight w:val="388"/>
        </w:trPr>
        <w:tc>
          <w:tcPr>
            <w:tcW w:w="5364" w:type="dxa"/>
            <w:gridSpan w:val="2"/>
          </w:tcPr>
          <w:p w14:paraId="406028A5" w14:textId="28688F3C" w:rsidR="00FF4777" w:rsidRPr="00C574B1" w:rsidRDefault="00FF4777" w:rsidP="00FF4777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firstLine="77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C574B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ปรับรายการที่กระทบกำไร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(</w:t>
            </w:r>
            <w:r w:rsidRPr="00C574B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ขาดทุน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) </w:t>
            </w:r>
            <w:r w:rsidRPr="00C574B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เป็นเงินสดรับ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(</w:t>
            </w:r>
            <w:r w:rsidRPr="00C574B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จ่าย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041E7A" w14:textId="77777777" w:rsidR="00FF4777" w:rsidRPr="00C574B1" w:rsidRDefault="00FF4777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1214AC" w14:textId="77777777" w:rsidR="00FF4777" w:rsidRPr="00C574B1" w:rsidRDefault="00FF4777" w:rsidP="002E4B7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272" w:type="dxa"/>
          </w:tcPr>
          <w:p w14:paraId="69AFE8F7" w14:textId="77777777" w:rsidR="00FF4777" w:rsidRPr="00C574B1" w:rsidRDefault="00FF4777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894DE2" w14:textId="77777777" w:rsidR="00FF4777" w:rsidRPr="00C574B1" w:rsidRDefault="00FF4777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</w:p>
        </w:tc>
      </w:tr>
      <w:tr w:rsidR="009312BC" w:rsidRPr="00C574B1" w14:paraId="37392250" w14:textId="77777777" w:rsidTr="002E4B7F">
        <w:trPr>
          <w:trHeight w:val="388"/>
        </w:trPr>
        <w:tc>
          <w:tcPr>
            <w:tcW w:w="3780" w:type="dxa"/>
          </w:tcPr>
          <w:p w14:paraId="2B303786" w14:textId="7AD182B1" w:rsidR="009312BC" w:rsidRPr="00C574B1" w:rsidRDefault="00BB67A5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  <w:r w:rsidR="002E4B7F"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84" w:type="dxa"/>
          </w:tcPr>
          <w:p w14:paraId="73CEE9F7" w14:textId="77A05775" w:rsidR="009312BC" w:rsidRPr="00C574B1" w:rsidRDefault="002D3F9F" w:rsidP="002E4B7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2E4B7F"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F2A436" w14:textId="77777777" w:rsidR="009312BC" w:rsidRPr="00C574B1" w:rsidRDefault="009312BC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9292A4" w14:textId="342141FB" w:rsidR="009312BC" w:rsidRPr="00C574B1" w:rsidRDefault="002D3F9F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 w:bidi="th-TH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(</w:t>
            </w:r>
            <w:r w:rsidR="002E4B7F" w:rsidRPr="00C574B1">
              <w:rPr>
                <w:rFonts w:asciiTheme="majorBidi" w:hAnsiTheme="majorBidi"/>
                <w:sz w:val="28"/>
                <w:lang w:val="en-US"/>
              </w:rPr>
              <w:t>22</w:t>
            </w:r>
            <w:r w:rsidRPr="00C574B1">
              <w:rPr>
                <w:rFonts w:asciiTheme="majorBidi" w:hAnsiTheme="majorBidi"/>
                <w:sz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0810946B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1A83A4" w14:textId="736B2441" w:rsidR="009312BC" w:rsidRPr="00C574B1" w:rsidRDefault="002D3F9F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pacing w:val="2"/>
                <w:sz w:val="28"/>
                <w:lang w:val="en-US" w:bidi="th-TH"/>
              </w:rPr>
            </w:pPr>
            <w:r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(</w:t>
            </w:r>
            <w:r w:rsidR="002E4B7F"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99</w:t>
            </w:r>
            <w:r w:rsidRPr="00C574B1">
              <w:rPr>
                <w:rFonts w:asciiTheme="majorBidi" w:hAnsiTheme="majorBidi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9312BC" w:rsidRPr="00C574B1" w14:paraId="6A37915C" w14:textId="77777777" w:rsidTr="002E4B7F">
        <w:trPr>
          <w:trHeight w:val="388"/>
        </w:trPr>
        <w:tc>
          <w:tcPr>
            <w:tcW w:w="3780" w:type="dxa"/>
          </w:tcPr>
          <w:p w14:paraId="1C219D4E" w14:textId="461C2E36" w:rsidR="009312BC" w:rsidRPr="00C574B1" w:rsidRDefault="00BB67A5" w:rsidP="00663964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  <w:r w:rsidR="002D3F9F" w:rsidRPr="00C574B1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</w:tcPr>
          <w:p w14:paraId="509C7295" w14:textId="015B1891" w:rsidR="009312BC" w:rsidRPr="00C574B1" w:rsidRDefault="002E4B7F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14:paraId="1CE48F47" w14:textId="77777777" w:rsidR="009312BC" w:rsidRPr="00C574B1" w:rsidRDefault="009312BC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5965C5" w14:textId="4E70DD75" w:rsidR="009312BC" w:rsidRPr="00C574B1" w:rsidRDefault="009312BC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z w:val="28"/>
                <w:lang w:val="en-US" w:bidi="th-TH"/>
              </w:rPr>
            </w:pPr>
            <w:r w:rsidRPr="00C574B1">
              <w:rPr>
                <w:rFonts w:asciiTheme="majorBidi" w:hAnsiTheme="majorBidi"/>
                <w:sz w:val="28"/>
                <w:lang w:val="en-US"/>
              </w:rPr>
              <w:t>1</w:t>
            </w:r>
            <w:r w:rsidR="002E4B7F" w:rsidRPr="00C574B1">
              <w:rPr>
                <w:rFonts w:asciiTheme="majorBidi" w:hAnsiTheme="majorBidi"/>
                <w:sz w:val="28"/>
                <w:lang w:val="en-US"/>
              </w:rPr>
              <w:t>09</w:t>
            </w:r>
          </w:p>
        </w:tc>
        <w:tc>
          <w:tcPr>
            <w:tcW w:w="272" w:type="dxa"/>
          </w:tcPr>
          <w:p w14:paraId="0BA1FB47" w14:textId="77777777" w:rsidR="009312BC" w:rsidRPr="00C574B1" w:rsidRDefault="009312BC" w:rsidP="00663964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319BEC" w14:textId="469C97E9" w:rsidR="009312BC" w:rsidRPr="00C574B1" w:rsidRDefault="002E4B7F" w:rsidP="0066396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inorBidi"/>
                <w:sz w:val="28"/>
                <w:lang w:bidi="th-TH"/>
              </w:rPr>
            </w:pPr>
            <w:r w:rsidRPr="00C574B1">
              <w:rPr>
                <w:rFonts w:asciiTheme="majorBidi" w:hAnsiTheme="majorBidi"/>
                <w:sz w:val="28"/>
              </w:rPr>
              <w:t>49</w:t>
            </w:r>
            <w:r w:rsidR="009312BC" w:rsidRPr="00C574B1">
              <w:rPr>
                <w:rFonts w:asciiTheme="majorBidi" w:hAnsiTheme="majorBidi"/>
                <w:sz w:val="28"/>
              </w:rPr>
              <w:t>1</w:t>
            </w:r>
          </w:p>
        </w:tc>
      </w:tr>
    </w:tbl>
    <w:p w14:paraId="15EF35EA" w14:textId="45A0C6DB" w:rsidR="00B80112" w:rsidRPr="00C574B1" w:rsidRDefault="00474755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7E17E2" w:rsidRPr="00C574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C574B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C574B1" w:rsidRDefault="00577854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44835CCA" w14:textId="73F69365" w:rsidR="00FC480B" w:rsidRPr="00C574B1" w:rsidRDefault="00F50D5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C574B1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ไม่มีการเปลี่ยนแปลงความสัมพันธ์กับผู้บริหารสำคัญและบุคคลหรือกิจการอื่นที่เกี่ยวข้องกันอย่างมีสาระสำคัญจากงบการเงินสำหรับปีสิ้นสุดวันที่</w:t>
      </w:r>
      <w:r w:rsidRPr="00C574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74B1">
        <w:rPr>
          <w:rFonts w:asciiTheme="majorBidi" w:hAnsiTheme="majorBidi" w:cs="Angsana New"/>
          <w:sz w:val="30"/>
          <w:szCs w:val="30"/>
        </w:rPr>
        <w:t>31</w:t>
      </w:r>
      <w:r w:rsidRPr="00C574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74B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574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74B1">
        <w:rPr>
          <w:rFonts w:asciiTheme="majorBidi" w:hAnsiTheme="majorBidi" w:cs="Angsana New"/>
          <w:sz w:val="30"/>
          <w:szCs w:val="30"/>
        </w:rPr>
        <w:t>2566</w:t>
      </w:r>
      <w:r w:rsidR="00F56061" w:rsidRPr="00C574B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E634D6B" w14:textId="4D976633" w:rsidR="00DD5DB2" w:rsidRPr="00C574B1" w:rsidRDefault="00DD5DB2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C574B1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C574B1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C574B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C574B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C574B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C574B1" w14:paraId="47092CB9" w14:textId="77777777" w:rsidTr="00AD3FAF">
        <w:trPr>
          <w:tblHeader/>
        </w:trPr>
        <w:tc>
          <w:tcPr>
            <w:tcW w:w="2278" w:type="pct"/>
          </w:tcPr>
          <w:p w14:paraId="7AA6E18F" w14:textId="2E5EEAFB" w:rsidR="005A7B66" w:rsidRPr="00C574B1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6607C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0D58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56061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6607C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14:paraId="4B2FE8FF" w14:textId="397AD886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93AFF79" w14:textId="68A63443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54F7C6BF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D8C63FD" w14:textId="77777777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7EACAF8D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C6137F6" w14:textId="77777777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08462CF9" w:rsidR="005A7B66" w:rsidRPr="00C574B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7B66" w:rsidRPr="00C574B1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C574B1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C574B1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C574B1" w14:paraId="0BC2761D" w14:textId="77777777" w:rsidTr="00AD3FAF">
        <w:tc>
          <w:tcPr>
            <w:tcW w:w="2278" w:type="pct"/>
          </w:tcPr>
          <w:p w14:paraId="1898EFC7" w14:textId="126ACB83" w:rsidR="005A7B66" w:rsidRPr="00C574B1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067F6B"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7FD1B9DE" w14:textId="77777777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C574B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C574B1" w14:paraId="1851D4A6" w14:textId="77777777" w:rsidTr="00AD3FAF">
        <w:tc>
          <w:tcPr>
            <w:tcW w:w="2278" w:type="pct"/>
          </w:tcPr>
          <w:p w14:paraId="3E39F271" w14:textId="77777777" w:rsidR="005A7B66" w:rsidRPr="00C574B1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088806F8" w:rsidR="005A7B66" w:rsidRPr="00C574B1" w:rsidRDefault="00BE4EBA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49" w:type="pct"/>
          </w:tcPr>
          <w:p w14:paraId="735BD448" w14:textId="2BD488B0" w:rsidR="005A7B66" w:rsidRPr="00C574B1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7705D9A7" w:rsidR="005A7B66" w:rsidRPr="00C574B1" w:rsidRDefault="00D6607C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888</w:t>
            </w:r>
          </w:p>
        </w:tc>
        <w:tc>
          <w:tcPr>
            <w:tcW w:w="148" w:type="pct"/>
          </w:tcPr>
          <w:p w14:paraId="65756A1A" w14:textId="77777777" w:rsidR="005A7B66" w:rsidRPr="00C574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1CE98A5A" w:rsidR="005A7B66" w:rsidRPr="00C574B1" w:rsidRDefault="00BE4EBA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48" w:type="pct"/>
          </w:tcPr>
          <w:p w14:paraId="5F1B2F99" w14:textId="77777777" w:rsidR="005A7B66" w:rsidRPr="00C574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29E522BC" w:rsidR="005A7B66" w:rsidRPr="00C574B1" w:rsidRDefault="00D6607C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FA1741" w:rsidRPr="00C574B1" w14:paraId="6DC634B4" w14:textId="77777777" w:rsidTr="00AD3FAF">
        <w:tc>
          <w:tcPr>
            <w:tcW w:w="2278" w:type="pct"/>
          </w:tcPr>
          <w:p w14:paraId="3E86B815" w14:textId="77777777" w:rsidR="00FA1741" w:rsidRPr="00C574B1" w:rsidRDefault="00FA174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5150C389" w14:textId="77777777" w:rsidR="00FA1741" w:rsidRPr="00C574B1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6A4AAB" w14:textId="77777777" w:rsidR="00FA1741" w:rsidRPr="00C574B1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BF4B2D" w14:textId="77777777" w:rsidR="00FA1741" w:rsidRPr="00C574B1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B3DB02" w14:textId="77777777" w:rsidR="00FA1741" w:rsidRPr="00C574B1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E5B784" w14:textId="77777777" w:rsidR="00FA1741" w:rsidRPr="00C574B1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BE09FC" w14:textId="77777777" w:rsidR="00FA1741" w:rsidRPr="00C574B1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91E9E0" w14:textId="77777777" w:rsidR="00FA1741" w:rsidRPr="00C574B1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7B66" w:rsidRPr="00C574B1" w14:paraId="4777B7BC" w14:textId="77777777" w:rsidTr="00AD3FAF">
        <w:tc>
          <w:tcPr>
            <w:tcW w:w="2278" w:type="pct"/>
          </w:tcPr>
          <w:p w14:paraId="57597D33" w14:textId="77777777" w:rsidR="005A7B66" w:rsidRPr="00C574B1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C574B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C574B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C574B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C574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C574B1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C574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C574B1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C574B1" w14:paraId="61BBB1E0" w14:textId="77777777" w:rsidTr="00AD3FAF">
        <w:tc>
          <w:tcPr>
            <w:tcW w:w="2278" w:type="pct"/>
          </w:tcPr>
          <w:p w14:paraId="2B9C45D8" w14:textId="0A8E02D9" w:rsidR="00E43E94" w:rsidRPr="00C574B1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099D6A7D" w:rsidR="00E43E94" w:rsidRPr="00C574B1" w:rsidRDefault="008A4242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C574B1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5FE8EE72" w:rsidR="00E43E94" w:rsidRPr="00C574B1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C574B1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743088F2" w:rsidR="00E43E94" w:rsidRPr="00C574B1" w:rsidRDefault="00BE4EBA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148" w:type="pct"/>
          </w:tcPr>
          <w:p w14:paraId="3230B533" w14:textId="77777777" w:rsidR="00E43E94" w:rsidRPr="00C574B1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677512BD" w:rsidR="00E43E94" w:rsidRPr="00C574B1" w:rsidRDefault="00D6607C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5A7B66" w:rsidRPr="00C574B1" w14:paraId="62285FB4" w14:textId="77777777" w:rsidTr="00AD3FAF">
        <w:tc>
          <w:tcPr>
            <w:tcW w:w="2278" w:type="pct"/>
          </w:tcPr>
          <w:p w14:paraId="56D08F25" w14:textId="77777777" w:rsidR="005A7B66" w:rsidRPr="00C574B1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770AE0D9" w:rsidR="005A7B66" w:rsidRPr="00C574B1" w:rsidRDefault="008A4242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C574B1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7D897A38" w:rsidR="005A7B66" w:rsidRPr="00C574B1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C574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5E6313A2" w:rsidR="005A7B66" w:rsidRPr="00C574B1" w:rsidRDefault="00BE4EBA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5,666</w:t>
            </w:r>
          </w:p>
        </w:tc>
        <w:tc>
          <w:tcPr>
            <w:tcW w:w="148" w:type="pct"/>
          </w:tcPr>
          <w:p w14:paraId="7273718B" w14:textId="77777777" w:rsidR="005A7B66" w:rsidRPr="00C574B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594C93A3" w:rsidR="005A7B66" w:rsidRPr="00C574B1" w:rsidRDefault="00D6607C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1,644</w:t>
            </w:r>
          </w:p>
        </w:tc>
      </w:tr>
      <w:tr w:rsidR="00F56061" w:rsidRPr="00C574B1" w14:paraId="040F43C3" w14:textId="77777777" w:rsidTr="00AD3FAF">
        <w:tc>
          <w:tcPr>
            <w:tcW w:w="2278" w:type="pct"/>
          </w:tcPr>
          <w:p w14:paraId="0C691360" w14:textId="60A57A9F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618F93B" w14:textId="7760E1CF" w:rsidR="00F56061" w:rsidRPr="00C574B1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1E1E7A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842A8D" w14:textId="2B690210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61435B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61D59F" w14:textId="5C8AF270" w:rsidR="00F56061" w:rsidRPr="00C574B1" w:rsidRDefault="00BE4EBA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48" w:type="pct"/>
          </w:tcPr>
          <w:p w14:paraId="284D0D41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F023DF2" w14:textId="5EB73C79" w:rsidR="00F56061" w:rsidRPr="00C574B1" w:rsidRDefault="00D6607C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F56061" w:rsidRPr="00C574B1" w14:paraId="055E8230" w14:textId="77777777" w:rsidTr="00AD3FAF">
        <w:tc>
          <w:tcPr>
            <w:tcW w:w="2278" w:type="pct"/>
          </w:tcPr>
          <w:p w14:paraId="3A93785F" w14:textId="01BBEAFF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3B72500D" w14:textId="5AC3C180" w:rsidR="00F56061" w:rsidRPr="00C574B1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52965F4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A50F3B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4BF5B83B" w:rsidR="00F56061" w:rsidRPr="00C574B1" w:rsidRDefault="00460375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8" w:type="pct"/>
          </w:tcPr>
          <w:p w14:paraId="3DFBA253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5B5A4995" w:rsidR="00F56061" w:rsidRPr="00C574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56061" w:rsidRPr="00C574B1" w14:paraId="6647235A" w14:textId="77777777" w:rsidTr="00AD3FAF">
        <w:tc>
          <w:tcPr>
            <w:tcW w:w="2278" w:type="pct"/>
          </w:tcPr>
          <w:p w14:paraId="2CB177DE" w14:textId="29C3FACE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22E33CB8" w:rsidR="00F56061" w:rsidRPr="00C574B1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0610713F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3C4222EC" w:rsidR="00F56061" w:rsidRPr="00C574B1" w:rsidRDefault="00460375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48" w:type="pct"/>
          </w:tcPr>
          <w:p w14:paraId="6599D6B4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32DC1968" w:rsidR="00F56061" w:rsidRPr="00C574B1" w:rsidRDefault="00D6607C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D6607C" w:rsidRPr="00C574B1" w14:paraId="6EE8B1DA" w14:textId="77777777" w:rsidTr="00AD3FAF">
        <w:tc>
          <w:tcPr>
            <w:tcW w:w="2278" w:type="pct"/>
          </w:tcPr>
          <w:p w14:paraId="41EC8C97" w14:textId="77777777" w:rsidR="00D6607C" w:rsidRPr="00C574B1" w:rsidRDefault="00D6607C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ADA5ABE" w14:textId="77777777" w:rsidR="00D6607C" w:rsidRPr="00C574B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5D7F55B" w14:textId="77777777" w:rsidR="00D6607C" w:rsidRPr="00C574B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8EC5EBB" w14:textId="77777777" w:rsidR="00D6607C" w:rsidRPr="00C574B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FAE807" w14:textId="77777777" w:rsidR="00D6607C" w:rsidRPr="00C574B1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AA421F2" w14:textId="77777777" w:rsidR="00D6607C" w:rsidRPr="00C574B1" w:rsidRDefault="00D6607C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70CBE" w14:textId="77777777" w:rsidR="00D6607C" w:rsidRPr="00C574B1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70A7F9" w14:textId="77777777" w:rsidR="00D6607C" w:rsidRPr="00C574B1" w:rsidRDefault="00D6607C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61" w:rsidRPr="00C574B1" w14:paraId="2D86665D" w14:textId="77777777" w:rsidTr="00AD3FAF">
        <w:tc>
          <w:tcPr>
            <w:tcW w:w="2278" w:type="pct"/>
          </w:tcPr>
          <w:p w14:paraId="0FAE0479" w14:textId="2A3A3225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F56061" w:rsidRPr="00C574B1" w:rsidRDefault="00F5606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F56061" w:rsidRPr="00C574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6061" w:rsidRPr="00C574B1" w14:paraId="666503BD" w14:textId="77777777" w:rsidTr="00AD3FAF">
        <w:tc>
          <w:tcPr>
            <w:tcW w:w="2278" w:type="pct"/>
          </w:tcPr>
          <w:p w14:paraId="73D7B56B" w14:textId="14DB46E3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3557B64B" w14:textId="47E25755" w:rsidR="00F56061" w:rsidRPr="00C574B1" w:rsidRDefault="00BE4EBA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2A17" w:rsidRPr="00C574B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00F92ECC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09E4E1D1" w:rsidR="00F56061" w:rsidRPr="00C574B1" w:rsidRDefault="00D6607C" w:rsidP="00D6607C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617</w:t>
            </w:r>
          </w:p>
        </w:tc>
        <w:tc>
          <w:tcPr>
            <w:tcW w:w="148" w:type="pct"/>
          </w:tcPr>
          <w:p w14:paraId="6FFFBA55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0C195635" w:rsidR="00F56061" w:rsidRPr="00C574B1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79ABA614" w:rsidR="00F56061" w:rsidRPr="00C574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C574B1" w14:paraId="4414C0AA" w14:textId="77777777" w:rsidTr="00AD3FAF">
        <w:tc>
          <w:tcPr>
            <w:tcW w:w="2278" w:type="pct"/>
          </w:tcPr>
          <w:p w14:paraId="601B7689" w14:textId="70D150ED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189F49F4" w14:textId="0626ED44" w:rsidR="00F56061" w:rsidRPr="00C574B1" w:rsidRDefault="00BE4EBA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9" w:type="pct"/>
          </w:tcPr>
          <w:p w14:paraId="31E4C37F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02CBF45" w14:textId="1841621D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B295A1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2319FB" w14:textId="430CF038" w:rsidR="00F56061" w:rsidRPr="00C574B1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A87983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4A93CC" w14:textId="20FD19EF" w:rsidR="00F56061" w:rsidRPr="00C574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C574B1" w14:paraId="6EBC50A4" w14:textId="77777777" w:rsidTr="00AD3FAF">
        <w:tc>
          <w:tcPr>
            <w:tcW w:w="2278" w:type="pct"/>
          </w:tcPr>
          <w:p w14:paraId="1B818E02" w14:textId="587CA226" w:rsidR="00F56061" w:rsidRPr="00C574B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A04E9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4" w:type="pct"/>
          </w:tcPr>
          <w:p w14:paraId="54319EE5" w14:textId="0819379D" w:rsidR="00F56061" w:rsidRPr="00C574B1" w:rsidRDefault="00BE4EBA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5,558</w:t>
            </w:r>
          </w:p>
        </w:tc>
        <w:tc>
          <w:tcPr>
            <w:tcW w:w="149" w:type="pct"/>
          </w:tcPr>
          <w:p w14:paraId="0EA98B90" w14:textId="77777777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BDB06" w14:textId="36D08649" w:rsidR="00F56061" w:rsidRPr="00C574B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EE2222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A071F5" w14:textId="62685A53" w:rsidR="00F56061" w:rsidRPr="00C574B1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0845E" w14:textId="77777777" w:rsidR="00F56061" w:rsidRPr="00C574B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22E51C" w14:textId="6D34E333" w:rsidR="00F56061" w:rsidRPr="00C574B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574B1" w14:paraId="02B8A57A" w14:textId="77777777" w:rsidTr="00AD3FAF">
        <w:tc>
          <w:tcPr>
            <w:tcW w:w="2278" w:type="pct"/>
          </w:tcPr>
          <w:p w14:paraId="1C998270" w14:textId="54A042FC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482DCBF8" w14:textId="0E80E214" w:rsidR="00C161E7" w:rsidRPr="00C574B1" w:rsidRDefault="000F202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E4EBA" w:rsidRPr="00C574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14:paraId="1FF6B54C" w14:textId="77777777" w:rsidR="00C161E7" w:rsidRPr="00C574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95F408" w14:textId="5B422155" w:rsidR="00C161E7" w:rsidRPr="00C574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BFC56D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505BD5D" w14:textId="04CE4DBF" w:rsidR="00C161E7" w:rsidRPr="00C574B1" w:rsidRDefault="000F2027" w:rsidP="000F202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48" w:type="pct"/>
          </w:tcPr>
          <w:p w14:paraId="083E7FAA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B45F4B" w14:textId="5A9E8D62" w:rsidR="00C161E7" w:rsidRPr="00C574B1" w:rsidRDefault="00C161E7" w:rsidP="002214EB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574B1" w14:paraId="42E00502" w14:textId="77777777" w:rsidTr="00AD3FAF">
        <w:tc>
          <w:tcPr>
            <w:tcW w:w="2278" w:type="pct"/>
          </w:tcPr>
          <w:p w14:paraId="2A132D27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C161E7" w:rsidRPr="00C574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C161E7" w:rsidRPr="00C574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C161E7" w:rsidRPr="00C574B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C161E7" w:rsidRPr="00C574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C574B1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C161E7" w:rsidRPr="00C574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C161E7" w:rsidRPr="00C574B1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C574B1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43AED3CF" w:rsidR="00C161E7" w:rsidRPr="00C574B1" w:rsidRDefault="00BE4EBA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12,740</w:t>
            </w:r>
          </w:p>
        </w:tc>
        <w:tc>
          <w:tcPr>
            <w:tcW w:w="149" w:type="pct"/>
          </w:tcPr>
          <w:p w14:paraId="4EB1B01E" w14:textId="702C3795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1875120B" w:rsidR="00C161E7" w:rsidRPr="00C574B1" w:rsidRDefault="00D6607C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8,993</w:t>
            </w:r>
          </w:p>
        </w:tc>
        <w:tc>
          <w:tcPr>
            <w:tcW w:w="148" w:type="pct"/>
          </w:tcPr>
          <w:p w14:paraId="7A12B704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585E1504" w:rsidR="00C161E7" w:rsidRPr="00C574B1" w:rsidRDefault="00C161E7" w:rsidP="00C161E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1E1D60DB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574B1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78225B2D" w:rsidR="00C161E7" w:rsidRPr="00C574B1" w:rsidRDefault="00BE4EBA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9" w:type="pct"/>
          </w:tcPr>
          <w:p w14:paraId="4C923218" w14:textId="1E65F1FD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3272E124" w:rsidR="00C161E7" w:rsidRPr="00C574B1" w:rsidRDefault="00D6607C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8" w:type="pct"/>
          </w:tcPr>
          <w:p w14:paraId="04821323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2C5925C1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B593ED6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574B1" w14:paraId="12762DE3" w14:textId="77777777" w:rsidTr="00AD3FAF">
        <w:tc>
          <w:tcPr>
            <w:tcW w:w="2278" w:type="pct"/>
            <w:shd w:val="clear" w:color="auto" w:fill="FFFFFF"/>
          </w:tcPr>
          <w:p w14:paraId="4B35183B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EEF696C" w14:textId="77777777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AC33D8" w14:textId="77777777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4DB69D" w14:textId="77777777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39A5F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261995" w14:textId="77777777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B058B3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479043" w14:textId="77777777" w:rsidR="00C161E7" w:rsidRPr="00C574B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C574B1" w14:paraId="3E2D7610" w14:textId="77777777" w:rsidTr="00AD3FAF">
        <w:tc>
          <w:tcPr>
            <w:tcW w:w="2278" w:type="pct"/>
            <w:shd w:val="clear" w:color="auto" w:fill="FFFFFF"/>
          </w:tcPr>
          <w:p w14:paraId="14226083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4E3D28F4" w14:textId="77777777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AD32FB" w14:textId="4B3BBFE2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A9FF80" w14:textId="2D069C76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B95E8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72DF43" w14:textId="77777777" w:rsidR="00C161E7" w:rsidRPr="00C574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26F262" w14:textId="77777777" w:rsidR="00C161E7" w:rsidRPr="00C574B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C574B1" w14:paraId="2EC46E3B" w14:textId="77777777" w:rsidTr="00AD3FAF">
        <w:tc>
          <w:tcPr>
            <w:tcW w:w="2278" w:type="pct"/>
            <w:shd w:val="clear" w:color="auto" w:fill="FFFFFF"/>
          </w:tcPr>
          <w:p w14:paraId="71172332" w14:textId="77777777" w:rsidR="00C161E7" w:rsidRPr="00C574B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06372F3" w14:textId="228C65AB" w:rsidR="00C161E7" w:rsidRPr="00C574B1" w:rsidRDefault="00BE4EBA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2,269</w:t>
            </w:r>
          </w:p>
        </w:tc>
        <w:tc>
          <w:tcPr>
            <w:tcW w:w="149" w:type="pct"/>
          </w:tcPr>
          <w:p w14:paraId="6A740C93" w14:textId="1B59000B" w:rsidR="00C161E7" w:rsidRPr="00C574B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F76DE" w14:textId="6CD126D9" w:rsidR="00C161E7" w:rsidRPr="00C574B1" w:rsidRDefault="005F3B2F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  <w:tc>
          <w:tcPr>
            <w:tcW w:w="148" w:type="pct"/>
          </w:tcPr>
          <w:p w14:paraId="5BFFF67E" w14:textId="77777777" w:rsidR="00C161E7" w:rsidRPr="00C574B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5A0236F" w14:textId="0F655CC0" w:rsidR="00C161E7" w:rsidRPr="00C574B1" w:rsidRDefault="00BE4EBA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2,269</w:t>
            </w:r>
          </w:p>
        </w:tc>
        <w:tc>
          <w:tcPr>
            <w:tcW w:w="148" w:type="pct"/>
          </w:tcPr>
          <w:p w14:paraId="6B7BFCC3" w14:textId="77777777" w:rsidR="00C161E7" w:rsidRPr="00C574B1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E9CC1D3" w14:textId="0CB0A3FD" w:rsidR="00C161E7" w:rsidRPr="00C574B1" w:rsidRDefault="005F3B2F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</w:tr>
      <w:tr w:rsidR="00FB7A59" w:rsidRPr="00C574B1" w14:paraId="6429B251" w14:textId="77777777" w:rsidTr="00AD3FAF">
        <w:tc>
          <w:tcPr>
            <w:tcW w:w="2278" w:type="pct"/>
            <w:shd w:val="clear" w:color="auto" w:fill="FFFFFF"/>
          </w:tcPr>
          <w:p w14:paraId="4B966F7F" w14:textId="5265365D" w:rsidR="00FB7A59" w:rsidRPr="00C574B1" w:rsidRDefault="00FB7A59" w:rsidP="00FB7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0AFC4B4" w14:textId="56ABFCEE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49" w:type="pct"/>
          </w:tcPr>
          <w:p w14:paraId="5DE439DF" w14:textId="423D9CA9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403DE4" w14:textId="6DB190DF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8" w:type="pct"/>
          </w:tcPr>
          <w:p w14:paraId="6C933D1A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79BF026" w14:textId="3C75780A" w:rsidR="00FB7A59" w:rsidRPr="00C574B1" w:rsidRDefault="00FB7A59" w:rsidP="00FB7A5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58DC9C" w14:textId="77777777" w:rsidR="00FB7A59" w:rsidRPr="00C574B1" w:rsidRDefault="00FB7A59" w:rsidP="00FB7A59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01441B6" w14:textId="37A1EA2D" w:rsidR="00FB7A59" w:rsidRPr="00C574B1" w:rsidRDefault="00FB7A59" w:rsidP="00FB7A5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7A59" w:rsidRPr="00C574B1" w14:paraId="3571008D" w14:textId="77777777" w:rsidTr="00AD3FAF">
        <w:tc>
          <w:tcPr>
            <w:tcW w:w="2278" w:type="pct"/>
            <w:shd w:val="clear" w:color="auto" w:fill="FFFFFF"/>
          </w:tcPr>
          <w:p w14:paraId="488A60F0" w14:textId="77777777" w:rsidR="00FB7A59" w:rsidRPr="00C574B1" w:rsidRDefault="00FB7A59" w:rsidP="00FB7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FB5BD50" w14:textId="77777777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2C9601" w14:textId="77777777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838C97" w14:textId="77777777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B549CF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5DD5294" w14:textId="77777777" w:rsidR="00FB7A59" w:rsidRPr="00C574B1" w:rsidRDefault="00FB7A59" w:rsidP="00FB7A5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B5E36F" w14:textId="77777777" w:rsidR="00FB7A59" w:rsidRPr="00C574B1" w:rsidRDefault="00FB7A59" w:rsidP="00FB7A59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AE31A34" w14:textId="77777777" w:rsidR="00FB7A59" w:rsidRPr="00C574B1" w:rsidRDefault="00FB7A59" w:rsidP="00FB7A59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A59" w:rsidRPr="00C574B1" w14:paraId="4496084E" w14:textId="77777777" w:rsidTr="00AD3FAF">
        <w:tc>
          <w:tcPr>
            <w:tcW w:w="2278" w:type="pct"/>
            <w:shd w:val="clear" w:color="auto" w:fill="FFFFFF"/>
          </w:tcPr>
          <w:p w14:paraId="402D5680" w14:textId="77777777" w:rsidR="00FB7A59" w:rsidRPr="00C574B1" w:rsidRDefault="00FB7A59" w:rsidP="00FB7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94" w:type="pct"/>
          </w:tcPr>
          <w:p w14:paraId="3BAE12F1" w14:textId="77777777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5CDD34" w14:textId="021A07E8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138B77" w14:textId="178CF9EE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DA472B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9E92F0A" w14:textId="77777777" w:rsidR="00FB7A59" w:rsidRPr="00C574B1" w:rsidRDefault="00FB7A59" w:rsidP="00FB7A5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FB7A59" w:rsidRPr="00C574B1" w:rsidRDefault="00FB7A59" w:rsidP="00FB7A59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0D988" w14:textId="77777777" w:rsidR="00FB7A59" w:rsidRPr="00C574B1" w:rsidRDefault="00FB7A59" w:rsidP="00FB7A59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A59" w:rsidRPr="00C574B1" w14:paraId="5501C0DC" w14:textId="77777777" w:rsidTr="00AD3FAF">
        <w:tc>
          <w:tcPr>
            <w:tcW w:w="2278" w:type="pct"/>
            <w:shd w:val="clear" w:color="auto" w:fill="FFFFFF"/>
          </w:tcPr>
          <w:p w14:paraId="4AC96044" w14:textId="77777777" w:rsidR="00FB7A59" w:rsidRPr="00C574B1" w:rsidRDefault="00FB7A59" w:rsidP="00FB7A5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0DA56095" w14:textId="18782E75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20,124</w:t>
            </w:r>
          </w:p>
        </w:tc>
        <w:tc>
          <w:tcPr>
            <w:tcW w:w="149" w:type="pct"/>
          </w:tcPr>
          <w:p w14:paraId="01300656" w14:textId="20198238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27BE04" w14:textId="1EB9BECC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17,066</w:t>
            </w:r>
          </w:p>
        </w:tc>
        <w:tc>
          <w:tcPr>
            <w:tcW w:w="148" w:type="pct"/>
          </w:tcPr>
          <w:p w14:paraId="1FB18F40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D13E06" w14:textId="0E7F42D9" w:rsidR="00FB7A59" w:rsidRPr="00C574B1" w:rsidRDefault="00FB7A59" w:rsidP="00FB7A5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18,297</w:t>
            </w:r>
          </w:p>
        </w:tc>
        <w:tc>
          <w:tcPr>
            <w:tcW w:w="148" w:type="pct"/>
          </w:tcPr>
          <w:p w14:paraId="6B4559B9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8FFDA0" w14:textId="6026DB43" w:rsidR="00FB7A59" w:rsidRPr="00C574B1" w:rsidRDefault="00FB7A59" w:rsidP="00FB7A59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16,368</w:t>
            </w:r>
          </w:p>
        </w:tc>
      </w:tr>
      <w:tr w:rsidR="00FB7A59" w:rsidRPr="00C574B1" w14:paraId="57ACCA00" w14:textId="77777777" w:rsidTr="00AD3FAF">
        <w:tc>
          <w:tcPr>
            <w:tcW w:w="2278" w:type="pct"/>
            <w:shd w:val="clear" w:color="auto" w:fill="FFFFFF"/>
          </w:tcPr>
          <w:p w14:paraId="3F509AAD" w14:textId="77777777" w:rsidR="00FB7A59" w:rsidRPr="00C574B1" w:rsidRDefault="00FB7A59" w:rsidP="00FB7A5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E75138" w14:textId="5B739CF6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49" w:type="pct"/>
          </w:tcPr>
          <w:p w14:paraId="1D0E5631" w14:textId="1C76FD7C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4D2B489" w14:textId="71E2BDE0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8" w:type="pct"/>
          </w:tcPr>
          <w:p w14:paraId="3264E0CF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113466" w14:textId="05480D2D" w:rsidR="00FB7A59" w:rsidRPr="00C574B1" w:rsidRDefault="00FB7A59" w:rsidP="00FB7A5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8" w:type="pct"/>
          </w:tcPr>
          <w:p w14:paraId="261406AC" w14:textId="77777777" w:rsidR="00FB7A59" w:rsidRPr="00C574B1" w:rsidRDefault="00FB7A59" w:rsidP="00FB7A59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950B140" w14:textId="74B459D7" w:rsidR="00FB7A59" w:rsidRPr="00C574B1" w:rsidRDefault="00FB7A59" w:rsidP="00FB7A59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FB7A59" w:rsidRPr="00C574B1" w14:paraId="777C1066" w14:textId="77777777" w:rsidTr="00AD3FAF">
        <w:tc>
          <w:tcPr>
            <w:tcW w:w="2278" w:type="pct"/>
            <w:shd w:val="clear" w:color="auto" w:fill="FFFFFF"/>
          </w:tcPr>
          <w:p w14:paraId="1ACE5578" w14:textId="77777777" w:rsidR="00FB7A59" w:rsidRPr="00C574B1" w:rsidRDefault="00FB7A59" w:rsidP="00FB7A5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3D54D6" w14:textId="3680E1FE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20,583</w:t>
            </w:r>
          </w:p>
        </w:tc>
        <w:tc>
          <w:tcPr>
            <w:tcW w:w="149" w:type="pct"/>
          </w:tcPr>
          <w:p w14:paraId="7CCAB2FD" w14:textId="14239CA6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296989D0" w:rsidR="00FB7A59" w:rsidRPr="00C574B1" w:rsidRDefault="00FB7A59" w:rsidP="00FB7A5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17,410</w:t>
            </w:r>
          </w:p>
        </w:tc>
        <w:tc>
          <w:tcPr>
            <w:tcW w:w="148" w:type="pct"/>
          </w:tcPr>
          <w:p w14:paraId="6609424A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0E5196F1" w:rsidR="00FB7A59" w:rsidRPr="00C574B1" w:rsidRDefault="00FB7A59" w:rsidP="00FB7A5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18,641</w:t>
            </w:r>
          </w:p>
        </w:tc>
        <w:tc>
          <w:tcPr>
            <w:tcW w:w="148" w:type="pct"/>
          </w:tcPr>
          <w:p w14:paraId="364D9545" w14:textId="77777777" w:rsidR="00FB7A59" w:rsidRPr="00C574B1" w:rsidRDefault="00FB7A59" w:rsidP="00FB7A5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286599D0" w:rsidR="00FB7A59" w:rsidRPr="00C574B1" w:rsidRDefault="00FB7A59" w:rsidP="00FB7A59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16,684</w:t>
            </w:r>
          </w:p>
        </w:tc>
      </w:tr>
    </w:tbl>
    <w:p w14:paraId="26C51371" w14:textId="77777777" w:rsidR="00FA1741" w:rsidRPr="00C574B1" w:rsidRDefault="00FA174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C171DA" w14:textId="19F54220" w:rsidR="00AD5FBE" w:rsidRPr="00C574B1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F56061" w:rsidRPr="00C574B1">
        <w:rPr>
          <w:rFonts w:asciiTheme="majorBidi" w:hAnsiTheme="majorBidi" w:cstheme="majorBidi"/>
          <w:sz w:val="30"/>
          <w:szCs w:val="30"/>
        </w:rPr>
        <w:t>30</w:t>
      </w:r>
      <w:r w:rsidR="00326E07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0D569E" w:rsidRPr="00C574B1">
        <w:rPr>
          <w:rFonts w:asciiTheme="majorBidi" w:hAnsiTheme="majorBidi" w:cstheme="majorBidi"/>
          <w:sz w:val="30"/>
          <w:szCs w:val="30"/>
        </w:rPr>
        <w:t>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และ</w:t>
      </w:r>
      <w:r w:rsidRPr="00C574B1">
        <w:rPr>
          <w:rFonts w:asciiTheme="majorBidi" w:hAnsiTheme="majorBidi" w:cstheme="majorBidi"/>
          <w:sz w:val="30"/>
          <w:szCs w:val="30"/>
        </w:rPr>
        <w:t xml:space="preserve"> 31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0D569E" w:rsidRPr="00C574B1">
        <w:rPr>
          <w:rFonts w:asciiTheme="majorBidi" w:hAnsiTheme="majorBidi" w:cstheme="majorBidi"/>
          <w:sz w:val="30"/>
          <w:szCs w:val="30"/>
        </w:rPr>
        <w:t>6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C574B1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C574B1" w14:paraId="590D8CA3" w14:textId="77777777" w:rsidTr="0063300F">
        <w:trPr>
          <w:tblHeader/>
        </w:trPr>
        <w:tc>
          <w:tcPr>
            <w:tcW w:w="2254" w:type="pct"/>
          </w:tcPr>
          <w:p w14:paraId="697420C5" w14:textId="77777777" w:rsidR="0092202C" w:rsidRPr="00C574B1" w:rsidRDefault="0092202C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C574B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C574B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C574B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69E" w:rsidRPr="00C574B1" w14:paraId="79853CAD" w14:textId="77777777" w:rsidTr="0063300F">
        <w:trPr>
          <w:tblHeader/>
        </w:trPr>
        <w:tc>
          <w:tcPr>
            <w:tcW w:w="2254" w:type="pct"/>
          </w:tcPr>
          <w:p w14:paraId="7F25077E" w14:textId="523F0C56" w:rsidR="000D569E" w:rsidRPr="00C574B1" w:rsidRDefault="000D569E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0EA0F67" w14:textId="2C832D48" w:rsidR="000D569E" w:rsidRPr="00C574B1" w:rsidRDefault="008A4242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5F2D134" w14:textId="359A0622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6B982A66" w:rsidR="000D569E" w:rsidRPr="00C574B1" w:rsidRDefault="008A4242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E2B6B2A" w14:textId="77777777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D569E" w:rsidRPr="00C574B1" w14:paraId="24D8FBCB" w14:textId="77777777" w:rsidTr="0063300F">
        <w:trPr>
          <w:tblHeader/>
        </w:trPr>
        <w:tc>
          <w:tcPr>
            <w:tcW w:w="2254" w:type="pct"/>
          </w:tcPr>
          <w:p w14:paraId="19F861F5" w14:textId="57C92B4A" w:rsidR="000D569E" w:rsidRPr="00C574B1" w:rsidRDefault="000D569E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35473878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F6C9632" w14:textId="5E5DE671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741776D3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1E70B647" w14:textId="77777777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5F793AD9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3C5624B" w14:textId="77777777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1A0ACA35" w:rsidR="000D569E" w:rsidRPr="00C574B1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0429" w:rsidRPr="00C574B1" w14:paraId="57ACD72D" w14:textId="77777777" w:rsidTr="0063300F">
        <w:trPr>
          <w:tblHeader/>
        </w:trPr>
        <w:tc>
          <w:tcPr>
            <w:tcW w:w="2254" w:type="pct"/>
          </w:tcPr>
          <w:p w14:paraId="7DEF5B43" w14:textId="77777777" w:rsidR="00510429" w:rsidRPr="00C574B1" w:rsidRDefault="00510429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C574B1" w:rsidRDefault="00510429" w:rsidP="0063300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C574B1" w14:paraId="38546117" w14:textId="77777777" w:rsidTr="0063300F">
        <w:tc>
          <w:tcPr>
            <w:tcW w:w="2254" w:type="pct"/>
          </w:tcPr>
          <w:p w14:paraId="78432D2D" w14:textId="565870DC" w:rsidR="0023503E" w:rsidRPr="00C574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C574B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C574B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C574B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C574B1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C574B1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C574B1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C574B1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C574B1" w14:paraId="4A0D08B1" w14:textId="77777777" w:rsidTr="0063300F">
        <w:tc>
          <w:tcPr>
            <w:tcW w:w="2254" w:type="pct"/>
          </w:tcPr>
          <w:p w14:paraId="1B1E01BB" w14:textId="0399EDAC" w:rsidR="0061374E" w:rsidRPr="00C574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3A274EE5" w:rsidR="0061374E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C574B1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C574B1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34568635" w:rsidR="0061374E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8" w:type="pct"/>
          </w:tcPr>
          <w:p w14:paraId="69BAA639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1F44B705" w:rsidR="0061374E" w:rsidRPr="00C574B1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AD3FAF" w:rsidRPr="00C574B1" w14:paraId="75717604" w14:textId="77777777" w:rsidTr="0063300F">
        <w:tc>
          <w:tcPr>
            <w:tcW w:w="2254" w:type="pct"/>
          </w:tcPr>
          <w:p w14:paraId="4920F737" w14:textId="2E2987CD" w:rsidR="0061374E" w:rsidRPr="00C574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10BE5A64" w:rsidR="0061374E" w:rsidRPr="00C574B1" w:rsidRDefault="00BE4EB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3,039</w:t>
            </w:r>
          </w:p>
        </w:tc>
        <w:tc>
          <w:tcPr>
            <w:tcW w:w="148" w:type="pct"/>
          </w:tcPr>
          <w:p w14:paraId="1DB8F13F" w14:textId="77777777" w:rsidR="0061374E" w:rsidRPr="00C574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18CBEB41" w:rsidR="0061374E" w:rsidRPr="00C574B1" w:rsidRDefault="000D569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3,681</w:t>
            </w:r>
          </w:p>
        </w:tc>
        <w:tc>
          <w:tcPr>
            <w:tcW w:w="150" w:type="pct"/>
          </w:tcPr>
          <w:p w14:paraId="6ED5FDF5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717712BE" w:rsidR="0061374E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C574B1" w:rsidRDefault="0061374E" w:rsidP="0063300F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C574B1" w:rsidRDefault="0061374E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C574B1" w14:paraId="35DCC736" w14:textId="77777777" w:rsidTr="0063300F">
        <w:tc>
          <w:tcPr>
            <w:tcW w:w="2254" w:type="pct"/>
          </w:tcPr>
          <w:p w14:paraId="4100C2D0" w14:textId="77777777" w:rsidR="0061374E" w:rsidRPr="00C574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5AE69588" w:rsidR="0061374E" w:rsidRPr="00C574B1" w:rsidRDefault="00BE4EB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3,039</w:t>
            </w:r>
          </w:p>
        </w:tc>
        <w:tc>
          <w:tcPr>
            <w:tcW w:w="148" w:type="pct"/>
          </w:tcPr>
          <w:p w14:paraId="5A065FF3" w14:textId="77777777" w:rsidR="0061374E" w:rsidRPr="00C574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3DF0E1F3" w:rsidR="0061374E" w:rsidRPr="00C574B1" w:rsidRDefault="000D569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3,681</w:t>
            </w:r>
          </w:p>
        </w:tc>
        <w:tc>
          <w:tcPr>
            <w:tcW w:w="150" w:type="pct"/>
          </w:tcPr>
          <w:p w14:paraId="135D371A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5D54A0EC" w:rsidR="0061374E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148" w:type="pct"/>
          </w:tcPr>
          <w:p w14:paraId="7991E85D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1451B1BF" w:rsidR="0061374E" w:rsidRPr="00C574B1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  <w:tr w:rsidR="00AD3FAF" w:rsidRPr="00C574B1" w14:paraId="4ACC6775" w14:textId="77777777" w:rsidTr="0063300F">
        <w:trPr>
          <w:trHeight w:val="170"/>
        </w:trPr>
        <w:tc>
          <w:tcPr>
            <w:tcW w:w="2254" w:type="pct"/>
          </w:tcPr>
          <w:p w14:paraId="367C4E08" w14:textId="77777777" w:rsidR="0061374E" w:rsidRPr="00C574B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C574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76858" w14:textId="77777777" w:rsidR="0061374E" w:rsidRPr="00C574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C574B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F5F597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C574B1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320DE" w14:textId="77777777" w:rsidR="0061374E" w:rsidRPr="00C574B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C574B1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574B1" w14:paraId="263D80A1" w14:textId="77777777" w:rsidTr="0063300F">
        <w:trPr>
          <w:trHeight w:val="170"/>
        </w:trPr>
        <w:tc>
          <w:tcPr>
            <w:tcW w:w="2254" w:type="pct"/>
          </w:tcPr>
          <w:p w14:paraId="7E3F67C2" w14:textId="68987BCA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617C7EA7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013AC35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DC21113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915B2A2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0072E936" w14:textId="77777777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3695D49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C2C9ADB" w14:textId="77777777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C574B1" w14:paraId="7A1CFF16" w14:textId="77777777" w:rsidTr="0063300F">
        <w:tc>
          <w:tcPr>
            <w:tcW w:w="2254" w:type="pct"/>
          </w:tcPr>
          <w:p w14:paraId="11C7AD32" w14:textId="5D1CB61D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66892C" w14:textId="548A2D3F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BEA7DA" w14:textId="552BD3BB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1547C935" w:rsidR="00FA1741" w:rsidRPr="00C574B1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CD603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62B5409E" w:rsidR="00FA1741" w:rsidRPr="00C574B1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1ED4" w:rsidRPr="00C574B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7D661BB8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2CED862D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89,800</w:t>
            </w:r>
          </w:p>
        </w:tc>
      </w:tr>
      <w:tr w:rsidR="00FA1741" w:rsidRPr="00C574B1" w14:paraId="53E387D0" w14:textId="77777777" w:rsidTr="0063300F">
        <w:tc>
          <w:tcPr>
            <w:tcW w:w="2254" w:type="pct"/>
          </w:tcPr>
          <w:p w14:paraId="43F8A3FD" w14:textId="75D2753F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5BC8D6" w14:textId="53F6B269" w:rsidR="00FA1741" w:rsidRPr="00C574B1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9A8867" w14:textId="52733C53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771C92" w14:textId="3EA6C955" w:rsidR="00FA1741" w:rsidRPr="00C574B1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B1ED4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6D8FE4A1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42DB4A" w14:textId="18C6477E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89,800</w:t>
            </w:r>
          </w:p>
        </w:tc>
      </w:tr>
      <w:tr w:rsidR="00FA1741" w:rsidRPr="00C574B1" w14:paraId="3E2786F9" w14:textId="77777777" w:rsidTr="0063300F">
        <w:tc>
          <w:tcPr>
            <w:tcW w:w="2254" w:type="pct"/>
          </w:tcPr>
          <w:p w14:paraId="318047B2" w14:textId="09B15F81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1CEC27" w14:textId="74A98A36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480E455" w14:textId="793493F4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789E57" w14:textId="27283C38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F5F232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FD48E2B" w14:textId="4D9AFAE6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5F0355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F8329" w14:textId="4D981921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C574B1" w14:paraId="32839F13" w14:textId="77777777" w:rsidTr="0063300F">
        <w:tc>
          <w:tcPr>
            <w:tcW w:w="2254" w:type="pct"/>
          </w:tcPr>
          <w:p w14:paraId="1E5667DB" w14:textId="5F08DD14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73DB03AA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28790F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FB9084C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488008E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72E24FB8" w14:textId="77777777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F1942D2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7257198" w14:textId="77777777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C574B1" w14:paraId="4242BD3B" w14:textId="77777777" w:rsidTr="0063300F">
        <w:tc>
          <w:tcPr>
            <w:tcW w:w="2254" w:type="pct"/>
          </w:tcPr>
          <w:p w14:paraId="491FEDE3" w14:textId="5A34E8CB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F5F3EE" w14:textId="56BB42AD" w:rsidR="00FA1741" w:rsidRPr="00C574B1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E9BE2D4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59B208" w14:textId="6221F732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750FE6FF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1DBBD8" w14:textId="110A7E7C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C4D5F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F111C0" w14:textId="61C0056D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2D250C00" w14:textId="77777777" w:rsidTr="0063300F">
        <w:tc>
          <w:tcPr>
            <w:tcW w:w="2254" w:type="pct"/>
          </w:tcPr>
          <w:p w14:paraId="105D6E27" w14:textId="0C486AC5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5776C7" w14:textId="777765E9" w:rsidR="00FA1741" w:rsidRPr="00C574B1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792E5B" w14:textId="5027CA56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4F41E4C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3AF6CB" w14:textId="5AA325F9" w:rsidR="00FA1741" w:rsidRPr="00C574B1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A9188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4DC254" w14:textId="3470D1AF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3300F" w:rsidRPr="00C574B1" w14:paraId="654F4DCE" w14:textId="77777777" w:rsidTr="0063300F">
        <w:tc>
          <w:tcPr>
            <w:tcW w:w="2254" w:type="pct"/>
          </w:tcPr>
          <w:p w14:paraId="1B738EFB" w14:textId="77777777" w:rsidR="0063300F" w:rsidRPr="00C574B1" w:rsidRDefault="0063300F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B40E71C" w14:textId="77777777" w:rsidR="0063300F" w:rsidRPr="00C574B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EEF24A" w14:textId="77777777" w:rsidR="0063300F" w:rsidRPr="00C574B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D1E7E9" w14:textId="77777777" w:rsidR="0063300F" w:rsidRPr="00C574B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FBAA61E" w14:textId="77777777" w:rsidR="0063300F" w:rsidRPr="00C574B1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683A9E2" w14:textId="77777777" w:rsidR="0063300F" w:rsidRPr="00C574B1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192CE6" w14:textId="77777777" w:rsidR="0063300F" w:rsidRPr="00C574B1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C5FAE" w14:textId="77777777" w:rsidR="0063300F" w:rsidRPr="00C574B1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C574B1" w14:paraId="56BBC67E" w14:textId="77777777" w:rsidTr="0063300F">
        <w:tc>
          <w:tcPr>
            <w:tcW w:w="2254" w:type="pct"/>
          </w:tcPr>
          <w:p w14:paraId="594611C6" w14:textId="04BD861D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</w:tcPr>
          <w:p w14:paraId="7024AF3F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A63E751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ADE9C3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BEDC7CA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C16643A" w14:textId="77777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0FE8B9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5FF161" w14:textId="77777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C574B1" w14:paraId="3AE1B315" w14:textId="77777777" w:rsidTr="0063300F">
        <w:tc>
          <w:tcPr>
            <w:tcW w:w="2254" w:type="pct"/>
          </w:tcPr>
          <w:p w14:paraId="355579EC" w14:textId="191B9BBC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2B3330D9" w14:textId="1C49A447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E5ADB3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45A70F" w14:textId="4A528FE8" w:rsidR="00FA1741" w:rsidRPr="00C574B1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26CE08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ACBBF" w14:textId="34CE5C2F" w:rsidR="00FA1741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5,935</w:t>
            </w:r>
          </w:p>
        </w:tc>
        <w:tc>
          <w:tcPr>
            <w:tcW w:w="148" w:type="pct"/>
          </w:tcPr>
          <w:p w14:paraId="2E2712C3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079B68" w14:textId="0E2B4D6F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734</w:t>
            </w:r>
          </w:p>
        </w:tc>
      </w:tr>
      <w:tr w:rsidR="00FA1741" w:rsidRPr="00C574B1" w14:paraId="5A2BB7CA" w14:textId="77777777" w:rsidTr="0063300F">
        <w:tc>
          <w:tcPr>
            <w:tcW w:w="2254" w:type="pct"/>
          </w:tcPr>
          <w:p w14:paraId="7CE0317F" w14:textId="5BFECC7C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D7C0A9" w14:textId="47359AD2" w:rsidR="00FA1741" w:rsidRPr="00C574B1" w:rsidRDefault="000F202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5,614</w:t>
            </w:r>
          </w:p>
        </w:tc>
        <w:tc>
          <w:tcPr>
            <w:tcW w:w="148" w:type="pct"/>
          </w:tcPr>
          <w:p w14:paraId="5306E00C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9CDFF3B" w14:textId="6F5F2E91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50" w:type="pct"/>
          </w:tcPr>
          <w:p w14:paraId="7EC55039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2A39A15" w14:textId="1E4D87BF" w:rsidR="00FA1741" w:rsidRPr="00C574B1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B1ED4" w:rsidRPr="00C574B1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48" w:type="pct"/>
          </w:tcPr>
          <w:p w14:paraId="095B0FBE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77A619" w14:textId="5F9358ED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2BB1F7A1" w14:textId="77777777" w:rsidTr="0063300F">
        <w:tc>
          <w:tcPr>
            <w:tcW w:w="2254" w:type="pct"/>
          </w:tcPr>
          <w:p w14:paraId="40A79740" w14:textId="2549BD93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86249FD" w14:textId="68795022" w:rsidR="00FA1741" w:rsidRPr="00C574B1" w:rsidRDefault="000F202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5,614</w:t>
            </w:r>
          </w:p>
        </w:tc>
        <w:tc>
          <w:tcPr>
            <w:tcW w:w="148" w:type="pct"/>
          </w:tcPr>
          <w:p w14:paraId="6DBD63A5" w14:textId="77777777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5A4B126" w14:textId="7A15984D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150" w:type="pct"/>
          </w:tcPr>
          <w:p w14:paraId="6A2CAA30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E89D3CB" w14:textId="4DC39B2B" w:rsidR="00FA1741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7,678</w:t>
            </w:r>
          </w:p>
        </w:tc>
        <w:tc>
          <w:tcPr>
            <w:tcW w:w="148" w:type="pct"/>
          </w:tcPr>
          <w:p w14:paraId="188F033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7B211C" w14:textId="29ED661F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734</w:t>
            </w:r>
          </w:p>
        </w:tc>
      </w:tr>
      <w:tr w:rsidR="00FA1741" w:rsidRPr="00C574B1" w14:paraId="5342D5CB" w14:textId="77777777" w:rsidTr="0063300F">
        <w:tc>
          <w:tcPr>
            <w:tcW w:w="2254" w:type="pct"/>
          </w:tcPr>
          <w:p w14:paraId="5775E434" w14:textId="13738982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0C0786E" w14:textId="526EF653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8F01F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780BF22" w14:textId="05ECAD8A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316E71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66BEE3" w14:textId="63CA4360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B60280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18AC20A" w14:textId="61879536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574B1" w14:paraId="170AC070" w14:textId="77777777" w:rsidTr="0063300F">
        <w:tc>
          <w:tcPr>
            <w:tcW w:w="2254" w:type="pct"/>
          </w:tcPr>
          <w:p w14:paraId="5E41DCE0" w14:textId="29742291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9" w:type="pct"/>
          </w:tcPr>
          <w:p w14:paraId="1FC373D7" w14:textId="6263EB34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FB940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B2A44B" w14:textId="2E4321DA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559521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7028F" w14:textId="60767A9D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9ED43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4FD77D" w14:textId="3C4AD1BF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574B1" w14:paraId="720540DD" w14:textId="77777777" w:rsidTr="0063300F">
        <w:tc>
          <w:tcPr>
            <w:tcW w:w="2254" w:type="pct"/>
          </w:tcPr>
          <w:p w14:paraId="48E741FE" w14:textId="3F055A3B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ADB95A5" w14:textId="7917ACB5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08DC1F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F14A6F" w14:textId="3DB9538D" w:rsidR="00FA1741" w:rsidRPr="00C574B1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6C14E81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0ED7DF5" w14:textId="62663269" w:rsidR="00FA1741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8" w:type="pct"/>
          </w:tcPr>
          <w:p w14:paraId="12060AB4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D5680C" w14:textId="385E46E1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0E1133FE" w14:textId="77777777" w:rsidTr="0063300F">
        <w:tc>
          <w:tcPr>
            <w:tcW w:w="2254" w:type="pct"/>
          </w:tcPr>
          <w:p w14:paraId="3ABF783B" w14:textId="7B4F1689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E743BC9" w14:textId="71DFB712" w:rsidR="00FA1741" w:rsidRPr="00C574B1" w:rsidRDefault="000F202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8" w:type="pct"/>
          </w:tcPr>
          <w:p w14:paraId="2C266B62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2C14B64E" w:rsidR="00FA1741" w:rsidRPr="00C574B1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BAF578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5FC2DC83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8027A6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07D63BD6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2C92C7FA" w14:textId="77777777" w:rsidTr="0063300F">
        <w:tc>
          <w:tcPr>
            <w:tcW w:w="2254" w:type="pct"/>
          </w:tcPr>
          <w:p w14:paraId="2C918AA1" w14:textId="77B89EBA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67FFA88" w14:textId="2C4A4317" w:rsidR="00FA1741" w:rsidRPr="00C574B1" w:rsidRDefault="000F202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148" w:type="pct"/>
          </w:tcPr>
          <w:p w14:paraId="56BB2E83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F44223" w14:textId="51D89D9C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69A1DCB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175CFDC" w14:textId="08F83589" w:rsidR="00FA1741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48" w:type="pct"/>
          </w:tcPr>
          <w:p w14:paraId="5FB3FFF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F86CB" w14:textId="48E837C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C574B1" w14:paraId="07E5D040" w14:textId="77777777" w:rsidTr="0063300F">
        <w:tc>
          <w:tcPr>
            <w:tcW w:w="2254" w:type="pct"/>
          </w:tcPr>
          <w:p w14:paraId="39C48172" w14:textId="77777777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A6D565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555B83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A45F93" w14:textId="77777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F3399B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F5D9C9" w14:textId="77777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B0ABD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BD3D4F" w14:textId="77777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574B1" w14:paraId="5F7B1D68" w14:textId="77777777" w:rsidTr="0063300F">
        <w:tc>
          <w:tcPr>
            <w:tcW w:w="2254" w:type="pct"/>
          </w:tcPr>
          <w:p w14:paraId="545D5C32" w14:textId="2AA25C57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</w:tcPr>
          <w:p w14:paraId="1CA6C02F" w14:textId="08623894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2792A1" w14:textId="77777777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31163C" w14:textId="3B213B6B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2EDD48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3EBD2B2" w14:textId="04F138F3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FED1B3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2BFB478" w14:textId="35227F92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C574B1" w14:paraId="282E8B28" w14:textId="77777777" w:rsidTr="0063300F">
        <w:tc>
          <w:tcPr>
            <w:tcW w:w="2254" w:type="pct"/>
          </w:tcPr>
          <w:p w14:paraId="5C75CE95" w14:textId="449B113C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E830684" w14:textId="5032FED9" w:rsidR="00FA1741" w:rsidRPr="00C574B1" w:rsidRDefault="000F202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148" w:type="pct"/>
          </w:tcPr>
          <w:p w14:paraId="739DCE5E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02D2E1" w14:textId="398AC488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150" w:type="pct"/>
          </w:tcPr>
          <w:p w14:paraId="6F60B669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C42CE95" w14:textId="1CB83C40" w:rsidR="00FA1741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148" w:type="pct"/>
          </w:tcPr>
          <w:p w14:paraId="59FC0E75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C380BC" w14:textId="41F1714A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</w:tr>
      <w:tr w:rsidR="00FA1741" w:rsidRPr="00C574B1" w14:paraId="4FD268FF" w14:textId="77777777" w:rsidTr="0063300F">
        <w:tc>
          <w:tcPr>
            <w:tcW w:w="2254" w:type="pct"/>
          </w:tcPr>
          <w:p w14:paraId="1CC7C180" w14:textId="5905F685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D829FE" w14:textId="42CA7A4A" w:rsidR="00FA1741" w:rsidRPr="00C574B1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8" w:type="pct"/>
          </w:tcPr>
          <w:p w14:paraId="7947CE84" w14:textId="107EA6F8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221D090A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6876985D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2DA23715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55E56F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51A06013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2BFC9655" w14:textId="77777777" w:rsidTr="0063300F">
        <w:tc>
          <w:tcPr>
            <w:tcW w:w="2254" w:type="pct"/>
          </w:tcPr>
          <w:p w14:paraId="5612E1EA" w14:textId="647E58E3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E0DCCE" w14:textId="1F60EC93" w:rsidR="00FA1741" w:rsidRPr="00C574B1" w:rsidRDefault="000F2027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1,429</w:t>
            </w:r>
          </w:p>
        </w:tc>
        <w:tc>
          <w:tcPr>
            <w:tcW w:w="148" w:type="pct"/>
          </w:tcPr>
          <w:p w14:paraId="3E37037D" w14:textId="30CFF46E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1C83F89" w14:textId="21D787CA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150" w:type="pct"/>
          </w:tcPr>
          <w:p w14:paraId="7A3A20CB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08F28A" w14:textId="40236B14" w:rsidR="00FA1741" w:rsidRPr="00C574B1" w:rsidRDefault="008B1ED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1,264</w:t>
            </w:r>
          </w:p>
        </w:tc>
        <w:tc>
          <w:tcPr>
            <w:tcW w:w="148" w:type="pct"/>
          </w:tcPr>
          <w:p w14:paraId="294D53DA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96A31F" w14:textId="151385AA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</w:tr>
      <w:tr w:rsidR="00FA1741" w:rsidRPr="00C574B1" w14:paraId="4B82518D" w14:textId="77777777" w:rsidTr="0063300F">
        <w:tc>
          <w:tcPr>
            <w:tcW w:w="2254" w:type="pct"/>
          </w:tcPr>
          <w:p w14:paraId="274FF578" w14:textId="28FB9517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188BEC1" w14:textId="56936507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ADADD" w14:textId="77777777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B2793" w14:textId="6F9796EE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4AA23B1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282FB7" w14:textId="25861D0D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BB6755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7F86E" w14:textId="2515477A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574B1" w14:paraId="4859DA9E" w14:textId="77777777" w:rsidTr="0063300F">
        <w:tc>
          <w:tcPr>
            <w:tcW w:w="2254" w:type="pct"/>
          </w:tcPr>
          <w:p w14:paraId="50BC1225" w14:textId="3C63DF4C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F65F426" w14:textId="3B026CA0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D0F65" w14:textId="31839132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F48CC" w14:textId="670DFB82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864BF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BDB46D" w14:textId="1E768BB6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BF868D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99979B" w14:textId="44DA84A8" w:rsidR="00FA1741" w:rsidRPr="00C574B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C574B1" w14:paraId="5BC0D3AF" w14:textId="77777777" w:rsidTr="0063300F">
        <w:tc>
          <w:tcPr>
            <w:tcW w:w="2254" w:type="pct"/>
          </w:tcPr>
          <w:p w14:paraId="6401ACEA" w14:textId="1415814C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F5375C2" w14:textId="24B5F322" w:rsidR="00FA1741" w:rsidRPr="00C574B1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2FD96AC5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69B8C8E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6C551E30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5D808EFC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158A6F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3294A4AD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407DF894" w14:textId="77777777" w:rsidTr="0063300F">
        <w:tc>
          <w:tcPr>
            <w:tcW w:w="2254" w:type="pct"/>
          </w:tcPr>
          <w:p w14:paraId="366D48AB" w14:textId="081C729D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898D82" w14:textId="3F496469" w:rsidR="00FA1741" w:rsidRPr="00C574B1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4D066F58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5138D8CB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DC60E0C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27FA478B" w:rsidR="00FA1741" w:rsidRPr="00C574B1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DE3449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2AA07578" w:rsidR="00FA1741" w:rsidRPr="00C574B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574B1" w14:paraId="187B1255" w14:textId="77777777" w:rsidTr="0063300F">
        <w:tc>
          <w:tcPr>
            <w:tcW w:w="2254" w:type="pct"/>
          </w:tcPr>
          <w:p w14:paraId="3BB62154" w14:textId="3DC825FC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296C01" w14:textId="35F5782C" w:rsidR="00FA1741" w:rsidRPr="00C574B1" w:rsidRDefault="00DA0A86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3121500F" w14:textId="77777777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09264A" w14:textId="7F3D6D60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080ED2BB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B70E59" w14:textId="47976BD9" w:rsidR="00FA1741" w:rsidRPr="00C574B1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8A235A" w14:textId="12ECA386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C574B1" w14:paraId="5419D0E3" w14:textId="77777777" w:rsidTr="0063300F">
        <w:tc>
          <w:tcPr>
            <w:tcW w:w="2254" w:type="pct"/>
          </w:tcPr>
          <w:p w14:paraId="447B0A2A" w14:textId="1B4A10FE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41CB71" w14:textId="037A946D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69440" w14:textId="77777777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12522A" w14:textId="109CDD43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6D2D8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33B484" w14:textId="6CE107A3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A0CBCC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B73285" w14:textId="0FEEF02E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574B1" w14:paraId="5E276F47" w14:textId="77777777" w:rsidTr="0063300F">
        <w:tc>
          <w:tcPr>
            <w:tcW w:w="2254" w:type="pct"/>
          </w:tcPr>
          <w:p w14:paraId="7D6F739F" w14:textId="5C80C0D8" w:rsidR="00FA1741" w:rsidRPr="00C574B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7B38ED4" w14:textId="6AD629E2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B1C6D" w14:textId="77777777" w:rsidR="00FA1741" w:rsidRPr="00C574B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E7164" w14:textId="3511AF4D" w:rsidR="00FA1741" w:rsidRPr="00C574B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50E377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13339C7" w14:textId="027EDB8B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3C5033" w14:textId="77777777" w:rsidR="00FA1741" w:rsidRPr="00C574B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5DD8440" w14:textId="57B90A4F" w:rsidR="00FA1741" w:rsidRPr="00C574B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177F" w:rsidRPr="00C574B1" w14:paraId="25A89B64" w14:textId="77777777" w:rsidTr="0063300F">
        <w:trPr>
          <w:trHeight w:val="191"/>
        </w:trPr>
        <w:tc>
          <w:tcPr>
            <w:tcW w:w="2254" w:type="pct"/>
          </w:tcPr>
          <w:p w14:paraId="607CB9A8" w14:textId="47B53465" w:rsidR="000B177F" w:rsidRPr="00C574B1" w:rsidRDefault="000B177F" w:rsidP="000B177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89" w:type="pct"/>
          </w:tcPr>
          <w:p w14:paraId="2BEB5CB1" w14:textId="778591F9" w:rsidR="000B177F" w:rsidRPr="00C574B1" w:rsidRDefault="000B177F" w:rsidP="000B177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25,801</w:t>
            </w:r>
          </w:p>
        </w:tc>
        <w:tc>
          <w:tcPr>
            <w:tcW w:w="148" w:type="pct"/>
          </w:tcPr>
          <w:p w14:paraId="7F4FB309" w14:textId="77777777" w:rsidR="000B177F" w:rsidRPr="00C574B1" w:rsidRDefault="000B177F" w:rsidP="000B177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0A709BBA" w:rsidR="000B177F" w:rsidRPr="00C574B1" w:rsidRDefault="000B177F" w:rsidP="000B177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  <w:tc>
          <w:tcPr>
            <w:tcW w:w="150" w:type="pct"/>
          </w:tcPr>
          <w:p w14:paraId="69E9D7D7" w14:textId="77777777" w:rsidR="000B177F" w:rsidRPr="00C574B1" w:rsidRDefault="000B177F" w:rsidP="000B17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07870803" w:rsidR="000B177F" w:rsidRPr="00C574B1" w:rsidRDefault="000B177F" w:rsidP="000B177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25,801</w:t>
            </w:r>
          </w:p>
        </w:tc>
        <w:tc>
          <w:tcPr>
            <w:tcW w:w="148" w:type="pct"/>
          </w:tcPr>
          <w:p w14:paraId="63E9095D" w14:textId="77777777" w:rsidR="000B177F" w:rsidRPr="00C574B1" w:rsidRDefault="000B177F" w:rsidP="000B17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7A0C05CB" w:rsidR="000B177F" w:rsidRPr="00C574B1" w:rsidRDefault="000B177F" w:rsidP="000B177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</w:tr>
      <w:tr w:rsidR="000B177F" w:rsidRPr="00C574B1" w14:paraId="281640DC" w14:textId="77777777" w:rsidTr="0063300F">
        <w:tc>
          <w:tcPr>
            <w:tcW w:w="2254" w:type="pct"/>
          </w:tcPr>
          <w:p w14:paraId="4AD1CF9A" w14:textId="59113293" w:rsidR="000B177F" w:rsidRPr="00C574B1" w:rsidRDefault="000B177F" w:rsidP="000B177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1616E4" w14:textId="6FB7DDE0" w:rsidR="000B177F" w:rsidRPr="00C574B1" w:rsidRDefault="000B177F" w:rsidP="000B177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148" w:type="pct"/>
          </w:tcPr>
          <w:p w14:paraId="607921C3" w14:textId="77777777" w:rsidR="000B177F" w:rsidRPr="00C574B1" w:rsidRDefault="000B177F" w:rsidP="000B177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67225949" w:rsidR="000B177F" w:rsidRPr="00C574B1" w:rsidRDefault="000B177F" w:rsidP="000B177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  <w:tc>
          <w:tcPr>
            <w:tcW w:w="150" w:type="pct"/>
          </w:tcPr>
          <w:p w14:paraId="04904C82" w14:textId="77777777" w:rsidR="000B177F" w:rsidRPr="00C574B1" w:rsidRDefault="000B177F" w:rsidP="000B17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722D5CDB" w:rsidR="000B177F" w:rsidRPr="00C574B1" w:rsidRDefault="000B177F" w:rsidP="000B177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148" w:type="pct"/>
          </w:tcPr>
          <w:p w14:paraId="0B680BD8" w14:textId="77777777" w:rsidR="000B177F" w:rsidRPr="00C574B1" w:rsidRDefault="000B177F" w:rsidP="000B17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36F6786B" w:rsidR="000B177F" w:rsidRPr="00C574B1" w:rsidRDefault="000B177F" w:rsidP="000B177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</w:tr>
      <w:tr w:rsidR="000B177F" w:rsidRPr="00C574B1" w14:paraId="0FD04202" w14:textId="77777777" w:rsidTr="0063300F">
        <w:tc>
          <w:tcPr>
            <w:tcW w:w="2254" w:type="pct"/>
          </w:tcPr>
          <w:p w14:paraId="79FBB6E5" w14:textId="60BF32C9" w:rsidR="000B177F" w:rsidRPr="00C574B1" w:rsidRDefault="000B177F" w:rsidP="000B17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83255" w14:textId="0189F81F" w:rsidR="000B177F" w:rsidRPr="00C574B1" w:rsidRDefault="000B177F" w:rsidP="000B177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93,191</w:t>
            </w:r>
          </w:p>
        </w:tc>
        <w:tc>
          <w:tcPr>
            <w:tcW w:w="148" w:type="pct"/>
          </w:tcPr>
          <w:p w14:paraId="08C157E3" w14:textId="60488521" w:rsidR="000B177F" w:rsidRPr="00C574B1" w:rsidRDefault="000B177F" w:rsidP="000B177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0E72735" w14:textId="4C3C5E28" w:rsidR="000B177F" w:rsidRPr="00C574B1" w:rsidRDefault="000B177F" w:rsidP="000B177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  <w:tc>
          <w:tcPr>
            <w:tcW w:w="150" w:type="pct"/>
          </w:tcPr>
          <w:p w14:paraId="2ED7F9B1" w14:textId="77777777" w:rsidR="000B177F" w:rsidRPr="00C574B1" w:rsidRDefault="000B177F" w:rsidP="000B17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E92C22F" w14:textId="0E6C92DE" w:rsidR="000B177F" w:rsidRPr="00C574B1" w:rsidRDefault="000B177F" w:rsidP="000B177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93,191</w:t>
            </w:r>
          </w:p>
        </w:tc>
        <w:tc>
          <w:tcPr>
            <w:tcW w:w="148" w:type="pct"/>
          </w:tcPr>
          <w:p w14:paraId="4F305878" w14:textId="77777777" w:rsidR="000B177F" w:rsidRPr="00C574B1" w:rsidRDefault="000B177F" w:rsidP="000B17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CBED3CE" w14:textId="35FA1CD7" w:rsidR="000B177F" w:rsidRPr="00C574B1" w:rsidRDefault="000B177F" w:rsidP="000B177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</w:tr>
    </w:tbl>
    <w:p w14:paraId="10D587E7" w14:textId="54DD5AC3" w:rsidR="00C371C9" w:rsidRPr="00C574B1" w:rsidRDefault="00C371C9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FC594" w14:textId="77777777" w:rsidR="00C371C9" w:rsidRPr="00C574B1" w:rsidRDefault="00C371C9">
      <w:pPr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</w:rPr>
        <w:br w:type="page"/>
      </w:r>
    </w:p>
    <w:p w14:paraId="288BEABC" w14:textId="479F77A0" w:rsidR="002C4FD1" w:rsidRPr="00C574B1" w:rsidRDefault="002C4FD1" w:rsidP="007860C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C574B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Pr="00C574B1" w:rsidRDefault="000C68D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FFE71" w14:textId="00BF63AB" w:rsidR="00CF4108" w:rsidRPr="00C574B1" w:rsidRDefault="00114F6B" w:rsidP="00CF41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C4103"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933E9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3E9" w:rsidRPr="00C574B1">
        <w:rPr>
          <w:rFonts w:asciiTheme="majorBidi" w:hAnsiTheme="majorBidi" w:cstheme="majorBidi"/>
          <w:sz w:val="30"/>
          <w:szCs w:val="30"/>
        </w:rPr>
        <w:t>2567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2F5B1C" w:rsidRPr="00C574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บริษัทมีสัญญาที่สำคัญที่เกิดขึ้นใหม่กับบุคคลและกิจการที่เกี่ยวข้องกัน ดังนี้</w:t>
      </w:r>
    </w:p>
    <w:p w14:paraId="6E6848DC" w14:textId="77777777" w:rsidR="00CF4108" w:rsidRPr="00C574B1" w:rsidRDefault="00CF4108" w:rsidP="00CF41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FFBDC6" w14:textId="6EBD7289" w:rsidR="0098297E" w:rsidRPr="00C574B1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สัญญาให้กู้ยืมเงินระยะสั้น</w:t>
      </w:r>
    </w:p>
    <w:p w14:paraId="594C5EB1" w14:textId="77777777" w:rsidR="00114F6B" w:rsidRPr="00C574B1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57DB5" w14:textId="6DBDCD15" w:rsidR="00114F6B" w:rsidRPr="00C574B1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1C07F3D1" w14:textId="77777777" w:rsidR="00CB22B1" w:rsidRPr="00C574B1" w:rsidRDefault="00CB22B1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03DCA" w14:textId="35EA39F5" w:rsidR="00CB22B1" w:rsidRPr="00C574B1" w:rsidRDefault="00CB22B1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5 </w:t>
      </w:r>
      <w:r w:rsidR="008A7EFE" w:rsidRPr="00C574B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8A7EFE" w:rsidRPr="00C574B1">
        <w:rPr>
          <w:rFonts w:asciiTheme="majorBidi" w:hAnsiTheme="majorBidi" w:cstheme="majorBidi"/>
          <w:sz w:val="30"/>
          <w:szCs w:val="30"/>
        </w:rPr>
        <w:t>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="00FC4103" w:rsidRPr="00C574B1">
        <w:rPr>
          <w:rFonts w:asciiTheme="majorBidi" w:hAnsiTheme="majorBidi" w:cstheme="majorBidi"/>
          <w:sz w:val="30"/>
          <w:szCs w:val="30"/>
          <w:cs/>
        </w:rPr>
        <w:br/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บริษัทย่อยเพื่อใช้ในการดำเนินงานในจำนวนเงินรวมไม่เกิน </w:t>
      </w:r>
      <w:r w:rsidR="000933E9" w:rsidRPr="00C574B1">
        <w:rPr>
          <w:rFonts w:asciiTheme="majorBidi" w:hAnsiTheme="majorBidi" w:cstheme="majorBidi"/>
          <w:sz w:val="30"/>
          <w:szCs w:val="30"/>
        </w:rPr>
        <w:t>2</w:t>
      </w:r>
      <w:r w:rsidRPr="00C574B1">
        <w:rPr>
          <w:rFonts w:asciiTheme="majorBidi" w:hAnsiTheme="majorBidi" w:cstheme="majorBidi"/>
          <w:sz w:val="30"/>
          <w:szCs w:val="30"/>
        </w:rPr>
        <w:t xml:space="preserve">0.0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</w:t>
      </w:r>
      <w:r w:rsidRPr="00C574B1">
        <w:rPr>
          <w:rFonts w:asciiTheme="majorBidi" w:hAnsiTheme="majorBidi" w:cstheme="majorBidi"/>
          <w:sz w:val="30"/>
          <w:szCs w:val="30"/>
        </w:rPr>
        <w:t xml:space="preserve">(MLR)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C574B1">
        <w:rPr>
          <w:rFonts w:asciiTheme="majorBidi" w:hAnsiTheme="majorBidi" w:cstheme="majorBidi"/>
          <w:sz w:val="30"/>
          <w:szCs w:val="30"/>
        </w:rPr>
        <w:t xml:space="preserve">4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แห่ง บวกส่วนเพิ่มร้อยละ </w:t>
      </w:r>
      <w:r w:rsidRPr="00C574B1">
        <w:rPr>
          <w:rFonts w:asciiTheme="majorBidi" w:hAnsiTheme="majorBidi" w:cstheme="majorBidi"/>
          <w:sz w:val="30"/>
          <w:szCs w:val="30"/>
        </w:rPr>
        <w:t xml:space="preserve">0.7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="00777C4A"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="008B1ED4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0933E9" w:rsidRPr="00C574B1">
        <w:rPr>
          <w:rFonts w:asciiTheme="majorBidi" w:hAnsiTheme="majorBidi" w:cstheme="majorBidi"/>
          <w:sz w:val="30"/>
          <w:szCs w:val="30"/>
        </w:rPr>
        <w:t>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บริษัทย่อยเบิกรับเงินกู้จากสัญญาให้กู้ยืมระยะสั้นดังกล่าว</w:t>
      </w:r>
      <w:r w:rsidR="00777C4A" w:rsidRPr="00C574B1">
        <w:rPr>
          <w:rFonts w:asciiTheme="majorBidi" w:hAnsiTheme="majorBidi" w:cstheme="majorBidi" w:hint="cs"/>
          <w:sz w:val="30"/>
          <w:szCs w:val="30"/>
          <w:cs/>
        </w:rPr>
        <w:t>แล้วทั้ง</w:t>
      </w:r>
      <w:r w:rsidR="008A7EFE" w:rsidRPr="00C574B1">
        <w:rPr>
          <w:rFonts w:asciiTheme="majorBidi" w:hAnsiTheme="majorBidi" w:cstheme="majorBidi" w:hint="cs"/>
          <w:sz w:val="30"/>
          <w:szCs w:val="30"/>
          <w:cs/>
        </w:rPr>
        <w:t>จำนวน โดยมีกำหนดชำระคืนทั้งจำนวนภายในเดือน</w:t>
      </w:r>
      <w:r w:rsidR="008B1ED4" w:rsidRPr="00C574B1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B1ED4" w:rsidRPr="00C574B1">
        <w:rPr>
          <w:rFonts w:asciiTheme="majorBidi" w:hAnsiTheme="majorBidi" w:cstheme="majorBidi"/>
          <w:sz w:val="30"/>
          <w:szCs w:val="30"/>
        </w:rPr>
        <w:t xml:space="preserve">2567 </w:t>
      </w:r>
      <w:r w:rsidR="002C49F4" w:rsidRPr="00C574B1">
        <w:rPr>
          <w:rFonts w:asciiTheme="majorBidi" w:hAnsiTheme="majorBidi" w:cstheme="majorBidi" w:hint="cs"/>
          <w:sz w:val="30"/>
          <w:szCs w:val="30"/>
          <w:cs/>
        </w:rPr>
        <w:t xml:space="preserve">เดือนพฤศจิกายน </w:t>
      </w:r>
      <w:r w:rsidR="002C49F4" w:rsidRPr="00C574B1">
        <w:rPr>
          <w:rFonts w:asciiTheme="majorBidi" w:hAnsiTheme="majorBidi" w:cstheme="majorBidi"/>
          <w:sz w:val="30"/>
          <w:szCs w:val="30"/>
        </w:rPr>
        <w:t xml:space="preserve">2567 </w:t>
      </w:r>
      <w:r w:rsidR="002C49F4" w:rsidRPr="00C574B1">
        <w:rPr>
          <w:rFonts w:asciiTheme="majorBidi" w:hAnsiTheme="majorBidi" w:cstheme="majorBidi" w:hint="cs"/>
          <w:sz w:val="30"/>
          <w:szCs w:val="30"/>
          <w:cs/>
        </w:rPr>
        <w:t>และเดือน</w:t>
      </w:r>
      <w:r w:rsidR="008B1ED4" w:rsidRPr="00C574B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8B1ED4" w:rsidRPr="00C574B1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65F495D1" w14:textId="77777777" w:rsidR="005F3B2F" w:rsidRPr="00C574B1" w:rsidRDefault="005F3B2F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BD608" w14:textId="4248A219" w:rsidR="00AA07D4" w:rsidRPr="00C574B1" w:rsidRDefault="008B1ED4" w:rsidP="008B1ED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13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2567 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Pr="00C574B1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บริษัทย่อยเพื่อใช้ในการดำเนินงานในจำนวนเงินรวมไม่เกิน </w:t>
      </w:r>
      <w:r w:rsidRPr="00C574B1">
        <w:rPr>
          <w:rFonts w:asciiTheme="majorBidi" w:hAnsiTheme="majorBidi" w:cstheme="majorBidi"/>
          <w:sz w:val="30"/>
          <w:szCs w:val="30"/>
        </w:rPr>
        <w:t xml:space="preserve">20.0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</w:t>
      </w:r>
      <w:r w:rsidRPr="00C574B1">
        <w:rPr>
          <w:rFonts w:asciiTheme="majorBidi" w:hAnsiTheme="majorBidi" w:cstheme="majorBidi"/>
          <w:sz w:val="30"/>
          <w:szCs w:val="30"/>
        </w:rPr>
        <w:t xml:space="preserve">(MLR)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C574B1">
        <w:rPr>
          <w:rFonts w:asciiTheme="majorBidi" w:hAnsiTheme="majorBidi" w:cstheme="majorBidi"/>
          <w:sz w:val="30"/>
          <w:szCs w:val="30"/>
        </w:rPr>
        <w:t xml:space="preserve">4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แห่ง บวกส่วนเพิ่มร้อยละ </w:t>
      </w:r>
      <w:r w:rsidRPr="00C574B1">
        <w:rPr>
          <w:rFonts w:asciiTheme="majorBidi" w:hAnsiTheme="majorBidi" w:cstheme="majorBidi"/>
          <w:sz w:val="30"/>
          <w:szCs w:val="30"/>
        </w:rPr>
        <w:t xml:space="preserve">0.7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2567 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บริษัทย่อยเบิกรับเงินกู้จากสัญญาให้กู้ยืมระยะสั้นดังกล่าว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 xml:space="preserve">แล้ว </w:t>
      </w:r>
      <w:r w:rsidRPr="00C574B1">
        <w:rPr>
          <w:rFonts w:asciiTheme="majorBidi" w:hAnsiTheme="majorBidi" w:cstheme="majorBidi"/>
          <w:sz w:val="30"/>
          <w:szCs w:val="30"/>
        </w:rPr>
        <w:t xml:space="preserve">8.0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ล้านบาท โดยมีกำหนดชำระคืนทั้งจำนวนภายในเดือนมกราคม</w:t>
      </w:r>
      <w:r w:rsidRPr="00C574B1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777F72B1" w14:textId="7E5AF0AD" w:rsidR="00AA07D4" w:rsidRPr="00C574B1" w:rsidRDefault="00AA07D4">
      <w:pPr>
        <w:rPr>
          <w:rFonts w:asciiTheme="majorBidi" w:hAnsiTheme="majorBidi" w:cstheme="majorBidi"/>
          <w:sz w:val="30"/>
          <w:szCs w:val="30"/>
        </w:rPr>
      </w:pPr>
    </w:p>
    <w:p w14:paraId="1C8A7541" w14:textId="211B76F9" w:rsidR="00100AB3" w:rsidRPr="00C574B1" w:rsidRDefault="00100AB3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C574B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บริการ</w:t>
      </w:r>
    </w:p>
    <w:p w14:paraId="06C105F3" w14:textId="77777777" w:rsidR="00100AB3" w:rsidRPr="00C574B1" w:rsidRDefault="00100AB3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DEBC2" w14:textId="0A162D57" w:rsidR="00100AB3" w:rsidRPr="00C574B1" w:rsidRDefault="00100AB3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370A1F" w:rsidRPr="00C574B1">
        <w:rPr>
          <w:rFonts w:asciiTheme="majorBidi" w:hAnsiTheme="majorBidi" w:cstheme="majorBidi" w:hint="cs"/>
          <w:b/>
          <w:bCs/>
          <w:sz w:val="30"/>
          <w:szCs w:val="30"/>
          <w:cs/>
        </w:rPr>
        <w:t>ร่วม</w:t>
      </w:r>
    </w:p>
    <w:p w14:paraId="70CAA537" w14:textId="77777777" w:rsidR="00100AB3" w:rsidRPr="00C574B1" w:rsidRDefault="00100AB3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42CAE" w14:textId="3DEA8D1A" w:rsidR="00100AB3" w:rsidRPr="00C574B1" w:rsidRDefault="00100AB3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70A1F" w:rsidRPr="00C574B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D48AA" w:rsidRPr="00C574B1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ว่าจ้างบริษัทร่วมเพื่อให้บริการบริหารจัดการตู้จัดจำหน่ายสินค้าอัตโนมัติของ</w:t>
      </w:r>
      <w:r w:rsidR="00370A1F"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70A1F" w:rsidRPr="00C574B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D48AA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 xml:space="preserve">25 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เครื่อง โดยมีกำหนดระยะเวลาและค่าบริการเป็นราคาที่ตกลงกันตามสัญญา</w:t>
      </w:r>
    </w:p>
    <w:p w14:paraId="3713B473" w14:textId="77777777" w:rsidR="00100AB3" w:rsidRPr="00C574B1" w:rsidRDefault="00100AB3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68F6B" w14:textId="7EEB1F83" w:rsidR="00100AB3" w:rsidRPr="00C574B1" w:rsidRDefault="00370A1F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D48AA" w:rsidRPr="00C574B1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00AB3" w:rsidRPr="00C574B1">
        <w:rPr>
          <w:rFonts w:asciiTheme="majorBidi" w:hAnsiTheme="majorBidi" w:cstheme="majorBidi" w:hint="cs"/>
          <w:sz w:val="30"/>
          <w:szCs w:val="30"/>
          <w:cs/>
        </w:rPr>
        <w:t>ว่าจ้างบริษัทร่วมเพื่อให้บริการจัด</w:t>
      </w:r>
      <w:r w:rsidR="00574A0B" w:rsidRPr="00C574B1">
        <w:rPr>
          <w:rFonts w:asciiTheme="majorBidi" w:hAnsiTheme="majorBidi" w:cstheme="majorBidi" w:hint="cs"/>
          <w:sz w:val="30"/>
          <w:szCs w:val="30"/>
          <w:cs/>
        </w:rPr>
        <w:t>หาพื้นที่</w:t>
      </w:r>
      <w:r w:rsidR="00245C81" w:rsidRPr="00C574B1">
        <w:rPr>
          <w:rFonts w:asciiTheme="majorBidi" w:hAnsiTheme="majorBidi" w:cstheme="majorBidi" w:hint="cs"/>
          <w:sz w:val="30"/>
          <w:szCs w:val="30"/>
          <w:cs/>
        </w:rPr>
        <w:t>และบริหารจัดการ</w:t>
      </w:r>
      <w:r w:rsidR="008F2016" w:rsidRPr="00C574B1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100AB3" w:rsidRPr="00C574B1">
        <w:rPr>
          <w:rFonts w:asciiTheme="majorBidi" w:hAnsiTheme="majorBidi" w:cstheme="majorBidi" w:hint="cs"/>
          <w:sz w:val="30"/>
          <w:szCs w:val="30"/>
          <w:cs/>
        </w:rPr>
        <w:t>ตู้จัดจำหน่ายสินค้าอัตโนมัติของ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574B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100AB3" w:rsidRPr="00C574B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45C81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AB3" w:rsidRPr="00C574B1">
        <w:rPr>
          <w:rFonts w:asciiTheme="majorBidi" w:hAnsiTheme="majorBidi" w:cstheme="majorBidi"/>
          <w:sz w:val="30"/>
          <w:szCs w:val="30"/>
        </w:rPr>
        <w:t xml:space="preserve">160 </w:t>
      </w:r>
      <w:r w:rsidR="00100AB3" w:rsidRPr="00C574B1">
        <w:rPr>
          <w:rFonts w:asciiTheme="majorBidi" w:hAnsiTheme="majorBidi" w:cstheme="majorBidi" w:hint="cs"/>
          <w:sz w:val="30"/>
          <w:szCs w:val="30"/>
          <w:cs/>
        </w:rPr>
        <w:t>เครื่อง โดยมีกำหนดระยะเวลาและค่าบริการเป็นราคาที่ตกลงกันตามสัญญา</w:t>
      </w:r>
    </w:p>
    <w:p w14:paraId="14B318F0" w14:textId="01D007B3" w:rsidR="00E40E94" w:rsidRPr="00C574B1" w:rsidRDefault="00E40E94">
      <w:pPr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</w:rPr>
        <w:br w:type="page"/>
      </w:r>
    </w:p>
    <w:p w14:paraId="644F09BF" w14:textId="5762480A" w:rsidR="00F54FE5" w:rsidRPr="00C574B1" w:rsidRDefault="00474755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574B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5</w:t>
      </w:r>
      <w:r w:rsidR="00F54FE5" w:rsidRPr="00C574B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C574B1" w:rsidRDefault="002C4FD1" w:rsidP="002C4FD1">
      <w:pPr>
        <w:ind w:left="562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78"/>
        <w:gridCol w:w="1351"/>
        <w:gridCol w:w="180"/>
        <w:gridCol w:w="1260"/>
      </w:tblGrid>
      <w:tr w:rsidR="005A4B80" w:rsidRPr="00C574B1" w14:paraId="6D3781DA" w14:textId="77777777" w:rsidTr="00607D2A">
        <w:trPr>
          <w:cantSplit/>
          <w:trHeight w:val="788"/>
          <w:tblHeader/>
        </w:trPr>
        <w:tc>
          <w:tcPr>
            <w:tcW w:w="6041" w:type="dxa"/>
            <w:vAlign w:val="bottom"/>
          </w:tcPr>
          <w:p w14:paraId="493214C1" w14:textId="5ADBF7F0" w:rsidR="005A4B80" w:rsidRPr="00C574B1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F3B2F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C4103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B446E4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446E4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C574B1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C574B1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C574B1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C574B1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C574B1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574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C574B1" w14:paraId="7F2075B6" w14:textId="77777777" w:rsidTr="00607D2A">
        <w:trPr>
          <w:cantSplit/>
          <w:trHeight w:val="389"/>
        </w:trPr>
        <w:tc>
          <w:tcPr>
            <w:tcW w:w="6041" w:type="dxa"/>
          </w:tcPr>
          <w:p w14:paraId="057D78F7" w14:textId="77777777" w:rsidR="005A4B80" w:rsidRPr="00C574B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C574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C574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C574B1" w14:paraId="127B0162" w14:textId="77777777" w:rsidTr="00607D2A">
        <w:trPr>
          <w:cantSplit/>
          <w:trHeight w:val="389"/>
        </w:trPr>
        <w:tc>
          <w:tcPr>
            <w:tcW w:w="6041" w:type="dxa"/>
          </w:tcPr>
          <w:p w14:paraId="1B50B62A" w14:textId="77777777" w:rsidR="005A4B80" w:rsidRPr="00C574B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C574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7B6F9668" w:rsidR="005A4B80" w:rsidRPr="00C574B1" w:rsidRDefault="008B1ED4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056AB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</w:t>
            </w:r>
            <w:r w:rsidR="00E056AB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458458E" w14:textId="77777777" w:rsidR="005A4B80" w:rsidRPr="00C574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542635EE" w:rsidR="005A4B80" w:rsidRPr="00C574B1" w:rsidRDefault="008B1ED4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30,627</w:t>
            </w:r>
          </w:p>
        </w:tc>
      </w:tr>
      <w:tr w:rsidR="00561DBF" w:rsidRPr="00C574B1" w14:paraId="57C09F32" w14:textId="77777777" w:rsidTr="00607D2A">
        <w:trPr>
          <w:cantSplit/>
          <w:trHeight w:val="389"/>
        </w:trPr>
        <w:tc>
          <w:tcPr>
            <w:tcW w:w="6041" w:type="dxa"/>
          </w:tcPr>
          <w:p w14:paraId="04C3606C" w14:textId="69367C84" w:rsidR="00561DBF" w:rsidRPr="00C574B1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C574B1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23DA28F6" w:rsidR="00561DBF" w:rsidRPr="00C574B1" w:rsidRDefault="008B1ED4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571FE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,91</w:t>
            </w:r>
            <w:r w:rsidR="00B571FE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7AEEC65" w14:textId="77777777" w:rsidR="00561DBF" w:rsidRPr="00C574B1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F9A55" w14:textId="6973BD1C" w:rsidR="00561DBF" w:rsidRPr="00C574B1" w:rsidRDefault="008B1ED4" w:rsidP="008B1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307572" w:rsidRPr="00C574B1" w14:paraId="2CFB519D" w14:textId="77777777" w:rsidTr="00607D2A">
        <w:trPr>
          <w:cantSplit/>
          <w:trHeight w:val="389"/>
        </w:trPr>
        <w:tc>
          <w:tcPr>
            <w:tcW w:w="6041" w:type="dxa"/>
          </w:tcPr>
          <w:p w14:paraId="5654C3CD" w14:textId="4625253D" w:rsidR="00307572" w:rsidRPr="00C574B1" w:rsidRDefault="00307572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 w:rsidR="002B27AF"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</w:t>
            </w:r>
            <w:r w:rsidR="00B446E4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78" w:type="dxa"/>
          </w:tcPr>
          <w:p w14:paraId="0CE880FE" w14:textId="77777777" w:rsidR="00307572" w:rsidRPr="00C574B1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EA94ADE" w14:textId="1B2E8327" w:rsidR="00307572" w:rsidRPr="00C574B1" w:rsidRDefault="00FC442F" w:rsidP="0010331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446E4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AA0223" w14:textId="77777777" w:rsidR="00307572" w:rsidRPr="00C574B1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20CA3D" w14:textId="51ACB3C0" w:rsidR="00307572" w:rsidRPr="00C574B1" w:rsidRDefault="00B446E4" w:rsidP="00B446E4">
            <w:pPr>
              <w:pStyle w:val="BodyText"/>
              <w:tabs>
                <w:tab w:val="decimal" w:pos="4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B80" w:rsidRPr="00C574B1" w14:paraId="5186B079" w14:textId="77777777" w:rsidTr="00607D2A">
        <w:trPr>
          <w:cantSplit/>
          <w:trHeight w:val="389"/>
        </w:trPr>
        <w:tc>
          <w:tcPr>
            <w:tcW w:w="6041" w:type="dxa"/>
          </w:tcPr>
          <w:p w14:paraId="74AE862E" w14:textId="514C0557" w:rsidR="005A4B80" w:rsidRPr="00C574B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78" w:type="dxa"/>
          </w:tcPr>
          <w:p w14:paraId="665E8B0B" w14:textId="77777777" w:rsidR="005A4B80" w:rsidRPr="00C574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4091A68" w14:textId="769A2FC9" w:rsidR="005A4B80" w:rsidRPr="00C574B1" w:rsidRDefault="00561DBF" w:rsidP="002B27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B1ED4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46F9D2" w14:textId="77777777" w:rsidR="005A4B80" w:rsidRPr="00C574B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AD8A9" w14:textId="041994AE" w:rsidR="005A4B80" w:rsidRPr="00C574B1" w:rsidRDefault="00574B1C" w:rsidP="00607D2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1ED4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966C5E3" w14:textId="77777777" w:rsidR="0037440C" w:rsidRPr="00C574B1" w:rsidRDefault="0037440C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757F8" w14:textId="5664BE59" w:rsidR="007E42D8" w:rsidRPr="00C574B1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B6A1E"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446E4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46E4" w:rsidRPr="00C574B1">
        <w:rPr>
          <w:rFonts w:asciiTheme="majorBidi" w:hAnsiTheme="majorBidi" w:cstheme="majorBidi"/>
          <w:sz w:val="30"/>
          <w:szCs w:val="30"/>
        </w:rPr>
        <w:t>2567</w:t>
      </w:r>
      <w:r w:rsidR="0045576C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B446E4" w:rsidRPr="00C574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บริษัทได้ยกเลิกสัญญาเช่ากับผู้เช่ารายหนึ่ง จึงทำให้สินทรัพย์สิทธิการใช้ลดลงจำนวน </w:t>
      </w:r>
      <w:r w:rsidR="00B446E4" w:rsidRPr="00C574B1">
        <w:rPr>
          <w:rFonts w:asciiTheme="majorBidi" w:hAnsiTheme="majorBidi" w:cstheme="majorBidi"/>
          <w:sz w:val="30"/>
          <w:szCs w:val="30"/>
        </w:rPr>
        <w:t>0.03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1115A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C574B1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กลุ่มบริษัทบันทึกกำไรจากการยกเลิกสัญญาเช่าดังกล่าวจำนวน </w:t>
      </w:r>
      <w:r w:rsidR="0041115A" w:rsidRPr="00C574B1">
        <w:rPr>
          <w:rFonts w:asciiTheme="majorBidi" w:hAnsiTheme="majorBidi" w:cstheme="majorBidi"/>
          <w:sz w:val="30"/>
          <w:szCs w:val="30"/>
        </w:rPr>
        <w:t>0.0</w:t>
      </w:r>
      <w:r w:rsidR="00B446E4" w:rsidRPr="00C574B1">
        <w:rPr>
          <w:rFonts w:asciiTheme="majorBidi" w:hAnsiTheme="majorBidi" w:cstheme="majorBidi"/>
          <w:sz w:val="30"/>
          <w:szCs w:val="30"/>
        </w:rPr>
        <w:t>02</w:t>
      </w:r>
      <w:r w:rsidR="0041115A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C574B1">
        <w:rPr>
          <w:rFonts w:asciiTheme="majorBidi" w:hAnsiTheme="majorBidi" w:cstheme="majorBidi"/>
          <w:sz w:val="30"/>
          <w:szCs w:val="30"/>
          <w:cs/>
        </w:rPr>
        <w:t>ล้านบาท ในงบกำไรขาดทุนเบ็ดเสร็จ</w:t>
      </w:r>
    </w:p>
    <w:p w14:paraId="47E4B95D" w14:textId="77777777" w:rsidR="007E42D8" w:rsidRPr="00C574B1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C3C2" w14:textId="6F2EB577" w:rsidR="00454074" w:rsidRPr="00C574B1" w:rsidRDefault="007E42D8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B6A1E" w:rsidRPr="00C574B1">
        <w:rPr>
          <w:rFonts w:asciiTheme="majorBidi" w:hAnsiTheme="majorBidi" w:cstheme="majorBidi"/>
          <w:sz w:val="30"/>
          <w:szCs w:val="30"/>
        </w:rPr>
        <w:t xml:space="preserve">30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D1D37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C574B1">
        <w:rPr>
          <w:rFonts w:asciiTheme="majorBidi" w:hAnsiTheme="majorBidi" w:cstheme="majorBidi"/>
          <w:sz w:val="30"/>
          <w:szCs w:val="30"/>
        </w:rPr>
        <w:t>2567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C574B1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</w:t>
      </w:r>
      <w:r w:rsidR="00ED1D37" w:rsidRPr="00C574B1">
        <w:rPr>
          <w:rFonts w:asciiTheme="majorBidi" w:hAnsiTheme="majorBidi" w:cstheme="majorBidi" w:hint="cs"/>
          <w:sz w:val="30"/>
          <w:szCs w:val="30"/>
          <w:cs/>
        </w:rPr>
        <w:t>อุปกรณ์หลายสัญญา</w:t>
      </w:r>
      <w:r w:rsidR="00ED1D37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="00ED1D37" w:rsidRPr="00C574B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1115A" w:rsidRPr="00C574B1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ED1D37" w:rsidRPr="00C574B1">
        <w:rPr>
          <w:rFonts w:asciiTheme="majorBidi" w:hAnsiTheme="majorBidi" w:cstheme="majorBidi"/>
          <w:sz w:val="30"/>
          <w:szCs w:val="30"/>
        </w:rPr>
        <w:t>3 - 4</w:t>
      </w:r>
      <w:r w:rsidR="0041115A" w:rsidRPr="00C574B1">
        <w:rPr>
          <w:rFonts w:asciiTheme="majorBidi" w:hAnsiTheme="majorBidi" w:cstheme="majorBidi"/>
          <w:sz w:val="30"/>
          <w:szCs w:val="30"/>
          <w:cs/>
        </w:rPr>
        <w:t xml:space="preserve"> ปี สิ้นสุดในปี </w:t>
      </w:r>
      <w:r w:rsidR="0041115A" w:rsidRPr="00C574B1">
        <w:rPr>
          <w:rFonts w:asciiTheme="majorBidi" w:hAnsiTheme="majorBidi" w:cstheme="majorBidi"/>
          <w:sz w:val="30"/>
          <w:szCs w:val="30"/>
        </w:rPr>
        <w:t>25</w:t>
      </w:r>
      <w:r w:rsidR="00ED1D37" w:rsidRPr="00C574B1">
        <w:rPr>
          <w:rFonts w:asciiTheme="majorBidi" w:hAnsiTheme="majorBidi" w:cstheme="majorBidi"/>
          <w:sz w:val="30"/>
          <w:szCs w:val="30"/>
        </w:rPr>
        <w:t>70</w:t>
      </w:r>
      <w:r w:rsidR="0041115A"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0FEAF3" w14:textId="3EAD84B2" w:rsidR="005F3B2F" w:rsidRPr="00C574B1" w:rsidRDefault="005F3B2F">
      <w:pPr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F5A293" w14:textId="74EC0478" w:rsidR="002C4FD1" w:rsidRPr="00C574B1" w:rsidRDefault="00474755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2C4FD1" w:rsidRPr="00C574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C574B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  <w:r w:rsidR="00ED1D37" w:rsidRPr="00C574B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46ACF53" w14:textId="77777777" w:rsidR="002C4FD1" w:rsidRPr="00C574B1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1C13CD09" w:rsidR="00296994" w:rsidRPr="00C574B1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7E42D8" w:rsidRPr="00C574B1">
        <w:rPr>
          <w:rFonts w:asciiTheme="majorBidi" w:hAnsiTheme="majorBidi" w:cstheme="majorBidi"/>
          <w:sz w:val="30"/>
          <w:szCs w:val="30"/>
        </w:rPr>
        <w:t>3</w:t>
      </w:r>
      <w:r w:rsidR="009B6A1E" w:rsidRPr="00C574B1">
        <w:rPr>
          <w:rFonts w:asciiTheme="majorBidi" w:hAnsiTheme="majorBidi" w:cstheme="majorBidi"/>
          <w:sz w:val="30"/>
          <w:szCs w:val="30"/>
        </w:rPr>
        <w:t>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D1D37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C574B1">
        <w:rPr>
          <w:rFonts w:asciiTheme="majorBidi" w:hAnsiTheme="majorBidi" w:cstheme="majorBidi"/>
          <w:sz w:val="30"/>
          <w:szCs w:val="30"/>
        </w:rPr>
        <w:t>2567</w:t>
      </w:r>
      <w:r w:rsidR="00F30071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C574B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C574B1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C574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C574B1">
        <w:rPr>
          <w:rFonts w:asciiTheme="majorBidi" w:hAnsiTheme="majorBidi" w:cstheme="majorBidi"/>
          <w:sz w:val="30"/>
          <w:szCs w:val="30"/>
        </w:rPr>
        <w:t>256</w:t>
      </w:r>
      <w:r w:rsidR="00ED1D37" w:rsidRPr="00C574B1">
        <w:rPr>
          <w:rFonts w:asciiTheme="majorBidi" w:hAnsiTheme="majorBidi" w:cstheme="majorBidi"/>
          <w:sz w:val="30"/>
          <w:szCs w:val="30"/>
        </w:rPr>
        <w:t>6</w:t>
      </w:r>
      <w:r w:rsidR="00F30071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9B6A1E" w:rsidRPr="00C574B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574B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C574B1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C574B1" w14:paraId="4E73757C" w14:textId="77777777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C574B1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C574B1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C574B1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C574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6FB1DC47" w:rsidR="00791C5B" w:rsidRPr="00C574B1" w:rsidRDefault="009B6A1E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กันยายน</w:t>
            </w:r>
            <w:r w:rsidR="00ED1D37" w:rsidRPr="00C574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2567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C574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0576B01E" w:rsidR="00791C5B" w:rsidRPr="00C574B1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ED1D37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8073DC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7671EF" w:rsidRPr="00C574B1" w14:paraId="24D618DF" w14:textId="77777777" w:rsidTr="00DB0B9B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C574B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C574B1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C574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C574B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C574B1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C574B1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FAA3C7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C574B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C574B1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332100E2" w:rsidR="00C929B5" w:rsidRPr="00C574B1" w:rsidRDefault="008B1ED4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5,019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2CFB281F" w:rsidR="00C929B5" w:rsidRPr="00C574B1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1F39F939" w:rsidR="00C929B5" w:rsidRPr="00C574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5,019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1F01F70E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C574B1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143FA91E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</w:tr>
      <w:tr w:rsidR="00C929B5" w:rsidRPr="00C574B1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72AFB413" w:rsidR="00C929B5" w:rsidRPr="00C574B1" w:rsidRDefault="008B1ED4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</w:t>
            </w:r>
            <w:r w:rsidR="00C929B5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3A3EEAC7" w:rsidR="00C929B5" w:rsidRPr="00C574B1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748AE9DE" w:rsidR="00C929B5" w:rsidRPr="00C574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</w:t>
            </w:r>
            <w:r w:rsidR="009B6A1E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6CCC4668" w:rsidR="00C929B5" w:rsidRPr="00C574B1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C574B1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5CB51FE9" w:rsidR="00C929B5" w:rsidRPr="00C574B1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C929B5" w:rsidRPr="00C574B1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467FC470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02D337A1" w:rsidR="00C929B5" w:rsidRPr="00C574B1" w:rsidRDefault="003C5A97" w:rsidP="0024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</w:t>
            </w:r>
            <w:r w:rsidR="00C929B5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8B1ED4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1EBBD889" w:rsidR="00C929B5" w:rsidRPr="00C574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55</w:t>
            </w:r>
            <w:r w:rsidR="008B1ED4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394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61B07213" w:rsidR="00C929B5" w:rsidRPr="00C574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="008B1ED4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,771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3252C585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1B05DE1D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607CA4DE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C929B5" w:rsidRPr="00C574B1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33BCA761" w:rsidR="00C929B5" w:rsidRPr="00C574B1" w:rsidRDefault="004019D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16,951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2CC03265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131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2EC65B12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082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1D4A785A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10,361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6A5F681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125,667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0C06705B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136,028</w:t>
            </w:r>
          </w:p>
        </w:tc>
      </w:tr>
      <w:tr w:rsidR="00C929B5" w:rsidRPr="00C574B1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29B5" w:rsidRPr="00C574B1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C72A7B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CF2E94"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จากบุคคล</w:t>
            </w:r>
            <w:r w:rsidR="00C508A8" w:rsidRPr="00C574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="00D51D57" w:rsidRPr="00C574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08A8" w:rsidRPr="00C574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815F80" w:rsidRPr="00C574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57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5FA4D284" w14:textId="18977F22" w:rsidR="00C929B5" w:rsidRPr="00C574B1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06F4EA09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7CC314F6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63081C53" w:rsidR="00C929B5" w:rsidRPr="00C574B1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0261CB05" w:rsidR="00C929B5" w:rsidRPr="00C574B1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4AB43395" w:rsidR="00C929B5" w:rsidRPr="00C574B1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C929B5" w:rsidRPr="00C574B1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76126732" w:rsidR="00C929B5" w:rsidRPr="00C574B1" w:rsidRDefault="004019D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112</w:t>
            </w:r>
            <w:r w:rsidR="009B6A1E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347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4F2F5AD1" w:rsidR="00C929B5" w:rsidRPr="00C574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201,525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51AA4931" w:rsidR="00C929B5" w:rsidRPr="00C574B1" w:rsidRDefault="004019D2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313,872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7F095F7A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108,595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764545D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5A97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6D69C6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C5A97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935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C574B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0D12EF32" w:rsidR="00C929B5" w:rsidRPr="00C574B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290,530</w:t>
            </w:r>
          </w:p>
        </w:tc>
      </w:tr>
    </w:tbl>
    <w:p w14:paraId="45861F4D" w14:textId="2D030544" w:rsidR="005F3B2F" w:rsidRPr="00C574B1" w:rsidRDefault="005F3B2F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DC9C8" w14:textId="77777777" w:rsidR="005F3B2F" w:rsidRPr="00C574B1" w:rsidRDefault="005F3B2F">
      <w:pPr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C574B1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C574B1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C574B1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7028D59E" w:rsidR="00296994" w:rsidRPr="00C574B1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กันยายน</w:t>
            </w:r>
            <w:r w:rsidR="00296994"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="002B27AF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7C6C21AC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2B27AF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296994" w:rsidRPr="00C574B1" w14:paraId="26D2310E" w14:textId="77777777" w:rsidTr="00F94949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BBFC2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4E58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249C7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3FE5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0FD8C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97935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D526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CCE60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52FE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56C50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C574B1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C574B1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56B14E3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C574B1" w14:paraId="07B8E2B7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27CC051B" w14:textId="226EBA0A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105" w:type="dxa"/>
            <w:vAlign w:val="bottom"/>
          </w:tcPr>
          <w:p w14:paraId="58ECB453" w14:textId="0E12F6A5" w:rsidR="006D69C6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28283D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267" w:type="dxa"/>
            <w:vAlign w:val="bottom"/>
          </w:tcPr>
          <w:p w14:paraId="0BCEB3FD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13DBB09A" w14:textId="4D805EEC" w:rsidR="006D69C6" w:rsidRPr="00C574B1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6E12C68E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15821C8" w14:textId="1CF17335" w:rsidR="006D69C6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28283D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14:paraId="0D14DA97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1279AA" w14:textId="0598D52D" w:rsidR="006D69C6" w:rsidRPr="00C574B1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  <w:tc>
          <w:tcPr>
            <w:tcW w:w="240" w:type="dxa"/>
            <w:vAlign w:val="bottom"/>
          </w:tcPr>
          <w:p w14:paraId="03D27269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B7BDF2A" w14:textId="403212ED" w:rsidR="006D69C6" w:rsidRPr="00C574B1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A2D30DE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2B8699F" w14:textId="475AEC1A" w:rsidR="006D69C6" w:rsidRPr="00C574B1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</w:tr>
      <w:tr w:rsidR="006D69C6" w:rsidRPr="00C574B1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5EBAF845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47C23587" w14:textId="15FBF106" w:rsidR="006D69C6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70,000</w:t>
            </w:r>
          </w:p>
        </w:tc>
        <w:tc>
          <w:tcPr>
            <w:tcW w:w="267" w:type="dxa"/>
            <w:vAlign w:val="bottom"/>
          </w:tcPr>
          <w:p w14:paraId="008C4999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50C65D7F" w:rsidR="006D69C6" w:rsidRPr="00C574B1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0A54A319" w:rsidR="006D69C6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70,000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55BD74AD" w:rsidR="006D69C6" w:rsidRPr="00C574B1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C574B1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C574B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4F7D8B4D" w:rsidR="006D69C6" w:rsidRPr="00C574B1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296994" w:rsidRPr="00C574B1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</w:t>
            </w:r>
            <w:r w:rsidR="006D69C6"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12FB778A" w14:textId="58A2E5EF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377</w:t>
            </w:r>
          </w:p>
        </w:tc>
        <w:tc>
          <w:tcPr>
            <w:tcW w:w="267" w:type="dxa"/>
            <w:vAlign w:val="bottom"/>
          </w:tcPr>
          <w:p w14:paraId="54259BDC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0BC5A6A7" w:rsidR="00296994" w:rsidRPr="00C574B1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="002B27AF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394</w:t>
            </w:r>
          </w:p>
        </w:tc>
        <w:tc>
          <w:tcPr>
            <w:tcW w:w="238" w:type="dxa"/>
            <w:vAlign w:val="bottom"/>
          </w:tcPr>
          <w:p w14:paraId="419F8C74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360F3DB2" w:rsidR="00296994" w:rsidRPr="00C574B1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6D69C6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771</w:t>
            </w:r>
          </w:p>
        </w:tc>
        <w:tc>
          <w:tcPr>
            <w:tcW w:w="236" w:type="dxa"/>
            <w:vAlign w:val="bottom"/>
          </w:tcPr>
          <w:p w14:paraId="3443845E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6A05DC9E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40" w:type="dxa"/>
            <w:vAlign w:val="bottom"/>
          </w:tcPr>
          <w:p w14:paraId="50FA91EF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31D2966A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9" w:type="dxa"/>
            <w:vAlign w:val="bottom"/>
          </w:tcPr>
          <w:p w14:paraId="7870E88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4B88AFCA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296994" w:rsidRPr="00C574B1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C574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69C6"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C574B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5349BA5D" w14:textId="29FC032D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031</w:t>
            </w:r>
          </w:p>
        </w:tc>
        <w:tc>
          <w:tcPr>
            <w:tcW w:w="267" w:type="dxa"/>
            <w:vAlign w:val="bottom"/>
          </w:tcPr>
          <w:p w14:paraId="4E7F649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072DE589" w:rsidR="00296994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97,669</w:t>
            </w:r>
          </w:p>
        </w:tc>
        <w:tc>
          <w:tcPr>
            <w:tcW w:w="238" w:type="dxa"/>
            <w:vAlign w:val="bottom"/>
          </w:tcPr>
          <w:p w14:paraId="2BDA4061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15AA04FD" w:rsidR="00296994" w:rsidRPr="00C574B1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2B27AF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019D2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700</w:t>
            </w:r>
          </w:p>
        </w:tc>
        <w:tc>
          <w:tcPr>
            <w:tcW w:w="236" w:type="dxa"/>
            <w:vAlign w:val="bottom"/>
          </w:tcPr>
          <w:p w14:paraId="5390709A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657BA2BA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7,50</w:t>
            </w:r>
            <w:r w:rsidR="009A4540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0" w:type="dxa"/>
            <w:vAlign w:val="bottom"/>
          </w:tcPr>
          <w:p w14:paraId="1C91ED47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7EF6795F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102,010</w:t>
            </w:r>
          </w:p>
        </w:tc>
        <w:tc>
          <w:tcPr>
            <w:tcW w:w="239" w:type="dxa"/>
            <w:vAlign w:val="bottom"/>
          </w:tcPr>
          <w:p w14:paraId="6AEA6BFD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759D665D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109,51</w:t>
            </w:r>
            <w:r w:rsidR="009A4540" w:rsidRPr="00C574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296994" w:rsidRPr="00C574B1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4EA526A0" w:rsidR="00296994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94,48</w:t>
            </w:r>
            <w:r w:rsidR="0028283D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67" w:type="dxa"/>
            <w:vAlign w:val="bottom"/>
          </w:tcPr>
          <w:p w14:paraId="584F14A1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1285B420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B6A1E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="004019D2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4019D2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063</w:t>
            </w:r>
          </w:p>
        </w:tc>
        <w:tc>
          <w:tcPr>
            <w:tcW w:w="238" w:type="dxa"/>
            <w:vAlign w:val="bottom"/>
          </w:tcPr>
          <w:p w14:paraId="184570C7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76668959" w:rsidR="00296994" w:rsidRPr="00C574B1" w:rsidRDefault="004019D2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247,55</w:t>
            </w:r>
            <w:r w:rsidR="0028283D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2C5E8EEE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5B9060B2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83,24</w:t>
            </w:r>
            <w:r w:rsidR="009A4540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40" w:type="dxa"/>
            <w:vAlign w:val="bottom"/>
          </w:tcPr>
          <w:p w14:paraId="4219BF0C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73B18E59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148,278</w:t>
            </w:r>
          </w:p>
        </w:tc>
        <w:tc>
          <w:tcPr>
            <w:tcW w:w="239" w:type="dxa"/>
            <w:vAlign w:val="bottom"/>
          </w:tcPr>
          <w:p w14:paraId="056739A7" w14:textId="77777777" w:rsidR="00296994" w:rsidRPr="00C574B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1844DCA9" w:rsidR="00296994" w:rsidRPr="00C574B1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231,52</w:t>
            </w:r>
            <w:r w:rsidR="009A4540" w:rsidRPr="00C574B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</w:p>
        </w:tc>
      </w:tr>
    </w:tbl>
    <w:p w14:paraId="573ECCEA" w14:textId="77777777" w:rsidR="005F6758" w:rsidRPr="00C574B1" w:rsidRDefault="005F6758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6DEA" w14:textId="1CD23821" w:rsidR="00805A41" w:rsidRPr="00C574B1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C574B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C574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C574B1">
        <w:rPr>
          <w:rFonts w:asciiTheme="majorBidi" w:hAnsiTheme="majorBidi" w:cstheme="majorBidi"/>
          <w:sz w:val="30"/>
          <w:szCs w:val="30"/>
        </w:rPr>
        <w:t>3</w:t>
      </w:r>
      <w:r w:rsidR="00BC2180" w:rsidRPr="00C574B1">
        <w:rPr>
          <w:rFonts w:asciiTheme="majorBidi" w:hAnsiTheme="majorBidi" w:cstheme="majorBidi"/>
          <w:sz w:val="30"/>
          <w:szCs w:val="30"/>
        </w:rPr>
        <w:t>0</w:t>
      </w:r>
      <w:r w:rsidR="00653176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80D16"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C574B1">
        <w:rPr>
          <w:rFonts w:asciiTheme="majorBidi" w:hAnsiTheme="majorBidi" w:cstheme="majorBidi"/>
          <w:sz w:val="30"/>
          <w:szCs w:val="30"/>
        </w:rPr>
        <w:t>256</w:t>
      </w:r>
      <w:r w:rsidR="002B27AF" w:rsidRPr="00C574B1">
        <w:rPr>
          <w:rFonts w:asciiTheme="majorBidi" w:hAnsiTheme="majorBidi" w:cstheme="majorBidi"/>
          <w:sz w:val="30"/>
          <w:szCs w:val="30"/>
        </w:rPr>
        <w:t>7</w:t>
      </w:r>
      <w:r w:rsidR="005D7B6A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C574B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C574B1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C574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C574B1">
        <w:rPr>
          <w:rFonts w:asciiTheme="majorBidi" w:hAnsiTheme="majorBidi" w:cstheme="majorBidi"/>
          <w:sz w:val="30"/>
          <w:szCs w:val="30"/>
        </w:rPr>
        <w:t>256</w:t>
      </w:r>
      <w:r w:rsidR="002B27AF" w:rsidRPr="00C574B1">
        <w:rPr>
          <w:rFonts w:asciiTheme="majorBidi" w:hAnsiTheme="majorBidi" w:cstheme="majorBidi"/>
          <w:sz w:val="30"/>
          <w:szCs w:val="30"/>
        </w:rPr>
        <w:t>6</w:t>
      </w:r>
      <w:r w:rsidR="005D7B6A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C574B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C574B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C574B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C574B1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1"/>
        <w:gridCol w:w="1161"/>
        <w:gridCol w:w="271"/>
        <w:gridCol w:w="1165"/>
        <w:gridCol w:w="269"/>
        <w:gridCol w:w="1163"/>
        <w:gridCol w:w="264"/>
        <w:gridCol w:w="1109"/>
      </w:tblGrid>
      <w:tr w:rsidR="0092202C" w:rsidRPr="00C574B1" w14:paraId="0C78322C" w14:textId="77777777" w:rsidTr="0092202C">
        <w:trPr>
          <w:trHeight w:val="405"/>
          <w:tblHeader/>
        </w:trPr>
        <w:tc>
          <w:tcPr>
            <w:tcW w:w="1990" w:type="pct"/>
          </w:tcPr>
          <w:p w14:paraId="16A5F0B8" w14:textId="77777777" w:rsidR="0092202C" w:rsidRPr="00C574B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65D272D2" w14:textId="671D36AA" w:rsidR="0092202C" w:rsidRPr="00C574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C574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1D096519" w14:textId="1F3CAC4A" w:rsidR="0092202C" w:rsidRPr="00C574B1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AF" w:rsidRPr="00C574B1" w14:paraId="632C7AE9" w14:textId="77777777" w:rsidTr="006D69C6">
        <w:trPr>
          <w:trHeight w:val="405"/>
          <w:tblHeader/>
        </w:trPr>
        <w:tc>
          <w:tcPr>
            <w:tcW w:w="1990" w:type="pct"/>
          </w:tcPr>
          <w:p w14:paraId="50672B67" w14:textId="77777777" w:rsidR="002B27AF" w:rsidRPr="00C574B1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0F8FC91" w14:textId="5233ABA2" w:rsidR="002B27AF" w:rsidRPr="00C574B1" w:rsidRDefault="00BC218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AFDFA9B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807795" w14:textId="2EEB1900" w:rsidR="002B27AF" w:rsidRPr="00C574B1" w:rsidRDefault="00BC218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17845E6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E1E804B" w14:textId="661785BF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7AF" w:rsidRPr="00C574B1" w14:paraId="1E36D7AB" w14:textId="77777777" w:rsidTr="006D69C6">
        <w:trPr>
          <w:trHeight w:val="395"/>
          <w:tblHeader/>
        </w:trPr>
        <w:tc>
          <w:tcPr>
            <w:tcW w:w="1990" w:type="pct"/>
          </w:tcPr>
          <w:p w14:paraId="3C74294B" w14:textId="77777777" w:rsidR="002B27AF" w:rsidRPr="00C574B1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F60E442" w14:textId="3F74A36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532192CA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3460272A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5D59B78C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E36F51" w14:textId="65EC74E4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1326120" w14:textId="77777777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C4D547" w14:textId="1B8269C2" w:rsidR="002B27AF" w:rsidRPr="00C574B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70C97" w:rsidRPr="00C574B1" w14:paraId="2FFB01E9" w14:textId="77777777" w:rsidTr="001D008A">
        <w:trPr>
          <w:trHeight w:val="395"/>
          <w:tblHeader/>
        </w:trPr>
        <w:tc>
          <w:tcPr>
            <w:tcW w:w="1990" w:type="pct"/>
          </w:tcPr>
          <w:p w14:paraId="38FC6A8D" w14:textId="77777777" w:rsidR="00E70C97" w:rsidRPr="00C574B1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46907C3D" w14:textId="77777777" w:rsidR="00E70C97" w:rsidRPr="00C574B1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C574B1" w14:paraId="00F1DC9B" w14:textId="77777777" w:rsidTr="006D69C6">
        <w:trPr>
          <w:trHeight w:val="376"/>
        </w:trPr>
        <w:tc>
          <w:tcPr>
            <w:tcW w:w="1990" w:type="pct"/>
          </w:tcPr>
          <w:p w14:paraId="3B6ED82D" w14:textId="4991525C" w:rsidR="00E70C97" w:rsidRPr="00C574B1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2667F72A" w14:textId="044B9577" w:rsidR="00E70C97" w:rsidRPr="00C574B1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3E405E" w:rsidRPr="00C574B1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51" w:type="pct"/>
          </w:tcPr>
          <w:p w14:paraId="7D81BE4D" w14:textId="77777777" w:rsidR="00E70C97" w:rsidRPr="00C574B1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2FAEF3B9" w:rsidR="00E70C97" w:rsidRPr="00C574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50" w:type="pct"/>
          </w:tcPr>
          <w:p w14:paraId="2CDA68E4" w14:textId="77777777" w:rsidR="00E70C97" w:rsidRPr="00C574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F6B896" w14:textId="715ECA9E" w:rsidR="00E70C97" w:rsidRPr="00C574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A5241E" w:rsidRPr="00C574B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7" w:type="pct"/>
          </w:tcPr>
          <w:p w14:paraId="01143075" w14:textId="77777777" w:rsidR="00E70C97" w:rsidRPr="00C574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93A36F" w14:textId="75146052" w:rsidR="00E70C97" w:rsidRPr="00C574B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E70C97" w:rsidRPr="00C574B1" w14:paraId="3082462F" w14:textId="77777777" w:rsidTr="00CC5668">
        <w:trPr>
          <w:trHeight w:val="386"/>
        </w:trPr>
        <w:tc>
          <w:tcPr>
            <w:tcW w:w="1990" w:type="pct"/>
          </w:tcPr>
          <w:p w14:paraId="59307C6B" w14:textId="671172F4" w:rsidR="00E70C97" w:rsidRPr="00C574B1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421EEDC" w14:textId="70508EE2" w:rsidR="00E70C97" w:rsidRPr="00C574B1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191,861</w:t>
            </w:r>
          </w:p>
        </w:tc>
        <w:tc>
          <w:tcPr>
            <w:tcW w:w="151" w:type="pct"/>
            <w:vAlign w:val="bottom"/>
          </w:tcPr>
          <w:p w14:paraId="14D54D89" w14:textId="77777777" w:rsidR="00E70C97" w:rsidRPr="00C574B1" w:rsidRDefault="00E70C97" w:rsidP="00CC5668">
            <w:pPr>
              <w:pStyle w:val="BodyText"/>
              <w:tabs>
                <w:tab w:val="decimal" w:pos="31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2A534333" w:rsidR="00E70C97" w:rsidRPr="00C574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136,534</w:t>
            </w:r>
          </w:p>
        </w:tc>
        <w:tc>
          <w:tcPr>
            <w:tcW w:w="150" w:type="pct"/>
          </w:tcPr>
          <w:p w14:paraId="2BEFB590" w14:textId="77777777" w:rsidR="00E70C97" w:rsidRPr="00C574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6151A06" w14:textId="380772E0" w:rsidR="00E70C97" w:rsidRPr="00C574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349" w:rsidRPr="00C574B1">
              <w:rPr>
                <w:rFonts w:asciiTheme="majorBidi" w:hAnsiTheme="majorBidi" w:cstheme="majorBidi"/>
                <w:sz w:val="30"/>
                <w:szCs w:val="30"/>
              </w:rPr>
              <w:t>69,431</w:t>
            </w:r>
          </w:p>
        </w:tc>
        <w:tc>
          <w:tcPr>
            <w:tcW w:w="147" w:type="pct"/>
          </w:tcPr>
          <w:p w14:paraId="12942150" w14:textId="77777777" w:rsidR="00E70C97" w:rsidRPr="00C574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CEB854" w14:textId="1D5826FF" w:rsidR="00E70C97" w:rsidRPr="00C574B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114,104</w:t>
            </w:r>
          </w:p>
        </w:tc>
      </w:tr>
      <w:tr w:rsidR="00E70C97" w:rsidRPr="00C574B1" w14:paraId="2E2DF17A" w14:textId="77777777" w:rsidTr="006D69C6">
        <w:trPr>
          <w:trHeight w:val="386"/>
        </w:trPr>
        <w:tc>
          <w:tcPr>
            <w:tcW w:w="1990" w:type="pct"/>
          </w:tcPr>
          <w:p w14:paraId="59A8C7F3" w14:textId="31123D2C" w:rsidR="00E70C97" w:rsidRPr="00C574B1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413404A3" w:rsidR="00E70C97" w:rsidRPr="00C574B1" w:rsidRDefault="00DF2349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</w:t>
            </w:r>
            <w:r w:rsidR="003E405E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51" w:type="pct"/>
          </w:tcPr>
          <w:p w14:paraId="48B18A2D" w14:textId="77777777" w:rsidR="00E70C97" w:rsidRPr="00C574B1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28D40EF7" w:rsidR="00E70C97" w:rsidRPr="00C574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148,523</w:t>
            </w:r>
          </w:p>
        </w:tc>
        <w:tc>
          <w:tcPr>
            <w:tcW w:w="150" w:type="pct"/>
          </w:tcPr>
          <w:p w14:paraId="76FB0A3E" w14:textId="77777777" w:rsidR="00E70C97" w:rsidRPr="00C574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75AEF8E1" w:rsidR="00E70C97" w:rsidRPr="00C574B1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</w:t>
            </w:r>
            <w:r w:rsidR="00A5241E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47" w:type="pct"/>
          </w:tcPr>
          <w:p w14:paraId="7886AFA4" w14:textId="77777777" w:rsidR="00E70C97" w:rsidRPr="00C574B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0D2AC0" w14:textId="2DCEF5D9" w:rsidR="00E70C97" w:rsidRPr="00C574B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118,604</w:t>
            </w:r>
          </w:p>
        </w:tc>
      </w:tr>
    </w:tbl>
    <w:p w14:paraId="7135D833" w14:textId="66DE9122" w:rsidR="005F3B2F" w:rsidRPr="00C574B1" w:rsidRDefault="005F3B2F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72B573" w14:textId="77777777" w:rsidR="005F3B2F" w:rsidRPr="00C574B1" w:rsidRDefault="005F3B2F">
      <w:pPr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384BDE" w14:textId="4F29EAD4" w:rsidR="00EB24A9" w:rsidRPr="00C574B1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C574B1">
        <w:rPr>
          <w:rFonts w:asciiTheme="majorBidi" w:hAnsiTheme="majorBidi" w:cstheme="majorBidi"/>
          <w:sz w:val="30"/>
          <w:szCs w:val="30"/>
        </w:rPr>
        <w:t xml:space="preserve">  </w:t>
      </w:r>
      <w:r w:rsidR="00DF2349" w:rsidRPr="00C574B1">
        <w:rPr>
          <w:rFonts w:asciiTheme="majorBidi" w:hAnsiTheme="majorBidi" w:cstheme="majorBidi"/>
          <w:sz w:val="30"/>
          <w:szCs w:val="30"/>
        </w:rPr>
        <w:t>3</w:t>
      </w:r>
      <w:r w:rsidR="00BC2180" w:rsidRPr="00C574B1">
        <w:rPr>
          <w:rFonts w:asciiTheme="majorBidi" w:hAnsiTheme="majorBidi" w:cstheme="majorBidi"/>
          <w:sz w:val="30"/>
          <w:szCs w:val="30"/>
        </w:rPr>
        <w:t>0</w:t>
      </w:r>
      <w:r w:rsidR="00D65FF6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65FF6" w:rsidRPr="00C574B1">
        <w:rPr>
          <w:rFonts w:asciiTheme="majorBidi" w:hAnsiTheme="majorBidi" w:cstheme="majorBidi"/>
          <w:sz w:val="30"/>
          <w:szCs w:val="30"/>
        </w:rPr>
        <w:t xml:space="preserve"> 256</w:t>
      </w:r>
      <w:r w:rsidR="00DF2349" w:rsidRPr="00C574B1">
        <w:rPr>
          <w:rFonts w:asciiTheme="majorBidi" w:hAnsiTheme="majorBidi" w:cstheme="majorBidi"/>
          <w:sz w:val="30"/>
          <w:szCs w:val="30"/>
        </w:rPr>
        <w:t>7</w:t>
      </w:r>
      <w:r w:rsidR="005D7B6A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C574B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C574B1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C574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C574B1">
        <w:rPr>
          <w:rFonts w:asciiTheme="majorBidi" w:hAnsiTheme="majorBidi" w:cstheme="majorBidi"/>
          <w:sz w:val="30"/>
          <w:szCs w:val="30"/>
        </w:rPr>
        <w:t>256</w:t>
      </w:r>
      <w:r w:rsidR="00DF2349" w:rsidRPr="00C574B1">
        <w:rPr>
          <w:rFonts w:asciiTheme="majorBidi" w:hAnsiTheme="majorBidi" w:cstheme="majorBidi"/>
          <w:sz w:val="30"/>
          <w:szCs w:val="30"/>
        </w:rPr>
        <w:t>6</w:t>
      </w:r>
      <w:r w:rsidR="005D7B6A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C574B1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C574B1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C574B1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C574B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C574B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C574B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49" w:rsidRPr="00C574B1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DF2349" w:rsidRPr="00C574B1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5A41D432" w:rsidR="00DF2349" w:rsidRPr="00C574B1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61EE4197" w14:textId="77777777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4FE503CE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497543A4" w:rsidR="00DF2349" w:rsidRPr="00C574B1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880BC7E" w14:textId="77777777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3922CB29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2349" w:rsidRPr="00C574B1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DF2349" w:rsidRPr="00C574B1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427DF7C8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64DE4B2C" w14:textId="77777777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51D715E9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1A26921A" w14:textId="77777777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4D3971F5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7D6FE06" w14:textId="77777777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2EE7923B" w:rsidR="00DF2349" w:rsidRPr="00C574B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A05F9" w:rsidRPr="00C574B1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C574B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C574B1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C574B1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C574B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27A955B1" w:rsidR="003A05F9" w:rsidRPr="00C574B1" w:rsidRDefault="004019D2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95,396</w:t>
            </w:r>
          </w:p>
        </w:tc>
        <w:tc>
          <w:tcPr>
            <w:tcW w:w="151" w:type="pct"/>
          </w:tcPr>
          <w:p w14:paraId="691F4BBF" w14:textId="77777777" w:rsidR="003A05F9" w:rsidRPr="00C574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3B6346FB" w:rsidR="003A05F9" w:rsidRPr="00C574B1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98,234</w:t>
            </w:r>
          </w:p>
        </w:tc>
        <w:tc>
          <w:tcPr>
            <w:tcW w:w="135" w:type="pct"/>
          </w:tcPr>
          <w:p w14:paraId="3C7F749B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63270CA3" w:rsidR="003A05F9" w:rsidRPr="00C574B1" w:rsidRDefault="004019D2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87,45</w:t>
            </w:r>
            <w:r w:rsidR="002D5DF6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7D8D018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012A72D2" w:rsidR="003A05F9" w:rsidRPr="00C574B1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75,745</w:t>
            </w:r>
          </w:p>
        </w:tc>
      </w:tr>
      <w:tr w:rsidR="003A05F9" w:rsidRPr="00C574B1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C574B1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09931F2A" w:rsidR="003A05F9" w:rsidRPr="00C574B1" w:rsidRDefault="004019D2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62,414</w:t>
            </w:r>
          </w:p>
        </w:tc>
        <w:tc>
          <w:tcPr>
            <w:tcW w:w="151" w:type="pct"/>
          </w:tcPr>
          <w:p w14:paraId="21D13820" w14:textId="77777777" w:rsidR="003A05F9" w:rsidRPr="00C574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4DA03F08" w:rsidR="003A05F9" w:rsidRPr="00C574B1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51,110</w:t>
            </w:r>
          </w:p>
        </w:tc>
        <w:tc>
          <w:tcPr>
            <w:tcW w:w="135" w:type="pct"/>
          </w:tcPr>
          <w:p w14:paraId="5605250E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2366C103" w:rsidR="003A05F9" w:rsidRPr="00C574B1" w:rsidRDefault="004019D2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52,414</w:t>
            </w:r>
          </w:p>
        </w:tc>
        <w:tc>
          <w:tcPr>
            <w:tcW w:w="147" w:type="pct"/>
          </w:tcPr>
          <w:p w14:paraId="19B44376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19CD9558" w:rsidR="003A05F9" w:rsidRPr="00C574B1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</w:tr>
      <w:tr w:rsidR="003A05F9" w:rsidRPr="00C574B1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C574B1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2C7C0288" w:rsidR="003A05F9" w:rsidRPr="00C574B1" w:rsidRDefault="004019D2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151" w:type="pct"/>
          </w:tcPr>
          <w:p w14:paraId="7C0D00F9" w14:textId="77777777" w:rsidR="003A05F9" w:rsidRPr="00C574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78A677CF" w:rsidR="003A05F9" w:rsidRPr="00C574B1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  <w:tc>
          <w:tcPr>
            <w:tcW w:w="135" w:type="pct"/>
          </w:tcPr>
          <w:p w14:paraId="74E6A51A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38A4347F" w:rsidR="003A05F9" w:rsidRPr="00C574B1" w:rsidRDefault="004019D2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147" w:type="pct"/>
          </w:tcPr>
          <w:p w14:paraId="1D521A16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20AF177D" w:rsidR="003A05F9" w:rsidRPr="00C574B1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</w:tr>
      <w:tr w:rsidR="003A05F9" w:rsidRPr="00C574B1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C574B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753AD1F5" w:rsidR="003A05F9" w:rsidRPr="00C574B1" w:rsidRDefault="004019D2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160,790</w:t>
            </w:r>
          </w:p>
        </w:tc>
        <w:tc>
          <w:tcPr>
            <w:tcW w:w="151" w:type="pct"/>
          </w:tcPr>
          <w:p w14:paraId="5FFA0244" w14:textId="77777777" w:rsidR="003A05F9" w:rsidRPr="00C574B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6B4919ED" w:rsidR="003A05F9" w:rsidRPr="00C574B1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154,502</w:t>
            </w:r>
          </w:p>
        </w:tc>
        <w:tc>
          <w:tcPr>
            <w:tcW w:w="135" w:type="pct"/>
          </w:tcPr>
          <w:p w14:paraId="4C8AE59B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22269C12" w:rsidR="003A05F9" w:rsidRPr="00C574B1" w:rsidRDefault="004019D2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142,85</w:t>
            </w:r>
            <w:r w:rsidR="002D5DF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0BD7A8E" w14:textId="77777777" w:rsidR="003A05F9" w:rsidRPr="00C574B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7202994D" w:rsidR="003A05F9" w:rsidRPr="00C574B1" w:rsidRDefault="005F76E7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3A05F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</w:p>
        </w:tc>
      </w:tr>
    </w:tbl>
    <w:p w14:paraId="340E55CC" w14:textId="77777777" w:rsidR="00FB6C4F" w:rsidRPr="00C574B1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74900392" w:rsidR="001B2173" w:rsidRPr="00C574B1" w:rsidRDefault="008B2830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2180" w:rsidRPr="00C574B1">
        <w:rPr>
          <w:rFonts w:asciiTheme="majorBidi" w:hAnsiTheme="majorBidi" w:cstheme="majorBidi"/>
          <w:sz w:val="30"/>
          <w:szCs w:val="30"/>
        </w:rPr>
        <w:t>30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65FF6" w:rsidRPr="00C574B1">
        <w:rPr>
          <w:rFonts w:asciiTheme="majorBidi" w:hAnsiTheme="majorBidi" w:cstheme="majorBidi"/>
          <w:sz w:val="30"/>
          <w:szCs w:val="30"/>
        </w:rPr>
        <w:t xml:space="preserve"> 256</w:t>
      </w:r>
      <w:r w:rsidR="00732F41" w:rsidRPr="00C574B1">
        <w:rPr>
          <w:rFonts w:asciiTheme="majorBidi" w:hAnsiTheme="majorBidi" w:cstheme="majorBidi"/>
          <w:sz w:val="30"/>
          <w:szCs w:val="30"/>
        </w:rPr>
        <w:t>7</w:t>
      </w:r>
      <w:r w:rsidR="00E91C47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C574B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C574B1">
        <w:rPr>
          <w:rFonts w:asciiTheme="majorBidi" w:hAnsiTheme="majorBidi" w:cstheme="majorBidi"/>
          <w:sz w:val="30"/>
          <w:szCs w:val="30"/>
          <w:cs/>
        </w:rPr>
        <w:t>จำนวน</w:t>
      </w:r>
      <w:r w:rsidR="00755DA5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C8247A" w:rsidRPr="00C574B1">
        <w:rPr>
          <w:rFonts w:asciiTheme="majorBidi" w:hAnsiTheme="majorBidi" w:cstheme="majorBidi"/>
          <w:sz w:val="30"/>
          <w:szCs w:val="30"/>
        </w:rPr>
        <w:t>125.0</w:t>
      </w:r>
      <w:r w:rsidR="00D039CF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C574B1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C574B1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C574B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8247A" w:rsidRPr="00C574B1">
        <w:rPr>
          <w:rFonts w:asciiTheme="majorBidi" w:hAnsiTheme="majorBidi" w:cstheme="majorBidi"/>
          <w:sz w:val="30"/>
          <w:szCs w:val="30"/>
        </w:rPr>
        <w:t xml:space="preserve"> 119.9</w:t>
      </w:r>
      <w:r w:rsidR="00CA373C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C574B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732F41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6 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732F41" w:rsidRPr="00C574B1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73.6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C574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732F41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56.3</w:t>
      </w:r>
      <w:r w:rsidR="00D65FF6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C574B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C574B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1C9E70F1" w14:textId="77777777" w:rsidR="005F3B2F" w:rsidRPr="00C574B1" w:rsidRDefault="005F3B2F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F49FB" w14:textId="7F5C2199" w:rsidR="009C3CAE" w:rsidRPr="00C574B1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574B1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C574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5DDDFB" w14:textId="3599F511" w:rsidR="009C3CAE" w:rsidRPr="00C574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187C" w:rsidRPr="00C574B1">
        <w:rPr>
          <w:rFonts w:asciiTheme="majorBidi" w:hAnsiTheme="majorBidi" w:cstheme="majorBidi"/>
          <w:sz w:val="30"/>
          <w:szCs w:val="30"/>
        </w:rPr>
        <w:t>3</w:t>
      </w:r>
      <w:r w:rsidR="00BC2180" w:rsidRPr="00C574B1">
        <w:rPr>
          <w:rFonts w:asciiTheme="majorBidi" w:hAnsiTheme="majorBidi" w:cstheme="majorBidi"/>
          <w:sz w:val="30"/>
          <w:szCs w:val="30"/>
        </w:rPr>
        <w:t>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C5187C" w:rsidRPr="00C574B1">
        <w:rPr>
          <w:rFonts w:asciiTheme="majorBidi" w:hAnsiTheme="majorBidi" w:cstheme="majorBidi"/>
          <w:sz w:val="30"/>
          <w:szCs w:val="30"/>
        </w:rPr>
        <w:t>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="00C8247A" w:rsidRPr="00C574B1">
        <w:rPr>
          <w:rFonts w:asciiTheme="majorBidi" w:hAnsiTheme="majorBidi" w:cstheme="majorBidi"/>
          <w:sz w:val="30"/>
          <w:szCs w:val="30"/>
        </w:rPr>
        <w:t>5</w:t>
      </w:r>
      <w:r w:rsidR="00BC2180" w:rsidRPr="00C574B1">
        <w:rPr>
          <w:rFonts w:asciiTheme="majorBidi" w:hAnsiTheme="majorBidi" w:cstheme="majorBidi"/>
          <w:sz w:val="30"/>
          <w:szCs w:val="30"/>
        </w:rPr>
        <w:t>.0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C574B1">
        <w:rPr>
          <w:rFonts w:asciiTheme="majorBidi" w:hAnsiTheme="majorBidi" w:cstheme="majorBidi"/>
          <w:sz w:val="30"/>
          <w:szCs w:val="30"/>
        </w:rPr>
        <w:t xml:space="preserve">MOR-2.55% </w:t>
      </w:r>
      <w:r w:rsidR="0055567F" w:rsidRPr="00C574B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โดยได้รับการค้ำประกันจากที่ดินที่เป็นกรรมสิทธิ์ของกลุ่มบริษัท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187C" w:rsidRPr="00C574B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B6234"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5187C" w:rsidRPr="00C574B1">
        <w:rPr>
          <w:rFonts w:asciiTheme="majorBidi" w:hAnsiTheme="majorBidi" w:cstheme="majorBidi"/>
          <w:i/>
          <w:iCs/>
          <w:sz w:val="30"/>
          <w:szCs w:val="30"/>
        </w:rPr>
        <w:t>46.7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47C2A"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อัตราดอกเบี้ย </w:t>
      </w:r>
      <w:r w:rsidR="00C5187C"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MOR-2.55% MOR+1.5% </w:t>
      </w:r>
      <w:r w:rsidR="00C5187C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D47C2A" w:rsidRPr="00C574B1">
        <w:rPr>
          <w:rFonts w:asciiTheme="majorBidi" w:hAnsiTheme="majorBidi" w:cstheme="majorBidi"/>
          <w:i/>
          <w:iCs/>
          <w:sz w:val="30"/>
          <w:szCs w:val="30"/>
        </w:rPr>
        <w:t>MOR+1%</w:t>
      </w:r>
      <w:r w:rsidR="00823A3A"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3A3A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C5187C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โดยได้รับการค้ำประกันจากที่ดินที่เป็นกรรมสิทธิ์ของกลุ่มบริษัท เงินฝากของกลุ่มบริษัทกับสถาบันการเงิน บรรษัทประกันสินเชื่ออุตสาหกรรมขนาดย่อม (บสย.) และผู้บริหารสำคัญ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DA4401" w14:textId="77777777" w:rsidR="009C3CAE" w:rsidRPr="00C574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BA6D" w14:textId="63E8BDAE" w:rsidR="009C3CAE" w:rsidRPr="00C574B1" w:rsidRDefault="009C3CAE" w:rsidP="009C3CA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574B1">
        <w:rPr>
          <w:rFonts w:asciiTheme="majorBidi" w:hAnsiTheme="majorBidi" w:cstheme="majorBidi"/>
          <w:sz w:val="30"/>
          <w:szCs w:val="30"/>
        </w:rPr>
        <w:t>3</w:t>
      </w:r>
      <w:r w:rsidR="00BC2180" w:rsidRPr="00C574B1">
        <w:rPr>
          <w:rFonts w:asciiTheme="majorBidi" w:hAnsiTheme="majorBidi" w:cstheme="majorBidi"/>
          <w:sz w:val="30"/>
          <w:szCs w:val="30"/>
        </w:rPr>
        <w:t>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</w:rPr>
        <w:t>256</w:t>
      </w:r>
      <w:r w:rsidR="00C5187C" w:rsidRPr="00C574B1">
        <w:rPr>
          <w:rFonts w:asciiTheme="majorBidi" w:hAnsiTheme="majorBidi" w:cstheme="majorBidi"/>
          <w:sz w:val="30"/>
          <w:szCs w:val="30"/>
        </w:rPr>
        <w:t>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บริษัทมีเงินเบิกเกินบัญชีจำนวน </w:t>
      </w:r>
      <w:r w:rsidR="00C8247A" w:rsidRPr="00C574B1">
        <w:rPr>
          <w:rFonts w:asciiTheme="majorBidi" w:hAnsiTheme="majorBidi" w:cstheme="majorBidi"/>
          <w:sz w:val="30"/>
          <w:szCs w:val="30"/>
        </w:rPr>
        <w:t>0.1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C574B1">
        <w:rPr>
          <w:rFonts w:asciiTheme="majorBidi" w:hAnsiTheme="majorBidi" w:cstheme="majorBidi"/>
          <w:sz w:val="30"/>
          <w:szCs w:val="30"/>
        </w:rPr>
        <w:t>MOR-2.55%</w:t>
      </w:r>
      <w:r w:rsidR="0055567F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5567F" w:rsidRPr="00C574B1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โดยได้รับการค้ำประกันจากที่ดินที่เป็นกรรมสิทธิ์ของบริษัท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79BE" w:rsidRPr="00C574B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B79BE"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24.2 </w:t>
      </w:r>
      <w:r w:rsidR="006B79BE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C574B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05C047D6" w:rsidR="00454074" w:rsidRPr="00C574B1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79BE" w:rsidRPr="00C574B1">
        <w:rPr>
          <w:rFonts w:asciiTheme="majorBidi" w:hAnsiTheme="majorBidi" w:cstheme="majorBidi"/>
          <w:sz w:val="30"/>
          <w:szCs w:val="30"/>
        </w:rPr>
        <w:t>3</w:t>
      </w:r>
      <w:r w:rsidR="00BC2180" w:rsidRPr="00C574B1">
        <w:rPr>
          <w:rFonts w:asciiTheme="majorBidi" w:hAnsiTheme="majorBidi" w:cstheme="majorBidi"/>
          <w:sz w:val="30"/>
          <w:szCs w:val="30"/>
        </w:rPr>
        <w:t>0</w:t>
      </w:r>
      <w:r w:rsidR="006B79BE"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="005F3B2F" w:rsidRPr="00C574B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B79BE"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79BE" w:rsidRPr="00C574B1">
        <w:rPr>
          <w:rFonts w:asciiTheme="majorBidi" w:hAnsiTheme="majorBidi" w:cstheme="majorBidi"/>
          <w:sz w:val="30"/>
          <w:szCs w:val="30"/>
        </w:rPr>
        <w:t>2567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="00C8247A" w:rsidRPr="00C574B1">
        <w:rPr>
          <w:rFonts w:asciiTheme="majorBidi" w:hAnsiTheme="majorBidi" w:cstheme="majorBidi"/>
          <w:sz w:val="30"/>
          <w:szCs w:val="30"/>
        </w:rPr>
        <w:t>73</w:t>
      </w:r>
      <w:r w:rsidR="006B79BE" w:rsidRPr="00C574B1">
        <w:rPr>
          <w:rFonts w:asciiTheme="majorBidi" w:hAnsiTheme="majorBidi" w:cstheme="majorBidi"/>
          <w:sz w:val="30"/>
          <w:szCs w:val="30"/>
        </w:rPr>
        <w:t>.0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8247A" w:rsidRPr="00C574B1">
        <w:rPr>
          <w:rFonts w:asciiTheme="majorBidi" w:hAnsiTheme="majorBidi" w:cstheme="majorBidi"/>
          <w:sz w:val="30"/>
          <w:szCs w:val="30"/>
        </w:rPr>
        <w:t>70.0</w:t>
      </w:r>
      <w:r w:rsidRPr="00C574B1">
        <w:rPr>
          <w:rFonts w:asciiTheme="majorBidi" w:hAnsiTheme="majorBidi" w:cstheme="majorBidi"/>
          <w:sz w:val="30"/>
          <w:szCs w:val="30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bookmarkStart w:id="2" w:name="_Hlk165283596"/>
      <w:r w:rsidR="007B5A80" w:rsidRPr="00C574B1">
        <w:rPr>
          <w:rFonts w:asciiTheme="majorBidi" w:hAnsiTheme="majorBidi" w:cs="Angsana New" w:hint="cs"/>
          <w:sz w:val="30"/>
          <w:szCs w:val="30"/>
          <w:cs/>
        </w:rPr>
        <w:t>มีอัตราดอกเบี้ยตามตลาด</w:t>
      </w:r>
      <w:r w:rsidR="007B5A80" w:rsidRPr="00C574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C574B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79BE" w:rsidRPr="00C574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2"/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79BE" w:rsidRPr="00C574B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B79BE"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41.0 </w:t>
      </w:r>
      <w:r w:rsidR="006B79BE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6B79BE" w:rsidRPr="00C574B1">
        <w:rPr>
          <w:rFonts w:asciiTheme="majorBidi" w:hAnsiTheme="majorBidi" w:cstheme="majorBidi"/>
          <w:i/>
          <w:iCs/>
          <w:sz w:val="30"/>
          <w:szCs w:val="30"/>
        </w:rPr>
        <w:t xml:space="preserve">41.0 </w:t>
      </w:r>
      <w:r w:rsidR="006B79BE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ตามลำดับ </w:t>
      </w:r>
      <w:r w:rsidR="007B5A80" w:rsidRPr="00C574B1">
        <w:rPr>
          <w:rFonts w:asciiTheme="majorBidi" w:hAnsiTheme="majorBidi" w:cstheme="majorBidi" w:hint="cs"/>
          <w:i/>
          <w:iCs/>
          <w:sz w:val="30"/>
          <w:szCs w:val="30"/>
          <w:cs/>
        </w:rPr>
        <w:t>มี</w:t>
      </w:r>
      <w:r w:rsidR="007B5A80" w:rsidRPr="00C574B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อัตราดอกเบี้ยตามตลาด และ </w:t>
      </w:r>
      <w:r w:rsidR="007B5A80" w:rsidRPr="00C574B1">
        <w:rPr>
          <w:rFonts w:asciiTheme="majorBidi" w:hAnsiTheme="majorBidi" w:cs="Angsana New"/>
          <w:i/>
          <w:iCs/>
          <w:sz w:val="30"/>
          <w:szCs w:val="30"/>
        </w:rPr>
        <w:t>MLR-</w:t>
      </w:r>
      <w:r w:rsidR="00BC2180" w:rsidRPr="00C574B1">
        <w:rPr>
          <w:rFonts w:asciiTheme="majorBidi" w:hAnsiTheme="majorBidi" w:cs="Angsana New"/>
          <w:i/>
          <w:iCs/>
          <w:sz w:val="30"/>
          <w:szCs w:val="30"/>
        </w:rPr>
        <w:t>1</w:t>
      </w:r>
      <w:r w:rsidR="007B5A80" w:rsidRPr="00C574B1">
        <w:rPr>
          <w:rFonts w:asciiTheme="majorBidi" w:hAnsiTheme="majorBidi" w:cs="Angsana New"/>
          <w:i/>
          <w:iCs/>
          <w:sz w:val="30"/>
          <w:szCs w:val="30"/>
          <w:cs/>
        </w:rPr>
        <w:t>%</w:t>
      </w:r>
      <w:r w:rsidR="007B5A80" w:rsidRPr="00C574B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ต่อปี</w:t>
      </w:r>
      <w:r w:rsidR="007B5A80" w:rsidRPr="00C574B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B79BE" w:rsidRPr="00C574B1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C574B1">
        <w:rPr>
          <w:rFonts w:asciiTheme="majorBidi" w:hAnsiTheme="majorBidi" w:cs="Angsana New" w:hint="cs"/>
          <w:i/>
          <w:iCs/>
          <w:sz w:val="30"/>
          <w:szCs w:val="30"/>
          <w:cs/>
        </w:rPr>
        <w:t>กลุ่ม</w:t>
      </w:r>
      <w:r w:rsidR="006B79BE" w:rsidRPr="00C574B1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="00ED0049" w:rsidRPr="00C574B1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D0049" w:rsidRPr="00C574B1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บริษัทใหญ่ของกลุ่มบริษัท และผู้บริหารสำคัญ</w:t>
      </w:r>
      <w:r w:rsidRPr="00C574B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7113DF" w14:textId="77777777" w:rsidR="00BC16D0" w:rsidRPr="00C574B1" w:rsidRDefault="00BC16D0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9B5B" w14:textId="1A6D1752" w:rsidR="00454074" w:rsidRPr="00C574B1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C574B1">
        <w:rPr>
          <w:rFonts w:asciiTheme="majorBidi" w:hAnsiTheme="majorBidi" w:cstheme="majorBidi"/>
          <w:cs/>
          <w:lang w:val="en-US"/>
        </w:rPr>
        <w:lastRenderedPageBreak/>
        <w:t xml:space="preserve">ณ วันที่ </w:t>
      </w:r>
      <w:r w:rsidR="00FB6C4F" w:rsidRPr="00C574B1">
        <w:rPr>
          <w:rFonts w:asciiTheme="majorBidi" w:hAnsiTheme="majorBidi" w:cstheme="majorBidi"/>
        </w:rPr>
        <w:t>3</w:t>
      </w:r>
      <w:r w:rsidR="00ED0049" w:rsidRPr="00C574B1">
        <w:rPr>
          <w:rFonts w:asciiTheme="majorBidi" w:hAnsiTheme="majorBidi" w:cstheme="majorBidi"/>
        </w:rPr>
        <w:t>0</w:t>
      </w:r>
      <w:r w:rsidR="00FB6C4F" w:rsidRPr="00C574B1">
        <w:rPr>
          <w:rFonts w:asciiTheme="majorBidi" w:hAnsiTheme="majorBidi" w:cstheme="majorBidi"/>
        </w:rPr>
        <w:t xml:space="preserve"> </w:t>
      </w:r>
      <w:r w:rsidR="005F3B2F" w:rsidRPr="00C574B1">
        <w:rPr>
          <w:rFonts w:asciiTheme="majorBidi" w:hAnsiTheme="majorBidi" w:cstheme="majorBidi" w:hint="cs"/>
          <w:cs/>
        </w:rPr>
        <w:t>กันยายน</w:t>
      </w:r>
      <w:r w:rsidR="00FB6C4F" w:rsidRPr="00C574B1">
        <w:rPr>
          <w:rFonts w:asciiTheme="majorBidi" w:hAnsiTheme="majorBidi" w:cstheme="majorBidi"/>
        </w:rPr>
        <w:t xml:space="preserve"> 256</w:t>
      </w:r>
      <w:r w:rsidR="006B79BE" w:rsidRPr="00C574B1">
        <w:rPr>
          <w:rFonts w:asciiTheme="majorBidi" w:hAnsiTheme="majorBidi" w:cstheme="majorBidi"/>
        </w:rPr>
        <w:t>7</w:t>
      </w:r>
      <w:r w:rsidR="000F3505" w:rsidRPr="00C574B1">
        <w:rPr>
          <w:rFonts w:asciiTheme="majorBidi" w:hAnsiTheme="majorBidi" w:cstheme="majorBidi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วงเงิน</w:t>
      </w:r>
      <w:r w:rsidR="00E16697" w:rsidRPr="00C574B1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C574B1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C574B1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C8247A" w:rsidRPr="00C574B1">
        <w:rPr>
          <w:rFonts w:asciiTheme="majorBidi" w:hAnsiTheme="majorBidi" w:cstheme="majorBidi"/>
          <w:lang w:val="en-US"/>
        </w:rPr>
        <w:t>145</w:t>
      </w:r>
      <w:r w:rsidRPr="00C574B1">
        <w:rPr>
          <w:rFonts w:asciiTheme="majorBidi" w:hAnsiTheme="majorBidi" w:cstheme="majorBidi"/>
          <w:lang w:val="en-US"/>
        </w:rPr>
        <w:t xml:space="preserve">.0 </w:t>
      </w:r>
      <w:r w:rsidRPr="00C574B1">
        <w:rPr>
          <w:rFonts w:asciiTheme="majorBidi" w:hAnsiTheme="majorBidi" w:cstheme="majorBidi"/>
          <w:cs/>
          <w:lang w:val="en-US"/>
        </w:rPr>
        <w:t>ล้านบาท</w:t>
      </w:r>
      <w:r w:rsidR="00EB7D63" w:rsidRPr="00C574B1">
        <w:rPr>
          <w:rFonts w:asciiTheme="majorBidi" w:hAnsiTheme="majorBidi" w:cstheme="majorBidi"/>
          <w:lang w:val="en-US"/>
        </w:rPr>
        <w:t xml:space="preserve"> </w:t>
      </w:r>
      <w:r w:rsidR="00EB7D63" w:rsidRPr="00C574B1">
        <w:rPr>
          <w:rFonts w:asciiTheme="majorBidi" w:hAnsiTheme="majorBidi" w:cstheme="majorBidi"/>
          <w:cs/>
          <w:lang w:val="en-US"/>
        </w:rPr>
        <w:t>และ</w:t>
      </w:r>
      <w:r w:rsidR="00A40732" w:rsidRPr="00C574B1">
        <w:rPr>
          <w:rFonts w:asciiTheme="majorBidi" w:hAnsiTheme="majorBidi" w:cstheme="majorBidi"/>
          <w:lang w:val="en-US"/>
        </w:rPr>
        <w:t xml:space="preserve"> </w:t>
      </w:r>
      <w:r w:rsidR="00C8247A" w:rsidRPr="00C574B1">
        <w:rPr>
          <w:rFonts w:asciiTheme="majorBidi" w:hAnsiTheme="majorBidi" w:cstheme="majorBidi"/>
          <w:lang w:val="en-US"/>
        </w:rPr>
        <w:t>13</w:t>
      </w:r>
      <w:r w:rsidR="00EB7D63" w:rsidRPr="00C574B1">
        <w:rPr>
          <w:rFonts w:asciiTheme="majorBidi" w:hAnsiTheme="majorBidi" w:cstheme="majorBidi"/>
          <w:lang w:val="en-US"/>
        </w:rPr>
        <w:t xml:space="preserve">0.0 </w:t>
      </w:r>
      <w:r w:rsidR="00EB7D63" w:rsidRPr="00C574B1">
        <w:rPr>
          <w:rFonts w:asciiTheme="majorBidi" w:hAnsiTheme="majorBidi" w:cstheme="majorBidi"/>
          <w:cs/>
          <w:lang w:val="en-US"/>
        </w:rPr>
        <w:t>ล้านบาท ตามลำดับ</w:t>
      </w:r>
      <w:r w:rsidR="000F3505" w:rsidRPr="00C574B1">
        <w:rPr>
          <w:rFonts w:asciiTheme="majorBidi" w:hAnsiTheme="majorBidi" w:cstheme="majorBidi" w:hint="cs"/>
          <w:cs/>
          <w:lang w:val="en-US"/>
        </w:rPr>
        <w:t xml:space="preserve"> </w:t>
      </w:r>
      <w:r w:rsidR="000F3505" w:rsidRPr="00C574B1">
        <w:rPr>
          <w:rFonts w:asciiTheme="majorBidi" w:hAnsiTheme="majorBidi" w:cstheme="majorBidi"/>
          <w:i/>
          <w:iCs/>
        </w:rPr>
        <w:t xml:space="preserve">(31 </w:t>
      </w:r>
      <w:r w:rsidR="000F3505" w:rsidRPr="00C574B1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0F3505" w:rsidRPr="00C574B1">
        <w:rPr>
          <w:rFonts w:asciiTheme="majorBidi" w:hAnsiTheme="majorBidi" w:cstheme="majorBidi"/>
          <w:i/>
          <w:iCs/>
        </w:rPr>
        <w:t xml:space="preserve">2566 : </w:t>
      </w:r>
      <w:r w:rsidR="000F3505" w:rsidRPr="00C574B1">
        <w:rPr>
          <w:rFonts w:asciiTheme="majorBidi" w:hAnsiTheme="majorBidi" w:cstheme="majorBidi" w:hint="cs"/>
          <w:i/>
          <w:iCs/>
          <w:cs/>
        </w:rPr>
        <w:t>7</w:t>
      </w:r>
      <w:r w:rsidR="000F3505" w:rsidRPr="00C574B1">
        <w:rPr>
          <w:rFonts w:asciiTheme="majorBidi" w:hAnsiTheme="majorBidi" w:cstheme="majorBidi"/>
          <w:i/>
          <w:iCs/>
          <w:lang w:val="en-US"/>
        </w:rPr>
        <w:t>5</w:t>
      </w:r>
      <w:r w:rsidR="000F3505" w:rsidRPr="00C574B1">
        <w:rPr>
          <w:rFonts w:asciiTheme="majorBidi" w:hAnsiTheme="majorBidi" w:cstheme="majorBidi" w:hint="cs"/>
          <w:i/>
          <w:iCs/>
          <w:cs/>
        </w:rPr>
        <w:t>.</w:t>
      </w:r>
      <w:r w:rsidR="000F3505" w:rsidRPr="00C574B1">
        <w:rPr>
          <w:rFonts w:asciiTheme="majorBidi" w:hAnsiTheme="majorBidi" w:cstheme="majorBidi"/>
          <w:i/>
          <w:iCs/>
        </w:rPr>
        <w:t xml:space="preserve">0 </w:t>
      </w:r>
      <w:r w:rsidR="000F3505" w:rsidRPr="00C574B1">
        <w:rPr>
          <w:rFonts w:asciiTheme="majorBidi" w:hAnsiTheme="majorBidi" w:cstheme="majorBidi"/>
          <w:i/>
          <w:iCs/>
          <w:cs/>
        </w:rPr>
        <w:t>ล้านบาท</w:t>
      </w:r>
      <w:r w:rsidR="000F3505" w:rsidRPr="00C574B1">
        <w:rPr>
          <w:rFonts w:asciiTheme="majorBidi" w:hAnsiTheme="majorBidi" w:cstheme="majorBidi"/>
          <w:i/>
          <w:iCs/>
        </w:rPr>
        <w:t xml:space="preserve"> </w:t>
      </w:r>
      <w:r w:rsidR="000F3505" w:rsidRPr="00C574B1">
        <w:rPr>
          <w:rFonts w:asciiTheme="majorBidi" w:hAnsiTheme="majorBidi" w:cstheme="majorBidi"/>
          <w:i/>
          <w:iCs/>
          <w:cs/>
        </w:rPr>
        <w:t xml:space="preserve">และ </w:t>
      </w:r>
      <w:r w:rsidR="000F3505" w:rsidRPr="00C574B1">
        <w:rPr>
          <w:rFonts w:asciiTheme="majorBidi" w:hAnsiTheme="majorBidi" w:cstheme="majorBidi"/>
          <w:i/>
          <w:iCs/>
        </w:rPr>
        <w:t xml:space="preserve">60.0 </w:t>
      </w:r>
      <w:r w:rsidR="000F3505" w:rsidRPr="00C574B1">
        <w:rPr>
          <w:rFonts w:asciiTheme="majorBidi" w:hAnsiTheme="majorBidi" w:cstheme="majorBidi"/>
          <w:i/>
          <w:iCs/>
          <w:cs/>
        </w:rPr>
        <w:t>ล้านบาท ตามลำดับ</w:t>
      </w:r>
      <w:r w:rsidR="000F3505" w:rsidRPr="00C574B1">
        <w:rPr>
          <w:rFonts w:asciiTheme="majorBidi" w:hAnsiTheme="majorBidi" w:cstheme="majorBidi"/>
          <w:i/>
          <w:iCs/>
        </w:rPr>
        <w:t>)</w:t>
      </w:r>
      <w:r w:rsidR="00EB7D63" w:rsidRPr="00C574B1">
        <w:rPr>
          <w:rFonts w:asciiTheme="majorBidi" w:hAnsiTheme="majorBidi" w:cstheme="majorBidi"/>
          <w:cs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กำหนดให้บริษัทต้องดำรง (</w:t>
      </w:r>
      <w:r w:rsidRPr="00C574B1">
        <w:rPr>
          <w:rFonts w:asciiTheme="majorBidi" w:hAnsiTheme="majorBidi" w:cstheme="majorBidi"/>
          <w:lang w:val="en-US"/>
        </w:rPr>
        <w:t xml:space="preserve">1) </w:t>
      </w:r>
      <w:r w:rsidRPr="00C574B1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C574B1">
        <w:rPr>
          <w:rFonts w:asciiTheme="majorBidi" w:hAnsiTheme="majorBidi" w:cstheme="majorBidi"/>
          <w:lang w:val="en-US"/>
        </w:rPr>
        <w:t xml:space="preserve">(Debt-to-equity ratio) </w:t>
      </w:r>
      <w:r w:rsidRPr="00C574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C574B1">
        <w:rPr>
          <w:rFonts w:asciiTheme="majorBidi" w:hAnsiTheme="majorBidi" w:cstheme="majorBidi"/>
          <w:lang w:val="en-US"/>
        </w:rPr>
        <w:t xml:space="preserve">1.0 </w:t>
      </w:r>
      <w:r w:rsidRPr="00C574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C574B1">
        <w:rPr>
          <w:rFonts w:asciiTheme="majorBidi" w:hAnsiTheme="majorBidi" w:cstheme="majorBidi"/>
          <w:lang w:val="en-US"/>
        </w:rPr>
        <w:t xml:space="preserve">2565 </w:t>
      </w:r>
      <w:r w:rsidRPr="00C574B1">
        <w:rPr>
          <w:rFonts w:asciiTheme="majorBidi" w:hAnsiTheme="majorBidi" w:cstheme="majorBidi"/>
          <w:cs/>
          <w:lang w:val="en-US"/>
        </w:rPr>
        <w:t>เป็นต้นไป</w:t>
      </w:r>
      <w:r w:rsidR="00E16697" w:rsidRPr="00C574B1">
        <w:rPr>
          <w:rFonts w:asciiTheme="majorBidi" w:hAnsiTheme="majorBidi" w:cstheme="majorBidi" w:hint="cs"/>
          <w:cs/>
          <w:lang w:val="en-US"/>
        </w:rPr>
        <w:t xml:space="preserve"> </w:t>
      </w:r>
      <w:r w:rsidRPr="00C574B1">
        <w:rPr>
          <w:rFonts w:asciiTheme="majorBidi" w:hAnsiTheme="majorBidi" w:cstheme="majorBidi"/>
          <w:lang w:val="en-US"/>
        </w:rPr>
        <w:t xml:space="preserve">(2) </w:t>
      </w:r>
      <w:r w:rsidRPr="00C574B1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C574B1">
        <w:rPr>
          <w:rFonts w:asciiTheme="majorBidi" w:hAnsiTheme="majorBidi" w:cstheme="majorBidi"/>
          <w:lang w:val="en-US"/>
        </w:rPr>
        <w:t xml:space="preserve">(Debt service coverage ratio: DSCR) </w:t>
      </w:r>
      <w:r w:rsidRPr="00C574B1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C574B1">
        <w:rPr>
          <w:rFonts w:asciiTheme="majorBidi" w:hAnsiTheme="majorBidi" w:cstheme="majorBidi"/>
          <w:lang w:val="en-US"/>
        </w:rPr>
        <w:t xml:space="preserve">1.2 </w:t>
      </w:r>
      <w:r w:rsidRPr="00C574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C574B1">
        <w:rPr>
          <w:rFonts w:asciiTheme="majorBidi" w:hAnsiTheme="majorBidi" w:cstheme="majorBidi"/>
          <w:lang w:val="en-US"/>
        </w:rPr>
        <w:t xml:space="preserve">2565 </w:t>
      </w:r>
      <w:r w:rsidRPr="00C574B1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C574B1">
        <w:rPr>
          <w:rFonts w:asciiTheme="majorBidi" w:hAnsiTheme="majorBidi" w:cstheme="majorBidi"/>
          <w:lang w:val="en-US"/>
        </w:rPr>
        <w:t xml:space="preserve">(3) </w:t>
      </w:r>
      <w:r w:rsidRPr="00C574B1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C574B1">
        <w:rPr>
          <w:rFonts w:asciiTheme="majorBidi" w:hAnsiTheme="majorBidi" w:cstheme="majorBidi"/>
          <w:lang w:val="en-US"/>
        </w:rPr>
        <w:t xml:space="preserve">Interest bearing debt to EBITDA </w:t>
      </w:r>
      <w:r w:rsidRPr="00C574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C574B1">
        <w:rPr>
          <w:rFonts w:asciiTheme="majorBidi" w:hAnsiTheme="majorBidi" w:cstheme="majorBidi"/>
          <w:lang w:val="en-US"/>
        </w:rPr>
        <w:t xml:space="preserve">4.5 </w:t>
      </w:r>
      <w:r w:rsidRPr="00C574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C574B1">
        <w:rPr>
          <w:rFonts w:asciiTheme="majorBidi" w:hAnsiTheme="majorBidi" w:cstheme="majorBidi"/>
          <w:lang w:val="en-US"/>
        </w:rPr>
        <w:t xml:space="preserve">2565 </w:t>
      </w:r>
      <w:r w:rsidRPr="00C574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C574B1">
        <w:rPr>
          <w:rFonts w:asciiTheme="majorBidi" w:hAnsiTheme="majorBidi" w:cstheme="majorBidi"/>
          <w:lang w:val="en-US"/>
        </w:rPr>
        <w:t xml:space="preserve">3.0 </w:t>
      </w:r>
      <w:r w:rsidRPr="00C574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C574B1">
        <w:rPr>
          <w:rFonts w:asciiTheme="majorBidi" w:hAnsiTheme="majorBidi" w:cstheme="majorBidi"/>
          <w:lang w:val="en-US"/>
        </w:rPr>
        <w:t xml:space="preserve">2566 </w:t>
      </w:r>
      <w:r w:rsidRPr="00C574B1">
        <w:rPr>
          <w:rFonts w:asciiTheme="majorBidi" w:hAnsiTheme="majorBidi" w:cstheme="majorBidi"/>
          <w:cs/>
          <w:lang w:val="en-US"/>
        </w:rPr>
        <w:t xml:space="preserve">และ </w:t>
      </w:r>
      <w:r w:rsidRPr="00C574B1">
        <w:rPr>
          <w:rFonts w:asciiTheme="majorBidi" w:hAnsiTheme="majorBidi" w:cstheme="majorBidi"/>
          <w:lang w:val="en-US"/>
        </w:rPr>
        <w:t xml:space="preserve">2567 </w:t>
      </w:r>
      <w:r w:rsidRPr="00C574B1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C574B1">
        <w:rPr>
          <w:rFonts w:asciiTheme="majorBidi" w:hAnsiTheme="majorBidi" w:cstheme="majorBidi"/>
          <w:lang w:val="en-US"/>
        </w:rPr>
        <w:t xml:space="preserve">2.0 </w:t>
      </w:r>
      <w:r w:rsidRPr="00C574B1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C574B1">
        <w:rPr>
          <w:rFonts w:asciiTheme="majorBidi" w:hAnsiTheme="majorBidi" w:cstheme="majorBidi"/>
          <w:lang w:val="en-US"/>
        </w:rPr>
        <w:t>2568</w:t>
      </w:r>
      <w:r w:rsidR="006B6234" w:rsidRPr="00C574B1">
        <w:rPr>
          <w:rFonts w:asciiTheme="majorBidi" w:hAnsiTheme="majorBidi" w:cstheme="majorBidi"/>
          <w:cs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เป็นต้นไป</w:t>
      </w:r>
    </w:p>
    <w:p w14:paraId="67E78318" w14:textId="77777777" w:rsidR="00DA50F4" w:rsidRPr="00C574B1" w:rsidRDefault="00DA50F4" w:rsidP="00DA50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E3C3C" w14:textId="46AB7CA6" w:rsidR="002C4FD1" w:rsidRPr="00C574B1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574B1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C574B1" w:rsidRDefault="002C4FD1" w:rsidP="002C4FD1">
      <w:pPr>
        <w:pStyle w:val="FSContent"/>
        <w:rPr>
          <w:rFonts w:asciiTheme="majorBidi" w:hAnsiTheme="majorBidi" w:cstheme="majorBidi"/>
          <w:lang w:val="en-US"/>
        </w:rPr>
      </w:pPr>
    </w:p>
    <w:p w14:paraId="0D7EFD6B" w14:textId="3D00E96F" w:rsidR="00886378" w:rsidRPr="00C574B1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C574B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C574B1">
        <w:rPr>
          <w:rFonts w:asciiTheme="majorBidi" w:hAnsiTheme="majorBidi" w:cstheme="majorBidi"/>
          <w:lang w:val="en-US"/>
        </w:rPr>
        <w:t>3</w:t>
      </w:r>
      <w:r w:rsidR="00ED0049" w:rsidRPr="00C574B1">
        <w:rPr>
          <w:rFonts w:asciiTheme="majorBidi" w:hAnsiTheme="majorBidi" w:cstheme="majorBidi"/>
          <w:lang w:val="en-US"/>
        </w:rPr>
        <w:t>0</w:t>
      </w:r>
      <w:r w:rsidR="00FB6C4F" w:rsidRPr="00C574B1">
        <w:rPr>
          <w:rFonts w:asciiTheme="majorBidi" w:hAnsiTheme="majorBidi" w:cstheme="majorBidi"/>
          <w:lang w:val="en-US"/>
        </w:rPr>
        <w:t xml:space="preserve"> </w:t>
      </w:r>
      <w:r w:rsidR="005F3B2F" w:rsidRPr="00C574B1">
        <w:rPr>
          <w:rFonts w:asciiTheme="majorBidi" w:hAnsiTheme="majorBidi" w:cstheme="majorBidi" w:hint="cs"/>
          <w:cs/>
          <w:lang w:val="en-US"/>
        </w:rPr>
        <w:t>กันยายน</w:t>
      </w:r>
      <w:r w:rsidR="00FB6C4F" w:rsidRPr="00C574B1">
        <w:rPr>
          <w:rFonts w:asciiTheme="majorBidi" w:hAnsiTheme="majorBidi" w:cstheme="majorBidi"/>
          <w:lang w:val="en-US"/>
        </w:rPr>
        <w:t xml:space="preserve"> 256</w:t>
      </w:r>
      <w:r w:rsidR="006B79BE" w:rsidRPr="00C574B1">
        <w:rPr>
          <w:rFonts w:asciiTheme="majorBidi" w:hAnsiTheme="majorBidi" w:cstheme="majorBidi"/>
          <w:lang w:val="en-US"/>
        </w:rPr>
        <w:t>7</w:t>
      </w:r>
      <w:r w:rsidR="00040C78" w:rsidRPr="00C574B1">
        <w:rPr>
          <w:rFonts w:asciiTheme="majorBidi" w:hAnsiTheme="majorBidi" w:cstheme="majorBidi"/>
          <w:lang w:val="en-US"/>
        </w:rPr>
        <w:t xml:space="preserve"> </w:t>
      </w:r>
      <w:r w:rsidR="00B070A3" w:rsidRPr="00C574B1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C574B1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C574B1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C574B1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C574B1">
        <w:rPr>
          <w:rFonts w:asciiTheme="majorBidi" w:hAnsiTheme="majorBidi" w:cstheme="majorBidi"/>
          <w:lang w:val="en-US"/>
        </w:rPr>
        <w:t xml:space="preserve">               </w:t>
      </w:r>
      <w:r w:rsidR="00ED0049" w:rsidRPr="00C574B1">
        <w:rPr>
          <w:rFonts w:asciiTheme="majorBidi" w:hAnsiTheme="majorBidi" w:cstheme="majorBidi" w:hint="cs"/>
          <w:cs/>
          <w:lang w:val="en-US"/>
        </w:rPr>
        <w:t>7</w:t>
      </w:r>
      <w:r w:rsidR="00C8247A" w:rsidRPr="00C574B1">
        <w:rPr>
          <w:rFonts w:asciiTheme="majorBidi" w:hAnsiTheme="majorBidi" w:cstheme="majorBidi"/>
          <w:lang w:val="en-US"/>
        </w:rPr>
        <w:t>2</w:t>
      </w:r>
      <w:r w:rsidR="006B79BE" w:rsidRPr="00C574B1">
        <w:rPr>
          <w:rFonts w:asciiTheme="majorBidi" w:hAnsiTheme="majorBidi" w:cstheme="majorBidi"/>
          <w:lang w:val="en-US"/>
        </w:rPr>
        <w:t>.</w:t>
      </w:r>
      <w:r w:rsidR="00C8247A" w:rsidRPr="00C574B1">
        <w:rPr>
          <w:rFonts w:asciiTheme="majorBidi" w:hAnsiTheme="majorBidi" w:cstheme="majorBidi"/>
          <w:lang w:val="en-US"/>
        </w:rPr>
        <w:t>8</w:t>
      </w:r>
      <w:r w:rsidRPr="00C574B1">
        <w:rPr>
          <w:rFonts w:asciiTheme="majorBidi" w:hAnsiTheme="majorBidi" w:cstheme="majorBidi"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ล้านบาท</w:t>
      </w:r>
      <w:r w:rsidR="002D447D" w:rsidRPr="00C574B1">
        <w:rPr>
          <w:rFonts w:asciiTheme="majorBidi" w:hAnsiTheme="majorBidi" w:cstheme="majorBidi"/>
          <w:cs/>
          <w:lang w:val="en-US"/>
        </w:rPr>
        <w:t xml:space="preserve"> และ </w:t>
      </w:r>
      <w:r w:rsidR="00ED0049" w:rsidRPr="00C574B1">
        <w:rPr>
          <w:rFonts w:asciiTheme="majorBidi" w:hAnsiTheme="majorBidi" w:cstheme="majorBidi"/>
          <w:lang w:val="en-US"/>
        </w:rPr>
        <w:t>7</w:t>
      </w:r>
      <w:r w:rsidR="00C8247A" w:rsidRPr="00C574B1">
        <w:rPr>
          <w:rFonts w:asciiTheme="majorBidi" w:hAnsiTheme="majorBidi" w:cstheme="majorBidi"/>
          <w:lang w:val="en-US"/>
        </w:rPr>
        <w:t>2</w:t>
      </w:r>
      <w:r w:rsidR="00ED0049" w:rsidRPr="00C574B1">
        <w:rPr>
          <w:rFonts w:asciiTheme="majorBidi" w:hAnsiTheme="majorBidi" w:cstheme="majorBidi"/>
          <w:lang w:val="en-US"/>
        </w:rPr>
        <w:t>.</w:t>
      </w:r>
      <w:r w:rsidR="00C8247A" w:rsidRPr="00C574B1">
        <w:rPr>
          <w:rFonts w:asciiTheme="majorBidi" w:hAnsiTheme="majorBidi" w:cstheme="majorBidi"/>
          <w:lang w:val="en-US"/>
        </w:rPr>
        <w:t>8</w:t>
      </w:r>
      <w:r w:rsidR="002D447D" w:rsidRPr="00C574B1">
        <w:rPr>
          <w:rFonts w:asciiTheme="majorBidi" w:hAnsiTheme="majorBidi" w:cstheme="majorBidi"/>
          <w:lang w:val="en-US"/>
        </w:rPr>
        <w:t xml:space="preserve"> </w:t>
      </w:r>
      <w:r w:rsidR="002D447D" w:rsidRPr="00C574B1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C574B1">
        <w:rPr>
          <w:rFonts w:asciiTheme="majorBidi" w:hAnsiTheme="majorBidi" w:cstheme="majorBidi"/>
          <w:cs/>
          <w:lang w:val="en-US"/>
        </w:rPr>
        <w:t xml:space="preserve"> </w:t>
      </w:r>
      <w:r w:rsidRPr="00C574B1">
        <w:rPr>
          <w:rFonts w:asciiTheme="majorBidi" w:hAnsiTheme="majorBidi" w:cstheme="majorBidi"/>
          <w:i/>
          <w:iCs/>
          <w:lang w:val="en-US"/>
        </w:rPr>
        <w:t>(</w:t>
      </w:r>
      <w:r w:rsidR="0050646B" w:rsidRPr="00C574B1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C574B1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C574B1">
        <w:rPr>
          <w:rFonts w:asciiTheme="majorBidi" w:hAnsiTheme="majorBidi" w:cstheme="majorBidi"/>
          <w:i/>
          <w:iCs/>
          <w:lang w:val="en-US"/>
        </w:rPr>
        <w:t>256</w:t>
      </w:r>
      <w:r w:rsidR="006B79BE" w:rsidRPr="00C574B1">
        <w:rPr>
          <w:rFonts w:asciiTheme="majorBidi" w:hAnsiTheme="majorBidi" w:cstheme="majorBidi"/>
          <w:i/>
          <w:iCs/>
          <w:lang w:val="en-US"/>
        </w:rPr>
        <w:t xml:space="preserve">6 </w:t>
      </w:r>
      <w:r w:rsidRPr="00C574B1">
        <w:rPr>
          <w:rFonts w:asciiTheme="majorBidi" w:hAnsiTheme="majorBidi" w:cstheme="majorBidi"/>
          <w:i/>
          <w:iCs/>
          <w:lang w:val="en-US"/>
        </w:rPr>
        <w:t>:</w:t>
      </w:r>
      <w:r w:rsidR="00911556" w:rsidRPr="00C574B1">
        <w:rPr>
          <w:rFonts w:asciiTheme="majorBidi" w:hAnsiTheme="majorBidi" w:cstheme="majorBidi"/>
          <w:i/>
          <w:iCs/>
          <w:lang w:val="en-US"/>
        </w:rPr>
        <w:t xml:space="preserve"> </w:t>
      </w:r>
      <w:r w:rsidR="006B79BE" w:rsidRPr="00C574B1">
        <w:rPr>
          <w:rFonts w:asciiTheme="majorBidi" w:hAnsiTheme="majorBidi" w:cstheme="majorBidi"/>
          <w:i/>
          <w:iCs/>
          <w:lang w:val="en-US"/>
        </w:rPr>
        <w:t>56.8</w:t>
      </w:r>
      <w:r w:rsidRPr="00C574B1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574B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C574B1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C574B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6B79BE" w:rsidRPr="00C574B1">
        <w:rPr>
          <w:rFonts w:asciiTheme="majorBidi" w:hAnsiTheme="majorBidi" w:cstheme="majorBidi"/>
          <w:i/>
          <w:iCs/>
          <w:lang w:val="en-US"/>
        </w:rPr>
        <w:t>56.8</w:t>
      </w:r>
      <w:r w:rsidR="00BC0AD9" w:rsidRPr="00C574B1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C574B1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C574B1">
        <w:rPr>
          <w:rFonts w:asciiTheme="majorBidi" w:hAnsiTheme="majorBidi" w:cstheme="majorBidi"/>
          <w:i/>
          <w:iCs/>
          <w:lang w:val="en-US"/>
        </w:rPr>
        <w:t>)</w:t>
      </w:r>
      <w:r w:rsidRPr="00C574B1">
        <w:rPr>
          <w:rFonts w:asciiTheme="majorBidi" w:hAnsiTheme="majorBidi" w:cstheme="majorBidi"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โดย</w:t>
      </w:r>
      <w:r w:rsidR="003D1E39" w:rsidRPr="00C574B1">
        <w:rPr>
          <w:rFonts w:asciiTheme="majorBidi" w:hAnsiTheme="majorBidi" w:cstheme="majorBidi"/>
          <w:cs/>
          <w:lang w:val="en-US"/>
        </w:rPr>
        <w:t>เ</w:t>
      </w:r>
      <w:r w:rsidRPr="00C574B1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C574B1">
        <w:rPr>
          <w:rFonts w:asciiTheme="majorBidi" w:hAnsiTheme="majorBidi" w:cstheme="majorBidi"/>
          <w:lang w:val="en-US"/>
        </w:rPr>
        <w:t>25</w:t>
      </w:r>
      <w:r w:rsidR="00AB27F2" w:rsidRPr="00C574B1">
        <w:rPr>
          <w:rFonts w:asciiTheme="majorBidi" w:hAnsiTheme="majorBidi" w:cstheme="majorBidi"/>
          <w:lang w:val="en-US"/>
        </w:rPr>
        <w:t>73</w:t>
      </w:r>
      <w:r w:rsidRPr="00C574B1">
        <w:rPr>
          <w:rFonts w:asciiTheme="majorBidi" w:hAnsiTheme="majorBidi" w:cstheme="majorBidi"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C574B1">
        <w:rPr>
          <w:rFonts w:asciiTheme="majorBidi" w:hAnsiTheme="majorBidi" w:cstheme="majorBidi"/>
          <w:cs/>
          <w:lang w:val="en-US"/>
        </w:rPr>
        <w:t>ย</w:t>
      </w:r>
      <w:r w:rsidRPr="00C574B1">
        <w:rPr>
          <w:rFonts w:asciiTheme="majorBidi" w:hAnsiTheme="majorBidi" w:cstheme="majorBidi"/>
          <w:cs/>
          <w:lang w:val="en-US"/>
        </w:rPr>
        <w:t>ด</w:t>
      </w:r>
      <w:r w:rsidR="004C35C5" w:rsidRPr="00C574B1">
        <w:rPr>
          <w:rFonts w:asciiTheme="majorBidi" w:hAnsiTheme="majorBidi" w:cstheme="majorBidi"/>
          <w:cs/>
          <w:lang w:val="en-US"/>
        </w:rPr>
        <w:t>ดัง</w:t>
      </w:r>
      <w:r w:rsidRPr="00C574B1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C574B1" w:rsidRDefault="009F2E14" w:rsidP="008450E2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50"/>
        <w:gridCol w:w="20"/>
        <w:gridCol w:w="1350"/>
        <w:gridCol w:w="48"/>
      </w:tblGrid>
      <w:tr w:rsidR="0092202C" w:rsidRPr="00C574B1" w14:paraId="17C6410B" w14:textId="77777777">
        <w:trPr>
          <w:gridAfter w:val="1"/>
          <w:wAfter w:w="48" w:type="dxa"/>
          <w:tblHeader/>
        </w:trPr>
        <w:tc>
          <w:tcPr>
            <w:tcW w:w="2102" w:type="dxa"/>
          </w:tcPr>
          <w:p w14:paraId="68E25E4F" w14:textId="77777777" w:rsidR="0092202C" w:rsidRPr="00C574B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4F48EF0A" w14:textId="77777777" w:rsidR="0092202C" w:rsidRPr="00C574B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C073384" w14:textId="77777777" w:rsidR="0092202C" w:rsidRPr="00C574B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4"/>
            <w:shd w:val="clear" w:color="auto" w:fill="auto"/>
          </w:tcPr>
          <w:p w14:paraId="26D0151A" w14:textId="37481139" w:rsidR="0092202C" w:rsidRPr="00C574B1" w:rsidRDefault="009220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B79BE"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6B79BE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79BE"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9E7" w:rsidRPr="00C574B1" w14:paraId="03933D9A" w14:textId="77777777" w:rsidTr="00B31FBD">
        <w:trPr>
          <w:gridAfter w:val="1"/>
          <w:wAfter w:w="48" w:type="dxa"/>
          <w:tblHeader/>
        </w:trPr>
        <w:tc>
          <w:tcPr>
            <w:tcW w:w="2102" w:type="dxa"/>
          </w:tcPr>
          <w:p w14:paraId="6383D967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43833E9" w14:textId="66F12AA5" w:rsidR="00B909E7" w:rsidRPr="00C574B1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0B2C5647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1475ED7E" w14:textId="277DF45B" w:rsidR="00B909E7" w:rsidRPr="00C574B1" w:rsidRDefault="006B79BE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0049" w:rsidRPr="00C57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909E7"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3F6E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24B239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09A8954" w14:textId="23C1DB82" w:rsidR="00B909E7" w:rsidRPr="00C574B1" w:rsidRDefault="00B909E7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09E7" w:rsidRPr="00C574B1" w14:paraId="3DAA4B4E" w14:textId="77777777" w:rsidTr="00B909E7">
        <w:trPr>
          <w:tblHeader/>
        </w:trPr>
        <w:tc>
          <w:tcPr>
            <w:tcW w:w="2102" w:type="dxa"/>
          </w:tcPr>
          <w:p w14:paraId="57D26E1C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ED70A67" w14:textId="4CFDE3CB" w:rsidR="00B909E7" w:rsidRPr="00C574B1" w:rsidRDefault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5AB6F047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72CABFC" w14:textId="559CE909" w:rsidR="00B909E7" w:rsidRPr="00C574B1" w:rsidRDefault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  <w:shd w:val="clear" w:color="auto" w:fill="auto"/>
          </w:tcPr>
          <w:p w14:paraId="47CEB45E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5FEA6179" w14:textId="25C74388" w:rsidR="00B909E7" w:rsidRPr="00C574B1" w:rsidRDefault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B909E7" w:rsidRPr="00C574B1" w14:paraId="429DEDF6" w14:textId="77777777" w:rsidTr="00B909E7">
        <w:trPr>
          <w:gridAfter w:val="1"/>
          <w:wAfter w:w="48" w:type="dxa"/>
          <w:tblHeader/>
        </w:trPr>
        <w:tc>
          <w:tcPr>
            <w:tcW w:w="2102" w:type="dxa"/>
          </w:tcPr>
          <w:p w14:paraId="42AEE781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4AF4204C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1287D4AF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4"/>
            <w:shd w:val="clear" w:color="auto" w:fill="auto"/>
          </w:tcPr>
          <w:p w14:paraId="7FF70594" w14:textId="77777777" w:rsidR="00B909E7" w:rsidRPr="00C574B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47A" w:rsidRPr="00C574B1" w14:paraId="7F74C40C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FBEBF1F" w14:textId="77777777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13B6F06A" w14:textId="77777777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77777777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22C1CCD7" w14:textId="77777777" w:rsidR="00C8247A" w:rsidRPr="00C574B1" w:rsidRDefault="00C8247A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7FDC0B66" w14:textId="5EF0D96F" w:rsidR="00C8247A" w:rsidRPr="00C574B1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7AE4A35" w14:textId="758C3C6D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19A5D" w14:textId="77777777" w:rsidR="00C8247A" w:rsidRPr="00C574B1" w:rsidRDefault="00C8247A" w:rsidP="00C824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6BA3B9" w14:textId="03DDCB92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22,340</w:t>
            </w:r>
          </w:p>
        </w:tc>
      </w:tr>
      <w:tr w:rsidR="00DC3891" w:rsidRPr="00C574B1" w14:paraId="01211358" w14:textId="77777777" w:rsidTr="00AF3A0E">
        <w:trPr>
          <w:gridAfter w:val="1"/>
          <w:wAfter w:w="48" w:type="dxa"/>
        </w:trPr>
        <w:tc>
          <w:tcPr>
            <w:tcW w:w="2102" w:type="dxa"/>
          </w:tcPr>
          <w:p w14:paraId="346B7F72" w14:textId="77777777" w:rsidR="00DC3891" w:rsidRPr="00C574B1" w:rsidRDefault="00DC3891" w:rsidP="00AF3A0E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1B050717" w14:textId="77777777" w:rsidR="00DC3891" w:rsidRPr="00C574B1" w:rsidRDefault="00DC3891" w:rsidP="00AF3A0E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AEDCC8E" w14:textId="77777777" w:rsidR="00DC3891" w:rsidRPr="00C574B1" w:rsidRDefault="00DC3891" w:rsidP="00AF3A0E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7FCD3D32" w14:textId="77777777" w:rsidR="00DC3891" w:rsidRPr="00C574B1" w:rsidRDefault="00DC3891" w:rsidP="00AF3A0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7FB1B0A7" w14:textId="77777777" w:rsidR="00DC3891" w:rsidRPr="00C574B1" w:rsidRDefault="00DC3891" w:rsidP="00AF3A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D302DB" w14:textId="77777777" w:rsidR="00DC3891" w:rsidRPr="00C574B1" w:rsidRDefault="00DC3891" w:rsidP="00AF3A0E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218611" w14:textId="77777777" w:rsidR="00DC3891" w:rsidRPr="00C574B1" w:rsidRDefault="00DC3891" w:rsidP="00AF3A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</w:tr>
      <w:tr w:rsidR="00C8247A" w:rsidRPr="00C574B1" w14:paraId="3827B257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B6FDFF4" w14:textId="3BD1FFA1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</w:tcPr>
          <w:p w14:paraId="7DEF4C6F" w14:textId="0248A86C" w:rsidR="00C8247A" w:rsidRPr="00C574B1" w:rsidRDefault="00C8247A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60543263" w14:textId="3871DE0C" w:rsidR="00C8247A" w:rsidRPr="00C574B1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191DE7BE" w14:textId="03604FA7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502D74" w14:textId="77777777" w:rsidR="00C8247A" w:rsidRPr="00C574B1" w:rsidRDefault="00C8247A" w:rsidP="00C824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EC9548" w14:textId="20DC6341" w:rsidR="00C8247A" w:rsidRPr="00C574B1" w:rsidRDefault="00C8247A" w:rsidP="00C8247A">
            <w:pPr>
              <w:tabs>
                <w:tab w:val="decimal" w:pos="880"/>
              </w:tabs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3891" w:rsidRPr="00C574B1" w14:paraId="7CDB15BC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6088841" w14:textId="77777777" w:rsidR="00DC3891" w:rsidRPr="00C574B1" w:rsidRDefault="00DC3891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05FE65A" w14:textId="77777777" w:rsidR="00DC3891" w:rsidRPr="00C574B1" w:rsidRDefault="00DC3891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6A14E222" w14:textId="77777777" w:rsidR="00DC3891" w:rsidRPr="00C574B1" w:rsidRDefault="00DC3891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E343195" w14:textId="77777777" w:rsidR="00DC3891" w:rsidRPr="00C574B1" w:rsidRDefault="00DC3891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EE4F0" w14:textId="77777777" w:rsidR="00DC3891" w:rsidRPr="00C574B1" w:rsidRDefault="00DC3891" w:rsidP="00C824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81B3CA" w14:textId="77777777" w:rsidR="00DC3891" w:rsidRPr="00C574B1" w:rsidRDefault="00DC3891" w:rsidP="00C8247A">
            <w:pPr>
              <w:tabs>
                <w:tab w:val="decimal" w:pos="880"/>
              </w:tabs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47A" w:rsidRPr="00C574B1" w14:paraId="63C10D3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070F905A" w14:textId="77777777" w:rsidR="00C8247A" w:rsidRPr="00C574B1" w:rsidRDefault="00C8247A" w:rsidP="00C8247A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508C5AA7" w14:textId="77777777" w:rsidR="00C8247A" w:rsidRPr="00C574B1" w:rsidRDefault="00C8247A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337EA6E3" w14:textId="140908F4" w:rsidR="00C8247A" w:rsidRPr="00C574B1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1CD533B9" w14:textId="4F136F14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2E1135" w14:textId="77777777" w:rsidR="00C8247A" w:rsidRPr="00C574B1" w:rsidRDefault="00C8247A" w:rsidP="00C8247A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56DF4B" w14:textId="09C848FD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14,666</w:t>
            </w:r>
          </w:p>
        </w:tc>
      </w:tr>
      <w:tr w:rsidR="00C8247A" w:rsidRPr="00C574B1" w14:paraId="3131EEC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8C652FE" w14:textId="77777777" w:rsidR="00C8247A" w:rsidRPr="00C574B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C8247A" w:rsidRPr="00C574B1" w:rsidRDefault="00C8247A" w:rsidP="00C8247A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443E9431" w14:textId="25F180B4" w:rsidR="00C8247A" w:rsidRPr="00C574B1" w:rsidRDefault="00C8247A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2FC804B4" w14:textId="3CE33A47" w:rsidR="00C8247A" w:rsidRPr="00C574B1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27692C42" w14:textId="12A59E4A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D3A2AB" w14:textId="77777777" w:rsidR="00C8247A" w:rsidRPr="00C574B1" w:rsidRDefault="00C8247A" w:rsidP="00C8247A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14208F" w14:textId="76EE20BE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C8247A" w:rsidRPr="00C574B1" w14:paraId="43B80169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9423E88" w14:textId="77777777" w:rsidR="00C8247A" w:rsidRPr="00C574B1" w:rsidRDefault="00C8247A" w:rsidP="00C824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65B2EF" w14:textId="77777777" w:rsidR="00C8247A" w:rsidRPr="00C574B1" w:rsidRDefault="00C8247A" w:rsidP="00C8247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C8247A" w:rsidRPr="00C574B1" w:rsidRDefault="00C8247A" w:rsidP="00C8247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0E10D2DF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AF45D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45D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270" w:type="dxa"/>
            <w:gridSpan w:val="2"/>
          </w:tcPr>
          <w:p w14:paraId="4D20631A" w14:textId="77777777" w:rsidR="00C8247A" w:rsidRPr="00C574B1" w:rsidRDefault="00C8247A" w:rsidP="00C8247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1D49DB21" w:rsidR="00C8247A" w:rsidRPr="00C574B1" w:rsidRDefault="00C8247A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56,794</w:t>
            </w:r>
          </w:p>
        </w:tc>
      </w:tr>
    </w:tbl>
    <w:p w14:paraId="31BB674A" w14:textId="01EE2D55" w:rsidR="00C54A1E" w:rsidRPr="00C574B1" w:rsidRDefault="00C54A1E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126D73E9" w14:textId="097672B4" w:rsidR="0053417F" w:rsidRPr="00C574B1" w:rsidRDefault="009B721B" w:rsidP="00BC16D0">
      <w:pPr>
        <w:pStyle w:val="FSContent"/>
        <w:rPr>
          <w:rFonts w:asciiTheme="majorBidi" w:hAnsiTheme="majorBidi" w:cstheme="majorBidi"/>
          <w:cs/>
          <w:lang w:val="en-US"/>
        </w:rPr>
      </w:pPr>
      <w:r w:rsidRPr="00C574B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C574B1">
        <w:rPr>
          <w:rFonts w:asciiTheme="majorBidi" w:hAnsiTheme="majorBidi" w:cstheme="majorBidi"/>
          <w:lang w:val="en-US"/>
        </w:rPr>
        <w:t>3</w:t>
      </w:r>
      <w:r w:rsidR="0040084D" w:rsidRPr="00C574B1">
        <w:rPr>
          <w:rFonts w:asciiTheme="majorBidi" w:hAnsiTheme="majorBidi" w:cstheme="majorBidi"/>
          <w:lang w:val="en-US"/>
        </w:rPr>
        <w:t>0</w:t>
      </w:r>
      <w:r w:rsidR="00FB6C4F" w:rsidRPr="00C574B1">
        <w:rPr>
          <w:rFonts w:asciiTheme="majorBidi" w:hAnsiTheme="majorBidi" w:cstheme="majorBidi"/>
          <w:lang w:val="en-US"/>
        </w:rPr>
        <w:t xml:space="preserve"> </w:t>
      </w:r>
      <w:r w:rsidR="005F3B2F" w:rsidRPr="00C574B1">
        <w:rPr>
          <w:rFonts w:asciiTheme="majorBidi" w:hAnsiTheme="majorBidi" w:cstheme="majorBidi" w:hint="cs"/>
          <w:cs/>
          <w:lang w:val="en-US"/>
        </w:rPr>
        <w:t>กันยายน</w:t>
      </w:r>
      <w:r w:rsidR="00FB6C4F" w:rsidRPr="00C574B1">
        <w:rPr>
          <w:rFonts w:asciiTheme="majorBidi" w:hAnsiTheme="majorBidi" w:cstheme="majorBidi"/>
          <w:lang w:val="en-US"/>
        </w:rPr>
        <w:t xml:space="preserve"> 256</w:t>
      </w:r>
      <w:r w:rsidR="00144D56" w:rsidRPr="00C574B1">
        <w:rPr>
          <w:rFonts w:asciiTheme="majorBidi" w:hAnsiTheme="majorBidi" w:cstheme="majorBidi"/>
          <w:lang w:val="en-US"/>
        </w:rPr>
        <w:t xml:space="preserve">7 </w:t>
      </w:r>
      <w:r w:rsidR="00144D56" w:rsidRPr="00C574B1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144D56" w:rsidRPr="00C574B1">
        <w:rPr>
          <w:rFonts w:asciiTheme="majorBidi" w:hAnsiTheme="majorBidi" w:cstheme="majorBidi"/>
          <w:lang w:val="en-US"/>
        </w:rPr>
        <w:t xml:space="preserve">31 </w:t>
      </w:r>
      <w:r w:rsidR="00144D56" w:rsidRPr="00C574B1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144D56" w:rsidRPr="00C574B1">
        <w:rPr>
          <w:rFonts w:asciiTheme="majorBidi" w:hAnsiTheme="majorBidi" w:cstheme="majorBidi"/>
          <w:lang w:val="en-US"/>
        </w:rPr>
        <w:t>2566</w:t>
      </w:r>
      <w:r w:rsidRPr="00C574B1">
        <w:rPr>
          <w:rFonts w:asciiTheme="majorBidi" w:hAnsiTheme="majorBidi" w:cstheme="majorBidi"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C574B1">
        <w:rPr>
          <w:rFonts w:asciiTheme="majorBidi" w:hAnsiTheme="majorBidi" w:cstheme="majorBidi"/>
          <w:cs/>
          <w:lang w:val="en-US"/>
        </w:rPr>
        <w:t>ของบริษัท</w:t>
      </w:r>
      <w:r w:rsidRPr="00C574B1">
        <w:rPr>
          <w:rFonts w:asciiTheme="majorBidi" w:hAnsiTheme="majorBidi" w:cstheme="majorBidi"/>
          <w:cs/>
          <w:lang w:val="en-US"/>
        </w:rPr>
        <w:t xml:space="preserve">จำนวน </w:t>
      </w:r>
      <w:r w:rsidRPr="00C574B1">
        <w:rPr>
          <w:rFonts w:asciiTheme="majorBidi" w:hAnsiTheme="majorBidi" w:cstheme="majorBidi"/>
          <w:lang w:val="en-US"/>
        </w:rPr>
        <w:t xml:space="preserve">20.0 </w:t>
      </w:r>
      <w:r w:rsidRPr="00C574B1">
        <w:rPr>
          <w:rFonts w:asciiTheme="majorBidi" w:hAnsiTheme="majorBidi" w:cstheme="majorBidi"/>
          <w:cs/>
          <w:lang w:val="en-US"/>
        </w:rPr>
        <w:t>ล้านบาท</w:t>
      </w:r>
      <w:r w:rsidR="004B55B6" w:rsidRPr="00C574B1">
        <w:rPr>
          <w:rFonts w:asciiTheme="majorBidi" w:hAnsiTheme="majorBidi" w:cstheme="majorBidi"/>
          <w:cs/>
          <w:lang w:val="en-US"/>
        </w:rPr>
        <w:t xml:space="preserve"> </w:t>
      </w:r>
      <w:r w:rsidRPr="00C574B1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C574B1">
        <w:rPr>
          <w:rFonts w:asciiTheme="majorBidi" w:hAnsiTheme="majorBidi" w:cstheme="majorBidi"/>
          <w:lang w:val="en-US"/>
        </w:rPr>
        <w:t xml:space="preserve">1)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C574B1">
        <w:rPr>
          <w:rFonts w:asciiTheme="majorBidi" w:hAnsiTheme="majorBidi" w:cstheme="majorBidi"/>
          <w:lang w:val="en-US"/>
        </w:rPr>
        <w:t>(Debt-to</w:t>
      </w:r>
      <w:r w:rsidR="00817FED" w:rsidRPr="00C574B1">
        <w:rPr>
          <w:rFonts w:asciiTheme="majorBidi" w:hAnsiTheme="majorBidi" w:cstheme="majorBidi"/>
          <w:lang w:val="en-US"/>
        </w:rPr>
        <w:t>-</w:t>
      </w:r>
      <w:r w:rsidR="00831416" w:rsidRPr="00C574B1">
        <w:rPr>
          <w:rFonts w:asciiTheme="majorBidi" w:hAnsiTheme="majorBidi" w:cstheme="majorBidi"/>
          <w:lang w:val="en-US"/>
        </w:rPr>
        <w:t xml:space="preserve">equity ratio)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C574B1">
        <w:rPr>
          <w:rFonts w:asciiTheme="majorBidi" w:hAnsiTheme="majorBidi" w:cstheme="majorBidi"/>
          <w:lang w:val="en-US"/>
        </w:rPr>
        <w:t xml:space="preserve">1.0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C574B1">
        <w:rPr>
          <w:rFonts w:asciiTheme="majorBidi" w:hAnsiTheme="majorBidi" w:cstheme="majorBidi"/>
          <w:lang w:val="en-US"/>
        </w:rPr>
        <w:t xml:space="preserve">2565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C574B1">
        <w:rPr>
          <w:rFonts w:asciiTheme="majorBidi" w:hAnsiTheme="majorBidi" w:cstheme="majorBidi"/>
          <w:lang w:val="en-US"/>
        </w:rPr>
        <w:t xml:space="preserve">(2)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C574B1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C574B1">
        <w:rPr>
          <w:rFonts w:asciiTheme="majorBidi" w:hAnsiTheme="majorBidi" w:cstheme="majorBidi"/>
          <w:lang w:val="en-US"/>
        </w:rPr>
        <w:t xml:space="preserve">1.2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C574B1">
        <w:rPr>
          <w:rFonts w:asciiTheme="majorBidi" w:hAnsiTheme="majorBidi" w:cstheme="majorBidi"/>
          <w:lang w:val="en-US"/>
        </w:rPr>
        <w:t xml:space="preserve">2565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C574B1">
        <w:rPr>
          <w:rFonts w:asciiTheme="majorBidi" w:hAnsiTheme="majorBidi" w:cstheme="majorBidi"/>
          <w:lang w:val="en-US"/>
        </w:rPr>
        <w:t xml:space="preserve">(3)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C574B1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C574B1">
        <w:rPr>
          <w:rFonts w:asciiTheme="majorBidi" w:hAnsiTheme="majorBidi" w:cstheme="majorBidi"/>
          <w:lang w:val="en-US"/>
        </w:rPr>
        <w:t xml:space="preserve">4.5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C574B1">
        <w:rPr>
          <w:rFonts w:asciiTheme="majorBidi" w:hAnsiTheme="majorBidi" w:cstheme="majorBidi"/>
          <w:lang w:val="en-US"/>
        </w:rPr>
        <w:t xml:space="preserve">2565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C574B1">
        <w:rPr>
          <w:rFonts w:asciiTheme="majorBidi" w:hAnsiTheme="majorBidi" w:cstheme="majorBidi"/>
          <w:lang w:val="en-US"/>
        </w:rPr>
        <w:t xml:space="preserve">3.0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C574B1">
        <w:rPr>
          <w:rFonts w:asciiTheme="majorBidi" w:hAnsiTheme="majorBidi" w:cstheme="majorBidi"/>
          <w:lang w:val="en-US"/>
        </w:rPr>
        <w:t xml:space="preserve">2566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C574B1">
        <w:rPr>
          <w:rFonts w:asciiTheme="majorBidi" w:hAnsiTheme="majorBidi" w:cstheme="majorBidi"/>
          <w:lang w:val="en-US"/>
        </w:rPr>
        <w:t xml:space="preserve">2567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C574B1">
        <w:rPr>
          <w:rFonts w:asciiTheme="majorBidi" w:hAnsiTheme="majorBidi" w:cstheme="majorBidi"/>
          <w:lang w:val="en-US"/>
        </w:rPr>
        <w:t xml:space="preserve">2.0 </w:t>
      </w:r>
      <w:r w:rsidR="00831416" w:rsidRPr="00C574B1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C574B1">
        <w:rPr>
          <w:rFonts w:asciiTheme="majorBidi" w:hAnsiTheme="majorBidi" w:cstheme="majorBidi"/>
          <w:lang w:val="en-US"/>
        </w:rPr>
        <w:t>2568</w:t>
      </w:r>
      <w:r w:rsidR="006B6234" w:rsidRPr="00C574B1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C574B1">
        <w:rPr>
          <w:rFonts w:asciiTheme="majorBidi" w:hAnsiTheme="majorBidi" w:cstheme="majorBidi"/>
          <w:cs/>
          <w:lang w:val="en-US"/>
        </w:rPr>
        <w:t>เป็นต้นไป</w:t>
      </w:r>
    </w:p>
    <w:p w14:paraId="0555012D" w14:textId="77777777" w:rsidR="0053417F" w:rsidRPr="00C574B1" w:rsidRDefault="0053417F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574B1">
        <w:rPr>
          <w:rFonts w:asciiTheme="majorBidi" w:hAnsiTheme="majorBidi" w:cstheme="majorBidi"/>
          <w:cs/>
        </w:rPr>
        <w:br w:type="page"/>
      </w:r>
    </w:p>
    <w:p w14:paraId="40631AE1" w14:textId="05C8CD71" w:rsidR="00D71541" w:rsidRPr="00C574B1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574B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C574B1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C574B1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C574B1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C574B1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893"/>
      </w:tblGrid>
      <w:tr w:rsidR="00C23D9F" w:rsidRPr="00C574B1" w14:paraId="380F381C" w14:textId="77777777" w:rsidTr="002154F2">
        <w:trPr>
          <w:tblHeader/>
        </w:trPr>
        <w:tc>
          <w:tcPr>
            <w:tcW w:w="1620" w:type="dxa"/>
          </w:tcPr>
          <w:p w14:paraId="0D71AD6B" w14:textId="77777777" w:rsidR="00C23D9F" w:rsidRPr="00C574B1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shd w:val="clear" w:color="auto" w:fill="auto"/>
          </w:tcPr>
          <w:p w14:paraId="7FE2BA3A" w14:textId="2C0F64A3" w:rsidR="00C23D9F" w:rsidRPr="00C574B1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C574B1" w14:paraId="34EF8F3F" w14:textId="77777777" w:rsidTr="002154F2">
        <w:trPr>
          <w:tblHeader/>
        </w:trPr>
        <w:tc>
          <w:tcPr>
            <w:tcW w:w="1620" w:type="dxa"/>
          </w:tcPr>
          <w:p w14:paraId="5A6FA9D3" w14:textId="77777777" w:rsidR="00D71541" w:rsidRPr="00C574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14133827" w:rsidR="00D71541" w:rsidRPr="00C574B1" w:rsidRDefault="0040084D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C574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7256B2C8" w:rsidR="00D71541" w:rsidRPr="00C574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D56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30EFD" w:rsidRPr="00C574B1" w14:paraId="08A3FDDC" w14:textId="77777777" w:rsidTr="002154F2">
        <w:trPr>
          <w:tblHeader/>
        </w:trPr>
        <w:tc>
          <w:tcPr>
            <w:tcW w:w="1620" w:type="dxa"/>
            <w:shd w:val="clear" w:color="auto" w:fill="auto"/>
          </w:tcPr>
          <w:p w14:paraId="655735C8" w14:textId="77777777" w:rsidR="00D30EFD" w:rsidRPr="00C574B1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257869" w14:textId="77777777" w:rsidR="00D30EFD" w:rsidRPr="00C574B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C574B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CF8ABE" w14:textId="77777777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0A5C70" w14:textId="77777777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8FE1D" w14:textId="77777777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709E4" w14:textId="6E9C6BF7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C574B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F35D" w14:textId="77777777" w:rsidR="00D30EFD" w:rsidRPr="00C574B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698F9" w14:textId="77777777" w:rsidR="00D30EFD" w:rsidRPr="00C574B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9275C3B" w14:textId="092974B0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09F9C1" w14:textId="77777777" w:rsidR="00D30EFD" w:rsidRPr="00C574B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723C26A8" w14:textId="20364DD1" w:rsidR="00D30EFD" w:rsidRPr="00C574B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C574B1" w14:paraId="5017CEA6" w14:textId="77777777" w:rsidTr="002154F2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C574B1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607A54E5" w14:textId="77777777" w:rsidR="00D71541" w:rsidRPr="00C574B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C574B1" w14:paraId="000BC8BC" w14:textId="77777777" w:rsidTr="002154F2">
        <w:tc>
          <w:tcPr>
            <w:tcW w:w="1620" w:type="dxa"/>
          </w:tcPr>
          <w:p w14:paraId="3C5FA101" w14:textId="77777777" w:rsidR="00D71541" w:rsidRPr="00C574B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72984526" w:rsidR="00D71541" w:rsidRPr="00C574B1" w:rsidRDefault="00C8247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24,738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7776665F" w:rsidR="00D71541" w:rsidRPr="00C574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(7,78</w:t>
            </w:r>
            <w:r w:rsidR="00713682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36BAD4CB" w:rsidR="00D71541" w:rsidRPr="00C574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16,95</w:t>
            </w:r>
            <w:r w:rsidR="00713682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594ECDC2" w:rsidR="00D71541" w:rsidRPr="00C574B1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901282" w14:textId="52FD8253" w:rsidR="00D71541" w:rsidRPr="00C574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0225460" w14:textId="2E588861" w:rsidR="00D71541" w:rsidRPr="00C574B1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10,361</w:t>
            </w:r>
          </w:p>
        </w:tc>
      </w:tr>
      <w:tr w:rsidR="00D71541" w:rsidRPr="00C574B1" w14:paraId="2D09EF9B" w14:textId="77777777" w:rsidTr="002154F2">
        <w:tc>
          <w:tcPr>
            <w:tcW w:w="1620" w:type="dxa"/>
          </w:tcPr>
          <w:p w14:paraId="5F209050" w14:textId="77777777" w:rsidR="00D71541" w:rsidRPr="00C574B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56EB7127" w:rsidR="00D71541" w:rsidRPr="00C574B1" w:rsidRDefault="00C8247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70,858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72EE7090" w:rsidR="00D71541" w:rsidRPr="00C574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(20,58</w:t>
            </w:r>
            <w:r w:rsidR="00713682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6861310B" w:rsidR="00D71541" w:rsidRPr="00C574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50,27</w:t>
            </w:r>
            <w:r w:rsidR="00713682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625A0E2B" w:rsidR="00D71541" w:rsidRPr="00C574B1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BAEEB7" w14:textId="61FCC6EF" w:rsidR="00D71541" w:rsidRPr="00C574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(19,908)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5DBCBF76" w14:textId="739337EE" w:rsidR="00D71541" w:rsidRPr="00C574B1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34,791</w:t>
            </w:r>
          </w:p>
        </w:tc>
      </w:tr>
      <w:tr w:rsidR="00D71541" w:rsidRPr="00C574B1" w14:paraId="28CB6ACD" w14:textId="77777777" w:rsidTr="002154F2">
        <w:tc>
          <w:tcPr>
            <w:tcW w:w="1620" w:type="dxa"/>
          </w:tcPr>
          <w:p w14:paraId="7139C9B3" w14:textId="77777777" w:rsidR="00D71541" w:rsidRPr="00C574B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62358754" w:rsidR="00D71541" w:rsidRPr="00C574B1" w:rsidRDefault="00C8247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106,819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3D78D22A" w:rsidR="00D71541" w:rsidRPr="00C574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(20,959)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087F0C46" w:rsidR="00D71541" w:rsidRPr="00C574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2F150A22" w:rsidR="00D71541" w:rsidRPr="00C574B1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</w:t>
            </w:r>
            <w:r w:rsidR="00C5295E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78851" w14:textId="2DF9A38D" w:rsidR="00D71541" w:rsidRPr="00C574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(23,958)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7AB264A1" w14:textId="5A737B88" w:rsidR="00D71541" w:rsidRPr="00C574B1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90,876</w:t>
            </w:r>
          </w:p>
        </w:tc>
      </w:tr>
      <w:tr w:rsidR="00D71541" w:rsidRPr="00C574B1" w14:paraId="6A97213E" w14:textId="77777777" w:rsidTr="002154F2">
        <w:tc>
          <w:tcPr>
            <w:tcW w:w="1620" w:type="dxa"/>
          </w:tcPr>
          <w:p w14:paraId="1ECD0D1F" w14:textId="77777777" w:rsidR="00D71541" w:rsidRPr="00C574B1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77A35B89" w:rsidR="00D71541" w:rsidRPr="00C574B1" w:rsidRDefault="00C8247A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202,415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6A66BD8C" w:rsidR="00D71541" w:rsidRPr="00C574B1" w:rsidRDefault="00C8247A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(49,33</w:t>
            </w:r>
            <w:r w:rsidR="00713682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5E458E32" w:rsidR="00D71541" w:rsidRPr="00C574B1" w:rsidRDefault="00C8247A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153,08</w:t>
            </w:r>
            <w:r w:rsidR="00713682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111102B8" w:rsidR="00D71541" w:rsidRPr="00C574B1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186,097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2FC6E51E" w:rsidR="00D71541" w:rsidRPr="00C574B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C574B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07E0877F" w:rsidR="00D71541" w:rsidRPr="00C574B1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136,028</w:t>
            </w:r>
          </w:p>
        </w:tc>
      </w:tr>
    </w:tbl>
    <w:p w14:paraId="52124129" w14:textId="4A5D7CF7" w:rsidR="00DA1576" w:rsidRPr="00C574B1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</w:p>
    <w:p w14:paraId="7F8FF973" w14:textId="77777777" w:rsidR="00DA1576" w:rsidRPr="00C574B1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  <w:r w:rsidRPr="00C574B1">
        <w:rPr>
          <w:rFonts w:asciiTheme="majorBidi" w:hAnsiTheme="majorBidi" w:cstheme="majorBidi"/>
          <w:lang w:val="en-US"/>
        </w:rPr>
        <w:br w:type="page"/>
      </w:r>
    </w:p>
    <w:tbl>
      <w:tblPr>
        <w:tblW w:w="91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942"/>
      </w:tblGrid>
      <w:tr w:rsidR="00BB171A" w:rsidRPr="00C574B1" w14:paraId="48DF9ED7" w14:textId="77777777" w:rsidTr="002154F2">
        <w:tc>
          <w:tcPr>
            <w:tcW w:w="1620" w:type="dxa"/>
          </w:tcPr>
          <w:p w14:paraId="6DB5F855" w14:textId="77777777" w:rsidR="00BB171A" w:rsidRPr="00C574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  <w:shd w:val="clear" w:color="auto" w:fill="auto"/>
          </w:tcPr>
          <w:p w14:paraId="7904D155" w14:textId="3A8CD047" w:rsidR="00BB171A" w:rsidRPr="00C574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C574B1" w14:paraId="1F4F79DA" w14:textId="77777777" w:rsidTr="002154F2">
        <w:tc>
          <w:tcPr>
            <w:tcW w:w="1620" w:type="dxa"/>
          </w:tcPr>
          <w:p w14:paraId="45DD8CC6" w14:textId="77777777" w:rsidR="00BB171A" w:rsidRPr="00C574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6E6CA2" w14:textId="61049C75" w:rsidR="00BB171A" w:rsidRPr="00C574B1" w:rsidRDefault="0040084D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F3B2F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144D56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4D56"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4A617D" w14:textId="77777777" w:rsidR="00BB171A" w:rsidRPr="00C574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8ABBB3" w14:textId="58702F4C" w:rsidR="00BB171A" w:rsidRPr="00C574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D56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171A" w:rsidRPr="00C574B1" w14:paraId="7A1FBA3A" w14:textId="77777777" w:rsidTr="002154F2">
        <w:tc>
          <w:tcPr>
            <w:tcW w:w="1620" w:type="dxa"/>
            <w:shd w:val="clear" w:color="auto" w:fill="auto"/>
          </w:tcPr>
          <w:p w14:paraId="47026009" w14:textId="77777777" w:rsidR="00BB171A" w:rsidRPr="00C574B1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20D2" w14:textId="77777777" w:rsidR="00BB171A" w:rsidRPr="00C574B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C574B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EBD9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D041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128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9E9AD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6C4A" w14:textId="77777777" w:rsidR="00BB171A" w:rsidRPr="00C574B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0F93" w14:textId="77777777" w:rsidR="00BB171A" w:rsidRPr="00C574B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57A8" w14:textId="77777777" w:rsidR="00BB171A" w:rsidRPr="00C574B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C456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E32" w14:textId="77777777" w:rsidR="00BB171A" w:rsidRPr="00C574B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8DAC" w14:textId="77777777" w:rsidR="00BB171A" w:rsidRPr="00C574B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C574B1" w14:paraId="454B2DF2" w14:textId="77777777" w:rsidTr="002154F2">
        <w:trPr>
          <w:trHeight w:val="317"/>
        </w:trPr>
        <w:tc>
          <w:tcPr>
            <w:tcW w:w="1620" w:type="dxa"/>
          </w:tcPr>
          <w:p w14:paraId="2E382C7F" w14:textId="77777777" w:rsidR="00BB171A" w:rsidRPr="00C574B1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3C0FCD7E" w14:textId="77777777" w:rsidR="00BB171A" w:rsidRPr="00C574B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C574B1" w14:paraId="06533BDD" w14:textId="77777777" w:rsidTr="002154F2">
        <w:tc>
          <w:tcPr>
            <w:tcW w:w="1620" w:type="dxa"/>
          </w:tcPr>
          <w:p w14:paraId="702E6837" w14:textId="77777777" w:rsidR="00BB171A" w:rsidRPr="00C574B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0F4E0" w14:textId="13AE56E5" w:rsidR="00BB171A" w:rsidRPr="00C574B1" w:rsidRDefault="0071368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9F08A0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11A8E09" w14:textId="2E455516" w:rsidR="00BB171A" w:rsidRPr="00C574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7B3AE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4EDD5" w14:textId="34E1F5E4" w:rsidR="00BB171A" w:rsidRPr="00C574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4D322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46F28" w14:textId="152B72AC" w:rsidR="00BB171A" w:rsidRPr="00C574B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12,20</w:t>
            </w:r>
            <w:r w:rsidR="004912F0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92706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CAF4B0" w14:textId="6C0B0256" w:rsidR="00BB171A" w:rsidRPr="00C574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19BFCE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59E020B2" w14:textId="7C16C65A" w:rsidR="00BB171A" w:rsidRPr="00C574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</w:t>
            </w:r>
            <w:r w:rsidR="004912F0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B171A" w:rsidRPr="00C574B1" w14:paraId="5C76A7A4" w14:textId="77777777" w:rsidTr="002154F2">
        <w:tc>
          <w:tcPr>
            <w:tcW w:w="1620" w:type="dxa"/>
          </w:tcPr>
          <w:p w14:paraId="422C2FAD" w14:textId="77777777" w:rsidR="00BB171A" w:rsidRPr="00C574B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2DE800" w14:textId="118A63BA" w:rsidR="00BB171A" w:rsidRPr="00C574B1" w:rsidRDefault="0071368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37,144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A0DE8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64692E" w14:textId="65D04803" w:rsidR="00BB171A" w:rsidRPr="00C574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3D2C4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986DD" w14:textId="01A1B48F" w:rsidR="00BB171A" w:rsidRPr="00C574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814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A7EF" w14:textId="1882FB99" w:rsidR="00BB171A" w:rsidRPr="00C574B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925D28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0CAB00" w14:textId="5D17FDBB" w:rsidR="00BB171A" w:rsidRPr="00C574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(16,000)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08EA86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381A1A7B" w14:textId="1E605927" w:rsidR="00BB171A" w:rsidRPr="00C574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23,063</w:t>
            </w:r>
          </w:p>
        </w:tc>
      </w:tr>
      <w:tr w:rsidR="00BB171A" w:rsidRPr="00C574B1" w14:paraId="4ABD79FC" w14:textId="77777777" w:rsidTr="002154F2">
        <w:tc>
          <w:tcPr>
            <w:tcW w:w="1620" w:type="dxa"/>
          </w:tcPr>
          <w:p w14:paraId="4F0A18F1" w14:textId="77777777" w:rsidR="00BB171A" w:rsidRPr="00C574B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6BB1A3" w14:textId="2746EA8F" w:rsidR="00BB171A" w:rsidRPr="00C574B1" w:rsidRDefault="0071368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95,786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8A9D1F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BA7F1B" w14:textId="05456F11" w:rsidR="00BB171A" w:rsidRPr="00C574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EA3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8F88F" w14:textId="0CD2F9C4" w:rsidR="00BB171A" w:rsidRPr="00C574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5B84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7C16D" w14:textId="3849CD34" w:rsidR="00BB171A" w:rsidRPr="00C574B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101,46</w:t>
            </w:r>
            <w:r w:rsidR="00A43863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5450B5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90EFC" w14:textId="35F2C316" w:rsidR="00BB171A" w:rsidRPr="00C574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B0D493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26D8157F" w14:textId="6D7A9521" w:rsidR="00BB171A" w:rsidRPr="00C574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78,94</w:t>
            </w:r>
            <w:r w:rsidR="00A43863" w:rsidRPr="00C57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B171A" w:rsidRPr="00C574B1" w14:paraId="745BB5A8" w14:textId="77777777" w:rsidTr="002154F2">
        <w:tc>
          <w:tcPr>
            <w:tcW w:w="1620" w:type="dxa"/>
          </w:tcPr>
          <w:p w14:paraId="61FD9202" w14:textId="77777777" w:rsidR="00BB171A" w:rsidRPr="00C574B1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5248" w14:textId="3B68D9EA" w:rsidR="00BB171A" w:rsidRPr="00C574B1" w:rsidRDefault="0071368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144,460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7C8226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DE86" w14:textId="2E033841" w:rsidR="00BB171A" w:rsidRPr="00C574B1" w:rsidRDefault="0071368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(39,760)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A71C0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AC000" w14:textId="1B6E6717" w:rsidR="00BB171A" w:rsidRPr="00C574B1" w:rsidRDefault="0071368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104,700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46D08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7AC1D" w14:textId="717322FD" w:rsidR="00BB171A" w:rsidRPr="00C574B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152,73</w:t>
            </w:r>
            <w:r w:rsidR="004912F0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42B710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5DB8B" w14:textId="1A0798F4" w:rsidR="00BB171A" w:rsidRPr="00C574B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(43,224)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67451B8" w14:textId="77777777" w:rsidR="00BB171A" w:rsidRPr="00C574B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58DE7B8A" w:rsidR="00BB171A" w:rsidRPr="00C574B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109,51</w:t>
            </w:r>
            <w:r w:rsidR="004912F0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2CC3ED29" w14:textId="77777777" w:rsidR="00FF67E1" w:rsidRPr="00C574B1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C574B1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C574B1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C574B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C574B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C574B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C574B1" w14:paraId="634BE812" w14:textId="77777777" w:rsidTr="006E73C4">
        <w:trPr>
          <w:tblHeader/>
        </w:trPr>
        <w:tc>
          <w:tcPr>
            <w:tcW w:w="2013" w:type="pct"/>
          </w:tcPr>
          <w:p w14:paraId="39D13526" w14:textId="121BA643" w:rsidR="006E73C4" w:rsidRPr="00C574B1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F3B2F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4686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669B1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E4686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3B2F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4" w:type="pct"/>
          </w:tcPr>
          <w:p w14:paraId="15282D49" w14:textId="425E8DCA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7949F02" w14:textId="0CDCFED0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7A931833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2445185" w14:textId="77777777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3EBDB48C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32BA121" w14:textId="77777777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191BF890" w:rsidR="006E73C4" w:rsidRPr="00C574B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E73C4" w:rsidRPr="00C574B1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C574B1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C574B1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C574B1" w14:paraId="3247B079" w14:textId="77777777" w:rsidTr="006E73C4">
        <w:tc>
          <w:tcPr>
            <w:tcW w:w="2013" w:type="pct"/>
          </w:tcPr>
          <w:p w14:paraId="0CCBC773" w14:textId="7C38BE3C" w:rsidR="006E73C4" w:rsidRPr="00C574B1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574B1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43450862" w:rsidR="006E73C4" w:rsidRPr="00C574B1" w:rsidRDefault="00713682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5,423</w:t>
            </w:r>
          </w:p>
        </w:tc>
        <w:tc>
          <w:tcPr>
            <w:tcW w:w="150" w:type="pct"/>
          </w:tcPr>
          <w:p w14:paraId="726D7B80" w14:textId="06EE3B1B" w:rsidR="006E73C4" w:rsidRPr="00C574B1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4C5E51CB" w:rsidR="006E73C4" w:rsidRPr="00C574B1" w:rsidRDefault="006A3F6E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4,626</w:t>
            </w:r>
          </w:p>
        </w:tc>
        <w:tc>
          <w:tcPr>
            <w:tcW w:w="149" w:type="pct"/>
          </w:tcPr>
          <w:p w14:paraId="605A1EC1" w14:textId="77777777" w:rsidR="006E73C4" w:rsidRPr="00C574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33423647" w:rsidR="006E73C4" w:rsidRPr="00C574B1" w:rsidRDefault="00713682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  <w:tc>
          <w:tcPr>
            <w:tcW w:w="146" w:type="pct"/>
          </w:tcPr>
          <w:p w14:paraId="3F46D879" w14:textId="77777777" w:rsidR="006E73C4" w:rsidRPr="00C574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7EE8BAF1" w:rsidR="006E73C4" w:rsidRPr="00C574B1" w:rsidRDefault="006A3F6E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3,778</w:t>
            </w:r>
          </w:p>
        </w:tc>
      </w:tr>
      <w:tr w:rsidR="006E73C4" w:rsidRPr="00C574B1" w14:paraId="64BDDF29" w14:textId="77777777" w:rsidTr="006E73C4">
        <w:tc>
          <w:tcPr>
            <w:tcW w:w="2013" w:type="pct"/>
          </w:tcPr>
          <w:p w14:paraId="0349E0DC" w14:textId="29EF3DA0" w:rsidR="006E73C4" w:rsidRPr="00C574B1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</w:tcPr>
          <w:p w14:paraId="435E9DB4" w14:textId="77777777" w:rsidR="006E73C4" w:rsidRPr="00C574B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35736" w14:textId="30B2AB6B" w:rsidR="006E73C4" w:rsidRPr="00C574B1" w:rsidRDefault="00713682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50" w:type="pct"/>
          </w:tcPr>
          <w:p w14:paraId="2DEF8E73" w14:textId="417656F9" w:rsidR="006E73C4" w:rsidRPr="00C574B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7F5883" w14:textId="6D27E0FF" w:rsidR="006E73C4" w:rsidRPr="00C574B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15AA" w14:textId="7FF41931" w:rsidR="006E73C4" w:rsidRPr="00C574B1" w:rsidRDefault="006A3F6E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49" w:type="pct"/>
          </w:tcPr>
          <w:p w14:paraId="02FFE804" w14:textId="77777777" w:rsidR="006E73C4" w:rsidRPr="00C574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A09437" w14:textId="77777777" w:rsidR="006E73C4" w:rsidRPr="00C574B1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48FFC" w14:textId="62467222" w:rsidR="006E73C4" w:rsidRPr="00C574B1" w:rsidRDefault="00713682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6" w:type="pct"/>
          </w:tcPr>
          <w:p w14:paraId="48C488AC" w14:textId="77777777" w:rsidR="006E73C4" w:rsidRPr="00C574B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88881AD" w14:textId="77777777" w:rsidR="006E73C4" w:rsidRPr="00C574B1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BFBF6" w14:textId="6ED4FFDF" w:rsidR="006E73C4" w:rsidRPr="00C574B1" w:rsidRDefault="006A3F6E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</w:tbl>
    <w:p w14:paraId="2B28DAE0" w14:textId="77777777" w:rsidR="00F94949" w:rsidRPr="00C574B1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29EC647E" w:rsidR="00C15D10" w:rsidRPr="00C574B1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C574B1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C574B1">
        <w:rPr>
          <w:rFonts w:asciiTheme="majorBidi" w:hAnsiTheme="majorBidi" w:cstheme="majorBidi"/>
          <w:cs/>
          <w:lang w:val="en-US"/>
        </w:rPr>
        <w:t>รวม</w:t>
      </w:r>
      <w:r w:rsidR="00D966B4" w:rsidRPr="00C574B1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C574B1">
        <w:rPr>
          <w:rFonts w:asciiTheme="majorBidi" w:hAnsiTheme="majorBidi" w:cstheme="majorBidi"/>
          <w:cs/>
        </w:rPr>
        <w:t>สำหรับงวด</w:t>
      </w:r>
      <w:r w:rsidR="005F3B2F" w:rsidRPr="00C574B1">
        <w:rPr>
          <w:rFonts w:asciiTheme="majorBidi" w:hAnsiTheme="majorBidi" w:cstheme="majorBidi" w:hint="cs"/>
          <w:cs/>
        </w:rPr>
        <w:t>เก้า</w:t>
      </w:r>
      <w:r w:rsidRPr="00C574B1">
        <w:rPr>
          <w:rFonts w:asciiTheme="majorBidi" w:hAnsiTheme="majorBidi" w:cstheme="majorBidi"/>
          <w:cs/>
        </w:rPr>
        <w:t>เดือนสิ้นสุดวันที่</w:t>
      </w:r>
      <w:r w:rsidR="00D966B4" w:rsidRPr="00C574B1">
        <w:rPr>
          <w:rFonts w:asciiTheme="majorBidi" w:hAnsiTheme="majorBidi" w:cstheme="majorBidi"/>
          <w:cs/>
          <w:lang w:val="en-US"/>
        </w:rPr>
        <w:t xml:space="preserve"> </w:t>
      </w:r>
      <w:r w:rsidR="00BE3386" w:rsidRPr="00C574B1">
        <w:rPr>
          <w:rFonts w:asciiTheme="majorBidi" w:hAnsiTheme="majorBidi" w:cstheme="majorBidi"/>
          <w:lang w:val="en-US"/>
        </w:rPr>
        <w:t xml:space="preserve">30 </w:t>
      </w:r>
      <w:r w:rsidR="005F3B2F" w:rsidRPr="00C574B1">
        <w:rPr>
          <w:rFonts w:asciiTheme="majorBidi" w:hAnsiTheme="majorBidi" w:cstheme="majorBidi" w:hint="cs"/>
          <w:cs/>
          <w:lang w:val="en-US"/>
        </w:rPr>
        <w:t>กันยายน</w:t>
      </w:r>
      <w:r w:rsidR="00FF67E1" w:rsidRPr="00C574B1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C574B1">
        <w:rPr>
          <w:rFonts w:asciiTheme="majorBidi" w:hAnsiTheme="majorBidi" w:cstheme="majorBidi"/>
          <w:lang w:val="en-US"/>
        </w:rPr>
        <w:t>256</w:t>
      </w:r>
      <w:r w:rsidR="0043396D" w:rsidRPr="00C574B1">
        <w:rPr>
          <w:rFonts w:asciiTheme="majorBidi" w:hAnsiTheme="majorBidi" w:cstheme="majorBidi"/>
          <w:lang w:val="en-US"/>
        </w:rPr>
        <w:t>7</w:t>
      </w:r>
      <w:r w:rsidR="008D373A" w:rsidRPr="00C574B1">
        <w:rPr>
          <w:rFonts w:asciiTheme="majorBidi" w:hAnsiTheme="majorBidi" w:cstheme="majorBidi"/>
          <w:cs/>
        </w:rPr>
        <w:t xml:space="preserve"> </w:t>
      </w:r>
      <w:r w:rsidRPr="00C574B1">
        <w:rPr>
          <w:rFonts w:asciiTheme="majorBidi" w:hAnsiTheme="majorBidi" w:cstheme="majorBidi"/>
          <w:cs/>
        </w:rPr>
        <w:t xml:space="preserve">มีจำนวน </w:t>
      </w:r>
      <w:r w:rsidR="00272516" w:rsidRPr="00C574B1">
        <w:rPr>
          <w:rFonts w:asciiTheme="majorBidi" w:hAnsiTheme="majorBidi" w:cstheme="majorBidi"/>
          <w:lang w:val="en-US"/>
        </w:rPr>
        <w:t>10.9</w:t>
      </w:r>
      <w:r w:rsidRPr="00C574B1">
        <w:rPr>
          <w:rFonts w:asciiTheme="majorBidi" w:hAnsiTheme="majorBidi" w:cstheme="majorBidi"/>
        </w:rPr>
        <w:t xml:space="preserve"> </w:t>
      </w:r>
      <w:r w:rsidRPr="00C574B1">
        <w:rPr>
          <w:rFonts w:asciiTheme="majorBidi" w:hAnsiTheme="majorBidi" w:cstheme="majorBidi"/>
          <w:cs/>
        </w:rPr>
        <w:t>ล้านบาท</w:t>
      </w:r>
      <w:r w:rsidR="00D966B4" w:rsidRPr="00C574B1">
        <w:rPr>
          <w:rFonts w:asciiTheme="majorBidi" w:hAnsiTheme="majorBidi" w:cstheme="majorBidi"/>
          <w:cs/>
        </w:rPr>
        <w:t xml:space="preserve">และ </w:t>
      </w:r>
      <w:r w:rsidR="00713682" w:rsidRPr="00C574B1">
        <w:rPr>
          <w:rFonts w:asciiTheme="majorBidi" w:hAnsiTheme="majorBidi" w:cstheme="majorBidi"/>
          <w:lang w:val="en-US"/>
        </w:rPr>
        <w:t>5.8</w:t>
      </w:r>
      <w:r w:rsidR="00D966B4" w:rsidRPr="00C574B1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C574B1">
        <w:rPr>
          <w:rFonts w:asciiTheme="majorBidi" w:hAnsiTheme="majorBidi" w:cstheme="majorBidi"/>
          <w:cs/>
        </w:rPr>
        <w:t xml:space="preserve"> </w:t>
      </w:r>
      <w:r w:rsidR="00D966B4" w:rsidRPr="00C574B1">
        <w:rPr>
          <w:rFonts w:asciiTheme="majorBidi" w:hAnsiTheme="majorBidi" w:cstheme="majorBidi"/>
          <w:cs/>
        </w:rPr>
        <w:t xml:space="preserve">                  </w:t>
      </w:r>
      <w:r w:rsidRPr="00C574B1">
        <w:rPr>
          <w:rFonts w:asciiTheme="majorBidi" w:hAnsiTheme="majorBidi" w:cstheme="majorBidi"/>
          <w:i/>
          <w:iCs/>
        </w:rPr>
        <w:t>(</w:t>
      </w:r>
      <w:r w:rsidR="008D373A" w:rsidRPr="00C574B1">
        <w:rPr>
          <w:rFonts w:asciiTheme="majorBidi" w:hAnsiTheme="majorBidi" w:cstheme="majorBidi"/>
          <w:i/>
          <w:iCs/>
        </w:rPr>
        <w:t>256</w:t>
      </w:r>
      <w:r w:rsidR="0043396D" w:rsidRPr="00C574B1">
        <w:rPr>
          <w:rFonts w:asciiTheme="majorBidi" w:hAnsiTheme="majorBidi" w:cstheme="majorBidi"/>
          <w:i/>
          <w:iCs/>
          <w:lang w:val="en-US"/>
        </w:rPr>
        <w:t xml:space="preserve">6 </w:t>
      </w:r>
      <w:r w:rsidRPr="00C574B1">
        <w:rPr>
          <w:rFonts w:asciiTheme="majorBidi" w:hAnsiTheme="majorBidi" w:cstheme="majorBidi"/>
          <w:i/>
          <w:iCs/>
        </w:rPr>
        <w:t xml:space="preserve">: </w:t>
      </w:r>
      <w:r w:rsidR="006A3F6E" w:rsidRPr="00C574B1">
        <w:rPr>
          <w:rFonts w:asciiTheme="majorBidi" w:hAnsiTheme="majorBidi" w:cstheme="majorBidi"/>
          <w:i/>
          <w:iCs/>
          <w:lang w:val="en-US"/>
        </w:rPr>
        <w:t>6.8</w:t>
      </w:r>
      <w:r w:rsidR="00EB3868" w:rsidRPr="00C574B1">
        <w:rPr>
          <w:rFonts w:asciiTheme="majorBidi" w:hAnsiTheme="majorBidi" w:cstheme="majorBidi"/>
          <w:i/>
          <w:iCs/>
          <w:lang w:val="en-US"/>
        </w:rPr>
        <w:t xml:space="preserve"> </w:t>
      </w:r>
      <w:r w:rsidR="00EB3868" w:rsidRPr="00C574B1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C574B1">
        <w:rPr>
          <w:rFonts w:asciiTheme="majorBidi" w:hAnsiTheme="majorBidi" w:cstheme="majorBidi"/>
          <w:i/>
          <w:iCs/>
          <w:cs/>
        </w:rPr>
        <w:t xml:space="preserve"> </w:t>
      </w:r>
      <w:r w:rsidR="006A3F6E" w:rsidRPr="00C574B1">
        <w:rPr>
          <w:rFonts w:asciiTheme="majorBidi" w:hAnsiTheme="majorBidi" w:cstheme="majorBidi"/>
          <w:i/>
          <w:iCs/>
          <w:lang w:val="en-US"/>
        </w:rPr>
        <w:t>5.1</w:t>
      </w:r>
      <w:r w:rsidR="00CF7BFB" w:rsidRPr="00C574B1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C574B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C574B1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C574B1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C574B1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1A8F88EF" w:rsidR="00454074" w:rsidRPr="00C574B1" w:rsidRDefault="000D6DF1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C574B1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</w:t>
      </w:r>
      <w:r w:rsidR="00273711" w:rsidRPr="00C574B1">
        <w:rPr>
          <w:rFonts w:asciiTheme="majorBidi" w:hAnsiTheme="majorBidi" w:cstheme="majorBidi" w:hint="cs"/>
          <w:cs/>
          <w:lang w:val="en-US"/>
        </w:rPr>
        <w:t xml:space="preserve"> ยานพาหนะ และ</w:t>
      </w:r>
      <w:r w:rsidRPr="00C574B1">
        <w:rPr>
          <w:rFonts w:asciiTheme="majorBidi" w:hAnsiTheme="majorBidi" w:cstheme="majorBidi"/>
          <w:cs/>
        </w:rPr>
        <w:t>อุปกรณ์</w:t>
      </w:r>
      <w:r w:rsidR="00D96258" w:rsidRPr="00C574B1">
        <w:rPr>
          <w:rFonts w:asciiTheme="majorBidi" w:hAnsiTheme="majorBidi" w:cstheme="majorBidi"/>
          <w:lang w:val="en-US"/>
        </w:rPr>
        <w:t xml:space="preserve"> </w:t>
      </w:r>
      <w:r w:rsidRPr="00C574B1">
        <w:rPr>
          <w:rFonts w:asciiTheme="majorBidi" w:hAnsiTheme="majorBidi" w:cstheme="majorBidi"/>
          <w:cs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10E77BDC" w14:textId="77777777" w:rsidR="0043396D" w:rsidRPr="00C574B1" w:rsidRDefault="0043396D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593A717" w14:textId="77777777" w:rsidR="005F3B2F" w:rsidRPr="00C574B1" w:rsidRDefault="005F3B2F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4B5EF69" w14:textId="1650BE1A" w:rsidR="00306013" w:rsidRPr="00C574B1" w:rsidRDefault="00474755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7</w:t>
      </w:r>
      <w:r w:rsidR="00306013"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C574B1" w:rsidRDefault="00306013" w:rsidP="008E6F4B">
      <w:pPr>
        <w:pStyle w:val="FSContent"/>
        <w:rPr>
          <w:rFonts w:asciiTheme="majorBidi" w:hAnsiTheme="majorBidi" w:cstheme="majorBidi"/>
        </w:rPr>
      </w:pPr>
    </w:p>
    <w:p w14:paraId="2BD4CCC7" w14:textId="10E8611F" w:rsidR="00FF67E1" w:rsidRPr="00C574B1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74B1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574B1">
        <w:rPr>
          <w:rFonts w:asciiTheme="majorBidi" w:hAnsiTheme="majorBidi" w:cstheme="majorBidi"/>
          <w:sz w:val="30"/>
          <w:szCs w:val="30"/>
        </w:rPr>
        <w:t xml:space="preserve">16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574B1">
        <w:rPr>
          <w:rFonts w:asciiTheme="majorBidi" w:hAnsiTheme="majorBidi" w:cstheme="majorBidi"/>
          <w:sz w:val="30"/>
          <w:szCs w:val="30"/>
        </w:rPr>
        <w:t xml:space="preserve">2565 </w:t>
      </w:r>
      <w:r w:rsidRPr="00C574B1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 (</w:t>
      </w:r>
      <w:r w:rsidRPr="00C574B1">
        <w:rPr>
          <w:rFonts w:asciiTheme="majorBidi" w:hAnsiTheme="majorBidi" w:cstheme="majorBidi"/>
          <w:sz w:val="30"/>
          <w:szCs w:val="30"/>
        </w:rPr>
        <w:t>JP-W1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Pr="00C574B1">
        <w:rPr>
          <w:rFonts w:asciiTheme="majorBidi" w:hAnsiTheme="majorBidi" w:cstheme="majorBidi"/>
          <w:sz w:val="30"/>
          <w:szCs w:val="30"/>
        </w:rPr>
        <w:t>JSP-W1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เมื่อวันที่              </w:t>
      </w:r>
      <w:r w:rsidRPr="00C574B1">
        <w:rPr>
          <w:rFonts w:asciiTheme="majorBidi" w:hAnsiTheme="majorBidi" w:cstheme="majorBidi"/>
          <w:sz w:val="30"/>
          <w:szCs w:val="30"/>
        </w:rPr>
        <w:t>22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C574B1">
        <w:rPr>
          <w:rFonts w:asciiTheme="majorBidi" w:hAnsiTheme="majorBidi" w:cstheme="majorBidi"/>
          <w:sz w:val="30"/>
          <w:szCs w:val="30"/>
        </w:rPr>
        <w:t>2565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Pr="00C574B1">
        <w:rPr>
          <w:rFonts w:asciiTheme="majorBidi" w:hAnsiTheme="majorBidi" w:cstheme="majorBidi"/>
          <w:sz w:val="30"/>
          <w:szCs w:val="30"/>
        </w:rPr>
        <w:t>227</w:t>
      </w:r>
      <w:r w:rsidR="00D55511" w:rsidRPr="00C574B1">
        <w:rPr>
          <w:rFonts w:asciiTheme="majorBidi" w:hAnsiTheme="majorBidi" w:cstheme="majorBidi"/>
          <w:sz w:val="30"/>
          <w:szCs w:val="30"/>
        </w:rPr>
        <w:t xml:space="preserve">,498,798 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หน่วย ในอัตรา </w:t>
      </w:r>
      <w:r w:rsidRPr="00C574B1">
        <w:rPr>
          <w:rFonts w:asciiTheme="majorBidi" w:hAnsiTheme="majorBidi" w:cstheme="majorBidi"/>
          <w:sz w:val="30"/>
          <w:szCs w:val="30"/>
        </w:rPr>
        <w:t>2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C574B1">
        <w:rPr>
          <w:rFonts w:asciiTheme="majorBidi" w:hAnsiTheme="majorBidi" w:cstheme="majorBidi"/>
          <w:sz w:val="30"/>
          <w:szCs w:val="30"/>
        </w:rPr>
        <w:t>1</w:t>
      </w:r>
      <w:r w:rsidRPr="00C574B1">
        <w:rPr>
          <w:rFonts w:asciiTheme="majorBidi" w:hAnsiTheme="majorBidi" w:cstheme="majorBidi"/>
          <w:sz w:val="30"/>
          <w:szCs w:val="30"/>
          <w:cs/>
        </w:rPr>
        <w:t xml:space="preserve"> ใบสำคัญแสดงสิทธิ โดยมีรายละเอียดดังนี้</w:t>
      </w:r>
    </w:p>
    <w:p w14:paraId="1DC0BD0C" w14:textId="77777777" w:rsidR="00FF67E1" w:rsidRPr="00C574B1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C574B1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C574B1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C574B1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C574B1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C574B1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67E1" w:rsidRPr="00C574B1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C574B1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DA1576" w:rsidRPr="00C574B1" w:rsidRDefault="00DA157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56F2627C" w:rsidR="004C1960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2.50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C574B1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C574B1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5ABED6AC" w:rsidR="00FF67E1" w:rsidRPr="00C574B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="00875067"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0407CA8E" w14:textId="77777777" w:rsidR="00C15D10" w:rsidRPr="00C574B1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30FFACD" w14:textId="4F7A9414" w:rsidR="00FF67E1" w:rsidRPr="00C574B1" w:rsidRDefault="009F4ACD" w:rsidP="003F7F67">
      <w:pPr>
        <w:pStyle w:val="FSContent"/>
        <w:rPr>
          <w:rFonts w:asciiTheme="majorBidi" w:hAnsiTheme="majorBidi" w:cstheme="majorBidi"/>
          <w:lang w:val="en-US"/>
        </w:rPr>
      </w:pPr>
      <w:r w:rsidRPr="00C574B1">
        <w:rPr>
          <w:rFonts w:asciiTheme="majorBidi" w:hAnsiTheme="majorBidi" w:cstheme="majorBidi"/>
          <w:cs/>
          <w:lang w:val="en-US"/>
        </w:rPr>
        <w:t>ในระหว่างงวด</w:t>
      </w:r>
      <w:r w:rsidR="005F3B2F" w:rsidRPr="00C574B1">
        <w:rPr>
          <w:rFonts w:asciiTheme="majorBidi" w:hAnsiTheme="majorBidi" w:cstheme="majorBidi" w:hint="cs"/>
          <w:cs/>
          <w:lang w:val="en-US"/>
        </w:rPr>
        <w:t>เก้า</w:t>
      </w:r>
      <w:r w:rsidRPr="00C574B1">
        <w:rPr>
          <w:rFonts w:asciiTheme="majorBidi" w:hAnsiTheme="majorBidi" w:cstheme="majorBidi"/>
          <w:cs/>
          <w:lang w:val="en-US"/>
        </w:rPr>
        <w:t>เดือนสิ้นสุด</w:t>
      </w:r>
      <w:r w:rsidR="00FF67E1" w:rsidRPr="00C574B1">
        <w:rPr>
          <w:rFonts w:asciiTheme="majorBidi" w:hAnsiTheme="majorBidi" w:cstheme="majorBidi"/>
          <w:cs/>
          <w:lang w:val="en-US"/>
        </w:rPr>
        <w:t xml:space="preserve">วันที่ </w:t>
      </w:r>
      <w:r w:rsidR="00BE3386" w:rsidRPr="00C574B1">
        <w:rPr>
          <w:rFonts w:asciiTheme="majorBidi" w:hAnsiTheme="majorBidi" w:cstheme="majorBidi"/>
          <w:lang w:val="en-US"/>
        </w:rPr>
        <w:t xml:space="preserve">30 </w:t>
      </w:r>
      <w:r w:rsidR="00713682" w:rsidRPr="00C574B1">
        <w:rPr>
          <w:rFonts w:asciiTheme="majorBidi" w:hAnsiTheme="majorBidi" w:cstheme="majorBidi" w:hint="cs"/>
          <w:cs/>
          <w:lang w:val="en-US"/>
        </w:rPr>
        <w:t>กันยายน</w:t>
      </w:r>
      <w:r w:rsidR="00FF67E1" w:rsidRPr="00C574B1">
        <w:rPr>
          <w:rFonts w:asciiTheme="majorBidi" w:hAnsiTheme="majorBidi" w:cstheme="majorBidi"/>
          <w:lang w:val="en-US"/>
        </w:rPr>
        <w:t xml:space="preserve"> </w:t>
      </w:r>
      <w:r w:rsidR="007F6B57" w:rsidRPr="00C574B1">
        <w:rPr>
          <w:rFonts w:asciiTheme="majorBidi" w:hAnsiTheme="majorBidi" w:cstheme="majorBidi"/>
          <w:lang w:val="en-US"/>
        </w:rPr>
        <w:t>2567</w:t>
      </w:r>
      <w:r w:rsidRPr="00C574B1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 </w:t>
      </w:r>
      <w:r w:rsidR="005F3B2F" w:rsidRPr="00C574B1">
        <w:rPr>
          <w:rFonts w:asciiTheme="majorBidi" w:hAnsiTheme="majorBidi" w:cstheme="majorBidi"/>
          <w:lang w:val="en-US"/>
        </w:rPr>
        <w:t xml:space="preserve">JSP-W1 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5F3B2F" w:rsidRPr="00C574B1">
        <w:rPr>
          <w:rFonts w:asciiTheme="majorBidi" w:hAnsiTheme="majorBidi" w:cstheme="majorBidi"/>
          <w:lang w:val="en-US"/>
        </w:rPr>
        <w:t xml:space="preserve">20,021 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หน่วย เป็นหุ้นสามัญจำนวน </w:t>
      </w:r>
      <w:r w:rsidR="005F3B2F" w:rsidRPr="00C574B1">
        <w:rPr>
          <w:rFonts w:asciiTheme="majorBidi" w:hAnsiTheme="majorBidi" w:cstheme="majorBidi"/>
          <w:lang w:val="en-US"/>
        </w:rPr>
        <w:t xml:space="preserve">20,021 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หุ้น ในราคาใช้สิทธิหุ้นละ </w:t>
      </w:r>
      <w:r w:rsidR="005F3B2F" w:rsidRPr="00C574B1">
        <w:rPr>
          <w:rFonts w:asciiTheme="majorBidi" w:hAnsiTheme="majorBidi" w:cstheme="majorBidi"/>
          <w:lang w:val="en-US"/>
        </w:rPr>
        <w:t xml:space="preserve">2.50 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บาท และบริษัทได้รับเงินชำระค่าหุ้นเพิ่มทุนครบถ้วนแล้ว บริษัทได้จดทะเบียนเพิ่มทุนจำนวน </w:t>
      </w:r>
      <w:r w:rsidR="005F3B2F" w:rsidRPr="00C574B1">
        <w:rPr>
          <w:rFonts w:asciiTheme="majorBidi" w:hAnsiTheme="majorBidi" w:cstheme="majorBidi"/>
          <w:lang w:val="en-US"/>
        </w:rPr>
        <w:t xml:space="preserve">20,021 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หุ้นกับกระทรวงพาณิชย์เมื่อวันที่ </w:t>
      </w:r>
      <w:r w:rsidR="005F3B2F" w:rsidRPr="00C574B1">
        <w:rPr>
          <w:rFonts w:asciiTheme="majorBidi" w:hAnsiTheme="majorBidi" w:cstheme="majorBidi"/>
          <w:lang w:val="en-US"/>
        </w:rPr>
        <w:t xml:space="preserve">13 </w:t>
      </w:r>
      <w:r w:rsidR="005F3B2F" w:rsidRPr="00C574B1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5F3B2F" w:rsidRPr="00C574B1">
        <w:rPr>
          <w:rFonts w:asciiTheme="majorBidi" w:hAnsiTheme="majorBidi" w:cstheme="majorBidi"/>
          <w:lang w:val="en-US"/>
        </w:rPr>
        <w:t>2567</w:t>
      </w:r>
      <w:r w:rsidRPr="00C574B1">
        <w:rPr>
          <w:rFonts w:asciiTheme="majorBidi" w:hAnsiTheme="majorBidi" w:cstheme="majorBidi"/>
          <w:cs/>
          <w:lang w:val="en-US"/>
        </w:rPr>
        <w:t xml:space="preserve"> </w:t>
      </w:r>
      <w:r w:rsidR="00780D16" w:rsidRPr="00C574B1">
        <w:rPr>
          <w:rFonts w:asciiTheme="majorBidi" w:hAnsiTheme="majorBidi" w:cstheme="majorBidi"/>
          <w:cs/>
          <w:lang w:val="en-US"/>
        </w:rPr>
        <w:t xml:space="preserve">ทั้งนี้ </w:t>
      </w:r>
      <w:r w:rsidR="003C1E57" w:rsidRPr="00C574B1">
        <w:rPr>
          <w:rFonts w:asciiTheme="majorBidi" w:hAnsiTheme="majorBidi" w:cstheme="majorBidi"/>
          <w:cs/>
          <w:lang w:val="en-US"/>
        </w:rPr>
        <w:t>ณ วันที่</w:t>
      </w:r>
      <w:r w:rsidR="002964A2" w:rsidRPr="00C574B1">
        <w:rPr>
          <w:rFonts w:asciiTheme="majorBidi" w:hAnsiTheme="majorBidi" w:cstheme="majorBidi"/>
          <w:cs/>
          <w:lang w:val="en-US"/>
        </w:rPr>
        <w:t xml:space="preserve"> </w:t>
      </w:r>
      <w:r w:rsidR="00BE3386" w:rsidRPr="00C574B1">
        <w:rPr>
          <w:rFonts w:asciiTheme="majorBidi" w:hAnsiTheme="majorBidi" w:cstheme="majorBidi"/>
          <w:lang w:val="en-US"/>
        </w:rPr>
        <w:t>30</w:t>
      </w:r>
      <w:r w:rsidR="007F6B57" w:rsidRPr="00C574B1">
        <w:rPr>
          <w:rFonts w:asciiTheme="majorBidi" w:hAnsiTheme="majorBidi" w:cstheme="majorBidi"/>
          <w:lang w:val="en-US"/>
        </w:rPr>
        <w:t xml:space="preserve"> </w:t>
      </w:r>
      <w:r w:rsidR="00555851" w:rsidRPr="00C574B1">
        <w:rPr>
          <w:rFonts w:asciiTheme="majorBidi" w:hAnsiTheme="majorBidi" w:cstheme="majorBidi" w:hint="cs"/>
          <w:cs/>
          <w:lang w:val="en-US"/>
        </w:rPr>
        <w:t>กันยายน</w:t>
      </w:r>
      <w:r w:rsidR="003C1E57" w:rsidRPr="00C574B1">
        <w:rPr>
          <w:rFonts w:asciiTheme="majorBidi" w:hAnsiTheme="majorBidi" w:cstheme="majorBidi"/>
          <w:lang w:val="en-US"/>
        </w:rPr>
        <w:t xml:space="preserve"> </w:t>
      </w:r>
      <w:r w:rsidR="007F6B57" w:rsidRPr="00C574B1">
        <w:rPr>
          <w:rFonts w:asciiTheme="majorBidi" w:hAnsiTheme="majorBidi" w:cstheme="majorBidi"/>
          <w:lang w:val="en-US"/>
        </w:rPr>
        <w:t>2567</w:t>
      </w:r>
      <w:r w:rsidR="003C1E57" w:rsidRPr="00C574B1">
        <w:rPr>
          <w:rFonts w:asciiTheme="majorBidi" w:hAnsiTheme="majorBidi" w:cstheme="majorBidi"/>
          <w:lang w:val="en-US"/>
        </w:rPr>
        <w:t xml:space="preserve"> </w:t>
      </w:r>
      <w:r w:rsidR="003C1E57" w:rsidRPr="00C574B1">
        <w:rPr>
          <w:rFonts w:asciiTheme="majorBidi" w:hAnsiTheme="majorBidi" w:cstheme="majorBidi"/>
          <w:cs/>
          <w:lang w:val="en-US"/>
        </w:rPr>
        <w:t>ใบสำคัญ</w:t>
      </w:r>
      <w:r w:rsidR="005D6EF9" w:rsidRPr="00C574B1">
        <w:rPr>
          <w:rFonts w:asciiTheme="majorBidi" w:hAnsiTheme="majorBidi" w:cstheme="majorBidi"/>
          <w:cs/>
          <w:lang w:val="en-US"/>
        </w:rPr>
        <w:t>แสดง</w:t>
      </w:r>
      <w:r w:rsidR="003C1E57" w:rsidRPr="00C574B1">
        <w:rPr>
          <w:rFonts w:asciiTheme="majorBidi" w:hAnsiTheme="majorBidi" w:cstheme="majorBidi"/>
          <w:cs/>
          <w:lang w:val="en-US"/>
        </w:rPr>
        <w:t>สิทธิ</w:t>
      </w:r>
      <w:r w:rsidR="00555851" w:rsidRPr="00C574B1">
        <w:rPr>
          <w:rFonts w:asciiTheme="majorBidi" w:hAnsiTheme="majorBidi" w:cstheme="majorBidi" w:hint="cs"/>
          <w:cs/>
          <w:lang w:val="en-US"/>
        </w:rPr>
        <w:t>ที่จะซื้อหุ้น</w:t>
      </w:r>
      <w:r w:rsidR="002964A2" w:rsidRPr="00C574B1">
        <w:rPr>
          <w:rFonts w:asciiTheme="majorBidi" w:hAnsiTheme="majorBidi" w:cstheme="majorBidi"/>
          <w:cs/>
          <w:lang w:val="en-US"/>
        </w:rPr>
        <w:t>ที่ยังไม่ได้ใช้สิทธิ</w:t>
      </w:r>
      <w:r w:rsidR="003C1E57" w:rsidRPr="00C574B1">
        <w:rPr>
          <w:rFonts w:asciiTheme="majorBidi" w:hAnsiTheme="majorBidi" w:cstheme="majorBidi"/>
          <w:cs/>
          <w:lang w:val="en-US"/>
        </w:rPr>
        <w:t>ซื้อหุ้นคงเหลือจำนวน</w:t>
      </w:r>
      <w:r w:rsidR="00317A22" w:rsidRPr="00C574B1">
        <w:rPr>
          <w:rFonts w:asciiTheme="majorBidi" w:hAnsiTheme="majorBidi" w:cstheme="majorBidi"/>
          <w:lang w:val="en-US"/>
        </w:rPr>
        <w:t xml:space="preserve"> 207,923,877 </w:t>
      </w:r>
      <w:r w:rsidR="003C1E57" w:rsidRPr="00C574B1">
        <w:rPr>
          <w:rFonts w:asciiTheme="majorBidi" w:hAnsiTheme="majorBidi" w:cstheme="majorBidi"/>
          <w:cs/>
          <w:lang w:val="en-US"/>
        </w:rPr>
        <w:t>หน่วย</w:t>
      </w:r>
      <w:r w:rsidR="00555851" w:rsidRPr="00C574B1">
        <w:rPr>
          <w:rFonts w:asciiTheme="majorBidi" w:hAnsiTheme="majorBidi" w:cstheme="majorBidi"/>
          <w:lang w:val="en-US"/>
        </w:rPr>
        <w:t xml:space="preserve"> </w:t>
      </w:r>
      <w:r w:rsidR="00555851" w:rsidRPr="00C574B1">
        <w:rPr>
          <w:rFonts w:asciiTheme="majorBidi" w:hAnsiTheme="majorBidi" w:cstheme="majorBidi" w:hint="cs"/>
          <w:cs/>
          <w:lang w:val="en-US"/>
        </w:rPr>
        <w:t>หมดอายุแล้ว</w:t>
      </w:r>
    </w:p>
    <w:p w14:paraId="4063FDAE" w14:textId="77777777" w:rsidR="00996DF3" w:rsidRPr="00C574B1" w:rsidRDefault="00996DF3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666B54D8" w14:textId="5161BC4B" w:rsidR="00DA1576" w:rsidRPr="00C574B1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C574B1">
        <w:rPr>
          <w:rFonts w:asciiTheme="majorBidi" w:hAnsiTheme="majorBidi" w:cstheme="majorBidi"/>
        </w:rPr>
        <w:br w:type="page"/>
      </w:r>
    </w:p>
    <w:p w14:paraId="1025CEB2" w14:textId="4B83A91F" w:rsidR="00C15D10" w:rsidRPr="00C574B1" w:rsidRDefault="00474755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8</w:t>
      </w:r>
      <w:r w:rsidR="00C15D10"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E3603E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 (</w:t>
      </w:r>
      <w:r w:rsidR="00C54D54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ขาดทุน</w:t>
      </w:r>
      <w:r w:rsidR="00E3603E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) </w:t>
      </w:r>
      <w:r w:rsidR="00C15D10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C574B1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92202C" w:rsidRPr="00C574B1" w14:paraId="3A12808B" w14:textId="77777777" w:rsidTr="0092202C">
        <w:tc>
          <w:tcPr>
            <w:tcW w:w="2156" w:type="pct"/>
          </w:tcPr>
          <w:p w14:paraId="19058F20" w14:textId="77777777" w:rsidR="0092202C" w:rsidRPr="00C574B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5507BD8" w14:textId="685D6F5E" w:rsidR="0092202C" w:rsidRPr="00C574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BD04D" w14:textId="77777777" w:rsidR="0092202C" w:rsidRPr="00C574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09631B14" w14:textId="77777777" w:rsidR="0092202C" w:rsidRPr="00C574B1" w:rsidRDefault="0092202C" w:rsidP="006B34E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4E5" w:rsidRPr="00C574B1" w14:paraId="767EDE33" w14:textId="77777777" w:rsidTr="006B34E5">
        <w:tc>
          <w:tcPr>
            <w:tcW w:w="2156" w:type="pct"/>
          </w:tcPr>
          <w:p w14:paraId="72DA29C3" w14:textId="18BC302F" w:rsidR="006B34E5" w:rsidRPr="00C574B1" w:rsidRDefault="00C318E3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45B098BE" w14:textId="1C1A681A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4752994" w14:textId="78B7FEA3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85916C7" w14:textId="10FFD03E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CCBD54B" w14:textId="77777777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2C2619C" w14:textId="1BBB0114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76275C75" w14:textId="77777777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12FCF3" w14:textId="5BC7FBF1" w:rsidR="006B34E5" w:rsidRPr="00C574B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E3386" w:rsidRPr="00C574B1" w14:paraId="68B30417" w14:textId="77777777" w:rsidTr="00BE3386">
        <w:tc>
          <w:tcPr>
            <w:tcW w:w="2156" w:type="pct"/>
          </w:tcPr>
          <w:p w14:paraId="53EA50CC" w14:textId="77777777" w:rsidR="00BE3386" w:rsidRPr="00C574B1" w:rsidRDefault="00BE3386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F2A7A99" w14:textId="77777777" w:rsidR="00BE3386" w:rsidRPr="00C574B1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gridSpan w:val="3"/>
          </w:tcPr>
          <w:p w14:paraId="34C2DBC6" w14:textId="3F7873B3" w:rsidR="00BE3386" w:rsidRPr="00C574B1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66" w:type="pct"/>
          </w:tcPr>
          <w:p w14:paraId="32760050" w14:textId="77777777" w:rsidR="00BE3386" w:rsidRPr="00C574B1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3F6DE8B" w14:textId="77777777" w:rsidR="00BE3386" w:rsidRPr="00C574B1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C46066" w14:textId="77777777" w:rsidR="00BE3386" w:rsidRPr="00C574B1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C574B1" w14:paraId="2165DF9D" w14:textId="77777777" w:rsidTr="006B34E5">
        <w:tc>
          <w:tcPr>
            <w:tcW w:w="2156" w:type="pct"/>
          </w:tcPr>
          <w:p w14:paraId="66025886" w14:textId="77777777" w:rsidR="006B34E5" w:rsidRPr="00C574B1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8E557CB" w14:textId="08D0FB96" w:rsidR="006B34E5" w:rsidRPr="00C574B1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34E5" w:rsidRPr="00C574B1" w14:paraId="04B79116" w14:textId="77777777" w:rsidTr="00316446">
        <w:tc>
          <w:tcPr>
            <w:tcW w:w="2156" w:type="pct"/>
          </w:tcPr>
          <w:p w14:paraId="01062638" w14:textId="1F5723EF" w:rsidR="006B34E5" w:rsidRPr="00C574B1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18A0FF9E" w14:textId="028DCB3A" w:rsidR="006B34E5" w:rsidRPr="00C574B1" w:rsidRDefault="00713682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32,549</w:t>
            </w:r>
          </w:p>
        </w:tc>
        <w:tc>
          <w:tcPr>
            <w:tcW w:w="147" w:type="pct"/>
          </w:tcPr>
          <w:p w14:paraId="3D2682FE" w14:textId="0A9531B7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4880E80E" w14:textId="232BCF3F" w:rsidR="006B34E5" w:rsidRPr="00C574B1" w:rsidRDefault="00555851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145348B7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5A194FF9" w14:textId="62B2E307" w:rsidR="006B34E5" w:rsidRPr="00C574B1" w:rsidRDefault="00F25539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37,913</w:t>
            </w:r>
          </w:p>
        </w:tc>
        <w:tc>
          <w:tcPr>
            <w:tcW w:w="142" w:type="pct"/>
          </w:tcPr>
          <w:p w14:paraId="181DE5D7" w14:textId="0C83CFF1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4E072F8A" w14:textId="1AA0AA45" w:rsidR="006B34E5" w:rsidRPr="00C574B1" w:rsidRDefault="00555851" w:rsidP="0050162E">
            <w:pPr>
              <w:pStyle w:val="BodyText"/>
              <w:tabs>
                <w:tab w:val="decimal" w:pos="6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4,295</w:t>
            </w:r>
          </w:p>
        </w:tc>
      </w:tr>
      <w:tr w:rsidR="006B34E5" w:rsidRPr="00C574B1" w14:paraId="56E66981" w14:textId="77777777" w:rsidTr="00316446">
        <w:trPr>
          <w:trHeight w:val="144"/>
        </w:trPr>
        <w:tc>
          <w:tcPr>
            <w:tcW w:w="2156" w:type="pct"/>
          </w:tcPr>
          <w:p w14:paraId="1145A534" w14:textId="77777777" w:rsidR="006B34E5" w:rsidRPr="00C574B1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1677903" w14:textId="77777777" w:rsidR="006B34E5" w:rsidRPr="00C574B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C1D261" w14:textId="737B0479" w:rsidR="006B34E5" w:rsidRPr="00C574B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244F647" w14:textId="097C186D" w:rsidR="006B34E5" w:rsidRPr="00C574B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8C9E0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855662C" w14:textId="77777777" w:rsidR="006B34E5" w:rsidRPr="00C574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7EFD5B5" w14:textId="77777777" w:rsidR="006B34E5" w:rsidRPr="00C574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C574B1" w14:paraId="70C6C380" w14:textId="77777777" w:rsidTr="00BE3386">
        <w:tc>
          <w:tcPr>
            <w:tcW w:w="2156" w:type="pct"/>
          </w:tcPr>
          <w:p w14:paraId="606A5127" w14:textId="77777777" w:rsidR="006B34E5" w:rsidRPr="00C574B1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7EA39056" w14:textId="77777777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36B89D" w14:textId="099A4707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DED739" w14:textId="3EB0C9B3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F3761A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06BFD4" w14:textId="77777777" w:rsidR="006B34E5" w:rsidRPr="00C574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689FC9" w14:textId="77777777" w:rsidR="006B34E5" w:rsidRPr="00C574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C4E" w:rsidRPr="00C574B1" w14:paraId="0C86AD68" w14:textId="77777777" w:rsidTr="00BE3386">
        <w:tc>
          <w:tcPr>
            <w:tcW w:w="2156" w:type="pct"/>
          </w:tcPr>
          <w:p w14:paraId="1446EB68" w14:textId="5A2E85A9" w:rsidR="00171C4E" w:rsidRPr="00C574B1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55851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636" w:type="pct"/>
          </w:tcPr>
          <w:p w14:paraId="6921C31C" w14:textId="588B703A" w:rsidR="00171C4E" w:rsidRPr="00C574B1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7" w:type="pct"/>
          </w:tcPr>
          <w:p w14:paraId="087A5458" w14:textId="63E5274E" w:rsidR="00171C4E" w:rsidRPr="00C574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BF0118" w14:textId="42C1C4F7" w:rsidR="00171C4E" w:rsidRPr="00C574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474,490</w:t>
            </w:r>
          </w:p>
        </w:tc>
        <w:tc>
          <w:tcPr>
            <w:tcW w:w="147" w:type="pct"/>
          </w:tcPr>
          <w:p w14:paraId="1B99D7E1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7FB8443" w14:textId="3314D894" w:rsidR="00171C4E" w:rsidRPr="00C574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070E0105" w14:textId="34B27FC4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49C7E7" w14:textId="67659484" w:rsidR="00171C4E" w:rsidRPr="00C574B1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5851" w:rsidRPr="00C574B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5851" w:rsidRPr="00C574B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BE3386" w:rsidRPr="00C574B1" w14:paraId="02B508C6" w14:textId="77777777" w:rsidTr="00BE3386">
        <w:tc>
          <w:tcPr>
            <w:tcW w:w="2156" w:type="pct"/>
          </w:tcPr>
          <w:p w14:paraId="6350271F" w14:textId="3F3426AC" w:rsidR="00BE3386" w:rsidRPr="00C574B1" w:rsidRDefault="00BE3386" w:rsidP="00BE3386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555851"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="00555851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A37E12E" w14:textId="77777777" w:rsidR="00BE3386" w:rsidRPr="00C574B1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9AEC0" w14:textId="1FBE2AFF" w:rsidR="00BE3386" w:rsidRPr="00C574B1" w:rsidRDefault="00713682" w:rsidP="00713682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9B1B119" w14:textId="77777777" w:rsidR="00BE3386" w:rsidRPr="00C574B1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9C7910" w14:textId="77777777" w:rsidR="00BE3386" w:rsidRPr="00C574B1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3F282" w14:textId="2BBC3087" w:rsidR="00BE3386" w:rsidRPr="00C574B1" w:rsidRDefault="00555851" w:rsidP="00555851">
            <w:pPr>
              <w:pStyle w:val="BodyText"/>
              <w:tabs>
                <w:tab w:val="decimal" w:pos="37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DB4AAF" w14:textId="77777777" w:rsidR="00BE3386" w:rsidRPr="00C574B1" w:rsidRDefault="00BE3386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41E1E43" w14:textId="77777777" w:rsidR="00BE3386" w:rsidRPr="00C574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CCCCE" w14:textId="6DB8DA5D" w:rsidR="00BE3386" w:rsidRPr="00C574B1" w:rsidRDefault="00F25539" w:rsidP="00F2553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1D9BB46" w14:textId="77777777" w:rsidR="00BE3386" w:rsidRPr="00C574B1" w:rsidRDefault="00BE3386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E2AC2A" w14:textId="77777777" w:rsidR="00BE3386" w:rsidRPr="00C574B1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24E5C" w14:textId="7285647D" w:rsidR="00BE3386" w:rsidRPr="00C574B1" w:rsidRDefault="00555851" w:rsidP="00555851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1C4E" w:rsidRPr="00C574B1" w14:paraId="3C5EA6B5" w14:textId="77777777" w:rsidTr="00316446">
        <w:tc>
          <w:tcPr>
            <w:tcW w:w="2156" w:type="pct"/>
          </w:tcPr>
          <w:p w14:paraId="25B72302" w14:textId="6383452F" w:rsidR="00171C4E" w:rsidRPr="00C574B1" w:rsidRDefault="00171C4E" w:rsidP="00171C4E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37730AFA" w:rsidR="00171C4E" w:rsidRPr="00C574B1" w:rsidRDefault="00BE3386" w:rsidP="00A05D5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</w:t>
            </w:r>
            <w:r w:rsidR="00713682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E5054D4" w14:textId="0EEA3332" w:rsidR="00171C4E" w:rsidRPr="00C574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5405CFEC" w:rsidR="00171C4E" w:rsidRPr="00C574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474,490</w:t>
            </w:r>
          </w:p>
        </w:tc>
        <w:tc>
          <w:tcPr>
            <w:tcW w:w="147" w:type="pct"/>
          </w:tcPr>
          <w:p w14:paraId="752B1E23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28DA1EAC" w:rsidR="00171C4E" w:rsidRPr="00C574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CF0D283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034594C1" w:rsidR="00171C4E" w:rsidRPr="00C574B1" w:rsidRDefault="00555851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474,490</w:t>
            </w:r>
          </w:p>
        </w:tc>
      </w:tr>
      <w:tr w:rsidR="00171C4E" w:rsidRPr="00C574B1" w14:paraId="56CF0117" w14:textId="77777777" w:rsidTr="00316446">
        <w:tc>
          <w:tcPr>
            <w:tcW w:w="2156" w:type="pct"/>
          </w:tcPr>
          <w:p w14:paraId="162E4C04" w14:textId="77777777" w:rsidR="00171C4E" w:rsidRPr="00C574B1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6" w:type="pct"/>
            <w:tcBorders>
              <w:top w:val="double" w:sz="4" w:space="0" w:color="auto"/>
              <w:bottom w:val="single" w:sz="4" w:space="0" w:color="auto"/>
            </w:tcBorders>
          </w:tcPr>
          <w:p w14:paraId="1953BA27" w14:textId="165AED28" w:rsidR="00171C4E" w:rsidRPr="00C574B1" w:rsidRDefault="00713682" w:rsidP="00713682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5ABAD8" w14:textId="1E861802" w:rsidR="00171C4E" w:rsidRPr="00C574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1A17FA05" w:rsidR="00171C4E" w:rsidRPr="00C574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2,466</w:t>
            </w:r>
          </w:p>
        </w:tc>
        <w:tc>
          <w:tcPr>
            <w:tcW w:w="147" w:type="pct"/>
          </w:tcPr>
          <w:p w14:paraId="60FC8C90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</w:tcPr>
          <w:p w14:paraId="53A94834" w14:textId="242E0648" w:rsidR="00171C4E" w:rsidRPr="00C574B1" w:rsidRDefault="00F25539" w:rsidP="00F25539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043CF34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single" w:sz="4" w:space="0" w:color="auto"/>
            </w:tcBorders>
          </w:tcPr>
          <w:p w14:paraId="6470CF56" w14:textId="134718E9" w:rsidR="00171C4E" w:rsidRPr="00C574B1" w:rsidRDefault="00555851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2,466</w:t>
            </w:r>
          </w:p>
        </w:tc>
      </w:tr>
      <w:tr w:rsidR="00171C4E" w:rsidRPr="00C574B1" w14:paraId="56850596" w14:textId="77777777" w:rsidTr="00316446">
        <w:tc>
          <w:tcPr>
            <w:tcW w:w="2156" w:type="pct"/>
          </w:tcPr>
          <w:p w14:paraId="5E69A9F1" w14:textId="3E01FCE2" w:rsidR="00171C4E" w:rsidRPr="00C574B1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16A4A69C" w:rsidR="00171C4E" w:rsidRPr="00C574B1" w:rsidRDefault="00713682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474,559</w:t>
            </w:r>
          </w:p>
        </w:tc>
        <w:tc>
          <w:tcPr>
            <w:tcW w:w="147" w:type="pct"/>
          </w:tcPr>
          <w:p w14:paraId="2AC54372" w14:textId="3C193133" w:rsidR="00171C4E" w:rsidRPr="00C574B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03E5FB8F" w:rsidR="00171C4E" w:rsidRPr="00C574B1" w:rsidRDefault="00555851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476,9</w:t>
            </w:r>
            <w:r w:rsidR="00BC113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932F85B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32ADBE40" w:rsidR="00171C4E" w:rsidRPr="00C574B1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2" w:type="pct"/>
          </w:tcPr>
          <w:p w14:paraId="27F38375" w14:textId="77777777" w:rsidR="00171C4E" w:rsidRPr="00C574B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24C348DC" w:rsidR="00171C4E" w:rsidRPr="00C574B1" w:rsidRDefault="00555851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476,9</w:t>
            </w:r>
            <w:r w:rsidR="00BC113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B34E5" w:rsidRPr="00C574B1" w14:paraId="409EE2B3" w14:textId="77777777" w:rsidTr="00316446">
        <w:tc>
          <w:tcPr>
            <w:tcW w:w="2156" w:type="pct"/>
          </w:tcPr>
          <w:p w14:paraId="483424A8" w14:textId="77777777" w:rsidR="006B34E5" w:rsidRPr="00C574B1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9A07CBF" w14:textId="77777777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CF140D" w14:textId="555499E3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FBC8C70" w14:textId="6CB93910" w:rsidR="006B34E5" w:rsidRPr="00C574B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69C6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A3A9689" w14:textId="77777777" w:rsidR="006B34E5" w:rsidRPr="00C574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1AF6413" w14:textId="77777777" w:rsidR="006B34E5" w:rsidRPr="00C574B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C574B1" w14:paraId="72409E2B" w14:textId="77777777" w:rsidTr="00316446">
        <w:tc>
          <w:tcPr>
            <w:tcW w:w="2156" w:type="pct"/>
          </w:tcPr>
          <w:p w14:paraId="2A6BD6E8" w14:textId="6D0A4D0E" w:rsidR="006B34E5" w:rsidRPr="00C574B1" w:rsidRDefault="00171C4E" w:rsidP="006B34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6B34E5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C9C957" w14:textId="7667F033" w:rsidR="006B34E5" w:rsidRPr="00C574B1" w:rsidRDefault="00785CBF" w:rsidP="00A05D5F">
            <w:pPr>
              <w:pStyle w:val="BodyText"/>
              <w:tabs>
                <w:tab w:val="decimal" w:pos="4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8967A3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63CFFEEC" w14:textId="0CDE78B7" w:rsidR="006B34E5" w:rsidRPr="00C574B1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DB95C3" w14:textId="061F1905" w:rsidR="006B34E5" w:rsidRPr="00C574B1" w:rsidRDefault="00555851" w:rsidP="007E2CDC">
            <w:pPr>
              <w:pStyle w:val="BodyText"/>
              <w:tabs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C61B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47" w:type="pct"/>
          </w:tcPr>
          <w:p w14:paraId="390D3328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A704CCA" w14:textId="7062A928" w:rsidR="006B34E5" w:rsidRPr="00C574B1" w:rsidRDefault="00785CBF" w:rsidP="007E2CDC">
            <w:pPr>
              <w:pStyle w:val="BodyText"/>
              <w:tabs>
                <w:tab w:val="decimal" w:pos="36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967A3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513EB141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6D22FC94" w14:textId="012226CA" w:rsidR="006B34E5" w:rsidRPr="00C574B1" w:rsidRDefault="00555851" w:rsidP="007E2CDC">
            <w:pPr>
              <w:pStyle w:val="BodyText"/>
              <w:tabs>
                <w:tab w:val="decimal" w:pos="530"/>
              </w:tabs>
              <w:spacing w:after="0"/>
              <w:ind w:left="-108" w:righ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C61B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</w:tr>
      <w:tr w:rsidR="006B34E5" w:rsidRPr="00C574B1" w14:paraId="6952BB50" w14:textId="77777777" w:rsidTr="00316446">
        <w:tc>
          <w:tcPr>
            <w:tcW w:w="2156" w:type="pct"/>
          </w:tcPr>
          <w:p w14:paraId="3400C0BF" w14:textId="3F3B0BFF" w:rsidR="006B34E5" w:rsidRPr="00C574B1" w:rsidRDefault="00171C4E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6B34E5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2558227B" w:rsidR="006B34E5" w:rsidRPr="00C574B1" w:rsidRDefault="00785CBF" w:rsidP="00A05D5F">
            <w:pPr>
              <w:pStyle w:val="BodyText"/>
              <w:tabs>
                <w:tab w:val="decimal" w:pos="41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8967A3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15F25C0E" w14:textId="513DE5AC" w:rsidR="006B34E5" w:rsidRPr="00C574B1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517A2ED9" w:rsidR="006B34E5" w:rsidRPr="00C574B1" w:rsidRDefault="00555851" w:rsidP="007E2CDC">
            <w:pPr>
              <w:pStyle w:val="BodyText"/>
              <w:tabs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C61B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47" w:type="pct"/>
          </w:tcPr>
          <w:p w14:paraId="21839984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140060BD" w:rsidR="006B34E5" w:rsidRPr="00C574B1" w:rsidRDefault="00785CBF" w:rsidP="007E2CDC">
            <w:pPr>
              <w:pStyle w:val="BodyText"/>
              <w:tabs>
                <w:tab w:val="decimal" w:pos="36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967A3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67519F2F" w14:textId="77777777" w:rsidR="006B34E5" w:rsidRPr="00C574B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7B01305D" w:rsidR="006B34E5" w:rsidRPr="00C574B1" w:rsidRDefault="00555851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C61B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</w:tr>
    </w:tbl>
    <w:p w14:paraId="492A622B" w14:textId="73A271BD" w:rsidR="00DA1576" w:rsidRPr="00C574B1" w:rsidRDefault="00DA1576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39F246FD" w14:textId="77777777" w:rsidR="00DA1576" w:rsidRPr="00C574B1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C574B1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785CBF" w:rsidRPr="00C574B1" w14:paraId="7E8F3B21" w14:textId="77777777">
        <w:tc>
          <w:tcPr>
            <w:tcW w:w="2156" w:type="pct"/>
          </w:tcPr>
          <w:p w14:paraId="22A4348C" w14:textId="77777777" w:rsidR="00785CBF" w:rsidRPr="00C574B1" w:rsidRDefault="00785C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108093C3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FB15C75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4234CC52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CBF" w:rsidRPr="00C574B1" w14:paraId="0AC222EE" w14:textId="77777777">
        <w:tc>
          <w:tcPr>
            <w:tcW w:w="2156" w:type="pct"/>
          </w:tcPr>
          <w:p w14:paraId="57DC5CEB" w14:textId="5658E297" w:rsidR="00785CBF" w:rsidRPr="00C574B1" w:rsidRDefault="00C318E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3BE58DFF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0853551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15B61C8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9C30B26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A8F944E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71397CED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7A9565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5CBF" w:rsidRPr="00C574B1" w14:paraId="4B623406" w14:textId="77777777" w:rsidTr="00E16738">
        <w:trPr>
          <w:trHeight w:val="343"/>
        </w:trPr>
        <w:tc>
          <w:tcPr>
            <w:tcW w:w="2156" w:type="pct"/>
          </w:tcPr>
          <w:p w14:paraId="54C2B2C4" w14:textId="77777777" w:rsidR="00785CBF" w:rsidRPr="00C574B1" w:rsidRDefault="00785C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C50ECC8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gridSpan w:val="3"/>
          </w:tcPr>
          <w:p w14:paraId="57989DDB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66" w:type="pct"/>
          </w:tcPr>
          <w:p w14:paraId="14ECB54D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F3FD2C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4475A6" w14:textId="77777777" w:rsidR="00785CBF" w:rsidRPr="00C574B1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C574B1" w14:paraId="4F7A880F" w14:textId="77777777">
        <w:tc>
          <w:tcPr>
            <w:tcW w:w="2156" w:type="pct"/>
          </w:tcPr>
          <w:p w14:paraId="1172B867" w14:textId="77777777" w:rsidR="00785CBF" w:rsidRPr="00C574B1" w:rsidRDefault="00785CBF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7919024F" w14:textId="77777777" w:rsidR="00785CBF" w:rsidRPr="00C574B1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785CBF" w:rsidRPr="00C574B1" w14:paraId="55129F54" w14:textId="77777777">
        <w:tc>
          <w:tcPr>
            <w:tcW w:w="2156" w:type="pct"/>
          </w:tcPr>
          <w:p w14:paraId="58C0C577" w14:textId="77777777" w:rsidR="00785CBF" w:rsidRPr="00C574B1" w:rsidRDefault="00785CBF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สำหรับงวดที่เป็นส่วนของ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766446CF" w14:textId="1A95737E" w:rsidR="00785CBF" w:rsidRPr="00C574B1" w:rsidRDefault="00F25539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44,262</w:t>
            </w:r>
          </w:p>
        </w:tc>
        <w:tc>
          <w:tcPr>
            <w:tcW w:w="147" w:type="pct"/>
          </w:tcPr>
          <w:p w14:paraId="7FFD7891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3A075F2B" w14:textId="4351C58D" w:rsidR="00785CBF" w:rsidRPr="00C574B1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55851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8,171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7DABE47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2DC2727A" w14:textId="54494203" w:rsidR="00785CBF" w:rsidRPr="00C574B1" w:rsidRDefault="00F2553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60,787</w:t>
            </w:r>
          </w:p>
        </w:tc>
        <w:tc>
          <w:tcPr>
            <w:tcW w:w="142" w:type="pct"/>
          </w:tcPr>
          <w:p w14:paraId="17AE6D24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199DC81C" w14:textId="08B1912C" w:rsidR="00785CBF" w:rsidRPr="00C574B1" w:rsidRDefault="00F13940" w:rsidP="00EA359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55851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4,918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85CBF" w:rsidRPr="00C574B1" w14:paraId="138A8EEE" w14:textId="77777777">
        <w:trPr>
          <w:trHeight w:val="144"/>
        </w:trPr>
        <w:tc>
          <w:tcPr>
            <w:tcW w:w="2156" w:type="pct"/>
          </w:tcPr>
          <w:p w14:paraId="46774C75" w14:textId="77777777" w:rsidR="00785CBF" w:rsidRPr="00C574B1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69BCF067" w14:textId="77777777" w:rsidR="00785CBF" w:rsidRPr="00C574B1" w:rsidRDefault="00785CBF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5F9FB3" w14:textId="77777777" w:rsidR="00785CBF" w:rsidRPr="00C574B1" w:rsidRDefault="00785CBF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3F7E484E" w14:textId="77777777" w:rsidR="00785CBF" w:rsidRPr="00C574B1" w:rsidRDefault="00785CBF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8AD9A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418E1E8" w14:textId="77777777" w:rsidR="00785CBF" w:rsidRPr="00C574B1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9F6FE1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493C21C" w14:textId="77777777" w:rsidR="00785CBF" w:rsidRPr="00C574B1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C574B1" w14:paraId="162CE8EC" w14:textId="77777777">
        <w:tc>
          <w:tcPr>
            <w:tcW w:w="2156" w:type="pct"/>
          </w:tcPr>
          <w:p w14:paraId="459A035F" w14:textId="77777777" w:rsidR="00785CBF" w:rsidRPr="00C574B1" w:rsidRDefault="00785CB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40803538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8679CB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FB090E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9753A6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70E0FE" w14:textId="77777777" w:rsidR="00785CBF" w:rsidRPr="00C574B1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745A60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BBD025" w14:textId="77777777" w:rsidR="00785CBF" w:rsidRPr="00C574B1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C574B1" w14:paraId="1F220E64" w14:textId="77777777">
        <w:tc>
          <w:tcPr>
            <w:tcW w:w="2156" w:type="pct"/>
          </w:tcPr>
          <w:p w14:paraId="53F0522A" w14:textId="77777777" w:rsidR="00785CBF" w:rsidRPr="00C574B1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</w:tcPr>
          <w:p w14:paraId="458D0A72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7" w:type="pct"/>
          </w:tcPr>
          <w:p w14:paraId="4ED6948D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90DB699" w14:textId="77777777" w:rsidR="00785CBF" w:rsidRPr="00C574B1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3E22C919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789A2CA" w14:textId="77777777" w:rsidR="00785CBF" w:rsidRPr="00C574B1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56371000" w14:textId="77777777" w:rsidR="00785CBF" w:rsidRPr="00C574B1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6DAA11" w14:textId="77777777" w:rsidR="00785CBF" w:rsidRPr="00C574B1" w:rsidRDefault="00785CBF" w:rsidP="00EA359C">
            <w:pPr>
              <w:pStyle w:val="BodyText"/>
              <w:tabs>
                <w:tab w:val="left" w:pos="762"/>
              </w:tabs>
              <w:spacing w:after="0"/>
              <w:ind w:left="-108" w:right="-2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555851" w:rsidRPr="00C574B1" w14:paraId="57D9E4F5" w14:textId="77777777">
        <w:tc>
          <w:tcPr>
            <w:tcW w:w="2156" w:type="pct"/>
          </w:tcPr>
          <w:p w14:paraId="60233660" w14:textId="0993DB58" w:rsidR="00555851" w:rsidRPr="00C574B1" w:rsidRDefault="00555851" w:rsidP="00555851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636" w:type="pct"/>
          </w:tcPr>
          <w:p w14:paraId="0852870E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9E2F5" w14:textId="6113CD85" w:rsidR="00555851" w:rsidRPr="00C574B1" w:rsidRDefault="00555851" w:rsidP="00555851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B4A1ED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FC05250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4E187" w14:textId="738CF544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12,279</w:t>
            </w:r>
          </w:p>
        </w:tc>
        <w:tc>
          <w:tcPr>
            <w:tcW w:w="147" w:type="pct"/>
          </w:tcPr>
          <w:p w14:paraId="163CEF7B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DB6F63D" w14:textId="77777777" w:rsidR="00555851" w:rsidRPr="00C574B1" w:rsidRDefault="00555851" w:rsidP="0055585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BC09B1" w14:textId="1F117FD1" w:rsidR="00555851" w:rsidRPr="00C574B1" w:rsidRDefault="00555851" w:rsidP="00555851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CC9421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D613FED" w14:textId="77777777" w:rsidR="00555851" w:rsidRPr="00C574B1" w:rsidRDefault="00555851" w:rsidP="00555851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BA51B" w14:textId="5F48F2B8" w:rsidR="00555851" w:rsidRPr="00C574B1" w:rsidRDefault="00555851" w:rsidP="00555851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12,279</w:t>
            </w:r>
          </w:p>
        </w:tc>
      </w:tr>
      <w:tr w:rsidR="00555851" w:rsidRPr="00C574B1" w14:paraId="55343262" w14:textId="77777777">
        <w:tc>
          <w:tcPr>
            <w:tcW w:w="2156" w:type="pct"/>
          </w:tcPr>
          <w:p w14:paraId="788EDF5A" w14:textId="4540D1C7" w:rsidR="00555851" w:rsidRPr="00C574B1" w:rsidRDefault="00555851" w:rsidP="00555851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C1B7569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3FE68" w14:textId="278CF931" w:rsidR="00555851" w:rsidRPr="00C574B1" w:rsidRDefault="00F25539" w:rsidP="00F25539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0F3BDA3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BEF899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53CC05" w14:textId="76F37DED" w:rsidR="00555851" w:rsidRPr="00C574B1" w:rsidRDefault="00555851" w:rsidP="00555851">
            <w:pPr>
              <w:pStyle w:val="BodyText"/>
              <w:tabs>
                <w:tab w:val="decimal" w:pos="37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C68567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5F892FC" w14:textId="77777777" w:rsidR="00555851" w:rsidRPr="00C574B1" w:rsidRDefault="00555851" w:rsidP="0055585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2BD431" w14:textId="69D6A6C5" w:rsidR="00555851" w:rsidRPr="00C574B1" w:rsidRDefault="00F25539" w:rsidP="00F2553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18784561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90A4B17" w14:textId="77777777" w:rsidR="00555851" w:rsidRPr="00C574B1" w:rsidRDefault="00555851" w:rsidP="00555851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F9BAD" w14:textId="32FEFB8A" w:rsidR="00555851" w:rsidRPr="00C574B1" w:rsidRDefault="00555851" w:rsidP="00555851">
            <w:pPr>
              <w:pStyle w:val="BodyText"/>
              <w:tabs>
                <w:tab w:val="decimal" w:pos="23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5851" w:rsidRPr="00C574B1" w14:paraId="6E8E214A" w14:textId="77777777">
        <w:tc>
          <w:tcPr>
            <w:tcW w:w="2156" w:type="pct"/>
          </w:tcPr>
          <w:p w14:paraId="4E7DC13A" w14:textId="77777777" w:rsidR="00555851" w:rsidRPr="00C574B1" w:rsidRDefault="00555851" w:rsidP="00555851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AFED" w14:textId="7C279EB9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CEBF97B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EAA1E" w14:textId="0A5DF881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87543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7,279</w:t>
            </w:r>
          </w:p>
        </w:tc>
        <w:tc>
          <w:tcPr>
            <w:tcW w:w="147" w:type="pct"/>
          </w:tcPr>
          <w:p w14:paraId="4A6110D9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02768" w14:textId="2F3785A3" w:rsidR="00555851" w:rsidRPr="00C574B1" w:rsidRDefault="00555851" w:rsidP="0055585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34847AB4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40E86" w14:textId="430038F3" w:rsidR="00555851" w:rsidRPr="00C574B1" w:rsidRDefault="00555851" w:rsidP="00555851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87543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7,279</w:t>
            </w:r>
          </w:p>
        </w:tc>
      </w:tr>
      <w:tr w:rsidR="00555851" w:rsidRPr="00C574B1" w14:paraId="7CB4FC0F" w14:textId="77777777">
        <w:tc>
          <w:tcPr>
            <w:tcW w:w="2156" w:type="pct"/>
          </w:tcPr>
          <w:p w14:paraId="5DA00253" w14:textId="77777777" w:rsidR="00555851" w:rsidRPr="00C574B1" w:rsidRDefault="00555851" w:rsidP="005558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6" w:type="pct"/>
            <w:tcBorders>
              <w:top w:val="double" w:sz="4" w:space="0" w:color="auto"/>
              <w:bottom w:val="single" w:sz="4" w:space="0" w:color="auto"/>
            </w:tcBorders>
          </w:tcPr>
          <w:p w14:paraId="5E862076" w14:textId="3CCD796C" w:rsidR="00555851" w:rsidRPr="00C574B1" w:rsidRDefault="00F25539" w:rsidP="00F25539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9847CD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single" w:sz="4" w:space="0" w:color="auto"/>
            </w:tcBorders>
          </w:tcPr>
          <w:p w14:paraId="1F0763C2" w14:textId="640927B2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56,426</w:t>
            </w:r>
          </w:p>
        </w:tc>
        <w:tc>
          <w:tcPr>
            <w:tcW w:w="147" w:type="pct"/>
          </w:tcPr>
          <w:p w14:paraId="798ACC9C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</w:tcPr>
          <w:p w14:paraId="5CD87348" w14:textId="409F6975" w:rsidR="00555851" w:rsidRPr="00C574B1" w:rsidRDefault="00F25539" w:rsidP="00F25539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B7FAC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single" w:sz="4" w:space="0" w:color="auto"/>
            </w:tcBorders>
          </w:tcPr>
          <w:p w14:paraId="77EDE69D" w14:textId="5F10163D" w:rsidR="00555851" w:rsidRPr="00C574B1" w:rsidRDefault="00555851" w:rsidP="00555851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56,426</w:t>
            </w:r>
          </w:p>
        </w:tc>
      </w:tr>
      <w:tr w:rsidR="00555851" w:rsidRPr="00C574B1" w14:paraId="56751E71" w14:textId="77777777">
        <w:tc>
          <w:tcPr>
            <w:tcW w:w="2156" w:type="pct"/>
          </w:tcPr>
          <w:p w14:paraId="4636C25C" w14:textId="77777777" w:rsidR="00555851" w:rsidRPr="00C574B1" w:rsidRDefault="00555851" w:rsidP="00555851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B2774" w14:textId="11A961E6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47" w:type="pct"/>
          </w:tcPr>
          <w:p w14:paraId="35B5536D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E3E9D" w14:textId="537C15D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523,705</w:t>
            </w:r>
          </w:p>
        </w:tc>
        <w:tc>
          <w:tcPr>
            <w:tcW w:w="147" w:type="pct"/>
          </w:tcPr>
          <w:p w14:paraId="3CC4C17C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F9194" w14:textId="0F81ADF0" w:rsidR="00555851" w:rsidRPr="00C574B1" w:rsidRDefault="00555851" w:rsidP="0055585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42" w:type="pct"/>
          </w:tcPr>
          <w:p w14:paraId="18C0CB50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68CC" w14:textId="47AE7FA2" w:rsidR="00555851" w:rsidRPr="00C574B1" w:rsidRDefault="00555851" w:rsidP="00555851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523,705</w:t>
            </w:r>
          </w:p>
        </w:tc>
      </w:tr>
      <w:tr w:rsidR="00555851" w:rsidRPr="00C574B1" w14:paraId="157A9DC2" w14:textId="77777777">
        <w:tc>
          <w:tcPr>
            <w:tcW w:w="2156" w:type="pct"/>
          </w:tcPr>
          <w:p w14:paraId="661DC810" w14:textId="77777777" w:rsidR="00555851" w:rsidRPr="00C574B1" w:rsidRDefault="00555851" w:rsidP="005558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1F91070C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C82D28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F790A2F" w14:textId="77777777" w:rsidR="00555851" w:rsidRPr="00C574B1" w:rsidRDefault="00555851" w:rsidP="00555851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887ED2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7C761EA5" w14:textId="77777777" w:rsidR="00555851" w:rsidRPr="00C574B1" w:rsidRDefault="00555851" w:rsidP="0055585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829068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EAD858" w14:textId="77777777" w:rsidR="00555851" w:rsidRPr="00C574B1" w:rsidRDefault="00555851" w:rsidP="0055585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51" w:rsidRPr="00C574B1" w14:paraId="09F55FDD" w14:textId="77777777">
        <w:tc>
          <w:tcPr>
            <w:tcW w:w="2156" w:type="pct"/>
          </w:tcPr>
          <w:p w14:paraId="1C02E3A3" w14:textId="77777777" w:rsidR="00555851" w:rsidRPr="00C574B1" w:rsidRDefault="00555851" w:rsidP="0055585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5E3949F" w14:textId="262E1670" w:rsidR="00555851" w:rsidRPr="00C574B1" w:rsidRDefault="00555851" w:rsidP="00555851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A346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6C95846" w14:textId="77777777" w:rsidR="00555851" w:rsidRPr="00C574B1" w:rsidRDefault="00555851" w:rsidP="00555851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54C5E55" w14:textId="188227D4" w:rsidR="00555851" w:rsidRPr="00C574B1" w:rsidRDefault="00555851" w:rsidP="00AF7795">
            <w:pPr>
              <w:pStyle w:val="BodyText"/>
              <w:tabs>
                <w:tab w:val="decimal" w:pos="521"/>
              </w:tabs>
              <w:spacing w:after="0"/>
              <w:ind w:left="-108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7062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DCBA1BE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808DF14" w14:textId="5C86B0E4" w:rsidR="00555851" w:rsidRPr="00C574B1" w:rsidRDefault="00555851" w:rsidP="00AF7795">
            <w:pPr>
              <w:pStyle w:val="BodyText"/>
              <w:tabs>
                <w:tab w:val="decimal" w:pos="457"/>
              </w:tabs>
              <w:spacing w:after="0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A346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2" w:type="pct"/>
          </w:tcPr>
          <w:p w14:paraId="5762A8DA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EF4A1F0" w14:textId="07B06AD4" w:rsidR="00555851" w:rsidRPr="00C574B1" w:rsidRDefault="00EA359C" w:rsidP="00EA359C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555851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E10332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55851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1)</w:t>
            </w:r>
          </w:p>
        </w:tc>
      </w:tr>
      <w:tr w:rsidR="00555851" w:rsidRPr="00C574B1" w14:paraId="0E7B950B" w14:textId="77777777">
        <w:tc>
          <w:tcPr>
            <w:tcW w:w="2156" w:type="pct"/>
          </w:tcPr>
          <w:p w14:paraId="256B5583" w14:textId="77777777" w:rsidR="00555851" w:rsidRPr="00C574B1" w:rsidRDefault="00555851" w:rsidP="005558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(ปรับลด)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21BC4D38" w14:textId="511F86E6" w:rsidR="00555851" w:rsidRPr="00C574B1" w:rsidRDefault="00555851" w:rsidP="00555851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A346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FEB33E3" w14:textId="77777777" w:rsidR="00555851" w:rsidRPr="00C574B1" w:rsidRDefault="00555851" w:rsidP="00555851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0D325D71" w14:textId="49A3A641" w:rsidR="00555851" w:rsidRPr="00C574B1" w:rsidRDefault="00555851" w:rsidP="00AF7795">
            <w:pPr>
              <w:pStyle w:val="BodyText"/>
              <w:tabs>
                <w:tab w:val="decimal" w:pos="521"/>
              </w:tabs>
              <w:spacing w:after="0"/>
              <w:ind w:left="-108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7062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0376096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47813E99" w14:textId="334E8463" w:rsidR="00555851" w:rsidRPr="00C574B1" w:rsidRDefault="00555851" w:rsidP="00AF7795">
            <w:pPr>
              <w:pStyle w:val="BodyText"/>
              <w:tabs>
                <w:tab w:val="decimal" w:pos="457"/>
              </w:tabs>
              <w:spacing w:after="0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A346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2" w:type="pct"/>
          </w:tcPr>
          <w:p w14:paraId="444B40D5" w14:textId="77777777" w:rsidR="00555851" w:rsidRPr="00C574B1" w:rsidRDefault="00555851" w:rsidP="005558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16030FA3" w14:textId="178407A4" w:rsidR="00555851" w:rsidRPr="00C574B1" w:rsidRDefault="00555851" w:rsidP="00EA359C">
            <w:pPr>
              <w:pStyle w:val="BodyText"/>
              <w:tabs>
                <w:tab w:val="decimal" w:pos="620"/>
              </w:tabs>
              <w:spacing w:after="0"/>
              <w:ind w:right="-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F6DEB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7062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6D86FCD" w14:textId="5A1E2F64" w:rsidR="0038607E" w:rsidRPr="00C574B1" w:rsidRDefault="0038607E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530CFDD9" w14:textId="77777777" w:rsidR="0038607E" w:rsidRPr="00C574B1" w:rsidRDefault="0038607E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C574B1">
        <w:rPr>
          <w:rFonts w:asciiTheme="majorBidi" w:hAnsiTheme="majorBidi" w:cstheme="majorBidi"/>
        </w:rPr>
        <w:br w:type="page"/>
      </w:r>
    </w:p>
    <w:p w14:paraId="762061E5" w14:textId="122E07C0" w:rsidR="00996DF3" w:rsidRPr="00C574B1" w:rsidRDefault="00996DF3" w:rsidP="00996DF3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9</w:t>
      </w:r>
      <w:r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574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เงินปันผล</w:t>
      </w:r>
    </w:p>
    <w:p w14:paraId="53588421" w14:textId="77777777" w:rsidR="00996DF3" w:rsidRPr="00C574B1" w:rsidRDefault="00996DF3" w:rsidP="00996DF3">
      <w:pPr>
        <w:pStyle w:val="FSContent"/>
        <w:rPr>
          <w:rFonts w:asciiTheme="majorBidi" w:hAnsiTheme="majorBidi" w:cstheme="majorBidi"/>
          <w:sz w:val="24"/>
          <w:szCs w:val="24"/>
          <w:lang w:val="en-GB"/>
        </w:rPr>
      </w:pPr>
    </w:p>
    <w:p w14:paraId="05D1BC3C" w14:textId="77777777" w:rsidR="00996DF3" w:rsidRPr="00C574B1" w:rsidRDefault="00996DF3" w:rsidP="00996DF3">
      <w:pPr>
        <w:pStyle w:val="FSContent"/>
        <w:rPr>
          <w:rFonts w:asciiTheme="majorBidi" w:hAnsiTheme="majorBidi" w:cs="Angsana New"/>
          <w:lang w:val="en-GB"/>
        </w:rPr>
      </w:pPr>
      <w:r w:rsidRPr="00C574B1">
        <w:rPr>
          <w:rFonts w:asciiTheme="majorBidi" w:hAnsiTheme="majorBidi" w:cs="Angsana New" w:hint="cs"/>
          <w:cs/>
          <w:lang w:val="en-GB"/>
        </w:rPr>
        <w:t>เงินปันผลที่บริษัทจ่ายให้ผู้ถือหุ้น</w:t>
      </w:r>
      <w:r w:rsidRPr="00C574B1">
        <w:rPr>
          <w:rFonts w:asciiTheme="majorBidi" w:hAnsiTheme="majorBidi" w:cs="Angsana New"/>
          <w:cs/>
          <w:lang w:val="en-GB"/>
        </w:rPr>
        <w:t xml:space="preserve"> </w:t>
      </w:r>
      <w:r w:rsidRPr="00C574B1">
        <w:rPr>
          <w:rFonts w:asciiTheme="majorBidi" w:hAnsiTheme="majorBidi" w:cs="Angsana New" w:hint="cs"/>
          <w:cs/>
          <w:lang w:val="en-GB"/>
        </w:rPr>
        <w:t>มีดังนี้</w:t>
      </w:r>
    </w:p>
    <w:p w14:paraId="5A2EFFE5" w14:textId="77777777" w:rsidR="00996DF3" w:rsidRPr="00C574B1" w:rsidRDefault="00996DF3" w:rsidP="00996DF3">
      <w:pPr>
        <w:pStyle w:val="FSContent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56"/>
        <w:gridCol w:w="1350"/>
        <w:gridCol w:w="1278"/>
        <w:gridCol w:w="236"/>
        <w:gridCol w:w="1294"/>
      </w:tblGrid>
      <w:tr w:rsidR="00996DF3" w:rsidRPr="00C574B1" w:rsidDel="00D43E7A" w14:paraId="159AF244" w14:textId="77777777" w:rsidTr="00AD1414">
        <w:trPr>
          <w:tblHeader/>
        </w:trPr>
        <w:tc>
          <w:tcPr>
            <w:tcW w:w="2952" w:type="dxa"/>
            <w:vAlign w:val="bottom"/>
          </w:tcPr>
          <w:p w14:paraId="581BD393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3E90910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vAlign w:val="bottom"/>
          </w:tcPr>
          <w:p w14:paraId="4B17D510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C55B0C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E6AFC89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966E990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C1B1253" w14:textId="77777777" w:rsidR="00996DF3" w:rsidRPr="00C574B1" w:rsidDel="00D43E7A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96DF3" w:rsidRPr="00C574B1" w14:paraId="0F6CAF8C" w14:textId="77777777" w:rsidTr="00AD1414">
        <w:trPr>
          <w:tblHeader/>
        </w:trPr>
        <w:tc>
          <w:tcPr>
            <w:tcW w:w="2952" w:type="dxa"/>
          </w:tcPr>
          <w:p w14:paraId="744CD4B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4288A12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A618F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39D540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5ACBF3F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31AAA7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574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6DF3" w:rsidRPr="00C574B1" w14:paraId="3BA728B1" w14:textId="77777777" w:rsidTr="00AD1414">
        <w:tc>
          <w:tcPr>
            <w:tcW w:w="2952" w:type="dxa"/>
          </w:tcPr>
          <w:p w14:paraId="57975065" w14:textId="387160E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56" w:type="dxa"/>
          </w:tcPr>
          <w:p w14:paraId="62F417EB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467B6C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F9AB0A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35914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1D21D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6DF3" w:rsidRPr="00C574B1" w14:paraId="4F2B548F" w14:textId="77777777" w:rsidTr="00AD1414">
        <w:tc>
          <w:tcPr>
            <w:tcW w:w="2952" w:type="dxa"/>
          </w:tcPr>
          <w:p w14:paraId="16D0D902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56" w:type="dxa"/>
          </w:tcPr>
          <w:p w14:paraId="6521D8DF" w14:textId="054EB389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14 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สิงหาคม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50" w:type="dxa"/>
          </w:tcPr>
          <w:p w14:paraId="5E89D739" w14:textId="12227AD5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69129B58" w14:textId="70FA394B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316</w:t>
            </w:r>
          </w:p>
        </w:tc>
        <w:tc>
          <w:tcPr>
            <w:tcW w:w="236" w:type="dxa"/>
          </w:tcPr>
          <w:p w14:paraId="09DE5F8E" w14:textId="77777777" w:rsidR="00996DF3" w:rsidRPr="00C574B1" w:rsidRDefault="00996DF3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04833C" w14:textId="21816546" w:rsidR="00996DF3" w:rsidRPr="00C574B1" w:rsidRDefault="00F25539" w:rsidP="00AD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14,996</w:t>
            </w:r>
          </w:p>
        </w:tc>
      </w:tr>
    </w:tbl>
    <w:p w14:paraId="17E1B4E6" w14:textId="77777777" w:rsidR="0038607E" w:rsidRPr="00C574B1" w:rsidRDefault="0038607E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6DB2DD9" w14:textId="67392F8A" w:rsidR="00C15D10" w:rsidRPr="00C574B1" w:rsidRDefault="00996DF3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>10</w:t>
      </w:r>
      <w:r w:rsidR="00C15D10"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C574B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  <w:r w:rsidR="00F25539" w:rsidRPr="00C574B1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4412D98E" w14:textId="77777777" w:rsidR="002C4FD1" w:rsidRPr="00C574B1" w:rsidRDefault="002C4FD1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257F4B81" w14:textId="38F5BC2F" w:rsidR="00742E5E" w:rsidRPr="00C574B1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C574B1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C574B1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</w:t>
      </w:r>
      <w:r w:rsidR="00287B43" w:rsidRPr="00C574B1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และบริการ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C574B1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C574B1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C574B1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C574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C574B1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C574B1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C574B1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C574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C574B1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C574B1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C574B1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C574B1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C574B1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C574B1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17C50B0" w:rsidR="009606EB" w:rsidRPr="00C574B1" w:rsidRDefault="009606EB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</w:t>
            </w:r>
            <w:r w:rsidR="00B13864"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รับจ้างวิจัยผลิตภัณฑ์</w:t>
            </w:r>
            <w:r w:rsidR="00B13864"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และ</w:t>
            </w:r>
            <w:r w:rsidRPr="00C574B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C574B1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0BC5119D" w:rsidR="00A22181" w:rsidRPr="00C574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C574B1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7F6B57" w:rsidRPr="00C574B1">
        <w:rPr>
          <w:rFonts w:asciiTheme="majorBidi" w:eastAsia="Cordia New" w:hAnsiTheme="majorBidi" w:cstheme="majorBidi"/>
          <w:sz w:val="30"/>
          <w:szCs w:val="30"/>
          <w:lang w:val="en-GB"/>
        </w:rPr>
        <w:t>7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C574B1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7F6B57" w:rsidRPr="00C574B1">
        <w:rPr>
          <w:rFonts w:asciiTheme="majorBidi" w:eastAsia="Cordia New" w:hAnsiTheme="majorBidi" w:cstheme="majorBidi"/>
          <w:sz w:val="30"/>
          <w:szCs w:val="30"/>
          <w:lang w:val="en-GB"/>
        </w:rPr>
        <w:t>6</w:t>
      </w:r>
    </w:p>
    <w:p w14:paraId="198A6026" w14:textId="77777777" w:rsidR="00A22181" w:rsidRPr="00C574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6C975A8F" w14:textId="5F8CFECC" w:rsidR="00A22181" w:rsidRPr="00C574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C574B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C574B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6C4DDC69" w:rsidR="00C46FC3" w:rsidRPr="00C574B1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574B1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C574B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C574B1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C574B1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C574B1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C574B1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C574B1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C574B1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C46FC3" w:rsidRPr="00C574B1" w:rsidSect="00B36A89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4744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780"/>
        <w:gridCol w:w="1522"/>
        <w:gridCol w:w="248"/>
        <w:gridCol w:w="1511"/>
        <w:gridCol w:w="251"/>
        <w:gridCol w:w="1508"/>
        <w:gridCol w:w="251"/>
        <w:gridCol w:w="1511"/>
        <w:gridCol w:w="237"/>
        <w:gridCol w:w="1379"/>
        <w:gridCol w:w="248"/>
        <w:gridCol w:w="1340"/>
      </w:tblGrid>
      <w:tr w:rsidR="00C318E3" w:rsidRPr="00C574B1" w14:paraId="1A613BF8" w14:textId="144DC585" w:rsidTr="00797ECF">
        <w:trPr>
          <w:trHeight w:val="451"/>
        </w:trPr>
        <w:tc>
          <w:tcPr>
            <w:tcW w:w="1371" w:type="pct"/>
          </w:tcPr>
          <w:p w14:paraId="43BD065B" w14:textId="77777777" w:rsidR="00C318E3" w:rsidRPr="00C574B1" w:rsidRDefault="00C318E3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3" w:name="_Hlk150282703"/>
          </w:p>
        </w:tc>
        <w:tc>
          <w:tcPr>
            <w:tcW w:w="3629" w:type="pct"/>
            <w:gridSpan w:val="11"/>
          </w:tcPr>
          <w:p w14:paraId="069F46BA" w14:textId="40DA9522" w:rsidR="00C318E3" w:rsidRPr="00C574B1" w:rsidRDefault="00C318E3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1CAC" w:rsidRPr="00C574B1" w14:paraId="70ADBBE5" w14:textId="27690505" w:rsidTr="00797ECF">
        <w:trPr>
          <w:trHeight w:val="451"/>
        </w:trPr>
        <w:tc>
          <w:tcPr>
            <w:tcW w:w="1371" w:type="pct"/>
          </w:tcPr>
          <w:p w14:paraId="3C204B9C" w14:textId="58E5371F" w:rsidR="00CA6D94" w:rsidRPr="00C574B1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1F46588F" w14:textId="00682C6E" w:rsidR="005560F0" w:rsidRPr="00C574B1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552" w:type="pct"/>
            <w:vAlign w:val="bottom"/>
          </w:tcPr>
          <w:p w14:paraId="68C03A04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  <w:vAlign w:val="bottom"/>
          </w:tcPr>
          <w:p w14:paraId="317EA404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266EAE4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1" w:type="pct"/>
            <w:vAlign w:val="bottom"/>
          </w:tcPr>
          <w:p w14:paraId="214E2AEF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4ED1E133" w14:textId="64E5AA58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" w:type="pct"/>
            <w:vAlign w:val="bottom"/>
          </w:tcPr>
          <w:p w14:paraId="64B93B37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5223337" w14:textId="18388B01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6" w:type="pct"/>
          </w:tcPr>
          <w:p w14:paraId="06BE5347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31219715" w14:textId="38FE16D2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0" w:type="pct"/>
          </w:tcPr>
          <w:p w14:paraId="70B93910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  <w:vAlign w:val="bottom"/>
          </w:tcPr>
          <w:p w14:paraId="02F2542E" w14:textId="38182DCA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1CAC" w:rsidRPr="00C574B1" w14:paraId="3FFC02E9" w14:textId="25942781" w:rsidTr="00797ECF">
        <w:trPr>
          <w:trHeight w:val="451"/>
        </w:trPr>
        <w:tc>
          <w:tcPr>
            <w:tcW w:w="1371" w:type="pct"/>
          </w:tcPr>
          <w:p w14:paraId="540E3408" w14:textId="58ACD4DD" w:rsidR="005560F0" w:rsidRPr="00C574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5B3639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0 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552" w:type="pct"/>
          </w:tcPr>
          <w:p w14:paraId="3FEEE9DA" w14:textId="5F73B210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C574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" w:type="pct"/>
          </w:tcPr>
          <w:p w14:paraId="4B8E2CF5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85F87E6" w14:textId="6BCF05E5" w:rsidR="005560F0" w:rsidRPr="00C574B1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1" w:type="pct"/>
          </w:tcPr>
          <w:p w14:paraId="73ED54AC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2D64DAE" w14:textId="45A29986" w:rsidR="005560F0" w:rsidRPr="00C574B1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1" w:type="pct"/>
          </w:tcPr>
          <w:p w14:paraId="226F0E83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A671171" w14:textId="4B1C61A4" w:rsidR="005560F0" w:rsidRPr="00C574B1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6" w:type="pct"/>
          </w:tcPr>
          <w:p w14:paraId="27963332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198C8CA3" w14:textId="293CFB26" w:rsidR="005560F0" w:rsidRPr="00C574B1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" w:type="pct"/>
          </w:tcPr>
          <w:p w14:paraId="7D74FAFE" w14:textId="77777777" w:rsidR="005560F0" w:rsidRPr="00C574B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3FBC3B95" w14:textId="0AC1BD28" w:rsidR="005560F0" w:rsidRPr="00C574B1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07A07" w:rsidRPr="00C574B1" w14:paraId="227546D5" w14:textId="77777777" w:rsidTr="00797ECF">
        <w:trPr>
          <w:trHeight w:val="451"/>
        </w:trPr>
        <w:tc>
          <w:tcPr>
            <w:tcW w:w="1371" w:type="pct"/>
          </w:tcPr>
          <w:p w14:paraId="330EE969" w14:textId="77777777" w:rsidR="00707A07" w:rsidRPr="00C574B1" w:rsidRDefault="00707A07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pct"/>
            <w:gridSpan w:val="11"/>
          </w:tcPr>
          <w:p w14:paraId="5E1D3B35" w14:textId="77777777" w:rsidR="00707A07" w:rsidRPr="00C574B1" w:rsidRDefault="00707A07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CAC" w:rsidRPr="00C574B1" w14:paraId="14EA7318" w14:textId="2AE6A70A" w:rsidTr="00797ECF">
        <w:trPr>
          <w:trHeight w:val="451"/>
        </w:trPr>
        <w:tc>
          <w:tcPr>
            <w:tcW w:w="1371" w:type="pct"/>
          </w:tcPr>
          <w:p w14:paraId="6C7EA5D3" w14:textId="200F6BFE" w:rsidR="005560F0" w:rsidRPr="00C574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52" w:type="pct"/>
          </w:tcPr>
          <w:p w14:paraId="51AC921A" w14:textId="64C9B686" w:rsidR="005560F0" w:rsidRPr="00C574B1" w:rsidRDefault="00713526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223,984</w:t>
            </w:r>
          </w:p>
        </w:tc>
        <w:tc>
          <w:tcPr>
            <w:tcW w:w="90" w:type="pct"/>
          </w:tcPr>
          <w:p w14:paraId="646DD26C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</w:tcPr>
          <w:p w14:paraId="642E7769" w14:textId="6FA72A11" w:rsidR="005560F0" w:rsidRPr="00C574B1" w:rsidRDefault="00713526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234,924</w:t>
            </w:r>
          </w:p>
        </w:tc>
        <w:tc>
          <w:tcPr>
            <w:tcW w:w="91" w:type="pct"/>
          </w:tcPr>
          <w:p w14:paraId="65A7F2D9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</w:tcPr>
          <w:p w14:paraId="771C6AC3" w14:textId="6D0C6859" w:rsidR="005560F0" w:rsidRPr="00C574B1" w:rsidRDefault="00713526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97,304</w:t>
            </w:r>
          </w:p>
        </w:tc>
        <w:tc>
          <w:tcPr>
            <w:tcW w:w="91" w:type="pct"/>
          </w:tcPr>
          <w:p w14:paraId="1838A551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729E357" w14:textId="65477DC5" w:rsidR="005560F0" w:rsidRPr="00C574B1" w:rsidRDefault="00713526" w:rsidP="004F05E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6,252</w:t>
            </w:r>
          </w:p>
        </w:tc>
        <w:tc>
          <w:tcPr>
            <w:tcW w:w="86" w:type="pct"/>
          </w:tcPr>
          <w:p w14:paraId="141031F5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502ACC3F" w14:textId="2E65458B" w:rsidR="005560F0" w:rsidRPr="00C574B1" w:rsidRDefault="00713526" w:rsidP="004F05E5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21,292</w:t>
            </w:r>
          </w:p>
        </w:tc>
        <w:tc>
          <w:tcPr>
            <w:tcW w:w="90" w:type="pct"/>
          </w:tcPr>
          <w:p w14:paraId="0E654B0D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</w:tcPr>
          <w:p w14:paraId="6DA2F290" w14:textId="1DD7A1AC" w:rsidR="005560F0" w:rsidRPr="00C574B1" w:rsidRDefault="00713526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583,756</w:t>
            </w:r>
          </w:p>
        </w:tc>
      </w:tr>
      <w:tr w:rsidR="000A1CAC" w:rsidRPr="00C574B1" w14:paraId="33173D84" w14:textId="1F40668A" w:rsidTr="00797ECF">
        <w:trPr>
          <w:trHeight w:val="451"/>
        </w:trPr>
        <w:tc>
          <w:tcPr>
            <w:tcW w:w="1371" w:type="pct"/>
          </w:tcPr>
          <w:p w14:paraId="7973183B" w14:textId="550A4400" w:rsidR="005560F0" w:rsidRPr="00C574B1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3F619D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3F619D"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212F942C" w:rsidR="005560F0" w:rsidRPr="00C574B1" w:rsidRDefault="00713526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51,235</w:t>
            </w:r>
          </w:p>
        </w:tc>
        <w:tc>
          <w:tcPr>
            <w:tcW w:w="90" w:type="pct"/>
          </w:tcPr>
          <w:p w14:paraId="6B64D9EC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50306CBD" w:rsidR="005560F0" w:rsidRPr="00C574B1" w:rsidRDefault="00713526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74,066</w:t>
            </w:r>
          </w:p>
        </w:tc>
        <w:tc>
          <w:tcPr>
            <w:tcW w:w="91" w:type="pct"/>
          </w:tcPr>
          <w:p w14:paraId="56671958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68062631" w:rsidR="005560F0" w:rsidRPr="00C574B1" w:rsidRDefault="0075366F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13,293</w:t>
            </w:r>
          </w:p>
        </w:tc>
        <w:tc>
          <w:tcPr>
            <w:tcW w:w="91" w:type="pct"/>
          </w:tcPr>
          <w:p w14:paraId="6FE83421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50E4733" w14:textId="2983E214" w:rsidR="005560F0" w:rsidRPr="00C574B1" w:rsidRDefault="00891761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71352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580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86" w:type="pct"/>
          </w:tcPr>
          <w:p w14:paraId="190DB4B1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20D2075F" w:rsidR="005560F0" w:rsidRPr="00C574B1" w:rsidRDefault="0075366F" w:rsidP="001241A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713526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811</w:t>
            </w:r>
          </w:p>
        </w:tc>
        <w:tc>
          <w:tcPr>
            <w:tcW w:w="90" w:type="pct"/>
          </w:tcPr>
          <w:p w14:paraId="27BDBE05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7715306F" w:rsidR="005560F0" w:rsidRPr="00C574B1" w:rsidRDefault="00713526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142,82</w:t>
            </w:r>
            <w:r w:rsidR="00A4078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</w:tr>
      <w:tr w:rsidR="000A1CAC" w:rsidRPr="00C574B1" w14:paraId="310CF3E7" w14:textId="1D59D960" w:rsidTr="00797ECF">
        <w:trPr>
          <w:trHeight w:val="451"/>
        </w:trPr>
        <w:tc>
          <w:tcPr>
            <w:tcW w:w="1371" w:type="pct"/>
          </w:tcPr>
          <w:p w14:paraId="5ED4FE01" w14:textId="77777777" w:rsidR="005560F0" w:rsidRPr="00C574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7D7ADC82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D6A71B1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592FC66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32E9ACF2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725F68CC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1445B0F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6BC12033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5FC615A1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2430B16" w14:textId="3DD998C2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B60CBFD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1AF4FD30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C574B1" w14:paraId="7878EDE8" w14:textId="43A1CE96" w:rsidTr="00797ECF">
        <w:trPr>
          <w:trHeight w:val="451"/>
        </w:trPr>
        <w:tc>
          <w:tcPr>
            <w:tcW w:w="1371" w:type="pct"/>
          </w:tcPr>
          <w:p w14:paraId="58F5C580" w14:textId="77777777" w:rsidR="005560F0" w:rsidRPr="00C574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52" w:type="pct"/>
          </w:tcPr>
          <w:p w14:paraId="0ABBB7A4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80D070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9121CCE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6E7E4FA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7241BCA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6F4AF869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0D8308B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10BCCAE8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2A28C0CB" w14:textId="4D38A272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5D427BA" w14:textId="77777777" w:rsidR="005560F0" w:rsidRPr="00C574B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</w:tcPr>
          <w:p w14:paraId="317F3A84" w14:textId="316E4E87" w:rsidR="005560F0" w:rsidRPr="00C574B1" w:rsidRDefault="006A61AD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16,343</w:t>
            </w:r>
          </w:p>
        </w:tc>
      </w:tr>
      <w:tr w:rsidR="000A1CAC" w:rsidRPr="00C574B1" w14:paraId="424D231D" w14:textId="78F4B49D" w:rsidTr="00797ECF">
        <w:trPr>
          <w:trHeight w:val="451"/>
        </w:trPr>
        <w:tc>
          <w:tcPr>
            <w:tcW w:w="1371" w:type="pct"/>
          </w:tcPr>
          <w:p w14:paraId="524BC608" w14:textId="77777777" w:rsidR="005560F0" w:rsidRPr="00C574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52" w:type="pct"/>
          </w:tcPr>
          <w:p w14:paraId="68243356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FD252D7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D81AFF4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348128A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3C2670E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3F87BFA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77AC768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412FA781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EB8CAE8" w14:textId="35C0D171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21CF80EA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</w:tcPr>
          <w:p w14:paraId="5EC1E2FE" w14:textId="5CBE18CD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47E4A"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88,883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C574B1" w14:paraId="4021999A" w14:textId="72816F60" w:rsidTr="00797ECF">
        <w:trPr>
          <w:trHeight w:val="451"/>
        </w:trPr>
        <w:tc>
          <w:tcPr>
            <w:tcW w:w="1923" w:type="pct"/>
            <w:gridSpan w:val="2"/>
          </w:tcPr>
          <w:p w14:paraId="693FEAA3" w14:textId="625E7B40" w:rsidR="005560F0" w:rsidRPr="00C574B1" w:rsidRDefault="005560F0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0" w:type="pct"/>
          </w:tcPr>
          <w:p w14:paraId="54196779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A37B40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33BC2E7A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54FCB45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13604CF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EB84ACD" w14:textId="77777777" w:rsidR="005560F0" w:rsidRPr="00C574B1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05502FE" w14:textId="77777777" w:rsidR="005560F0" w:rsidRPr="00C574B1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406364DF" w14:textId="03E5C220" w:rsidR="005560F0" w:rsidRPr="00C574B1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7CA5A8F" w14:textId="77777777" w:rsidR="005560F0" w:rsidRPr="00C574B1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A9AAC1C" w14:textId="6D26C6AA" w:rsidR="005560F0" w:rsidRPr="00C574B1" w:rsidRDefault="00834C41" w:rsidP="00834C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47E4A"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693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355715" w:rsidRPr="00C574B1" w14:paraId="3ADDCCB9" w14:textId="77777777" w:rsidTr="00797ECF">
        <w:trPr>
          <w:trHeight w:val="451"/>
        </w:trPr>
        <w:tc>
          <w:tcPr>
            <w:tcW w:w="1923" w:type="pct"/>
            <w:gridSpan w:val="2"/>
          </w:tcPr>
          <w:p w14:paraId="72A02C6F" w14:textId="067AB31A" w:rsidR="00355715" w:rsidRPr="00C574B1" w:rsidRDefault="00355715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7E7F68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90" w:type="pct"/>
          </w:tcPr>
          <w:p w14:paraId="05D59431" w14:textId="77777777" w:rsidR="00355715" w:rsidRPr="00C574B1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A2C4A2" w14:textId="77777777" w:rsidR="00355715" w:rsidRPr="00C574B1" w:rsidRDefault="00355715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85E7AD5" w14:textId="77777777" w:rsidR="00355715" w:rsidRPr="00C574B1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B9AFA24" w14:textId="77777777" w:rsidR="00355715" w:rsidRPr="00C574B1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37B4333" w14:textId="77777777" w:rsidR="00355715" w:rsidRPr="00C574B1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CDA26B" w14:textId="77777777" w:rsidR="00355715" w:rsidRPr="00C574B1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DDCA0C3" w14:textId="77777777" w:rsidR="00355715" w:rsidRPr="00C574B1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04103408" w14:textId="77777777" w:rsidR="00355715" w:rsidRPr="00C574B1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CA8CC8D" w14:textId="77777777" w:rsidR="00355715" w:rsidRPr="00C574B1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2BC3F85" w14:textId="697BBEF9" w:rsidR="00355715" w:rsidRPr="00C574B1" w:rsidRDefault="00313A4D" w:rsidP="004F05E5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7E4A"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3,403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1CAC" w:rsidRPr="00C574B1" w14:paraId="5F8FFD3B" w14:textId="4AC9A04A" w:rsidTr="00797ECF">
        <w:trPr>
          <w:trHeight w:val="451"/>
        </w:trPr>
        <w:tc>
          <w:tcPr>
            <w:tcW w:w="1371" w:type="pct"/>
          </w:tcPr>
          <w:p w14:paraId="4E8F2F70" w14:textId="77777777" w:rsidR="005560F0" w:rsidRPr="00C574B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52" w:type="pct"/>
          </w:tcPr>
          <w:p w14:paraId="0D7EDE52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723B64C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8301F6E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932A4F1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ECC2073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805D2D6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EB96BB" w14:textId="77777777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2D28EDDB" w14:textId="77777777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12764DB6" w14:textId="78609B0B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42C10B7B" w14:textId="77777777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</w:tcPr>
          <w:p w14:paraId="341702DC" w14:textId="66B0D89D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47E4A"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12,824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C574B1" w14:paraId="6C6D4D1E" w14:textId="71D592CD" w:rsidTr="00797ECF">
        <w:trPr>
          <w:trHeight w:val="451"/>
        </w:trPr>
        <w:tc>
          <w:tcPr>
            <w:tcW w:w="1371" w:type="pct"/>
          </w:tcPr>
          <w:p w14:paraId="31F2B087" w14:textId="10FD5DB7" w:rsidR="005560F0" w:rsidRPr="00C574B1" w:rsidRDefault="0039074B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52" w:type="pct"/>
          </w:tcPr>
          <w:p w14:paraId="1BABFB31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FD04870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EA20D4F" w14:textId="77777777" w:rsidR="005560F0" w:rsidRPr="00C574B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69E57467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51388B2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96FFADF" w14:textId="77777777" w:rsidR="005560F0" w:rsidRPr="00C574B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5085B4B" w14:textId="77777777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411F0F81" w14:textId="77777777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27F7E733" w14:textId="1639C3F3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3E65CB46" w14:textId="77777777" w:rsidR="005560F0" w:rsidRPr="00C574B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4C6B9497" w:rsidR="005560F0" w:rsidRPr="00C574B1" w:rsidRDefault="00713526" w:rsidP="000B2DE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</w:t>
            </w:r>
            <w:r w:rsidR="00647E4A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36</w:t>
            </w:r>
            <w:r w:rsidR="00A4078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</w:tr>
      <w:bookmarkEnd w:id="3"/>
    </w:tbl>
    <w:p w14:paraId="13068F91" w14:textId="66A9C4B5" w:rsidR="00AB7BD9" w:rsidRPr="00C574B1" w:rsidRDefault="00AB7BD9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9EC3623" w14:textId="77777777" w:rsidR="00AB7BD9" w:rsidRPr="00C574B1" w:rsidRDefault="00AB7BD9" w:rsidP="0039074B">
      <w:pPr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574B1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4741" w:type="pct"/>
        <w:tblInd w:w="639" w:type="dxa"/>
        <w:tblLayout w:type="fixed"/>
        <w:tblLook w:val="0000" w:firstRow="0" w:lastRow="0" w:firstColumn="0" w:lastColumn="0" w:noHBand="0" w:noVBand="0"/>
      </w:tblPr>
      <w:tblGrid>
        <w:gridCol w:w="3772"/>
        <w:gridCol w:w="1524"/>
        <w:gridCol w:w="253"/>
        <w:gridCol w:w="1510"/>
        <w:gridCol w:w="237"/>
        <w:gridCol w:w="1543"/>
        <w:gridCol w:w="245"/>
        <w:gridCol w:w="1532"/>
        <w:gridCol w:w="253"/>
        <w:gridCol w:w="1342"/>
        <w:gridCol w:w="237"/>
        <w:gridCol w:w="1323"/>
        <w:gridCol w:w="6"/>
      </w:tblGrid>
      <w:tr w:rsidR="00C318E3" w:rsidRPr="00C574B1" w14:paraId="4E3F028E" w14:textId="77777777" w:rsidTr="00797ECF">
        <w:trPr>
          <w:gridAfter w:val="1"/>
          <w:wAfter w:w="2" w:type="pct"/>
          <w:trHeight w:val="451"/>
        </w:trPr>
        <w:tc>
          <w:tcPr>
            <w:tcW w:w="1369" w:type="pct"/>
          </w:tcPr>
          <w:p w14:paraId="2C08394D" w14:textId="77777777" w:rsidR="00C318E3" w:rsidRPr="00C574B1" w:rsidRDefault="00C318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4" w:name="_Hlk150282725"/>
          </w:p>
        </w:tc>
        <w:tc>
          <w:tcPr>
            <w:tcW w:w="3629" w:type="pct"/>
            <w:gridSpan w:val="11"/>
          </w:tcPr>
          <w:p w14:paraId="5D101D40" w14:textId="61BE0BB6" w:rsidR="00C318E3" w:rsidRPr="00C574B1" w:rsidRDefault="00C318E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7ECF" w:rsidRPr="00C574B1" w14:paraId="5B11AB12" w14:textId="77777777" w:rsidTr="00797ECF">
        <w:trPr>
          <w:trHeight w:val="451"/>
        </w:trPr>
        <w:tc>
          <w:tcPr>
            <w:tcW w:w="1369" w:type="pct"/>
          </w:tcPr>
          <w:p w14:paraId="5B9C315F" w14:textId="77777777" w:rsidR="00CA6D94" w:rsidRPr="00C574B1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251E769" w14:textId="6CE9CD14" w:rsidR="005560F0" w:rsidRPr="00C574B1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553" w:type="pct"/>
            <w:vAlign w:val="bottom"/>
          </w:tcPr>
          <w:p w14:paraId="7B27A193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2" w:type="pct"/>
            <w:vAlign w:val="bottom"/>
          </w:tcPr>
          <w:p w14:paraId="3A6E7CF6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BBCCD3F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6" w:type="pct"/>
            <w:vAlign w:val="bottom"/>
          </w:tcPr>
          <w:p w14:paraId="551AC898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F8E5FD5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9" w:type="pct"/>
            <w:vAlign w:val="bottom"/>
          </w:tcPr>
          <w:p w14:paraId="13FF6ECF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94ABB90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2" w:type="pct"/>
          </w:tcPr>
          <w:p w14:paraId="530A5E46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  <w:vAlign w:val="bottom"/>
          </w:tcPr>
          <w:p w14:paraId="4FCF90E6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6" w:type="pct"/>
          </w:tcPr>
          <w:p w14:paraId="68F6AFDA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  <w:gridSpan w:val="2"/>
            <w:vAlign w:val="bottom"/>
          </w:tcPr>
          <w:p w14:paraId="5AC53867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97ECF" w:rsidRPr="00C574B1" w14:paraId="464A239A" w14:textId="77777777" w:rsidTr="00797ECF">
        <w:trPr>
          <w:trHeight w:val="451"/>
        </w:trPr>
        <w:tc>
          <w:tcPr>
            <w:tcW w:w="1369" w:type="pct"/>
          </w:tcPr>
          <w:p w14:paraId="4FDCC1B5" w14:textId="51DDA82A" w:rsidR="005560F0" w:rsidRPr="00C574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C318E3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0 </w:t>
            </w:r>
            <w:r w:rsidR="00555851" w:rsidRPr="00C57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  <w:r w:rsidR="006715EC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6715EC"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553" w:type="pct"/>
          </w:tcPr>
          <w:p w14:paraId="6300135F" w14:textId="53DB6488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C574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" w:type="pct"/>
          </w:tcPr>
          <w:p w14:paraId="14F3FC74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F28B8EB" w14:textId="27175254" w:rsidR="005560F0" w:rsidRPr="00C574B1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6" w:type="pct"/>
          </w:tcPr>
          <w:p w14:paraId="084AF3DB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E79BC00" w14:textId="1705D91B" w:rsidR="005560F0" w:rsidRPr="00C574B1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9" w:type="pct"/>
          </w:tcPr>
          <w:p w14:paraId="5F2E229E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07F2E058" w14:textId="3B078D2E" w:rsidR="005560F0" w:rsidRPr="00C574B1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</w:tcPr>
          <w:p w14:paraId="0B953463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76077814" w14:textId="39D0BEA2" w:rsidR="005560F0" w:rsidRPr="00C574B1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6" w:type="pct"/>
          </w:tcPr>
          <w:p w14:paraId="1796875C" w14:textId="77777777" w:rsidR="005560F0" w:rsidRPr="00C574B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</w:tcPr>
          <w:p w14:paraId="04D3A413" w14:textId="5198107B" w:rsidR="005560F0" w:rsidRPr="00C574B1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7A07" w:rsidRPr="00C574B1" w14:paraId="231D3F0E" w14:textId="77777777" w:rsidTr="00797ECF">
        <w:trPr>
          <w:gridAfter w:val="1"/>
          <w:wAfter w:w="2" w:type="pct"/>
          <w:trHeight w:val="451"/>
        </w:trPr>
        <w:tc>
          <w:tcPr>
            <w:tcW w:w="1369" w:type="pct"/>
          </w:tcPr>
          <w:p w14:paraId="21D95E75" w14:textId="77777777" w:rsidR="00707A07" w:rsidRPr="00C574B1" w:rsidRDefault="00707A0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pct"/>
            <w:gridSpan w:val="11"/>
          </w:tcPr>
          <w:p w14:paraId="2B096966" w14:textId="77777777" w:rsidR="00707A07" w:rsidRPr="00C574B1" w:rsidRDefault="00707A0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ECF" w:rsidRPr="00C574B1" w14:paraId="30285157" w14:textId="77777777" w:rsidTr="00797ECF">
        <w:trPr>
          <w:trHeight w:val="451"/>
        </w:trPr>
        <w:tc>
          <w:tcPr>
            <w:tcW w:w="1369" w:type="pct"/>
          </w:tcPr>
          <w:p w14:paraId="0E40485D" w14:textId="77777777" w:rsidR="005560F0" w:rsidRPr="00C574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53" w:type="pct"/>
          </w:tcPr>
          <w:p w14:paraId="5324D00E" w14:textId="644AB018" w:rsidR="005560F0" w:rsidRPr="00C574B1" w:rsidRDefault="005558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218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037</w:t>
            </w:r>
          </w:p>
        </w:tc>
        <w:tc>
          <w:tcPr>
            <w:tcW w:w="92" w:type="pct"/>
          </w:tcPr>
          <w:p w14:paraId="464E92BC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</w:tcPr>
          <w:p w14:paraId="4F60147B" w14:textId="12EAC4C2" w:rsidR="005560F0" w:rsidRPr="00C574B1" w:rsidRDefault="0055585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138,274</w:t>
            </w:r>
          </w:p>
        </w:tc>
        <w:tc>
          <w:tcPr>
            <w:tcW w:w="86" w:type="pct"/>
          </w:tcPr>
          <w:p w14:paraId="33FE98E3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0" w:type="pct"/>
          </w:tcPr>
          <w:p w14:paraId="493C0D03" w14:textId="23856441" w:rsidR="005560F0" w:rsidRPr="00C574B1" w:rsidRDefault="00555851" w:rsidP="0039074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38,311</w:t>
            </w:r>
          </w:p>
        </w:tc>
        <w:tc>
          <w:tcPr>
            <w:tcW w:w="89" w:type="pct"/>
          </w:tcPr>
          <w:p w14:paraId="1FCC100C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72905BAC" w14:textId="01D45F75" w:rsidR="005560F0" w:rsidRPr="00C574B1" w:rsidRDefault="00555851" w:rsidP="0039074B">
            <w:pPr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5,280</w:t>
            </w:r>
          </w:p>
        </w:tc>
        <w:tc>
          <w:tcPr>
            <w:tcW w:w="92" w:type="pct"/>
          </w:tcPr>
          <w:p w14:paraId="2719C1FB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</w:tcPr>
          <w:p w14:paraId="223394A0" w14:textId="0D595795" w:rsidR="005560F0" w:rsidRPr="00C574B1" w:rsidRDefault="00555851" w:rsidP="00B8736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17,174</w:t>
            </w:r>
          </w:p>
        </w:tc>
        <w:tc>
          <w:tcPr>
            <w:tcW w:w="86" w:type="pct"/>
          </w:tcPr>
          <w:p w14:paraId="2FD97AD1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454982B6" w14:textId="60E29747" w:rsidR="005560F0" w:rsidRPr="00C574B1" w:rsidRDefault="00555851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417,076</w:t>
            </w:r>
          </w:p>
        </w:tc>
      </w:tr>
      <w:tr w:rsidR="00797ECF" w:rsidRPr="00C574B1" w14:paraId="6D846086" w14:textId="77777777" w:rsidTr="00797ECF">
        <w:trPr>
          <w:trHeight w:val="451"/>
        </w:trPr>
        <w:tc>
          <w:tcPr>
            <w:tcW w:w="1369" w:type="pct"/>
          </w:tcPr>
          <w:p w14:paraId="15C54C8D" w14:textId="481EC89F" w:rsidR="005560F0" w:rsidRPr="00C574B1" w:rsidRDefault="005560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5BB3F44E" w:rsidR="005560F0" w:rsidRPr="00C574B1" w:rsidRDefault="00996DF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19,759</w:t>
            </w:r>
          </w:p>
        </w:tc>
        <w:tc>
          <w:tcPr>
            <w:tcW w:w="92" w:type="pct"/>
          </w:tcPr>
          <w:p w14:paraId="72E55E10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4870CAAA" w:rsidR="005560F0" w:rsidRPr="00C574B1" w:rsidRDefault="00996DF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34,502</w:t>
            </w:r>
          </w:p>
        </w:tc>
        <w:tc>
          <w:tcPr>
            <w:tcW w:w="86" w:type="pct"/>
          </w:tcPr>
          <w:p w14:paraId="685D1A94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10D10AE1" w:rsidR="005560F0" w:rsidRPr="00C574B1" w:rsidRDefault="00996DF3" w:rsidP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5,044</w:t>
            </w:r>
          </w:p>
        </w:tc>
        <w:tc>
          <w:tcPr>
            <w:tcW w:w="89" w:type="pct"/>
          </w:tcPr>
          <w:p w14:paraId="40777B59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2C3D4C2" w14:textId="4ED859A9" w:rsidR="005560F0" w:rsidRPr="00C574B1" w:rsidRDefault="00996DF3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1,849</w:t>
            </w:r>
          </w:p>
        </w:tc>
        <w:tc>
          <w:tcPr>
            <w:tcW w:w="92" w:type="pct"/>
          </w:tcPr>
          <w:p w14:paraId="6DC5DEA1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063F91BA" w:rsidR="005560F0" w:rsidRPr="00C574B1" w:rsidRDefault="00996DF3" w:rsidP="0039074B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932</w:t>
            </w:r>
          </w:p>
        </w:tc>
        <w:tc>
          <w:tcPr>
            <w:tcW w:w="86" w:type="pct"/>
          </w:tcPr>
          <w:p w14:paraId="612F6B6C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90511" w14:textId="6373691F" w:rsidR="005560F0" w:rsidRPr="00C574B1" w:rsidRDefault="00996DF3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62,086</w:t>
            </w:r>
          </w:p>
        </w:tc>
      </w:tr>
      <w:tr w:rsidR="00797ECF" w:rsidRPr="00C574B1" w14:paraId="52C53842" w14:textId="77777777" w:rsidTr="00797ECF">
        <w:trPr>
          <w:trHeight w:val="451"/>
        </w:trPr>
        <w:tc>
          <w:tcPr>
            <w:tcW w:w="1369" w:type="pct"/>
          </w:tcPr>
          <w:p w14:paraId="0A77DE8F" w14:textId="77777777" w:rsidR="005560F0" w:rsidRPr="00C574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33A1BA63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5E7848C5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78CA17B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791BC572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3972977B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C2A2744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783156E2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7DF0D9F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31A476E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0233296C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</w:tcBorders>
          </w:tcPr>
          <w:p w14:paraId="7FC8BB45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ECF" w:rsidRPr="00C574B1" w14:paraId="0DFD2A4F" w14:textId="77777777" w:rsidTr="00797ECF">
        <w:trPr>
          <w:trHeight w:val="451"/>
        </w:trPr>
        <w:tc>
          <w:tcPr>
            <w:tcW w:w="1369" w:type="pct"/>
          </w:tcPr>
          <w:p w14:paraId="730C25FF" w14:textId="77777777" w:rsidR="005560F0" w:rsidRPr="00C574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53" w:type="pct"/>
          </w:tcPr>
          <w:p w14:paraId="341AA8AA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7DC55380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6215C39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18DBC0F7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186776E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5EA09D89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2C88429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2" w:type="pct"/>
          </w:tcPr>
          <w:p w14:paraId="7182E83E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</w:tcPr>
          <w:p w14:paraId="46147A13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1A9C05F1" w14:textId="77777777" w:rsidR="005560F0" w:rsidRPr="00C574B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6E9CBCA0" w14:textId="528B27A7" w:rsidR="005560F0" w:rsidRPr="00C574B1" w:rsidRDefault="00996DF3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8,331</w:t>
            </w:r>
          </w:p>
        </w:tc>
      </w:tr>
      <w:tr w:rsidR="00797ECF" w:rsidRPr="00C574B1" w14:paraId="4E44A83E" w14:textId="77777777" w:rsidTr="00797ECF">
        <w:trPr>
          <w:trHeight w:val="451"/>
        </w:trPr>
        <w:tc>
          <w:tcPr>
            <w:tcW w:w="1369" w:type="pct"/>
          </w:tcPr>
          <w:p w14:paraId="444CC6A1" w14:textId="77777777" w:rsidR="005560F0" w:rsidRPr="00C574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53" w:type="pct"/>
          </w:tcPr>
          <w:p w14:paraId="506CF597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7F16794B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C38317A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32CED948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4726F54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525D0FD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46CF7431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2" w:type="pct"/>
          </w:tcPr>
          <w:p w14:paraId="1FA9666D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</w:tcPr>
          <w:p w14:paraId="40CB2948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4CFB8626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68563539" w14:textId="08477D6B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996DF3"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80,576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97ECF" w:rsidRPr="00C574B1" w14:paraId="486A29E1" w14:textId="77777777" w:rsidTr="00797ECF">
        <w:trPr>
          <w:trHeight w:val="451"/>
        </w:trPr>
        <w:tc>
          <w:tcPr>
            <w:tcW w:w="1921" w:type="pct"/>
            <w:gridSpan w:val="2"/>
          </w:tcPr>
          <w:p w14:paraId="3AF738E0" w14:textId="77777777" w:rsidR="005560F0" w:rsidRPr="00C574B1" w:rsidRDefault="005560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2" w:type="pct"/>
          </w:tcPr>
          <w:p w14:paraId="394DC7DC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7F91EA2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B191348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C057051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7B2D858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322B12A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2" w:type="pct"/>
          </w:tcPr>
          <w:p w14:paraId="04F36237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</w:tcPr>
          <w:p w14:paraId="080B962D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3F8CE6AF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1B7A931B" w14:textId="4F00049C" w:rsidR="005560F0" w:rsidRPr="00C574B1" w:rsidRDefault="00996DF3" w:rsidP="00653817">
            <w:pPr>
              <w:tabs>
                <w:tab w:val="left" w:pos="692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39,945</w:t>
            </w:r>
          </w:p>
        </w:tc>
      </w:tr>
      <w:tr w:rsidR="00797ECF" w:rsidRPr="00C574B1" w14:paraId="79F31B88" w14:textId="77777777" w:rsidTr="00797ECF">
        <w:trPr>
          <w:trHeight w:val="451"/>
        </w:trPr>
        <w:tc>
          <w:tcPr>
            <w:tcW w:w="1921" w:type="pct"/>
            <w:gridSpan w:val="2"/>
          </w:tcPr>
          <w:p w14:paraId="2BD589FC" w14:textId="77777777" w:rsidR="005560F0" w:rsidRPr="00C574B1" w:rsidRDefault="005560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2" w:type="pct"/>
          </w:tcPr>
          <w:p w14:paraId="3A1B5BF1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6A30CC2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782D5101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D898E18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211D1CF1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74EC0484" w14:textId="77777777" w:rsidR="005560F0" w:rsidRPr="00C574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D763A49" w14:textId="77777777" w:rsidR="005560F0" w:rsidRPr="00C574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5BA6BF96" w14:textId="77777777" w:rsidR="005560F0" w:rsidRPr="00C574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710B8C2" w14:textId="77777777" w:rsidR="005560F0" w:rsidRPr="00C574B1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</w:tcPr>
          <w:p w14:paraId="478CA718" w14:textId="33D2A98E" w:rsidR="005560F0" w:rsidRPr="00C574B1" w:rsidRDefault="00996DF3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10,613</w:t>
            </w:r>
          </w:p>
        </w:tc>
      </w:tr>
      <w:tr w:rsidR="00797ECF" w:rsidRPr="00C574B1" w14:paraId="628E1950" w14:textId="77777777" w:rsidTr="00797ECF">
        <w:trPr>
          <w:trHeight w:val="451"/>
        </w:trPr>
        <w:tc>
          <w:tcPr>
            <w:tcW w:w="1921" w:type="pct"/>
            <w:gridSpan w:val="2"/>
          </w:tcPr>
          <w:p w14:paraId="1CD666FA" w14:textId="0CF4A1E3" w:rsidR="00996DF3" w:rsidRPr="00C574B1" w:rsidRDefault="00996DF3" w:rsidP="00996DF3">
            <w:pPr>
              <w:ind w:right="-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ส่วนแบ่งกำไรของบริษัทร่วมตามวิธีส่วนได้เสีย</w:t>
            </w:r>
          </w:p>
        </w:tc>
        <w:tc>
          <w:tcPr>
            <w:tcW w:w="92" w:type="pct"/>
          </w:tcPr>
          <w:p w14:paraId="6839555E" w14:textId="77777777" w:rsidR="00996DF3" w:rsidRPr="00C574B1" w:rsidRDefault="00996DF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A8CDB19" w14:textId="77777777" w:rsidR="00996DF3" w:rsidRPr="00C574B1" w:rsidRDefault="00996DF3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08BE5A20" w14:textId="77777777" w:rsidR="00996DF3" w:rsidRPr="00C574B1" w:rsidRDefault="00996DF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9443D6" w14:textId="77777777" w:rsidR="00996DF3" w:rsidRPr="00C574B1" w:rsidRDefault="00996DF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17FB23CA" w14:textId="77777777" w:rsidR="00996DF3" w:rsidRPr="00C574B1" w:rsidRDefault="00996DF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1898B4F5" w14:textId="77777777" w:rsidR="00996DF3" w:rsidRPr="00C574B1" w:rsidRDefault="00996DF3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3562D3CD" w14:textId="77777777" w:rsidR="00996DF3" w:rsidRPr="00C574B1" w:rsidRDefault="00996DF3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2B642D2D" w14:textId="77777777" w:rsidR="00996DF3" w:rsidRPr="00C574B1" w:rsidRDefault="00996DF3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3D25D8B0" w14:textId="77777777" w:rsidR="00996DF3" w:rsidRPr="00C574B1" w:rsidRDefault="00996DF3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</w:tcPr>
          <w:p w14:paraId="6FF69A65" w14:textId="5339B114" w:rsidR="00996DF3" w:rsidRPr="00C574B1" w:rsidRDefault="00996DF3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797ECF" w:rsidRPr="00C574B1" w14:paraId="406F29FB" w14:textId="77777777" w:rsidTr="00797ECF">
        <w:trPr>
          <w:trHeight w:val="451"/>
        </w:trPr>
        <w:tc>
          <w:tcPr>
            <w:tcW w:w="1369" w:type="pct"/>
          </w:tcPr>
          <w:p w14:paraId="7E742C1C" w14:textId="77777777" w:rsidR="005560F0" w:rsidRPr="00C574B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53" w:type="pct"/>
          </w:tcPr>
          <w:p w14:paraId="49CD2A2E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5ED7F1DD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D668C3F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021F0204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A9CFE9C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3E0987D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0A46E0E2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2" w:type="pct"/>
          </w:tcPr>
          <w:p w14:paraId="5C2E001D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</w:tcPr>
          <w:p w14:paraId="6BC73359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5409BCDD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</w:tcPr>
          <w:p w14:paraId="149F5AE8" w14:textId="61E55757" w:rsidR="005560F0" w:rsidRPr="00C574B1" w:rsidRDefault="00996DF3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(9,169)</w:t>
            </w:r>
          </w:p>
        </w:tc>
      </w:tr>
      <w:tr w:rsidR="00797ECF" w:rsidRPr="00C574B1" w14:paraId="051206C7" w14:textId="77777777" w:rsidTr="00797ECF">
        <w:trPr>
          <w:trHeight w:val="451"/>
        </w:trPr>
        <w:tc>
          <w:tcPr>
            <w:tcW w:w="1369" w:type="pct"/>
          </w:tcPr>
          <w:p w14:paraId="03AA68C4" w14:textId="13AD29F8" w:rsidR="005560F0" w:rsidRPr="00C574B1" w:rsidRDefault="00996DF3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53" w:type="pct"/>
          </w:tcPr>
          <w:p w14:paraId="3B81CDDE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7DC38CFE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204FA30" w14:textId="77777777" w:rsidR="005560F0" w:rsidRPr="00C574B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</w:tcPr>
          <w:p w14:paraId="23FEDE7A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03A9BC66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21AD52DF" w14:textId="77777777" w:rsidR="005560F0" w:rsidRPr="00C574B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1151093C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" w:type="pct"/>
          </w:tcPr>
          <w:p w14:paraId="6CDBFC90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7" w:type="pct"/>
          </w:tcPr>
          <w:p w14:paraId="4E75223D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6" w:type="pct"/>
          </w:tcPr>
          <w:p w14:paraId="7EAF56CC" w14:textId="77777777" w:rsidR="005560F0" w:rsidRPr="00C574B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A1CBBE" w14:textId="75B36E40" w:rsidR="005560F0" w:rsidRPr="00C574B1" w:rsidRDefault="00996DF3" w:rsidP="003D3918">
            <w:pPr>
              <w:tabs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31,291</w:t>
            </w:r>
          </w:p>
        </w:tc>
      </w:tr>
      <w:bookmarkEnd w:id="4"/>
    </w:tbl>
    <w:p w14:paraId="4D678FCA" w14:textId="4C16B243" w:rsidR="00904AD2" w:rsidRPr="00C574B1" w:rsidRDefault="00904AD2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E0EEF0C" w14:textId="77777777" w:rsidR="0039074B" w:rsidRPr="00C574B1" w:rsidRDefault="0039074B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A37F9E3" w14:textId="74D7E757" w:rsidR="00CD4A18" w:rsidRPr="00C574B1" w:rsidRDefault="00CD4A18" w:rsidP="0039074B">
      <w:pPr>
        <w:tabs>
          <w:tab w:val="left" w:pos="540"/>
        </w:tabs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CD4A18" w:rsidRPr="00C574B1" w:rsidSect="007A471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6F215B7" w14:textId="07449DEA" w:rsidR="009B7950" w:rsidRPr="00C574B1" w:rsidRDefault="000D7C5B" w:rsidP="009B79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96DF3" w:rsidRPr="00C574B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B7950" w:rsidRPr="00C574B1">
        <w:rPr>
          <w:rFonts w:asciiTheme="majorBidi" w:hAnsiTheme="majorBidi" w:cstheme="majorBidi"/>
          <w:b/>
          <w:bCs/>
          <w:sz w:val="30"/>
          <w:szCs w:val="30"/>
        </w:rPr>
        <w:tab/>
      </w:r>
      <w:r w:rsidR="009B7950" w:rsidRPr="00C574B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C574B1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36"/>
        <w:gridCol w:w="1192"/>
        <w:gridCol w:w="268"/>
        <w:gridCol w:w="1158"/>
        <w:gridCol w:w="263"/>
        <w:gridCol w:w="1104"/>
      </w:tblGrid>
      <w:tr w:rsidR="0092202C" w:rsidRPr="00C574B1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C574B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4BC67982" w14:textId="64FF44EA" w:rsidR="0092202C" w:rsidRPr="00C574B1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304220" w14:textId="77777777" w:rsidR="0092202C" w:rsidRPr="00C574B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C574B1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9D" w:rsidRPr="00C574B1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3F619D" w:rsidRPr="00C574B1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1CF914E9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074B" w:rsidRPr="00C57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6DF3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2388254B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69FE38E5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074B" w:rsidRPr="00C57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6DF3" w:rsidRPr="00C574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5593466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4C9CC5F1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19D" w:rsidRPr="00C574B1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3F619D" w:rsidRPr="00C574B1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157775AD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" w:type="pct"/>
          </w:tcPr>
          <w:p w14:paraId="2A27E1CD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0C9CCCDA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5850C0E7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1F455F71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B83C74C" w14:textId="77777777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055126C1" w:rsidR="003F619D" w:rsidRPr="00C574B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5ABA" w:rsidRPr="00C574B1" w14:paraId="1451D077" w14:textId="77777777" w:rsidTr="00D4134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C574B1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C574B1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C574B1" w14:paraId="6357127C" w14:textId="77777777" w:rsidTr="0082078B">
        <w:trPr>
          <w:trHeight w:val="415"/>
        </w:trPr>
        <w:tc>
          <w:tcPr>
            <w:tcW w:w="1990" w:type="pct"/>
          </w:tcPr>
          <w:p w14:paraId="2BE773E3" w14:textId="75AAAA1B" w:rsidR="00525ABA" w:rsidRPr="00C574B1" w:rsidRDefault="00525ABA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69558861" w14:textId="77777777" w:rsidR="00525ABA" w:rsidRPr="00C574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5DE4EE" w14:textId="77777777" w:rsidR="00525ABA" w:rsidRPr="00C574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A244352" w14:textId="77777777" w:rsidR="00525ABA" w:rsidRPr="00C574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777DB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Pr="00C574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BBD13D" w14:textId="77777777" w:rsidR="00525ABA" w:rsidRPr="00C574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C574B1" w14:paraId="7906D51D" w14:textId="77777777" w:rsidTr="00D41345">
        <w:trPr>
          <w:trHeight w:val="405"/>
        </w:trPr>
        <w:tc>
          <w:tcPr>
            <w:tcW w:w="1990" w:type="pct"/>
          </w:tcPr>
          <w:p w14:paraId="401F38BB" w14:textId="4784C32E" w:rsidR="00525ABA" w:rsidRPr="00C574B1" w:rsidRDefault="00D41345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08D04018" w14:textId="718DB44B" w:rsidR="00525ABA" w:rsidRPr="00C574B1" w:rsidRDefault="00D8447B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32" w:type="pct"/>
          </w:tcPr>
          <w:p w14:paraId="38378A3F" w14:textId="77777777" w:rsidR="00525ABA" w:rsidRPr="00C574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45BF6F33" w14:textId="6E4FBCD5" w:rsidR="00525ABA" w:rsidRPr="00C574B1" w:rsidRDefault="00D41345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28,732</w:t>
            </w:r>
          </w:p>
        </w:tc>
        <w:tc>
          <w:tcPr>
            <w:tcW w:w="150" w:type="pct"/>
          </w:tcPr>
          <w:p w14:paraId="5C19C8F9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43FE34E" w14:textId="4CF73D8B" w:rsidR="00525ABA" w:rsidRPr="00C574B1" w:rsidRDefault="00D8447B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5539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47" w:type="pct"/>
          </w:tcPr>
          <w:p w14:paraId="020001EE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56ABBA" w14:textId="7D47A799" w:rsidR="00525ABA" w:rsidRPr="00C574B1" w:rsidRDefault="00D4134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27,930</w:t>
            </w:r>
          </w:p>
        </w:tc>
      </w:tr>
      <w:tr w:rsidR="00525ABA" w:rsidRPr="00C574B1" w14:paraId="36A56D96" w14:textId="77777777" w:rsidTr="0082078B">
        <w:trPr>
          <w:trHeight w:val="394"/>
        </w:trPr>
        <w:tc>
          <w:tcPr>
            <w:tcW w:w="1990" w:type="pct"/>
          </w:tcPr>
          <w:p w14:paraId="2AA63CC2" w14:textId="77777777" w:rsidR="00525ABA" w:rsidRPr="00C574B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75AE20" w14:textId="77777777" w:rsidR="00525ABA" w:rsidRPr="00C574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BA5DEB0" w14:textId="77777777" w:rsidR="00525ABA" w:rsidRPr="00C574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55CD058" w14:textId="77777777" w:rsidR="00525ABA" w:rsidRPr="00C574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4B1819C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Pr="00C574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22C327" w14:textId="77777777" w:rsidR="00525ABA" w:rsidRPr="00C574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C574B1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C574B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7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Pr="00C574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C574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C574B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C574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C574B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C574B1" w14:paraId="69D25DE1" w14:textId="77777777" w:rsidTr="0082078B">
        <w:trPr>
          <w:trHeight w:val="405"/>
        </w:trPr>
        <w:tc>
          <w:tcPr>
            <w:tcW w:w="1990" w:type="pct"/>
          </w:tcPr>
          <w:p w14:paraId="3597AF7F" w14:textId="58F38048" w:rsidR="00525ABA" w:rsidRPr="00C574B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74B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6D58E83B" w:rsidR="00525ABA" w:rsidRPr="00C574B1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F6B57"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32" w:type="pct"/>
          </w:tcPr>
          <w:p w14:paraId="53BD4C44" w14:textId="77777777" w:rsidR="00525ABA" w:rsidRPr="00C574B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20239BFB" w14:textId="7D3243AF" w:rsidR="00525ABA" w:rsidRPr="00C574B1" w:rsidRDefault="007F6B5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1123A668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5C5D56CB" w:rsidR="00525ABA" w:rsidRPr="00C574B1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47" w:type="pct"/>
          </w:tcPr>
          <w:p w14:paraId="4884E7BA" w14:textId="77777777" w:rsidR="00525ABA" w:rsidRPr="00C574B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37BFB2DA" w:rsidR="00525ABA" w:rsidRPr="00C574B1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7ED046CF" w14:textId="77777777" w:rsidR="00525ABA" w:rsidRPr="00C574B1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1AD63E" w14:textId="20861173" w:rsidR="00B075F5" w:rsidRPr="00C574B1" w:rsidRDefault="00C76809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74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06BC6" w:rsidRPr="00C574B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502D7" w:rsidRPr="00C574B1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5" w:name="_Hlk39513395"/>
      <w:r w:rsidR="00996DF3"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7F6B57"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F6B57"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7F6B57"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7F6B57"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F6B57"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7F6B57" w:rsidRPr="00C574B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643C50"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C574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="00006BC6" w:rsidRPr="00C574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068EF" w:rsidRPr="00C574B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006BC6" w:rsidRPr="00C574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006BC6" w:rsidRPr="00C574B1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7F6B57" w:rsidRPr="00C574B1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06BC6"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C574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bookmarkEnd w:id="5"/>
    </w:p>
    <w:p w14:paraId="1B47384B" w14:textId="77777777" w:rsidR="007F6B57" w:rsidRPr="00C574B1" w:rsidRDefault="007F6B57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5DA7ED" w14:textId="119388A5" w:rsidR="00777C4A" w:rsidRPr="00C574B1" w:rsidRDefault="00777C4A" w:rsidP="00777C4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C574B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96DF3" w:rsidRPr="00C574B1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C574B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574B1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A9E7A1" w14:textId="77777777" w:rsidR="00F22E9A" w:rsidRPr="00C574B1" w:rsidRDefault="00F22E9A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78F45E" w14:textId="3B0C2417" w:rsidR="004B3A89" w:rsidRPr="00C574B1" w:rsidRDefault="004B3A89" w:rsidP="004B3A89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เมื่อวันที่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ตุลาคม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ที่ประชุมคณะกรรมการบริษัท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มีมติ</w:t>
      </w:r>
      <w:r w:rsidR="00271C19"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เห็นชอบให้เสนอต่อที่ประชุมวิสามัญผู้ถือหุ้นพิจารณาอนุมัติในเรื่อง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ดังนี้</w:t>
      </w:r>
    </w:p>
    <w:p w14:paraId="29438B26" w14:textId="77777777" w:rsidR="004B3A89" w:rsidRPr="00C574B1" w:rsidRDefault="004B3A89" w:rsidP="004B3A89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3DF1D8" w14:textId="77777777" w:rsidR="004B3A89" w:rsidRPr="00C574B1" w:rsidRDefault="004B3A89" w:rsidP="004B3A89">
      <w:pPr>
        <w:pStyle w:val="block"/>
        <w:numPr>
          <w:ilvl w:val="0"/>
          <w:numId w:val="50"/>
        </w:numPr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อนุมัติ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ลด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ทุนจดทะเบียนของบริษัท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จาก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341.3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(แบ่งเป็น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682.5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บาท) เป็น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237.3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(แบ่งเป็น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474.6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บาท) โดย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ตัดหุ้นสามัญที่ยังไม่ได้จำหน่ายจำนวน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207.9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ล้านหุ้น มูลค่าหุ้นละ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ซึ่งเป็นหุ้นสามัญจดทะเบียนเพื่อรองรับการใช้สิทธิตามใบสำคัญแสดงสิทธิที่ซื้อหุ้นสามัญของบริษัท ครั้งที่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1 (JSP-W1)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ที่หมดอายุแล้ว</w:t>
      </w:r>
    </w:p>
    <w:p w14:paraId="2673B86C" w14:textId="77777777" w:rsidR="004B3A89" w:rsidRPr="00C574B1" w:rsidRDefault="004B3A89" w:rsidP="004B3A89">
      <w:pPr>
        <w:pStyle w:val="block"/>
        <w:numPr>
          <w:ilvl w:val="0"/>
          <w:numId w:val="50"/>
        </w:numPr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อนุมัติการออกและเสนอขายใบสำคัญแสดงสิทธิที่จะซื้อหุ้นสามัญของบริษัท</w:t>
      </w:r>
      <w:r w:rsidRPr="00C574B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ครั้งที่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JSP-W2)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ให้แก่ผู้ถือหุ้นเดิมตามสัดส่วนการถือหุ้น</w:t>
      </w:r>
      <w:r w:rsidRPr="00C574B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จำนวนไม่เกิน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237.3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หน่วย ในอัตรา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หุ้นสามัญเดิมต่อ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ใบสำคัญแสดงสิทธิ ที่ราคาใช้สิทธิหุ้นละ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4.0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</w:p>
    <w:p w14:paraId="4076CF9E" w14:textId="77777777" w:rsidR="004B3A89" w:rsidRPr="00C574B1" w:rsidRDefault="004B3A89" w:rsidP="004B3A89">
      <w:pPr>
        <w:pStyle w:val="block"/>
        <w:numPr>
          <w:ilvl w:val="0"/>
          <w:numId w:val="50"/>
        </w:numPr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อนุมัติ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การเพิ่มทุนจดทะเบียนของบริษัท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จาก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237.3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(แบ่งเป็น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474.6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บาท) เป็น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355.9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(แบ่งเป็น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711.9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>บาท) โดยออกหุ้นสามัญใหม่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C574B1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    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237.3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หุ้น มูลค่าหุ้นละ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รวมเป็นเงิน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118.6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</w:p>
    <w:p w14:paraId="4E193DAD" w14:textId="2D29382E" w:rsidR="00996DF3" w:rsidRPr="00C574B1" w:rsidRDefault="004B3A89" w:rsidP="00271C19">
      <w:pPr>
        <w:pStyle w:val="block"/>
        <w:numPr>
          <w:ilvl w:val="0"/>
          <w:numId w:val="50"/>
        </w:numPr>
        <w:spacing w:after="0"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574B1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อนุมัติ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การจัดสรรหุ้นสามัญเพิ่มทุนของบริษัทจำนวน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237.3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0.5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บาท เพื่อรองรับการใช้สิทธิตามใบสำคัญแสดงสิทธิที่จะซื้อหุ้นสามัญของบริษัท</w:t>
      </w:r>
      <w:r w:rsidRPr="00C574B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574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ครั้งที่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>JSP-W</w:t>
      </w:r>
      <w:r w:rsidRPr="00C574B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Pr="00C574B1">
        <w:rPr>
          <w:rFonts w:asciiTheme="majorBidi" w:hAnsiTheme="majorBidi" w:cstheme="majorBidi"/>
          <w:sz w:val="30"/>
          <w:szCs w:val="30"/>
          <w:lang w:val="en-US" w:bidi="th-TH"/>
        </w:rPr>
        <w:t xml:space="preserve">237.3 </w:t>
      </w:r>
      <w:r w:rsidRPr="00C574B1">
        <w:rPr>
          <w:rFonts w:asciiTheme="majorBidi" w:hAnsiTheme="majorBidi" w:cstheme="majorBidi"/>
          <w:sz w:val="30"/>
          <w:szCs w:val="30"/>
          <w:cs/>
          <w:lang w:val="en-US"/>
        </w:rPr>
        <w:t>ล้านหน่วย</w:t>
      </w:r>
    </w:p>
    <w:sectPr w:rsidR="00996DF3" w:rsidRPr="00C574B1" w:rsidSect="00291BFF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D07D7" w14:textId="77777777" w:rsidR="004324AE" w:rsidRDefault="004324AE">
      <w:r>
        <w:separator/>
      </w:r>
    </w:p>
  </w:endnote>
  <w:endnote w:type="continuationSeparator" w:id="0">
    <w:p w14:paraId="425AEE30" w14:textId="77777777" w:rsidR="004324AE" w:rsidRDefault="004324AE">
      <w:r>
        <w:continuationSeparator/>
      </w:r>
    </w:p>
  </w:endnote>
  <w:endnote w:type="continuationNotice" w:id="1">
    <w:p w14:paraId="37645ABE" w14:textId="77777777" w:rsidR="004324AE" w:rsidRDefault="00432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742F" w14:textId="77777777" w:rsidR="004324AE" w:rsidRDefault="004324AE">
      <w:r>
        <w:separator/>
      </w:r>
    </w:p>
  </w:footnote>
  <w:footnote w:type="continuationSeparator" w:id="0">
    <w:p w14:paraId="13D1F20E" w14:textId="77777777" w:rsidR="004324AE" w:rsidRDefault="004324AE">
      <w:r>
        <w:continuationSeparator/>
      </w:r>
    </w:p>
  </w:footnote>
  <w:footnote w:type="continuationNotice" w:id="1">
    <w:p w14:paraId="3FEF5C9D" w14:textId="77777777" w:rsidR="004324AE" w:rsidRDefault="004324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70A353C0" w:rsidR="00564357" w:rsidRPr="00AD0433" w:rsidRDefault="00564357" w:rsidP="00914914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bidi="th-TH"/>
      </w:rPr>
    </w:pP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45515A"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637237">
      <w:rPr>
        <w:rFonts w:asciiTheme="majorBidi" w:hAnsiTheme="majorBidi" w:cstheme="majorBidi" w:hint="cs"/>
        <w:bCs/>
        <w:sz w:val="32"/>
        <w:szCs w:val="32"/>
        <w:cs/>
        <w:lang w:bidi="th-TH"/>
      </w:rPr>
      <w:t>และ</w:t>
    </w:r>
    <w:r w:rsidR="0026669E">
      <w:rPr>
        <w:rFonts w:asciiTheme="majorBidi" w:hAnsiTheme="majorBidi" w:cstheme="majorBidi" w:hint="cs"/>
        <w:bCs/>
        <w:sz w:val="32"/>
        <w:szCs w:val="32"/>
        <w:cs/>
        <w:lang w:bidi="th-TH"/>
      </w:rPr>
      <w:t>เก้า</w:t>
    </w:r>
    <w:r w:rsidR="00637237">
      <w:rPr>
        <w:rFonts w:asciiTheme="majorBidi" w:hAnsiTheme="majorBidi" w:cstheme="majorBidi" w:hint="cs"/>
        <w:bCs/>
        <w:sz w:val="32"/>
        <w:szCs w:val="32"/>
        <w:cs/>
        <w:lang w:bidi="th-TH"/>
      </w:rPr>
      <w:t>เดือน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>3</w:t>
    </w:r>
    <w:r w:rsidR="00637237">
      <w:rPr>
        <w:rFonts w:asciiTheme="majorBidi" w:hAnsiTheme="majorBidi" w:cstheme="majorBidi"/>
        <w:bCs/>
        <w:sz w:val="32"/>
        <w:szCs w:val="32"/>
        <w:lang w:bidi="th-TH"/>
      </w:rPr>
      <w:t>0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</w:t>
    </w:r>
    <w:r w:rsidR="0026669E">
      <w:rPr>
        <w:rFonts w:asciiTheme="majorBidi" w:hAnsiTheme="majorBidi" w:cstheme="majorBidi" w:hint="cs"/>
        <w:bCs/>
        <w:sz w:val="32"/>
        <w:szCs w:val="32"/>
        <w:cs/>
        <w:lang w:bidi="th-TH"/>
      </w:rPr>
      <w:t>กันยายน</w:t>
    </w:r>
    <w:r w:rsidR="00497D79"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 </w:t>
    </w:r>
    <w:r w:rsidR="00497D79" w:rsidRPr="00AD0433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30A61"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(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ไม่ได้ตรวจสอบ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>)</w:t>
    </w:r>
  </w:p>
  <w:p w14:paraId="5E181CDE" w14:textId="77777777" w:rsidR="00564357" w:rsidRPr="00AD0433" w:rsidRDefault="005643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88E4625"/>
    <w:multiLevelType w:val="hybridMultilevel"/>
    <w:tmpl w:val="1324BC8C"/>
    <w:lvl w:ilvl="0" w:tplc="CACA298A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8"/>
  </w:num>
  <w:num w:numId="12" w16cid:durableId="765854692">
    <w:abstractNumId w:val="24"/>
  </w:num>
  <w:num w:numId="13" w16cid:durableId="1904410788">
    <w:abstractNumId w:val="42"/>
  </w:num>
  <w:num w:numId="14" w16cid:durableId="449863123">
    <w:abstractNumId w:val="27"/>
  </w:num>
  <w:num w:numId="15" w16cid:durableId="1723871348">
    <w:abstractNumId w:val="30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1"/>
  </w:num>
  <w:num w:numId="20" w16cid:durableId="510071133">
    <w:abstractNumId w:val="21"/>
  </w:num>
  <w:num w:numId="21" w16cid:durableId="1234663470">
    <w:abstractNumId w:val="44"/>
  </w:num>
  <w:num w:numId="22" w16cid:durableId="1198540184">
    <w:abstractNumId w:val="25"/>
  </w:num>
  <w:num w:numId="23" w16cid:durableId="1274509694">
    <w:abstractNumId w:val="16"/>
  </w:num>
  <w:num w:numId="24" w16cid:durableId="214660863">
    <w:abstractNumId w:val="48"/>
  </w:num>
  <w:num w:numId="25" w16cid:durableId="1434477716">
    <w:abstractNumId w:val="46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7"/>
  </w:num>
  <w:num w:numId="29" w16cid:durableId="1280337073">
    <w:abstractNumId w:val="36"/>
  </w:num>
  <w:num w:numId="30" w16cid:durableId="204487443">
    <w:abstractNumId w:val="33"/>
  </w:num>
  <w:num w:numId="31" w16cid:durableId="551773915">
    <w:abstractNumId w:val="43"/>
  </w:num>
  <w:num w:numId="32" w16cid:durableId="1518621958">
    <w:abstractNumId w:val="41"/>
  </w:num>
  <w:num w:numId="33" w16cid:durableId="1588418053">
    <w:abstractNumId w:val="34"/>
  </w:num>
  <w:num w:numId="34" w16cid:durableId="93131314">
    <w:abstractNumId w:val="22"/>
  </w:num>
  <w:num w:numId="35" w16cid:durableId="1262177218">
    <w:abstractNumId w:val="45"/>
  </w:num>
  <w:num w:numId="36" w16cid:durableId="462424737">
    <w:abstractNumId w:val="19"/>
  </w:num>
  <w:num w:numId="37" w16cid:durableId="168641898">
    <w:abstractNumId w:val="47"/>
  </w:num>
  <w:num w:numId="38" w16cid:durableId="920062117">
    <w:abstractNumId w:val="17"/>
  </w:num>
  <w:num w:numId="39" w16cid:durableId="581065725">
    <w:abstractNumId w:val="23"/>
  </w:num>
  <w:num w:numId="40" w16cid:durableId="71202862">
    <w:abstractNumId w:val="49"/>
  </w:num>
  <w:num w:numId="41" w16cid:durableId="1175993869">
    <w:abstractNumId w:val="20"/>
  </w:num>
  <w:num w:numId="42" w16cid:durableId="2063794526">
    <w:abstractNumId w:val="32"/>
  </w:num>
  <w:num w:numId="43" w16cid:durableId="967054717">
    <w:abstractNumId w:val="29"/>
  </w:num>
  <w:num w:numId="44" w16cid:durableId="1426538433">
    <w:abstractNumId w:val="35"/>
  </w:num>
  <w:num w:numId="45" w16cid:durableId="23212761">
    <w:abstractNumId w:val="40"/>
  </w:num>
  <w:num w:numId="46" w16cid:durableId="433672276">
    <w:abstractNumId w:val="26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9"/>
  </w:num>
  <w:num w:numId="49" w16cid:durableId="1021860245">
    <w:abstractNumId w:val="38"/>
  </w:num>
  <w:num w:numId="50" w16cid:durableId="77995578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0F3"/>
    <w:rsid w:val="000062F8"/>
    <w:rsid w:val="0000660E"/>
    <w:rsid w:val="00006BC6"/>
    <w:rsid w:val="00007745"/>
    <w:rsid w:val="00007DD4"/>
    <w:rsid w:val="000101CF"/>
    <w:rsid w:val="0001088E"/>
    <w:rsid w:val="00010A06"/>
    <w:rsid w:val="00010B16"/>
    <w:rsid w:val="00010FCF"/>
    <w:rsid w:val="00011965"/>
    <w:rsid w:val="000119A5"/>
    <w:rsid w:val="00011DCD"/>
    <w:rsid w:val="00012AA9"/>
    <w:rsid w:val="00012B92"/>
    <w:rsid w:val="00012C81"/>
    <w:rsid w:val="00012E00"/>
    <w:rsid w:val="0001309F"/>
    <w:rsid w:val="0001382C"/>
    <w:rsid w:val="00013C03"/>
    <w:rsid w:val="00013DFF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B8C"/>
    <w:rsid w:val="00025C1D"/>
    <w:rsid w:val="00025C57"/>
    <w:rsid w:val="000260C1"/>
    <w:rsid w:val="0002616A"/>
    <w:rsid w:val="000263CA"/>
    <w:rsid w:val="0003038B"/>
    <w:rsid w:val="00030A61"/>
    <w:rsid w:val="00030D0A"/>
    <w:rsid w:val="00030DAC"/>
    <w:rsid w:val="00031A18"/>
    <w:rsid w:val="00031F2D"/>
    <w:rsid w:val="00032026"/>
    <w:rsid w:val="00032185"/>
    <w:rsid w:val="000323ED"/>
    <w:rsid w:val="0003302F"/>
    <w:rsid w:val="000330FC"/>
    <w:rsid w:val="00033BDC"/>
    <w:rsid w:val="00033FA0"/>
    <w:rsid w:val="00033FA9"/>
    <w:rsid w:val="0003464A"/>
    <w:rsid w:val="00034B2E"/>
    <w:rsid w:val="00034D6A"/>
    <w:rsid w:val="00034DE9"/>
    <w:rsid w:val="0003545F"/>
    <w:rsid w:val="000354A3"/>
    <w:rsid w:val="000354D0"/>
    <w:rsid w:val="00035ADF"/>
    <w:rsid w:val="00036610"/>
    <w:rsid w:val="00036D38"/>
    <w:rsid w:val="000372CE"/>
    <w:rsid w:val="00037C84"/>
    <w:rsid w:val="000403D2"/>
    <w:rsid w:val="0004069A"/>
    <w:rsid w:val="00040C78"/>
    <w:rsid w:val="0004104D"/>
    <w:rsid w:val="000420B4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3477"/>
    <w:rsid w:val="000539FF"/>
    <w:rsid w:val="00053D6E"/>
    <w:rsid w:val="00054147"/>
    <w:rsid w:val="00054551"/>
    <w:rsid w:val="0005514D"/>
    <w:rsid w:val="0005549F"/>
    <w:rsid w:val="00056493"/>
    <w:rsid w:val="0005656D"/>
    <w:rsid w:val="00056ABB"/>
    <w:rsid w:val="00056C06"/>
    <w:rsid w:val="0005749A"/>
    <w:rsid w:val="0005785D"/>
    <w:rsid w:val="00057A16"/>
    <w:rsid w:val="00057C6E"/>
    <w:rsid w:val="00057E90"/>
    <w:rsid w:val="00057E91"/>
    <w:rsid w:val="00057F11"/>
    <w:rsid w:val="00060A97"/>
    <w:rsid w:val="000615E5"/>
    <w:rsid w:val="00061864"/>
    <w:rsid w:val="00061BBC"/>
    <w:rsid w:val="00061E5B"/>
    <w:rsid w:val="00061FA4"/>
    <w:rsid w:val="00061FE3"/>
    <w:rsid w:val="000620BE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C9E"/>
    <w:rsid w:val="00066DA1"/>
    <w:rsid w:val="00066EFF"/>
    <w:rsid w:val="000671E3"/>
    <w:rsid w:val="00067BA2"/>
    <w:rsid w:val="00067E63"/>
    <w:rsid w:val="00067F50"/>
    <w:rsid w:val="00067F56"/>
    <w:rsid w:val="00067F6B"/>
    <w:rsid w:val="00070252"/>
    <w:rsid w:val="0007098B"/>
    <w:rsid w:val="00070A74"/>
    <w:rsid w:val="00070C2E"/>
    <w:rsid w:val="000711EE"/>
    <w:rsid w:val="00071218"/>
    <w:rsid w:val="00071279"/>
    <w:rsid w:val="00071A0F"/>
    <w:rsid w:val="00071F8C"/>
    <w:rsid w:val="00072960"/>
    <w:rsid w:val="00072AA4"/>
    <w:rsid w:val="0007318C"/>
    <w:rsid w:val="00073ED8"/>
    <w:rsid w:val="00074076"/>
    <w:rsid w:val="0007456F"/>
    <w:rsid w:val="00074DF8"/>
    <w:rsid w:val="00075190"/>
    <w:rsid w:val="0007559C"/>
    <w:rsid w:val="00075918"/>
    <w:rsid w:val="000762B7"/>
    <w:rsid w:val="0007647F"/>
    <w:rsid w:val="00076788"/>
    <w:rsid w:val="0007687A"/>
    <w:rsid w:val="00076FE2"/>
    <w:rsid w:val="0007707D"/>
    <w:rsid w:val="00077440"/>
    <w:rsid w:val="00077B6C"/>
    <w:rsid w:val="000803A1"/>
    <w:rsid w:val="000809E9"/>
    <w:rsid w:val="0008102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87B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3E9"/>
    <w:rsid w:val="00093539"/>
    <w:rsid w:val="000936FD"/>
    <w:rsid w:val="000939DB"/>
    <w:rsid w:val="00093CFA"/>
    <w:rsid w:val="000947AD"/>
    <w:rsid w:val="00094B04"/>
    <w:rsid w:val="00094D11"/>
    <w:rsid w:val="0009530B"/>
    <w:rsid w:val="0009592D"/>
    <w:rsid w:val="00096046"/>
    <w:rsid w:val="00096CC5"/>
    <w:rsid w:val="00097236"/>
    <w:rsid w:val="000977AB"/>
    <w:rsid w:val="00097988"/>
    <w:rsid w:val="00097C37"/>
    <w:rsid w:val="000A00C6"/>
    <w:rsid w:val="000A011D"/>
    <w:rsid w:val="000A034C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7AA"/>
    <w:rsid w:val="000A27F5"/>
    <w:rsid w:val="000A294D"/>
    <w:rsid w:val="000A2E91"/>
    <w:rsid w:val="000A2EA5"/>
    <w:rsid w:val="000A33AA"/>
    <w:rsid w:val="000A346B"/>
    <w:rsid w:val="000A362F"/>
    <w:rsid w:val="000A37ED"/>
    <w:rsid w:val="000A3C44"/>
    <w:rsid w:val="000A45A8"/>
    <w:rsid w:val="000A4868"/>
    <w:rsid w:val="000A4C76"/>
    <w:rsid w:val="000A6177"/>
    <w:rsid w:val="000A61C6"/>
    <w:rsid w:val="000A70AD"/>
    <w:rsid w:val="000A7619"/>
    <w:rsid w:val="000A7CAA"/>
    <w:rsid w:val="000B0843"/>
    <w:rsid w:val="000B0966"/>
    <w:rsid w:val="000B09DA"/>
    <w:rsid w:val="000B0B60"/>
    <w:rsid w:val="000B1498"/>
    <w:rsid w:val="000B177F"/>
    <w:rsid w:val="000B1827"/>
    <w:rsid w:val="000B1B76"/>
    <w:rsid w:val="000B20FF"/>
    <w:rsid w:val="000B2669"/>
    <w:rsid w:val="000B2A1C"/>
    <w:rsid w:val="000B2C45"/>
    <w:rsid w:val="000B2DEB"/>
    <w:rsid w:val="000B361A"/>
    <w:rsid w:val="000B4AA7"/>
    <w:rsid w:val="000B4BF1"/>
    <w:rsid w:val="000B4F4C"/>
    <w:rsid w:val="000B50BA"/>
    <w:rsid w:val="000B5A34"/>
    <w:rsid w:val="000B5C62"/>
    <w:rsid w:val="000B5DFB"/>
    <w:rsid w:val="000B667B"/>
    <w:rsid w:val="000B670E"/>
    <w:rsid w:val="000B683F"/>
    <w:rsid w:val="000B6936"/>
    <w:rsid w:val="000B6A0C"/>
    <w:rsid w:val="000B6EA9"/>
    <w:rsid w:val="000B7353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4F43"/>
    <w:rsid w:val="000C514B"/>
    <w:rsid w:val="000C51A4"/>
    <w:rsid w:val="000C5773"/>
    <w:rsid w:val="000C6281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1E25"/>
    <w:rsid w:val="000D22B9"/>
    <w:rsid w:val="000D29BB"/>
    <w:rsid w:val="000D2DEB"/>
    <w:rsid w:val="000D30C4"/>
    <w:rsid w:val="000D30CE"/>
    <w:rsid w:val="000D31C7"/>
    <w:rsid w:val="000D341E"/>
    <w:rsid w:val="000D34ED"/>
    <w:rsid w:val="000D35D1"/>
    <w:rsid w:val="000D3766"/>
    <w:rsid w:val="000D3B7F"/>
    <w:rsid w:val="000D4827"/>
    <w:rsid w:val="000D491F"/>
    <w:rsid w:val="000D49B4"/>
    <w:rsid w:val="000D5101"/>
    <w:rsid w:val="000D569E"/>
    <w:rsid w:val="000D57C5"/>
    <w:rsid w:val="000D5EBE"/>
    <w:rsid w:val="000D656F"/>
    <w:rsid w:val="000D6837"/>
    <w:rsid w:val="000D6A41"/>
    <w:rsid w:val="000D6DF1"/>
    <w:rsid w:val="000D753E"/>
    <w:rsid w:val="000D7C5B"/>
    <w:rsid w:val="000D7D65"/>
    <w:rsid w:val="000E0602"/>
    <w:rsid w:val="000E0755"/>
    <w:rsid w:val="000E0F31"/>
    <w:rsid w:val="000E123C"/>
    <w:rsid w:val="000E13BB"/>
    <w:rsid w:val="000E14AE"/>
    <w:rsid w:val="000E16D3"/>
    <w:rsid w:val="000E1E5B"/>
    <w:rsid w:val="000E22D0"/>
    <w:rsid w:val="000E3564"/>
    <w:rsid w:val="000E39A5"/>
    <w:rsid w:val="000E3C02"/>
    <w:rsid w:val="000E3C19"/>
    <w:rsid w:val="000E4FF1"/>
    <w:rsid w:val="000E50BE"/>
    <w:rsid w:val="000E5657"/>
    <w:rsid w:val="000E56BF"/>
    <w:rsid w:val="000E5CFB"/>
    <w:rsid w:val="000E5D9B"/>
    <w:rsid w:val="000E6782"/>
    <w:rsid w:val="000E6AB6"/>
    <w:rsid w:val="000E6EC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1FE"/>
    <w:rsid w:val="000F0B0D"/>
    <w:rsid w:val="000F0B7B"/>
    <w:rsid w:val="000F15AD"/>
    <w:rsid w:val="000F19D8"/>
    <w:rsid w:val="000F1A25"/>
    <w:rsid w:val="000F1FDF"/>
    <w:rsid w:val="000F2027"/>
    <w:rsid w:val="000F2182"/>
    <w:rsid w:val="000F2594"/>
    <w:rsid w:val="000F27C2"/>
    <w:rsid w:val="000F2934"/>
    <w:rsid w:val="000F2BD9"/>
    <w:rsid w:val="000F3505"/>
    <w:rsid w:val="000F3985"/>
    <w:rsid w:val="000F3AEC"/>
    <w:rsid w:val="000F40B1"/>
    <w:rsid w:val="000F49BE"/>
    <w:rsid w:val="000F4BED"/>
    <w:rsid w:val="000F4E19"/>
    <w:rsid w:val="000F5122"/>
    <w:rsid w:val="000F5987"/>
    <w:rsid w:val="000F5FBB"/>
    <w:rsid w:val="000F60DB"/>
    <w:rsid w:val="000F764E"/>
    <w:rsid w:val="000F7BEA"/>
    <w:rsid w:val="0010025C"/>
    <w:rsid w:val="00100967"/>
    <w:rsid w:val="00100AB3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E0B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4E9"/>
    <w:rsid w:val="00110E2D"/>
    <w:rsid w:val="001114A4"/>
    <w:rsid w:val="001114E5"/>
    <w:rsid w:val="0011177C"/>
    <w:rsid w:val="00111A28"/>
    <w:rsid w:val="00111DBF"/>
    <w:rsid w:val="00112378"/>
    <w:rsid w:val="00112B9A"/>
    <w:rsid w:val="00112DAF"/>
    <w:rsid w:val="00112E98"/>
    <w:rsid w:val="00113069"/>
    <w:rsid w:val="0011321E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52C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BB8"/>
    <w:rsid w:val="00123D27"/>
    <w:rsid w:val="001241AE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0CAE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36C67"/>
    <w:rsid w:val="001400DB"/>
    <w:rsid w:val="00140BCE"/>
    <w:rsid w:val="00140BF1"/>
    <w:rsid w:val="00140EDF"/>
    <w:rsid w:val="00141565"/>
    <w:rsid w:val="001416D2"/>
    <w:rsid w:val="00141A16"/>
    <w:rsid w:val="00141FD5"/>
    <w:rsid w:val="00142164"/>
    <w:rsid w:val="001422D7"/>
    <w:rsid w:val="001427A1"/>
    <w:rsid w:val="00142CD4"/>
    <w:rsid w:val="00142F3B"/>
    <w:rsid w:val="001431DD"/>
    <w:rsid w:val="00143612"/>
    <w:rsid w:val="001436AD"/>
    <w:rsid w:val="00143745"/>
    <w:rsid w:val="001439AE"/>
    <w:rsid w:val="00143F04"/>
    <w:rsid w:val="00144D56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090A"/>
    <w:rsid w:val="00151191"/>
    <w:rsid w:val="001511AC"/>
    <w:rsid w:val="0015198F"/>
    <w:rsid w:val="00151B7D"/>
    <w:rsid w:val="00151F24"/>
    <w:rsid w:val="0015260F"/>
    <w:rsid w:val="00152F9C"/>
    <w:rsid w:val="0015300D"/>
    <w:rsid w:val="00154A26"/>
    <w:rsid w:val="001554B8"/>
    <w:rsid w:val="001555F2"/>
    <w:rsid w:val="001556FE"/>
    <w:rsid w:val="0015571F"/>
    <w:rsid w:val="0015640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4A89"/>
    <w:rsid w:val="00164B82"/>
    <w:rsid w:val="0016514F"/>
    <w:rsid w:val="00165177"/>
    <w:rsid w:val="001652BD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8DD"/>
    <w:rsid w:val="0017092D"/>
    <w:rsid w:val="00171215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5E14"/>
    <w:rsid w:val="001764A4"/>
    <w:rsid w:val="001767EE"/>
    <w:rsid w:val="001768AE"/>
    <w:rsid w:val="00176BA3"/>
    <w:rsid w:val="00176D3B"/>
    <w:rsid w:val="00176FAE"/>
    <w:rsid w:val="00177390"/>
    <w:rsid w:val="0017764D"/>
    <w:rsid w:val="00177879"/>
    <w:rsid w:val="00180455"/>
    <w:rsid w:val="00180925"/>
    <w:rsid w:val="00180F61"/>
    <w:rsid w:val="0018104A"/>
    <w:rsid w:val="00181666"/>
    <w:rsid w:val="0018166F"/>
    <w:rsid w:val="00181A50"/>
    <w:rsid w:val="00181D45"/>
    <w:rsid w:val="00182DF2"/>
    <w:rsid w:val="00182F2C"/>
    <w:rsid w:val="0018355A"/>
    <w:rsid w:val="00183805"/>
    <w:rsid w:val="001844ED"/>
    <w:rsid w:val="00184BD6"/>
    <w:rsid w:val="00184D7F"/>
    <w:rsid w:val="00184F07"/>
    <w:rsid w:val="00185100"/>
    <w:rsid w:val="00185B00"/>
    <w:rsid w:val="00185CF2"/>
    <w:rsid w:val="00185F1F"/>
    <w:rsid w:val="001862DC"/>
    <w:rsid w:val="00186863"/>
    <w:rsid w:val="0018714A"/>
    <w:rsid w:val="00187D39"/>
    <w:rsid w:val="001903AA"/>
    <w:rsid w:val="001904F8"/>
    <w:rsid w:val="00191114"/>
    <w:rsid w:val="001915D4"/>
    <w:rsid w:val="001915E5"/>
    <w:rsid w:val="001918B2"/>
    <w:rsid w:val="0019227A"/>
    <w:rsid w:val="0019238A"/>
    <w:rsid w:val="00192632"/>
    <w:rsid w:val="00192744"/>
    <w:rsid w:val="00192B50"/>
    <w:rsid w:val="001930CE"/>
    <w:rsid w:val="00193973"/>
    <w:rsid w:val="00193E0D"/>
    <w:rsid w:val="00193FF3"/>
    <w:rsid w:val="00194444"/>
    <w:rsid w:val="0019462B"/>
    <w:rsid w:val="00195176"/>
    <w:rsid w:val="001957BE"/>
    <w:rsid w:val="00196863"/>
    <w:rsid w:val="00196D38"/>
    <w:rsid w:val="00197286"/>
    <w:rsid w:val="00197B26"/>
    <w:rsid w:val="00197CB2"/>
    <w:rsid w:val="00197F81"/>
    <w:rsid w:val="001A017B"/>
    <w:rsid w:val="001A021A"/>
    <w:rsid w:val="001A0FB9"/>
    <w:rsid w:val="001A10BF"/>
    <w:rsid w:val="001A12E3"/>
    <w:rsid w:val="001A12EA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4F9A"/>
    <w:rsid w:val="001A5191"/>
    <w:rsid w:val="001A5F4D"/>
    <w:rsid w:val="001A6590"/>
    <w:rsid w:val="001A6DA9"/>
    <w:rsid w:val="001A7C88"/>
    <w:rsid w:val="001A7F1C"/>
    <w:rsid w:val="001B0508"/>
    <w:rsid w:val="001B05B7"/>
    <w:rsid w:val="001B0E07"/>
    <w:rsid w:val="001B1356"/>
    <w:rsid w:val="001B145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6A7"/>
    <w:rsid w:val="001C1BAC"/>
    <w:rsid w:val="001C1F83"/>
    <w:rsid w:val="001C21AD"/>
    <w:rsid w:val="001C2D56"/>
    <w:rsid w:val="001C2D6E"/>
    <w:rsid w:val="001C2F1A"/>
    <w:rsid w:val="001C3ECC"/>
    <w:rsid w:val="001C42DF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2C7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2C46"/>
    <w:rsid w:val="001D3188"/>
    <w:rsid w:val="001D3242"/>
    <w:rsid w:val="001D3377"/>
    <w:rsid w:val="001D339A"/>
    <w:rsid w:val="001D364B"/>
    <w:rsid w:val="001D3692"/>
    <w:rsid w:val="001D51F2"/>
    <w:rsid w:val="001D57F4"/>
    <w:rsid w:val="001D59E0"/>
    <w:rsid w:val="001D5D6B"/>
    <w:rsid w:val="001D6538"/>
    <w:rsid w:val="001D6F39"/>
    <w:rsid w:val="001D723A"/>
    <w:rsid w:val="001D7454"/>
    <w:rsid w:val="001D7ABD"/>
    <w:rsid w:val="001D7AD8"/>
    <w:rsid w:val="001D7DEA"/>
    <w:rsid w:val="001E0430"/>
    <w:rsid w:val="001E0740"/>
    <w:rsid w:val="001E0F62"/>
    <w:rsid w:val="001E1828"/>
    <w:rsid w:val="001E1C59"/>
    <w:rsid w:val="001E45A0"/>
    <w:rsid w:val="001E47EE"/>
    <w:rsid w:val="001E58EF"/>
    <w:rsid w:val="001E64C0"/>
    <w:rsid w:val="001E6A24"/>
    <w:rsid w:val="001E6A32"/>
    <w:rsid w:val="001E7005"/>
    <w:rsid w:val="001E73CB"/>
    <w:rsid w:val="001E7C86"/>
    <w:rsid w:val="001E7FC2"/>
    <w:rsid w:val="001F01CC"/>
    <w:rsid w:val="001F07E3"/>
    <w:rsid w:val="001F10D9"/>
    <w:rsid w:val="001F15E3"/>
    <w:rsid w:val="001F167B"/>
    <w:rsid w:val="001F2078"/>
    <w:rsid w:val="001F2739"/>
    <w:rsid w:val="001F293A"/>
    <w:rsid w:val="001F2A5C"/>
    <w:rsid w:val="001F2DA8"/>
    <w:rsid w:val="001F31D1"/>
    <w:rsid w:val="001F337B"/>
    <w:rsid w:val="001F3A81"/>
    <w:rsid w:val="001F3BAE"/>
    <w:rsid w:val="001F3BED"/>
    <w:rsid w:val="001F3F25"/>
    <w:rsid w:val="001F4366"/>
    <w:rsid w:val="001F4A28"/>
    <w:rsid w:val="001F4C53"/>
    <w:rsid w:val="001F4FE3"/>
    <w:rsid w:val="001F56DE"/>
    <w:rsid w:val="001F5C82"/>
    <w:rsid w:val="001F6892"/>
    <w:rsid w:val="001F6C05"/>
    <w:rsid w:val="001F7398"/>
    <w:rsid w:val="001F765D"/>
    <w:rsid w:val="001F7E44"/>
    <w:rsid w:val="001F7FCC"/>
    <w:rsid w:val="0020017A"/>
    <w:rsid w:val="002003D7"/>
    <w:rsid w:val="0020075E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0E"/>
    <w:rsid w:val="0020356A"/>
    <w:rsid w:val="00203CD5"/>
    <w:rsid w:val="00203CE8"/>
    <w:rsid w:val="00203E58"/>
    <w:rsid w:val="00204E25"/>
    <w:rsid w:val="00204ED2"/>
    <w:rsid w:val="00204ED3"/>
    <w:rsid w:val="00205433"/>
    <w:rsid w:val="00205B52"/>
    <w:rsid w:val="00206089"/>
    <w:rsid w:val="002061BC"/>
    <w:rsid w:val="00206344"/>
    <w:rsid w:val="00206541"/>
    <w:rsid w:val="002065D8"/>
    <w:rsid w:val="00206755"/>
    <w:rsid w:val="002068EF"/>
    <w:rsid w:val="00206E61"/>
    <w:rsid w:val="002077E7"/>
    <w:rsid w:val="00207AAC"/>
    <w:rsid w:val="00207C8C"/>
    <w:rsid w:val="00207FD9"/>
    <w:rsid w:val="00210092"/>
    <w:rsid w:val="0021032E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367"/>
    <w:rsid w:val="00214703"/>
    <w:rsid w:val="00214C03"/>
    <w:rsid w:val="00215114"/>
    <w:rsid w:val="002154F2"/>
    <w:rsid w:val="00215C3F"/>
    <w:rsid w:val="00216016"/>
    <w:rsid w:val="00216091"/>
    <w:rsid w:val="0021611A"/>
    <w:rsid w:val="00216E25"/>
    <w:rsid w:val="002174B3"/>
    <w:rsid w:val="002202F0"/>
    <w:rsid w:val="0022082D"/>
    <w:rsid w:val="00220D3C"/>
    <w:rsid w:val="002214EB"/>
    <w:rsid w:val="00221A4B"/>
    <w:rsid w:val="00221C04"/>
    <w:rsid w:val="002223D7"/>
    <w:rsid w:val="002227D8"/>
    <w:rsid w:val="00222B4C"/>
    <w:rsid w:val="00222BD1"/>
    <w:rsid w:val="00222E0D"/>
    <w:rsid w:val="00223043"/>
    <w:rsid w:val="002239A1"/>
    <w:rsid w:val="00223CA0"/>
    <w:rsid w:val="00223DDE"/>
    <w:rsid w:val="00223F5E"/>
    <w:rsid w:val="00223F64"/>
    <w:rsid w:val="00224560"/>
    <w:rsid w:val="00224A4F"/>
    <w:rsid w:val="00224AAD"/>
    <w:rsid w:val="00224D78"/>
    <w:rsid w:val="00225075"/>
    <w:rsid w:val="00225662"/>
    <w:rsid w:val="00225808"/>
    <w:rsid w:val="00225AEC"/>
    <w:rsid w:val="002260E6"/>
    <w:rsid w:val="00226341"/>
    <w:rsid w:val="00226652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29E"/>
    <w:rsid w:val="00240493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664"/>
    <w:rsid w:val="00244B77"/>
    <w:rsid w:val="00244E25"/>
    <w:rsid w:val="00244EE7"/>
    <w:rsid w:val="002452B9"/>
    <w:rsid w:val="002452D6"/>
    <w:rsid w:val="00245C81"/>
    <w:rsid w:val="00246619"/>
    <w:rsid w:val="002469C9"/>
    <w:rsid w:val="00246A7A"/>
    <w:rsid w:val="00246CD0"/>
    <w:rsid w:val="0024750B"/>
    <w:rsid w:val="0024798F"/>
    <w:rsid w:val="00247CAE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49C6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203"/>
    <w:rsid w:val="0026056D"/>
    <w:rsid w:val="00260729"/>
    <w:rsid w:val="002609DC"/>
    <w:rsid w:val="00260B44"/>
    <w:rsid w:val="00260E12"/>
    <w:rsid w:val="00261062"/>
    <w:rsid w:val="00261241"/>
    <w:rsid w:val="0026153C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3E23"/>
    <w:rsid w:val="002642CC"/>
    <w:rsid w:val="002644C7"/>
    <w:rsid w:val="002647D5"/>
    <w:rsid w:val="002647E0"/>
    <w:rsid w:val="0026489F"/>
    <w:rsid w:val="00264B87"/>
    <w:rsid w:val="0026534D"/>
    <w:rsid w:val="00265A31"/>
    <w:rsid w:val="00265E66"/>
    <w:rsid w:val="002664A8"/>
    <w:rsid w:val="0026669E"/>
    <w:rsid w:val="002669B1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0E78"/>
    <w:rsid w:val="00271C19"/>
    <w:rsid w:val="002723CD"/>
    <w:rsid w:val="00272516"/>
    <w:rsid w:val="00273711"/>
    <w:rsid w:val="002737DC"/>
    <w:rsid w:val="00273C05"/>
    <w:rsid w:val="00274380"/>
    <w:rsid w:val="002744A2"/>
    <w:rsid w:val="0027492D"/>
    <w:rsid w:val="002749A4"/>
    <w:rsid w:val="00276094"/>
    <w:rsid w:val="00276312"/>
    <w:rsid w:val="002765F4"/>
    <w:rsid w:val="002769BD"/>
    <w:rsid w:val="0027782E"/>
    <w:rsid w:val="00277875"/>
    <w:rsid w:val="00277C55"/>
    <w:rsid w:val="00277E70"/>
    <w:rsid w:val="00277F87"/>
    <w:rsid w:val="002809FA"/>
    <w:rsid w:val="00281008"/>
    <w:rsid w:val="002816A8"/>
    <w:rsid w:val="00281D9C"/>
    <w:rsid w:val="0028283D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24C"/>
    <w:rsid w:val="002864D0"/>
    <w:rsid w:val="00287B43"/>
    <w:rsid w:val="00287D7E"/>
    <w:rsid w:val="00290241"/>
    <w:rsid w:val="00290A3C"/>
    <w:rsid w:val="00290E27"/>
    <w:rsid w:val="00291984"/>
    <w:rsid w:val="002919EF"/>
    <w:rsid w:val="00291BFF"/>
    <w:rsid w:val="00291E45"/>
    <w:rsid w:val="00292337"/>
    <w:rsid w:val="00292934"/>
    <w:rsid w:val="00292D81"/>
    <w:rsid w:val="002939F2"/>
    <w:rsid w:val="00293A4A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97E2A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0D11"/>
    <w:rsid w:val="002B12AA"/>
    <w:rsid w:val="002B1411"/>
    <w:rsid w:val="002B1612"/>
    <w:rsid w:val="002B17E1"/>
    <w:rsid w:val="002B1A66"/>
    <w:rsid w:val="002B1B7D"/>
    <w:rsid w:val="002B23F9"/>
    <w:rsid w:val="002B27AF"/>
    <w:rsid w:val="002B284D"/>
    <w:rsid w:val="002B2927"/>
    <w:rsid w:val="002B2CB8"/>
    <w:rsid w:val="002B2D62"/>
    <w:rsid w:val="002B2F95"/>
    <w:rsid w:val="002B332D"/>
    <w:rsid w:val="002B349B"/>
    <w:rsid w:val="002B39B5"/>
    <w:rsid w:val="002B3B07"/>
    <w:rsid w:val="002B3EEA"/>
    <w:rsid w:val="002B424B"/>
    <w:rsid w:val="002B43CC"/>
    <w:rsid w:val="002B4727"/>
    <w:rsid w:val="002B47F4"/>
    <w:rsid w:val="002B482C"/>
    <w:rsid w:val="002B4E12"/>
    <w:rsid w:val="002B5533"/>
    <w:rsid w:val="002B57E4"/>
    <w:rsid w:val="002B57F9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9C1"/>
    <w:rsid w:val="002C0AB7"/>
    <w:rsid w:val="002C118E"/>
    <w:rsid w:val="002C16C8"/>
    <w:rsid w:val="002C224E"/>
    <w:rsid w:val="002C27DC"/>
    <w:rsid w:val="002C2952"/>
    <w:rsid w:val="002C2D07"/>
    <w:rsid w:val="002C3060"/>
    <w:rsid w:val="002C323F"/>
    <w:rsid w:val="002C3837"/>
    <w:rsid w:val="002C39AA"/>
    <w:rsid w:val="002C46F8"/>
    <w:rsid w:val="002C4789"/>
    <w:rsid w:val="002C4940"/>
    <w:rsid w:val="002C49F4"/>
    <w:rsid w:val="002C4C19"/>
    <w:rsid w:val="002C4FD1"/>
    <w:rsid w:val="002C5306"/>
    <w:rsid w:val="002C5329"/>
    <w:rsid w:val="002C534B"/>
    <w:rsid w:val="002C6218"/>
    <w:rsid w:val="002C64FC"/>
    <w:rsid w:val="002C6BAE"/>
    <w:rsid w:val="002C6E45"/>
    <w:rsid w:val="002C6FC7"/>
    <w:rsid w:val="002D0227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3F9F"/>
    <w:rsid w:val="002D425F"/>
    <w:rsid w:val="002D444E"/>
    <w:rsid w:val="002D447D"/>
    <w:rsid w:val="002D48AA"/>
    <w:rsid w:val="002D4A7C"/>
    <w:rsid w:val="002D5D69"/>
    <w:rsid w:val="002D5DF6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FF4"/>
    <w:rsid w:val="002E13E0"/>
    <w:rsid w:val="002E18A5"/>
    <w:rsid w:val="002E1C09"/>
    <w:rsid w:val="002E1F19"/>
    <w:rsid w:val="002E1FF6"/>
    <w:rsid w:val="002E202F"/>
    <w:rsid w:val="002E27F3"/>
    <w:rsid w:val="002E3177"/>
    <w:rsid w:val="002E3609"/>
    <w:rsid w:val="002E3808"/>
    <w:rsid w:val="002E448F"/>
    <w:rsid w:val="002E4825"/>
    <w:rsid w:val="002E4995"/>
    <w:rsid w:val="002E4B7F"/>
    <w:rsid w:val="002E50F8"/>
    <w:rsid w:val="002E566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004E"/>
    <w:rsid w:val="002F009B"/>
    <w:rsid w:val="002F15E1"/>
    <w:rsid w:val="002F1F38"/>
    <w:rsid w:val="002F20EC"/>
    <w:rsid w:val="002F2285"/>
    <w:rsid w:val="002F298D"/>
    <w:rsid w:val="002F3680"/>
    <w:rsid w:val="002F376C"/>
    <w:rsid w:val="002F3773"/>
    <w:rsid w:val="002F3C51"/>
    <w:rsid w:val="002F4793"/>
    <w:rsid w:val="002F4C67"/>
    <w:rsid w:val="002F4CE0"/>
    <w:rsid w:val="002F5106"/>
    <w:rsid w:val="002F5232"/>
    <w:rsid w:val="002F5786"/>
    <w:rsid w:val="002F5B1C"/>
    <w:rsid w:val="002F5E09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8D5"/>
    <w:rsid w:val="00301E89"/>
    <w:rsid w:val="003020C4"/>
    <w:rsid w:val="0030230B"/>
    <w:rsid w:val="003024C6"/>
    <w:rsid w:val="00302A17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681"/>
    <w:rsid w:val="00306841"/>
    <w:rsid w:val="003068A0"/>
    <w:rsid w:val="00306E3A"/>
    <w:rsid w:val="00307572"/>
    <w:rsid w:val="003076C2"/>
    <w:rsid w:val="0031050D"/>
    <w:rsid w:val="003105F0"/>
    <w:rsid w:val="003108C4"/>
    <w:rsid w:val="003109AD"/>
    <w:rsid w:val="003111B4"/>
    <w:rsid w:val="003116E2"/>
    <w:rsid w:val="003117E8"/>
    <w:rsid w:val="003119FB"/>
    <w:rsid w:val="00312E80"/>
    <w:rsid w:val="003130BF"/>
    <w:rsid w:val="0031388B"/>
    <w:rsid w:val="00313A4D"/>
    <w:rsid w:val="003140BA"/>
    <w:rsid w:val="0031453C"/>
    <w:rsid w:val="003148FE"/>
    <w:rsid w:val="00314BD9"/>
    <w:rsid w:val="003151A9"/>
    <w:rsid w:val="003152F6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17A22"/>
    <w:rsid w:val="0032036B"/>
    <w:rsid w:val="003214A0"/>
    <w:rsid w:val="00321D10"/>
    <w:rsid w:val="00321D22"/>
    <w:rsid w:val="00321DA7"/>
    <w:rsid w:val="003221E4"/>
    <w:rsid w:val="003224F3"/>
    <w:rsid w:val="00322665"/>
    <w:rsid w:val="00322B6A"/>
    <w:rsid w:val="00323059"/>
    <w:rsid w:val="00323F07"/>
    <w:rsid w:val="00324D7C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C90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77C"/>
    <w:rsid w:val="00334E2D"/>
    <w:rsid w:val="00334F52"/>
    <w:rsid w:val="0033531F"/>
    <w:rsid w:val="00335FA2"/>
    <w:rsid w:val="003365DB"/>
    <w:rsid w:val="003371D1"/>
    <w:rsid w:val="00337B91"/>
    <w:rsid w:val="003402E2"/>
    <w:rsid w:val="003407F6"/>
    <w:rsid w:val="00340C56"/>
    <w:rsid w:val="00341AF4"/>
    <w:rsid w:val="00341EA0"/>
    <w:rsid w:val="00342370"/>
    <w:rsid w:val="0034259B"/>
    <w:rsid w:val="0034269F"/>
    <w:rsid w:val="00342904"/>
    <w:rsid w:val="00342A11"/>
    <w:rsid w:val="00342AD1"/>
    <w:rsid w:val="00342B41"/>
    <w:rsid w:val="00342FA4"/>
    <w:rsid w:val="003430C3"/>
    <w:rsid w:val="003433EF"/>
    <w:rsid w:val="0034348C"/>
    <w:rsid w:val="003435D4"/>
    <w:rsid w:val="003435DC"/>
    <w:rsid w:val="003443E5"/>
    <w:rsid w:val="00344AE8"/>
    <w:rsid w:val="00344BBF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2D7"/>
    <w:rsid w:val="00350313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5B5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729C"/>
    <w:rsid w:val="00357466"/>
    <w:rsid w:val="003575EA"/>
    <w:rsid w:val="00357669"/>
    <w:rsid w:val="00357722"/>
    <w:rsid w:val="003579C4"/>
    <w:rsid w:val="00357C71"/>
    <w:rsid w:val="00360473"/>
    <w:rsid w:val="00361A4A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689"/>
    <w:rsid w:val="00365765"/>
    <w:rsid w:val="00365AF9"/>
    <w:rsid w:val="00365B96"/>
    <w:rsid w:val="00366B47"/>
    <w:rsid w:val="003672F2"/>
    <w:rsid w:val="00367C33"/>
    <w:rsid w:val="00367DA3"/>
    <w:rsid w:val="0037013B"/>
    <w:rsid w:val="00370613"/>
    <w:rsid w:val="00370849"/>
    <w:rsid w:val="00370A1F"/>
    <w:rsid w:val="00370A69"/>
    <w:rsid w:val="0037147B"/>
    <w:rsid w:val="0037163E"/>
    <w:rsid w:val="00371C44"/>
    <w:rsid w:val="003723AF"/>
    <w:rsid w:val="003724E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3D3"/>
    <w:rsid w:val="0037548C"/>
    <w:rsid w:val="00375AF4"/>
    <w:rsid w:val="00375CEC"/>
    <w:rsid w:val="00375FCA"/>
    <w:rsid w:val="003764DA"/>
    <w:rsid w:val="00376500"/>
    <w:rsid w:val="00376D7A"/>
    <w:rsid w:val="00376D94"/>
    <w:rsid w:val="00376E50"/>
    <w:rsid w:val="00377192"/>
    <w:rsid w:val="00377508"/>
    <w:rsid w:val="003775E5"/>
    <w:rsid w:val="003801E1"/>
    <w:rsid w:val="003803B0"/>
    <w:rsid w:val="0038071C"/>
    <w:rsid w:val="00380B87"/>
    <w:rsid w:val="00380BCE"/>
    <w:rsid w:val="00380EEC"/>
    <w:rsid w:val="00380FAC"/>
    <w:rsid w:val="003815E5"/>
    <w:rsid w:val="00381998"/>
    <w:rsid w:val="00382AE3"/>
    <w:rsid w:val="00382ECD"/>
    <w:rsid w:val="00382F66"/>
    <w:rsid w:val="00383F52"/>
    <w:rsid w:val="00384666"/>
    <w:rsid w:val="003848B8"/>
    <w:rsid w:val="0038607E"/>
    <w:rsid w:val="003868D2"/>
    <w:rsid w:val="00387115"/>
    <w:rsid w:val="00387848"/>
    <w:rsid w:val="003878FC"/>
    <w:rsid w:val="00387ECD"/>
    <w:rsid w:val="00390373"/>
    <w:rsid w:val="00390655"/>
    <w:rsid w:val="0039074B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79"/>
    <w:rsid w:val="00395AC9"/>
    <w:rsid w:val="003964F2"/>
    <w:rsid w:val="0039696C"/>
    <w:rsid w:val="00396F9C"/>
    <w:rsid w:val="00397083"/>
    <w:rsid w:val="00397B7B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0249"/>
    <w:rsid w:val="003B11E4"/>
    <w:rsid w:val="003B122F"/>
    <w:rsid w:val="003B1281"/>
    <w:rsid w:val="003B1310"/>
    <w:rsid w:val="003B18CA"/>
    <w:rsid w:val="003B19A9"/>
    <w:rsid w:val="003B1A5A"/>
    <w:rsid w:val="003B1B83"/>
    <w:rsid w:val="003B1DE0"/>
    <w:rsid w:val="003B23BD"/>
    <w:rsid w:val="003B2475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DDA"/>
    <w:rsid w:val="003C2FE6"/>
    <w:rsid w:val="003C33C7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5A97"/>
    <w:rsid w:val="003C62E7"/>
    <w:rsid w:val="003C65A8"/>
    <w:rsid w:val="003C72D5"/>
    <w:rsid w:val="003C7557"/>
    <w:rsid w:val="003C7B5C"/>
    <w:rsid w:val="003C7DAA"/>
    <w:rsid w:val="003C7F9D"/>
    <w:rsid w:val="003D0946"/>
    <w:rsid w:val="003D0BE4"/>
    <w:rsid w:val="003D0C8D"/>
    <w:rsid w:val="003D0E47"/>
    <w:rsid w:val="003D1303"/>
    <w:rsid w:val="003D13A3"/>
    <w:rsid w:val="003D14B0"/>
    <w:rsid w:val="003D1954"/>
    <w:rsid w:val="003D1CF8"/>
    <w:rsid w:val="003D1E39"/>
    <w:rsid w:val="003D2543"/>
    <w:rsid w:val="003D270B"/>
    <w:rsid w:val="003D28A0"/>
    <w:rsid w:val="003D2B52"/>
    <w:rsid w:val="003D31BA"/>
    <w:rsid w:val="003D35BE"/>
    <w:rsid w:val="003D3918"/>
    <w:rsid w:val="003D3DE5"/>
    <w:rsid w:val="003D3F87"/>
    <w:rsid w:val="003D4083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BA8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05E"/>
    <w:rsid w:val="003E4150"/>
    <w:rsid w:val="003E4239"/>
    <w:rsid w:val="003E4EB2"/>
    <w:rsid w:val="003E4EEB"/>
    <w:rsid w:val="003E5055"/>
    <w:rsid w:val="003E5265"/>
    <w:rsid w:val="003E52CB"/>
    <w:rsid w:val="003E5584"/>
    <w:rsid w:val="003E56B9"/>
    <w:rsid w:val="003E5FFD"/>
    <w:rsid w:val="003E639C"/>
    <w:rsid w:val="003E65C0"/>
    <w:rsid w:val="003E6A8B"/>
    <w:rsid w:val="003E6EED"/>
    <w:rsid w:val="003E705B"/>
    <w:rsid w:val="003E72A5"/>
    <w:rsid w:val="003E7EB1"/>
    <w:rsid w:val="003F0191"/>
    <w:rsid w:val="003F052B"/>
    <w:rsid w:val="003F0BD4"/>
    <w:rsid w:val="003F0DE1"/>
    <w:rsid w:val="003F1630"/>
    <w:rsid w:val="003F188E"/>
    <w:rsid w:val="003F191C"/>
    <w:rsid w:val="003F1BE9"/>
    <w:rsid w:val="003F259A"/>
    <w:rsid w:val="003F2CD6"/>
    <w:rsid w:val="003F327C"/>
    <w:rsid w:val="003F4100"/>
    <w:rsid w:val="003F514E"/>
    <w:rsid w:val="003F53CE"/>
    <w:rsid w:val="003F550C"/>
    <w:rsid w:val="003F56F8"/>
    <w:rsid w:val="003F58CE"/>
    <w:rsid w:val="003F5AD3"/>
    <w:rsid w:val="003F5EF2"/>
    <w:rsid w:val="003F5FBC"/>
    <w:rsid w:val="003F60D1"/>
    <w:rsid w:val="003F619D"/>
    <w:rsid w:val="003F686B"/>
    <w:rsid w:val="003F6981"/>
    <w:rsid w:val="003F6CCC"/>
    <w:rsid w:val="003F6D68"/>
    <w:rsid w:val="003F6E0F"/>
    <w:rsid w:val="003F704C"/>
    <w:rsid w:val="003F74DE"/>
    <w:rsid w:val="003F7559"/>
    <w:rsid w:val="003F7F67"/>
    <w:rsid w:val="0040084D"/>
    <w:rsid w:val="00401715"/>
    <w:rsid w:val="004018C6"/>
    <w:rsid w:val="004019D2"/>
    <w:rsid w:val="00401F4E"/>
    <w:rsid w:val="00402D8C"/>
    <w:rsid w:val="00402F7A"/>
    <w:rsid w:val="0040340A"/>
    <w:rsid w:val="004036DA"/>
    <w:rsid w:val="00403A13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A19"/>
    <w:rsid w:val="00414FF8"/>
    <w:rsid w:val="00415259"/>
    <w:rsid w:val="004155E9"/>
    <w:rsid w:val="004156DF"/>
    <w:rsid w:val="00415C24"/>
    <w:rsid w:val="0041613D"/>
    <w:rsid w:val="0041638B"/>
    <w:rsid w:val="0041638F"/>
    <w:rsid w:val="00416C1B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2FEC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3F8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54F"/>
    <w:rsid w:val="00430EAA"/>
    <w:rsid w:val="004317AA"/>
    <w:rsid w:val="00431BC0"/>
    <w:rsid w:val="004320F1"/>
    <w:rsid w:val="0043241D"/>
    <w:rsid w:val="004324AE"/>
    <w:rsid w:val="00432BAF"/>
    <w:rsid w:val="0043396D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963"/>
    <w:rsid w:val="00435AF5"/>
    <w:rsid w:val="00435B68"/>
    <w:rsid w:val="00435BBB"/>
    <w:rsid w:val="00435EA5"/>
    <w:rsid w:val="004364CA"/>
    <w:rsid w:val="004365D6"/>
    <w:rsid w:val="00436F98"/>
    <w:rsid w:val="0043703D"/>
    <w:rsid w:val="00437051"/>
    <w:rsid w:val="004378E0"/>
    <w:rsid w:val="00440021"/>
    <w:rsid w:val="00441409"/>
    <w:rsid w:val="0044182C"/>
    <w:rsid w:val="00441875"/>
    <w:rsid w:val="00441EBF"/>
    <w:rsid w:val="00442899"/>
    <w:rsid w:val="0044319A"/>
    <w:rsid w:val="00443E9A"/>
    <w:rsid w:val="00444633"/>
    <w:rsid w:val="0044476E"/>
    <w:rsid w:val="00445844"/>
    <w:rsid w:val="004459F8"/>
    <w:rsid w:val="00446046"/>
    <w:rsid w:val="0044628E"/>
    <w:rsid w:val="004467D5"/>
    <w:rsid w:val="00447287"/>
    <w:rsid w:val="00447808"/>
    <w:rsid w:val="00450059"/>
    <w:rsid w:val="00450695"/>
    <w:rsid w:val="00450C57"/>
    <w:rsid w:val="00451030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025"/>
    <w:rsid w:val="00456094"/>
    <w:rsid w:val="004568B0"/>
    <w:rsid w:val="00456AC3"/>
    <w:rsid w:val="0045707A"/>
    <w:rsid w:val="004570D9"/>
    <w:rsid w:val="00457A93"/>
    <w:rsid w:val="004600A6"/>
    <w:rsid w:val="00460375"/>
    <w:rsid w:val="004603C4"/>
    <w:rsid w:val="0046043D"/>
    <w:rsid w:val="00460875"/>
    <w:rsid w:val="00460967"/>
    <w:rsid w:val="00460D1D"/>
    <w:rsid w:val="0046108A"/>
    <w:rsid w:val="00461456"/>
    <w:rsid w:val="00461562"/>
    <w:rsid w:val="0046183C"/>
    <w:rsid w:val="00461EA5"/>
    <w:rsid w:val="00461FB5"/>
    <w:rsid w:val="00462262"/>
    <w:rsid w:val="00462BCE"/>
    <w:rsid w:val="00462F57"/>
    <w:rsid w:val="00463A7C"/>
    <w:rsid w:val="00463BBA"/>
    <w:rsid w:val="00463C3E"/>
    <w:rsid w:val="00464A9F"/>
    <w:rsid w:val="004652DD"/>
    <w:rsid w:val="004658E0"/>
    <w:rsid w:val="00465936"/>
    <w:rsid w:val="00466CA6"/>
    <w:rsid w:val="004678B5"/>
    <w:rsid w:val="00467E19"/>
    <w:rsid w:val="00470203"/>
    <w:rsid w:val="004708BC"/>
    <w:rsid w:val="00470A91"/>
    <w:rsid w:val="00470CA6"/>
    <w:rsid w:val="00471377"/>
    <w:rsid w:val="00471885"/>
    <w:rsid w:val="004719CD"/>
    <w:rsid w:val="00471DF0"/>
    <w:rsid w:val="00471E1C"/>
    <w:rsid w:val="00472033"/>
    <w:rsid w:val="00472334"/>
    <w:rsid w:val="00472ECA"/>
    <w:rsid w:val="004732FF"/>
    <w:rsid w:val="0047434D"/>
    <w:rsid w:val="00474755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77DAB"/>
    <w:rsid w:val="004816D7"/>
    <w:rsid w:val="00481E9A"/>
    <w:rsid w:val="004821E8"/>
    <w:rsid w:val="0048235E"/>
    <w:rsid w:val="00482729"/>
    <w:rsid w:val="0048284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0E9"/>
    <w:rsid w:val="004912BD"/>
    <w:rsid w:val="004912F0"/>
    <w:rsid w:val="004915FC"/>
    <w:rsid w:val="00491CD6"/>
    <w:rsid w:val="00491CFE"/>
    <w:rsid w:val="0049229E"/>
    <w:rsid w:val="004924F7"/>
    <w:rsid w:val="00492560"/>
    <w:rsid w:val="004928CB"/>
    <w:rsid w:val="004930EB"/>
    <w:rsid w:val="00493DFB"/>
    <w:rsid w:val="00494900"/>
    <w:rsid w:val="00494D3D"/>
    <w:rsid w:val="00494D83"/>
    <w:rsid w:val="004952A0"/>
    <w:rsid w:val="0049537B"/>
    <w:rsid w:val="00495B23"/>
    <w:rsid w:val="0049622B"/>
    <w:rsid w:val="00496BAA"/>
    <w:rsid w:val="0049708C"/>
    <w:rsid w:val="00497167"/>
    <w:rsid w:val="00497433"/>
    <w:rsid w:val="004974BE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52C4"/>
    <w:rsid w:val="004A5397"/>
    <w:rsid w:val="004A5410"/>
    <w:rsid w:val="004A57A7"/>
    <w:rsid w:val="004A5B64"/>
    <w:rsid w:val="004A6391"/>
    <w:rsid w:val="004A6C22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89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46D"/>
    <w:rsid w:val="004C4752"/>
    <w:rsid w:val="004C481E"/>
    <w:rsid w:val="004C53B1"/>
    <w:rsid w:val="004C5511"/>
    <w:rsid w:val="004C5C96"/>
    <w:rsid w:val="004C6457"/>
    <w:rsid w:val="004C665D"/>
    <w:rsid w:val="004C6697"/>
    <w:rsid w:val="004C66A0"/>
    <w:rsid w:val="004C70FE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4B9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34"/>
    <w:rsid w:val="004E1FA4"/>
    <w:rsid w:val="004E20BF"/>
    <w:rsid w:val="004E22AB"/>
    <w:rsid w:val="004E2734"/>
    <w:rsid w:val="004E2F2E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5E5"/>
    <w:rsid w:val="004F08D8"/>
    <w:rsid w:val="004F0CC3"/>
    <w:rsid w:val="004F0CFA"/>
    <w:rsid w:val="004F0D4E"/>
    <w:rsid w:val="004F1247"/>
    <w:rsid w:val="004F26A4"/>
    <w:rsid w:val="004F2E87"/>
    <w:rsid w:val="004F351A"/>
    <w:rsid w:val="004F36AC"/>
    <w:rsid w:val="004F3EA9"/>
    <w:rsid w:val="004F4CB5"/>
    <w:rsid w:val="004F56AB"/>
    <w:rsid w:val="004F585D"/>
    <w:rsid w:val="004F5B69"/>
    <w:rsid w:val="004F5F8A"/>
    <w:rsid w:val="004F671E"/>
    <w:rsid w:val="004F6768"/>
    <w:rsid w:val="004F7003"/>
    <w:rsid w:val="004F7F4E"/>
    <w:rsid w:val="005006E4"/>
    <w:rsid w:val="00500911"/>
    <w:rsid w:val="0050162E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07E72"/>
    <w:rsid w:val="0051032B"/>
    <w:rsid w:val="00510368"/>
    <w:rsid w:val="00510429"/>
    <w:rsid w:val="00510480"/>
    <w:rsid w:val="005106C0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72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4A53"/>
    <w:rsid w:val="0052533D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47C"/>
    <w:rsid w:val="00531CA1"/>
    <w:rsid w:val="00531FF5"/>
    <w:rsid w:val="0053239F"/>
    <w:rsid w:val="00532A93"/>
    <w:rsid w:val="005338AF"/>
    <w:rsid w:val="0053417F"/>
    <w:rsid w:val="00535E4C"/>
    <w:rsid w:val="00536099"/>
    <w:rsid w:val="0053679A"/>
    <w:rsid w:val="00536E98"/>
    <w:rsid w:val="00537396"/>
    <w:rsid w:val="00537798"/>
    <w:rsid w:val="00537EE9"/>
    <w:rsid w:val="00540B36"/>
    <w:rsid w:val="00541503"/>
    <w:rsid w:val="00541741"/>
    <w:rsid w:val="00541FCE"/>
    <w:rsid w:val="005420EF"/>
    <w:rsid w:val="005423D0"/>
    <w:rsid w:val="005426C2"/>
    <w:rsid w:val="00542BFD"/>
    <w:rsid w:val="00542C0F"/>
    <w:rsid w:val="00542D88"/>
    <w:rsid w:val="00543158"/>
    <w:rsid w:val="005432B6"/>
    <w:rsid w:val="0054347A"/>
    <w:rsid w:val="0054347F"/>
    <w:rsid w:val="00543824"/>
    <w:rsid w:val="00543CBB"/>
    <w:rsid w:val="00544A81"/>
    <w:rsid w:val="00545A14"/>
    <w:rsid w:val="005464EE"/>
    <w:rsid w:val="005471D4"/>
    <w:rsid w:val="00547350"/>
    <w:rsid w:val="005476E2"/>
    <w:rsid w:val="0055050E"/>
    <w:rsid w:val="00550547"/>
    <w:rsid w:val="00550F8E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4A83"/>
    <w:rsid w:val="00555186"/>
    <w:rsid w:val="0055567F"/>
    <w:rsid w:val="005557A7"/>
    <w:rsid w:val="00555851"/>
    <w:rsid w:val="00555C94"/>
    <w:rsid w:val="00556034"/>
    <w:rsid w:val="005560F0"/>
    <w:rsid w:val="00556901"/>
    <w:rsid w:val="00556D04"/>
    <w:rsid w:val="0055713E"/>
    <w:rsid w:val="00557370"/>
    <w:rsid w:val="005573BF"/>
    <w:rsid w:val="00560928"/>
    <w:rsid w:val="00561414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3F07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FA"/>
    <w:rsid w:val="0056624D"/>
    <w:rsid w:val="005665F2"/>
    <w:rsid w:val="00566B54"/>
    <w:rsid w:val="00566BDA"/>
    <w:rsid w:val="00566EC6"/>
    <w:rsid w:val="00567CF1"/>
    <w:rsid w:val="00567D7D"/>
    <w:rsid w:val="00570253"/>
    <w:rsid w:val="00570626"/>
    <w:rsid w:val="0057104D"/>
    <w:rsid w:val="00571105"/>
    <w:rsid w:val="00571281"/>
    <w:rsid w:val="005714DB"/>
    <w:rsid w:val="00571780"/>
    <w:rsid w:val="0057178D"/>
    <w:rsid w:val="005717D9"/>
    <w:rsid w:val="00571864"/>
    <w:rsid w:val="00571895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2C7"/>
    <w:rsid w:val="00573ECC"/>
    <w:rsid w:val="00574287"/>
    <w:rsid w:val="00574A0B"/>
    <w:rsid w:val="00574B1C"/>
    <w:rsid w:val="00574D76"/>
    <w:rsid w:val="005751FD"/>
    <w:rsid w:val="005758F9"/>
    <w:rsid w:val="00575A3B"/>
    <w:rsid w:val="00575D26"/>
    <w:rsid w:val="00576623"/>
    <w:rsid w:val="00577308"/>
    <w:rsid w:val="00577854"/>
    <w:rsid w:val="00580512"/>
    <w:rsid w:val="005806BA"/>
    <w:rsid w:val="00580866"/>
    <w:rsid w:val="00580A5B"/>
    <w:rsid w:val="00580DAB"/>
    <w:rsid w:val="005810BC"/>
    <w:rsid w:val="00581246"/>
    <w:rsid w:val="00581464"/>
    <w:rsid w:val="00582AA0"/>
    <w:rsid w:val="00582C69"/>
    <w:rsid w:val="00582CA9"/>
    <w:rsid w:val="00582CDD"/>
    <w:rsid w:val="00583490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64FF"/>
    <w:rsid w:val="00587380"/>
    <w:rsid w:val="00587D97"/>
    <w:rsid w:val="00590055"/>
    <w:rsid w:val="00590104"/>
    <w:rsid w:val="005902CA"/>
    <w:rsid w:val="00590A07"/>
    <w:rsid w:val="00590BD0"/>
    <w:rsid w:val="00590FF6"/>
    <w:rsid w:val="00591711"/>
    <w:rsid w:val="00592069"/>
    <w:rsid w:val="00592428"/>
    <w:rsid w:val="00592AD2"/>
    <w:rsid w:val="00592F63"/>
    <w:rsid w:val="0059361A"/>
    <w:rsid w:val="005939F9"/>
    <w:rsid w:val="00593EFF"/>
    <w:rsid w:val="00594D45"/>
    <w:rsid w:val="00594E31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471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D3A"/>
    <w:rsid w:val="005A6FE7"/>
    <w:rsid w:val="005A7328"/>
    <w:rsid w:val="005A7B66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639"/>
    <w:rsid w:val="005B37C8"/>
    <w:rsid w:val="005B38E5"/>
    <w:rsid w:val="005B3BDC"/>
    <w:rsid w:val="005B3C10"/>
    <w:rsid w:val="005B3D71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191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5E4B"/>
    <w:rsid w:val="005C60A2"/>
    <w:rsid w:val="005C63D1"/>
    <w:rsid w:val="005C692D"/>
    <w:rsid w:val="005C6AA8"/>
    <w:rsid w:val="005C6FF9"/>
    <w:rsid w:val="005C7307"/>
    <w:rsid w:val="005C7506"/>
    <w:rsid w:val="005C751F"/>
    <w:rsid w:val="005C7524"/>
    <w:rsid w:val="005C7B64"/>
    <w:rsid w:val="005C7D6E"/>
    <w:rsid w:val="005D0F6B"/>
    <w:rsid w:val="005D1056"/>
    <w:rsid w:val="005D1811"/>
    <w:rsid w:val="005D1FF0"/>
    <w:rsid w:val="005D237F"/>
    <w:rsid w:val="005D28EB"/>
    <w:rsid w:val="005D369A"/>
    <w:rsid w:val="005D37D2"/>
    <w:rsid w:val="005D4087"/>
    <w:rsid w:val="005D40DE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7B7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3B2F"/>
    <w:rsid w:val="005F3E92"/>
    <w:rsid w:val="005F4184"/>
    <w:rsid w:val="005F422F"/>
    <w:rsid w:val="005F463D"/>
    <w:rsid w:val="005F5A88"/>
    <w:rsid w:val="005F5EEA"/>
    <w:rsid w:val="005F655E"/>
    <w:rsid w:val="005F6758"/>
    <w:rsid w:val="005F6DEB"/>
    <w:rsid w:val="005F70AF"/>
    <w:rsid w:val="005F73F8"/>
    <w:rsid w:val="005F76E7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4D0D"/>
    <w:rsid w:val="00605078"/>
    <w:rsid w:val="00605769"/>
    <w:rsid w:val="00605AA1"/>
    <w:rsid w:val="00605D8B"/>
    <w:rsid w:val="00606FA6"/>
    <w:rsid w:val="006073CA"/>
    <w:rsid w:val="0060787E"/>
    <w:rsid w:val="006078D8"/>
    <w:rsid w:val="00607D2A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700"/>
    <w:rsid w:val="00614B17"/>
    <w:rsid w:val="0061526D"/>
    <w:rsid w:val="006157A2"/>
    <w:rsid w:val="00615CFA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3F21"/>
    <w:rsid w:val="00624D24"/>
    <w:rsid w:val="00624E3B"/>
    <w:rsid w:val="00625364"/>
    <w:rsid w:val="006258D0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2602"/>
    <w:rsid w:val="0063300F"/>
    <w:rsid w:val="0063354F"/>
    <w:rsid w:val="00633F71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237"/>
    <w:rsid w:val="00637589"/>
    <w:rsid w:val="00637D9A"/>
    <w:rsid w:val="00640EE8"/>
    <w:rsid w:val="00641218"/>
    <w:rsid w:val="006428F2"/>
    <w:rsid w:val="006431F0"/>
    <w:rsid w:val="006437EC"/>
    <w:rsid w:val="00643843"/>
    <w:rsid w:val="00643C50"/>
    <w:rsid w:val="00644083"/>
    <w:rsid w:val="006445E5"/>
    <w:rsid w:val="006446E1"/>
    <w:rsid w:val="00644892"/>
    <w:rsid w:val="00644D66"/>
    <w:rsid w:val="006456AF"/>
    <w:rsid w:val="00645770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4A"/>
    <w:rsid w:val="00647E6B"/>
    <w:rsid w:val="00647EAA"/>
    <w:rsid w:val="00647F31"/>
    <w:rsid w:val="006508F4"/>
    <w:rsid w:val="00650C52"/>
    <w:rsid w:val="00651765"/>
    <w:rsid w:val="00651872"/>
    <w:rsid w:val="00651E72"/>
    <w:rsid w:val="00651FE7"/>
    <w:rsid w:val="006521FA"/>
    <w:rsid w:val="0065240D"/>
    <w:rsid w:val="00652695"/>
    <w:rsid w:val="006526F7"/>
    <w:rsid w:val="006528EC"/>
    <w:rsid w:val="00652BF5"/>
    <w:rsid w:val="00652DA6"/>
    <w:rsid w:val="00652E11"/>
    <w:rsid w:val="00652F1F"/>
    <w:rsid w:val="00653107"/>
    <w:rsid w:val="00653176"/>
    <w:rsid w:val="00653817"/>
    <w:rsid w:val="006538D9"/>
    <w:rsid w:val="006540BF"/>
    <w:rsid w:val="0065487C"/>
    <w:rsid w:val="00654960"/>
    <w:rsid w:val="006549EF"/>
    <w:rsid w:val="00654BFD"/>
    <w:rsid w:val="00656211"/>
    <w:rsid w:val="00656243"/>
    <w:rsid w:val="006565E0"/>
    <w:rsid w:val="006570BB"/>
    <w:rsid w:val="00660194"/>
    <w:rsid w:val="0066063F"/>
    <w:rsid w:val="0066152C"/>
    <w:rsid w:val="00661D63"/>
    <w:rsid w:val="00661ECC"/>
    <w:rsid w:val="00662074"/>
    <w:rsid w:val="00662244"/>
    <w:rsid w:val="006626D8"/>
    <w:rsid w:val="00664200"/>
    <w:rsid w:val="00664487"/>
    <w:rsid w:val="00664979"/>
    <w:rsid w:val="00664DB7"/>
    <w:rsid w:val="00664F03"/>
    <w:rsid w:val="00665227"/>
    <w:rsid w:val="0066542E"/>
    <w:rsid w:val="0066565A"/>
    <w:rsid w:val="00666134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7A1"/>
    <w:rsid w:val="00682C30"/>
    <w:rsid w:val="00683F66"/>
    <w:rsid w:val="00683FC6"/>
    <w:rsid w:val="00684049"/>
    <w:rsid w:val="00684755"/>
    <w:rsid w:val="006847B9"/>
    <w:rsid w:val="00684876"/>
    <w:rsid w:val="00684EB1"/>
    <w:rsid w:val="00685254"/>
    <w:rsid w:val="00685394"/>
    <w:rsid w:val="00685B13"/>
    <w:rsid w:val="00685C73"/>
    <w:rsid w:val="006863E4"/>
    <w:rsid w:val="00686F4A"/>
    <w:rsid w:val="00687169"/>
    <w:rsid w:val="00687543"/>
    <w:rsid w:val="006875B3"/>
    <w:rsid w:val="0068765B"/>
    <w:rsid w:val="00687928"/>
    <w:rsid w:val="0069000C"/>
    <w:rsid w:val="00690198"/>
    <w:rsid w:val="00690C10"/>
    <w:rsid w:val="00691D20"/>
    <w:rsid w:val="00692204"/>
    <w:rsid w:val="006925C9"/>
    <w:rsid w:val="00692614"/>
    <w:rsid w:val="00692628"/>
    <w:rsid w:val="006930D3"/>
    <w:rsid w:val="00693251"/>
    <w:rsid w:val="006932D4"/>
    <w:rsid w:val="006938E8"/>
    <w:rsid w:val="00694256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6E1"/>
    <w:rsid w:val="006A3D40"/>
    <w:rsid w:val="006A3D5B"/>
    <w:rsid w:val="006A3F6E"/>
    <w:rsid w:val="006A503D"/>
    <w:rsid w:val="006A50F6"/>
    <w:rsid w:val="006A5216"/>
    <w:rsid w:val="006A533C"/>
    <w:rsid w:val="006A57F2"/>
    <w:rsid w:val="006A5AC7"/>
    <w:rsid w:val="006A5B16"/>
    <w:rsid w:val="006A61AD"/>
    <w:rsid w:val="006A6240"/>
    <w:rsid w:val="006A6349"/>
    <w:rsid w:val="006A6557"/>
    <w:rsid w:val="006A6FB8"/>
    <w:rsid w:val="006A733B"/>
    <w:rsid w:val="006A7F2A"/>
    <w:rsid w:val="006A7FBD"/>
    <w:rsid w:val="006B1682"/>
    <w:rsid w:val="006B261F"/>
    <w:rsid w:val="006B2FD2"/>
    <w:rsid w:val="006B32F2"/>
    <w:rsid w:val="006B34E5"/>
    <w:rsid w:val="006B3ABB"/>
    <w:rsid w:val="006B4869"/>
    <w:rsid w:val="006B4E41"/>
    <w:rsid w:val="006B4FD0"/>
    <w:rsid w:val="006B5036"/>
    <w:rsid w:val="006B5321"/>
    <w:rsid w:val="006B5618"/>
    <w:rsid w:val="006B6234"/>
    <w:rsid w:val="006B62CA"/>
    <w:rsid w:val="006B724D"/>
    <w:rsid w:val="006B79BE"/>
    <w:rsid w:val="006B7BCE"/>
    <w:rsid w:val="006C001B"/>
    <w:rsid w:val="006C03FF"/>
    <w:rsid w:val="006C067F"/>
    <w:rsid w:val="006C0E37"/>
    <w:rsid w:val="006C111A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8CE"/>
    <w:rsid w:val="006C392F"/>
    <w:rsid w:val="006C39B6"/>
    <w:rsid w:val="006C3A5A"/>
    <w:rsid w:val="006C3C2B"/>
    <w:rsid w:val="006C3D3E"/>
    <w:rsid w:val="006C3FD4"/>
    <w:rsid w:val="006C42F1"/>
    <w:rsid w:val="006C455E"/>
    <w:rsid w:val="006C4F7C"/>
    <w:rsid w:val="006C5A63"/>
    <w:rsid w:val="006C5AFA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BA8"/>
    <w:rsid w:val="006D1E1A"/>
    <w:rsid w:val="006D1FE6"/>
    <w:rsid w:val="006D230B"/>
    <w:rsid w:val="006D3031"/>
    <w:rsid w:val="006D35A8"/>
    <w:rsid w:val="006D3B2C"/>
    <w:rsid w:val="006D3F55"/>
    <w:rsid w:val="006D4120"/>
    <w:rsid w:val="006D415D"/>
    <w:rsid w:val="006D4370"/>
    <w:rsid w:val="006D4674"/>
    <w:rsid w:val="006D4E47"/>
    <w:rsid w:val="006D4EDC"/>
    <w:rsid w:val="006D5189"/>
    <w:rsid w:val="006D534C"/>
    <w:rsid w:val="006D56D0"/>
    <w:rsid w:val="006D57A2"/>
    <w:rsid w:val="006D5FA7"/>
    <w:rsid w:val="006D609A"/>
    <w:rsid w:val="006D66F7"/>
    <w:rsid w:val="006D69C6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568"/>
    <w:rsid w:val="006E47ED"/>
    <w:rsid w:val="006E4FB1"/>
    <w:rsid w:val="006E4FBE"/>
    <w:rsid w:val="006E53D0"/>
    <w:rsid w:val="006E5AE9"/>
    <w:rsid w:val="006E5BD6"/>
    <w:rsid w:val="006E649D"/>
    <w:rsid w:val="006E73C4"/>
    <w:rsid w:val="006E76D9"/>
    <w:rsid w:val="006E78FC"/>
    <w:rsid w:val="006E7A37"/>
    <w:rsid w:val="006E7D00"/>
    <w:rsid w:val="006F0676"/>
    <w:rsid w:val="006F09F5"/>
    <w:rsid w:val="006F1497"/>
    <w:rsid w:val="006F1FB1"/>
    <w:rsid w:val="006F2085"/>
    <w:rsid w:val="006F226F"/>
    <w:rsid w:val="006F285D"/>
    <w:rsid w:val="006F2B5D"/>
    <w:rsid w:val="006F3F0E"/>
    <w:rsid w:val="006F4B39"/>
    <w:rsid w:val="006F4B6C"/>
    <w:rsid w:val="006F5154"/>
    <w:rsid w:val="006F5207"/>
    <w:rsid w:val="006F5680"/>
    <w:rsid w:val="006F5754"/>
    <w:rsid w:val="006F5D41"/>
    <w:rsid w:val="006F5DAC"/>
    <w:rsid w:val="006F5F3A"/>
    <w:rsid w:val="006F648D"/>
    <w:rsid w:val="006F64DD"/>
    <w:rsid w:val="006F674E"/>
    <w:rsid w:val="006F6EB2"/>
    <w:rsid w:val="006F715C"/>
    <w:rsid w:val="006F7672"/>
    <w:rsid w:val="006F7A62"/>
    <w:rsid w:val="006F7A99"/>
    <w:rsid w:val="006F7F45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678"/>
    <w:rsid w:val="007038FA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245"/>
    <w:rsid w:val="0070633B"/>
    <w:rsid w:val="00706BDD"/>
    <w:rsid w:val="00706E77"/>
    <w:rsid w:val="00707082"/>
    <w:rsid w:val="0070773D"/>
    <w:rsid w:val="00707811"/>
    <w:rsid w:val="00707A07"/>
    <w:rsid w:val="00707F16"/>
    <w:rsid w:val="007100AD"/>
    <w:rsid w:val="007106BE"/>
    <w:rsid w:val="00710903"/>
    <w:rsid w:val="00711374"/>
    <w:rsid w:val="00711D2C"/>
    <w:rsid w:val="007124C4"/>
    <w:rsid w:val="007129E1"/>
    <w:rsid w:val="007134C5"/>
    <w:rsid w:val="00713526"/>
    <w:rsid w:val="00713599"/>
    <w:rsid w:val="00713682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5D6A"/>
    <w:rsid w:val="007161D9"/>
    <w:rsid w:val="00716405"/>
    <w:rsid w:val="0071663F"/>
    <w:rsid w:val="00716BBC"/>
    <w:rsid w:val="00716C8A"/>
    <w:rsid w:val="00716D0A"/>
    <w:rsid w:val="00716E1F"/>
    <w:rsid w:val="00716E45"/>
    <w:rsid w:val="0071725E"/>
    <w:rsid w:val="00717B6E"/>
    <w:rsid w:val="007203F8"/>
    <w:rsid w:val="00720B98"/>
    <w:rsid w:val="00720C23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705B"/>
    <w:rsid w:val="00727434"/>
    <w:rsid w:val="007279AF"/>
    <w:rsid w:val="00727C23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41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5E68"/>
    <w:rsid w:val="00736611"/>
    <w:rsid w:val="00736C79"/>
    <w:rsid w:val="0073700B"/>
    <w:rsid w:val="007370F2"/>
    <w:rsid w:val="00737179"/>
    <w:rsid w:val="00740398"/>
    <w:rsid w:val="0074178D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3DB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45F"/>
    <w:rsid w:val="007535D7"/>
    <w:rsid w:val="0075366F"/>
    <w:rsid w:val="00753808"/>
    <w:rsid w:val="00754203"/>
    <w:rsid w:val="0075429F"/>
    <w:rsid w:val="007546E9"/>
    <w:rsid w:val="007548D5"/>
    <w:rsid w:val="00754F74"/>
    <w:rsid w:val="0075537B"/>
    <w:rsid w:val="0075581D"/>
    <w:rsid w:val="00755DA5"/>
    <w:rsid w:val="0075624C"/>
    <w:rsid w:val="00756D4A"/>
    <w:rsid w:val="0075724D"/>
    <w:rsid w:val="00757709"/>
    <w:rsid w:val="00757760"/>
    <w:rsid w:val="00757922"/>
    <w:rsid w:val="00757BBB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2679"/>
    <w:rsid w:val="00763529"/>
    <w:rsid w:val="00763CDF"/>
    <w:rsid w:val="0076468D"/>
    <w:rsid w:val="007648FC"/>
    <w:rsid w:val="00764CFC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4B8"/>
    <w:rsid w:val="00767728"/>
    <w:rsid w:val="00767AEE"/>
    <w:rsid w:val="00767E6B"/>
    <w:rsid w:val="00767F30"/>
    <w:rsid w:val="00770232"/>
    <w:rsid w:val="007708A1"/>
    <w:rsid w:val="00771834"/>
    <w:rsid w:val="0077186B"/>
    <w:rsid w:val="007721F2"/>
    <w:rsid w:val="00772617"/>
    <w:rsid w:val="007729B2"/>
    <w:rsid w:val="00772AD8"/>
    <w:rsid w:val="00772B3C"/>
    <w:rsid w:val="00773242"/>
    <w:rsid w:val="0077342D"/>
    <w:rsid w:val="00773506"/>
    <w:rsid w:val="007737F1"/>
    <w:rsid w:val="00773C0A"/>
    <w:rsid w:val="007744C4"/>
    <w:rsid w:val="00774833"/>
    <w:rsid w:val="0077491C"/>
    <w:rsid w:val="007749E7"/>
    <w:rsid w:val="00774C49"/>
    <w:rsid w:val="007771B6"/>
    <w:rsid w:val="007771BE"/>
    <w:rsid w:val="0077735C"/>
    <w:rsid w:val="00777735"/>
    <w:rsid w:val="00777C4A"/>
    <w:rsid w:val="0078016F"/>
    <w:rsid w:val="0078022C"/>
    <w:rsid w:val="007805DC"/>
    <w:rsid w:val="00780D16"/>
    <w:rsid w:val="00781281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CBF"/>
    <w:rsid w:val="00785FC6"/>
    <w:rsid w:val="007860C9"/>
    <w:rsid w:val="00786459"/>
    <w:rsid w:val="0078691C"/>
    <w:rsid w:val="00786AE8"/>
    <w:rsid w:val="00786DC4"/>
    <w:rsid w:val="00787174"/>
    <w:rsid w:val="00787A56"/>
    <w:rsid w:val="007902AC"/>
    <w:rsid w:val="007902FB"/>
    <w:rsid w:val="007906DE"/>
    <w:rsid w:val="00790C30"/>
    <w:rsid w:val="00791148"/>
    <w:rsid w:val="007919C3"/>
    <w:rsid w:val="00791C2A"/>
    <w:rsid w:val="00791C5B"/>
    <w:rsid w:val="00791F49"/>
    <w:rsid w:val="00791F95"/>
    <w:rsid w:val="0079213B"/>
    <w:rsid w:val="00792447"/>
    <w:rsid w:val="00792643"/>
    <w:rsid w:val="007926A1"/>
    <w:rsid w:val="007927DE"/>
    <w:rsid w:val="007928CC"/>
    <w:rsid w:val="00792C1B"/>
    <w:rsid w:val="00792F38"/>
    <w:rsid w:val="00792F48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99F"/>
    <w:rsid w:val="00796C33"/>
    <w:rsid w:val="00796E05"/>
    <w:rsid w:val="00797925"/>
    <w:rsid w:val="00797C19"/>
    <w:rsid w:val="00797ECF"/>
    <w:rsid w:val="00797EF0"/>
    <w:rsid w:val="007A0314"/>
    <w:rsid w:val="007A0A8C"/>
    <w:rsid w:val="007A0CD9"/>
    <w:rsid w:val="007A0CF0"/>
    <w:rsid w:val="007A16F5"/>
    <w:rsid w:val="007A18E5"/>
    <w:rsid w:val="007A1D4F"/>
    <w:rsid w:val="007A23DF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719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33C6"/>
    <w:rsid w:val="007B34CA"/>
    <w:rsid w:val="007B43AE"/>
    <w:rsid w:val="007B44E6"/>
    <w:rsid w:val="007B4EF3"/>
    <w:rsid w:val="007B4F29"/>
    <w:rsid w:val="007B548D"/>
    <w:rsid w:val="007B56B7"/>
    <w:rsid w:val="007B577A"/>
    <w:rsid w:val="007B5A80"/>
    <w:rsid w:val="007B5CBF"/>
    <w:rsid w:val="007B60B2"/>
    <w:rsid w:val="007B61E0"/>
    <w:rsid w:val="007B7208"/>
    <w:rsid w:val="007B7449"/>
    <w:rsid w:val="007B7753"/>
    <w:rsid w:val="007B7DE6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733"/>
    <w:rsid w:val="007C383C"/>
    <w:rsid w:val="007C40B5"/>
    <w:rsid w:val="007C4736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1B6"/>
    <w:rsid w:val="007C6506"/>
    <w:rsid w:val="007C6866"/>
    <w:rsid w:val="007C6A4E"/>
    <w:rsid w:val="007C6B04"/>
    <w:rsid w:val="007C6BE4"/>
    <w:rsid w:val="007C7201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4F71"/>
    <w:rsid w:val="007D5667"/>
    <w:rsid w:val="007D5885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A98"/>
    <w:rsid w:val="007E1E97"/>
    <w:rsid w:val="007E2152"/>
    <w:rsid w:val="007E238F"/>
    <w:rsid w:val="007E2CDC"/>
    <w:rsid w:val="007E327A"/>
    <w:rsid w:val="007E32CB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6F98"/>
    <w:rsid w:val="007E71AE"/>
    <w:rsid w:val="007E78F1"/>
    <w:rsid w:val="007E7F68"/>
    <w:rsid w:val="007F03CC"/>
    <w:rsid w:val="007F0B69"/>
    <w:rsid w:val="007F0E72"/>
    <w:rsid w:val="007F0F18"/>
    <w:rsid w:val="007F19C0"/>
    <w:rsid w:val="007F1BE4"/>
    <w:rsid w:val="007F1EED"/>
    <w:rsid w:val="007F2380"/>
    <w:rsid w:val="007F3508"/>
    <w:rsid w:val="007F3CFA"/>
    <w:rsid w:val="007F3E36"/>
    <w:rsid w:val="007F4011"/>
    <w:rsid w:val="007F4449"/>
    <w:rsid w:val="007F4769"/>
    <w:rsid w:val="007F48A3"/>
    <w:rsid w:val="007F4B0A"/>
    <w:rsid w:val="007F4B8C"/>
    <w:rsid w:val="007F4D3D"/>
    <w:rsid w:val="007F5171"/>
    <w:rsid w:val="007F5CBA"/>
    <w:rsid w:val="007F620D"/>
    <w:rsid w:val="007F6225"/>
    <w:rsid w:val="007F6818"/>
    <w:rsid w:val="007F6930"/>
    <w:rsid w:val="007F6B57"/>
    <w:rsid w:val="007F749F"/>
    <w:rsid w:val="007F7A04"/>
    <w:rsid w:val="007F7BEE"/>
    <w:rsid w:val="007F7E81"/>
    <w:rsid w:val="008006EF"/>
    <w:rsid w:val="0080073C"/>
    <w:rsid w:val="00800854"/>
    <w:rsid w:val="00800988"/>
    <w:rsid w:val="00800E34"/>
    <w:rsid w:val="00801005"/>
    <w:rsid w:val="008013B7"/>
    <w:rsid w:val="00801504"/>
    <w:rsid w:val="00801619"/>
    <w:rsid w:val="00801E3C"/>
    <w:rsid w:val="00802045"/>
    <w:rsid w:val="008035CC"/>
    <w:rsid w:val="008035EB"/>
    <w:rsid w:val="00804D56"/>
    <w:rsid w:val="00805306"/>
    <w:rsid w:val="008055A3"/>
    <w:rsid w:val="00805701"/>
    <w:rsid w:val="008058A8"/>
    <w:rsid w:val="00805A41"/>
    <w:rsid w:val="00805D64"/>
    <w:rsid w:val="00806555"/>
    <w:rsid w:val="00806AE0"/>
    <w:rsid w:val="00806B06"/>
    <w:rsid w:val="00807016"/>
    <w:rsid w:val="00807028"/>
    <w:rsid w:val="008071E2"/>
    <w:rsid w:val="008073DC"/>
    <w:rsid w:val="008075E5"/>
    <w:rsid w:val="008101EE"/>
    <w:rsid w:val="00810A71"/>
    <w:rsid w:val="00810E5B"/>
    <w:rsid w:val="00810EEA"/>
    <w:rsid w:val="008110CE"/>
    <w:rsid w:val="00811BB5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5F80"/>
    <w:rsid w:val="0081611A"/>
    <w:rsid w:val="0081681C"/>
    <w:rsid w:val="008171C0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2EF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6188"/>
    <w:rsid w:val="0082644E"/>
    <w:rsid w:val="008269E9"/>
    <w:rsid w:val="00826C34"/>
    <w:rsid w:val="00830345"/>
    <w:rsid w:val="00830CE8"/>
    <w:rsid w:val="00830E58"/>
    <w:rsid w:val="00831416"/>
    <w:rsid w:val="00831591"/>
    <w:rsid w:val="008315BF"/>
    <w:rsid w:val="008318F8"/>
    <w:rsid w:val="00832156"/>
    <w:rsid w:val="00832945"/>
    <w:rsid w:val="00832A54"/>
    <w:rsid w:val="0083334B"/>
    <w:rsid w:val="008336E3"/>
    <w:rsid w:val="008340B9"/>
    <w:rsid w:val="00834467"/>
    <w:rsid w:val="00834C41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620F"/>
    <w:rsid w:val="00847E08"/>
    <w:rsid w:val="00850087"/>
    <w:rsid w:val="00850386"/>
    <w:rsid w:val="00850F39"/>
    <w:rsid w:val="00850FD1"/>
    <w:rsid w:val="0085158F"/>
    <w:rsid w:val="0085193E"/>
    <w:rsid w:val="00851ACB"/>
    <w:rsid w:val="00851F91"/>
    <w:rsid w:val="008525C3"/>
    <w:rsid w:val="008528E9"/>
    <w:rsid w:val="00852A23"/>
    <w:rsid w:val="00852B47"/>
    <w:rsid w:val="00852C48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B37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125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7D8"/>
    <w:rsid w:val="00875E1A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9E3"/>
    <w:rsid w:val="00881A2F"/>
    <w:rsid w:val="00881D36"/>
    <w:rsid w:val="00882253"/>
    <w:rsid w:val="008829E6"/>
    <w:rsid w:val="00882E4F"/>
    <w:rsid w:val="008830D6"/>
    <w:rsid w:val="00883719"/>
    <w:rsid w:val="00883D2E"/>
    <w:rsid w:val="00884269"/>
    <w:rsid w:val="008844A5"/>
    <w:rsid w:val="0088498A"/>
    <w:rsid w:val="00885005"/>
    <w:rsid w:val="00886378"/>
    <w:rsid w:val="0088672D"/>
    <w:rsid w:val="00886AD0"/>
    <w:rsid w:val="008870AC"/>
    <w:rsid w:val="008875BB"/>
    <w:rsid w:val="00890BF9"/>
    <w:rsid w:val="00890FE8"/>
    <w:rsid w:val="00891761"/>
    <w:rsid w:val="00891888"/>
    <w:rsid w:val="00892010"/>
    <w:rsid w:val="008922D8"/>
    <w:rsid w:val="00892735"/>
    <w:rsid w:val="00893366"/>
    <w:rsid w:val="008939BB"/>
    <w:rsid w:val="00894352"/>
    <w:rsid w:val="00894472"/>
    <w:rsid w:val="0089456C"/>
    <w:rsid w:val="0089554A"/>
    <w:rsid w:val="00895D2E"/>
    <w:rsid w:val="008967A3"/>
    <w:rsid w:val="0089719F"/>
    <w:rsid w:val="008971D3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3E65"/>
    <w:rsid w:val="008A4076"/>
    <w:rsid w:val="008A4167"/>
    <w:rsid w:val="008A4242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A7EFE"/>
    <w:rsid w:val="008B02C1"/>
    <w:rsid w:val="008B0BB0"/>
    <w:rsid w:val="008B0E2F"/>
    <w:rsid w:val="008B1205"/>
    <w:rsid w:val="008B1234"/>
    <w:rsid w:val="008B12F3"/>
    <w:rsid w:val="008B1ED4"/>
    <w:rsid w:val="008B2633"/>
    <w:rsid w:val="008B2830"/>
    <w:rsid w:val="008B2850"/>
    <w:rsid w:val="008B2C72"/>
    <w:rsid w:val="008B2C8A"/>
    <w:rsid w:val="008B3C59"/>
    <w:rsid w:val="008B3CD0"/>
    <w:rsid w:val="008B3CF1"/>
    <w:rsid w:val="008B408B"/>
    <w:rsid w:val="008B4181"/>
    <w:rsid w:val="008B44FD"/>
    <w:rsid w:val="008B4896"/>
    <w:rsid w:val="008B4B17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0EF1"/>
    <w:rsid w:val="008C13A3"/>
    <w:rsid w:val="008C185C"/>
    <w:rsid w:val="008C19EC"/>
    <w:rsid w:val="008C1B7C"/>
    <w:rsid w:val="008C1EE8"/>
    <w:rsid w:val="008C1F23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C78FE"/>
    <w:rsid w:val="008D004C"/>
    <w:rsid w:val="008D032A"/>
    <w:rsid w:val="008D0435"/>
    <w:rsid w:val="008D065E"/>
    <w:rsid w:val="008D0EA0"/>
    <w:rsid w:val="008D12D8"/>
    <w:rsid w:val="008D179F"/>
    <w:rsid w:val="008D23D6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3AB"/>
    <w:rsid w:val="008D5458"/>
    <w:rsid w:val="008D6540"/>
    <w:rsid w:val="008D6B03"/>
    <w:rsid w:val="008D7877"/>
    <w:rsid w:val="008D7D9F"/>
    <w:rsid w:val="008D7E9E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3D6A"/>
    <w:rsid w:val="008E486A"/>
    <w:rsid w:val="008E4A3C"/>
    <w:rsid w:val="008E4B4C"/>
    <w:rsid w:val="008E4C92"/>
    <w:rsid w:val="008E4D61"/>
    <w:rsid w:val="008E4F81"/>
    <w:rsid w:val="008E58C7"/>
    <w:rsid w:val="008E5A58"/>
    <w:rsid w:val="008E5A9A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2C1"/>
    <w:rsid w:val="008F0309"/>
    <w:rsid w:val="008F06AB"/>
    <w:rsid w:val="008F1115"/>
    <w:rsid w:val="008F152A"/>
    <w:rsid w:val="008F1FE0"/>
    <w:rsid w:val="008F2016"/>
    <w:rsid w:val="008F229C"/>
    <w:rsid w:val="008F262A"/>
    <w:rsid w:val="008F2B62"/>
    <w:rsid w:val="008F2D39"/>
    <w:rsid w:val="008F3068"/>
    <w:rsid w:val="008F4318"/>
    <w:rsid w:val="008F497E"/>
    <w:rsid w:val="008F4BCD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0DF3"/>
    <w:rsid w:val="00901258"/>
    <w:rsid w:val="00901482"/>
    <w:rsid w:val="00901754"/>
    <w:rsid w:val="0090180F"/>
    <w:rsid w:val="00901991"/>
    <w:rsid w:val="00902A9D"/>
    <w:rsid w:val="0090322F"/>
    <w:rsid w:val="009033D1"/>
    <w:rsid w:val="0090348D"/>
    <w:rsid w:val="0090381F"/>
    <w:rsid w:val="00903B47"/>
    <w:rsid w:val="00903C81"/>
    <w:rsid w:val="00904A8E"/>
    <w:rsid w:val="00904AD2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38F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0A25"/>
    <w:rsid w:val="0093114E"/>
    <w:rsid w:val="009312BC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3E92"/>
    <w:rsid w:val="009340E7"/>
    <w:rsid w:val="009350D8"/>
    <w:rsid w:val="00935435"/>
    <w:rsid w:val="009357DA"/>
    <w:rsid w:val="00935E30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2D20"/>
    <w:rsid w:val="0094308F"/>
    <w:rsid w:val="009434A4"/>
    <w:rsid w:val="00944615"/>
    <w:rsid w:val="009446B5"/>
    <w:rsid w:val="00944870"/>
    <w:rsid w:val="00944B37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67B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BFC"/>
    <w:rsid w:val="00964C99"/>
    <w:rsid w:val="00964F68"/>
    <w:rsid w:val="009652EE"/>
    <w:rsid w:val="0096554F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B71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18F"/>
    <w:rsid w:val="009833FA"/>
    <w:rsid w:val="009837A5"/>
    <w:rsid w:val="00983922"/>
    <w:rsid w:val="00983A21"/>
    <w:rsid w:val="00983AAD"/>
    <w:rsid w:val="00983EAE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227"/>
    <w:rsid w:val="009914DD"/>
    <w:rsid w:val="009914DE"/>
    <w:rsid w:val="0099185B"/>
    <w:rsid w:val="009923DC"/>
    <w:rsid w:val="0099274F"/>
    <w:rsid w:val="00992912"/>
    <w:rsid w:val="00992E8B"/>
    <w:rsid w:val="00993857"/>
    <w:rsid w:val="00993948"/>
    <w:rsid w:val="00994F88"/>
    <w:rsid w:val="0099575E"/>
    <w:rsid w:val="00995CC4"/>
    <w:rsid w:val="00995DA8"/>
    <w:rsid w:val="0099655C"/>
    <w:rsid w:val="00996CD9"/>
    <w:rsid w:val="00996DF3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43"/>
    <w:rsid w:val="009A34E8"/>
    <w:rsid w:val="009A375A"/>
    <w:rsid w:val="009A4540"/>
    <w:rsid w:val="009A6298"/>
    <w:rsid w:val="009A65DC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29E8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A1E"/>
    <w:rsid w:val="009B6BFA"/>
    <w:rsid w:val="009B721B"/>
    <w:rsid w:val="009B77F9"/>
    <w:rsid w:val="009B7950"/>
    <w:rsid w:val="009C0C0A"/>
    <w:rsid w:val="009C0CBC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63B"/>
    <w:rsid w:val="009C3B4A"/>
    <w:rsid w:val="009C3C3D"/>
    <w:rsid w:val="009C3CAE"/>
    <w:rsid w:val="009C3DDB"/>
    <w:rsid w:val="009C3EA8"/>
    <w:rsid w:val="009C4404"/>
    <w:rsid w:val="009C4715"/>
    <w:rsid w:val="009C4F39"/>
    <w:rsid w:val="009C50D4"/>
    <w:rsid w:val="009C5B46"/>
    <w:rsid w:val="009C7CA1"/>
    <w:rsid w:val="009C7EB4"/>
    <w:rsid w:val="009C7FCD"/>
    <w:rsid w:val="009D0672"/>
    <w:rsid w:val="009D09D4"/>
    <w:rsid w:val="009D0B3A"/>
    <w:rsid w:val="009D0BDB"/>
    <w:rsid w:val="009D0D15"/>
    <w:rsid w:val="009D0F34"/>
    <w:rsid w:val="009D0F59"/>
    <w:rsid w:val="009D108B"/>
    <w:rsid w:val="009D28F9"/>
    <w:rsid w:val="009D2A83"/>
    <w:rsid w:val="009D2FF2"/>
    <w:rsid w:val="009D3222"/>
    <w:rsid w:val="009D3F09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4A03"/>
    <w:rsid w:val="009E52B2"/>
    <w:rsid w:val="009E5F3F"/>
    <w:rsid w:val="009E5FF5"/>
    <w:rsid w:val="009E6090"/>
    <w:rsid w:val="009E6AC1"/>
    <w:rsid w:val="009E6B0D"/>
    <w:rsid w:val="009E6FCC"/>
    <w:rsid w:val="009E7121"/>
    <w:rsid w:val="009E7AED"/>
    <w:rsid w:val="009E7D8B"/>
    <w:rsid w:val="009F0179"/>
    <w:rsid w:val="009F070F"/>
    <w:rsid w:val="009F07EE"/>
    <w:rsid w:val="009F0C71"/>
    <w:rsid w:val="009F1273"/>
    <w:rsid w:val="009F2038"/>
    <w:rsid w:val="009F205A"/>
    <w:rsid w:val="009F2666"/>
    <w:rsid w:val="009F26CF"/>
    <w:rsid w:val="009F2E14"/>
    <w:rsid w:val="009F310F"/>
    <w:rsid w:val="009F32A8"/>
    <w:rsid w:val="009F3499"/>
    <w:rsid w:val="009F35CE"/>
    <w:rsid w:val="009F3A53"/>
    <w:rsid w:val="009F3FAC"/>
    <w:rsid w:val="009F4260"/>
    <w:rsid w:val="009F4447"/>
    <w:rsid w:val="009F4ACD"/>
    <w:rsid w:val="009F4B71"/>
    <w:rsid w:val="009F4FC1"/>
    <w:rsid w:val="009F5B59"/>
    <w:rsid w:val="009F610A"/>
    <w:rsid w:val="009F61CB"/>
    <w:rsid w:val="009F6F44"/>
    <w:rsid w:val="009F70A1"/>
    <w:rsid w:val="009F714D"/>
    <w:rsid w:val="009F741D"/>
    <w:rsid w:val="009F7857"/>
    <w:rsid w:val="00A0001C"/>
    <w:rsid w:val="00A0024C"/>
    <w:rsid w:val="00A004FA"/>
    <w:rsid w:val="00A00D67"/>
    <w:rsid w:val="00A00F32"/>
    <w:rsid w:val="00A011BF"/>
    <w:rsid w:val="00A01383"/>
    <w:rsid w:val="00A01448"/>
    <w:rsid w:val="00A0147F"/>
    <w:rsid w:val="00A024D6"/>
    <w:rsid w:val="00A0278C"/>
    <w:rsid w:val="00A02C1B"/>
    <w:rsid w:val="00A02D67"/>
    <w:rsid w:val="00A02F11"/>
    <w:rsid w:val="00A032E9"/>
    <w:rsid w:val="00A0366B"/>
    <w:rsid w:val="00A0377F"/>
    <w:rsid w:val="00A03894"/>
    <w:rsid w:val="00A03D24"/>
    <w:rsid w:val="00A04006"/>
    <w:rsid w:val="00A040B3"/>
    <w:rsid w:val="00A04342"/>
    <w:rsid w:val="00A04751"/>
    <w:rsid w:val="00A05804"/>
    <w:rsid w:val="00A05D5F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364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6220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55E"/>
    <w:rsid w:val="00A31842"/>
    <w:rsid w:val="00A31A15"/>
    <w:rsid w:val="00A31DA5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AAD"/>
    <w:rsid w:val="00A35E3E"/>
    <w:rsid w:val="00A35E8E"/>
    <w:rsid w:val="00A3609A"/>
    <w:rsid w:val="00A37068"/>
    <w:rsid w:val="00A37310"/>
    <w:rsid w:val="00A376B5"/>
    <w:rsid w:val="00A37793"/>
    <w:rsid w:val="00A377CF"/>
    <w:rsid w:val="00A37DEE"/>
    <w:rsid w:val="00A37F72"/>
    <w:rsid w:val="00A4001C"/>
    <w:rsid w:val="00A4059E"/>
    <w:rsid w:val="00A4064F"/>
    <w:rsid w:val="00A40732"/>
    <w:rsid w:val="00A40789"/>
    <w:rsid w:val="00A41542"/>
    <w:rsid w:val="00A426FC"/>
    <w:rsid w:val="00A42AAA"/>
    <w:rsid w:val="00A42DC1"/>
    <w:rsid w:val="00A42E60"/>
    <w:rsid w:val="00A430A5"/>
    <w:rsid w:val="00A4320C"/>
    <w:rsid w:val="00A43863"/>
    <w:rsid w:val="00A439EB"/>
    <w:rsid w:val="00A45223"/>
    <w:rsid w:val="00A4574A"/>
    <w:rsid w:val="00A45AEE"/>
    <w:rsid w:val="00A45F3F"/>
    <w:rsid w:val="00A4620A"/>
    <w:rsid w:val="00A46422"/>
    <w:rsid w:val="00A46836"/>
    <w:rsid w:val="00A46858"/>
    <w:rsid w:val="00A4685C"/>
    <w:rsid w:val="00A46AE2"/>
    <w:rsid w:val="00A46F45"/>
    <w:rsid w:val="00A47936"/>
    <w:rsid w:val="00A47A7D"/>
    <w:rsid w:val="00A47C91"/>
    <w:rsid w:val="00A47D20"/>
    <w:rsid w:val="00A47DA5"/>
    <w:rsid w:val="00A47DF0"/>
    <w:rsid w:val="00A502F0"/>
    <w:rsid w:val="00A5058A"/>
    <w:rsid w:val="00A50613"/>
    <w:rsid w:val="00A50759"/>
    <w:rsid w:val="00A50BA3"/>
    <w:rsid w:val="00A50CBE"/>
    <w:rsid w:val="00A50F79"/>
    <w:rsid w:val="00A5185A"/>
    <w:rsid w:val="00A51B69"/>
    <w:rsid w:val="00A51E4F"/>
    <w:rsid w:val="00A5241E"/>
    <w:rsid w:val="00A52483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3A4"/>
    <w:rsid w:val="00A56701"/>
    <w:rsid w:val="00A56C7F"/>
    <w:rsid w:val="00A56CA0"/>
    <w:rsid w:val="00A56FD9"/>
    <w:rsid w:val="00A571F8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CAE"/>
    <w:rsid w:val="00A62EB1"/>
    <w:rsid w:val="00A6434F"/>
    <w:rsid w:val="00A648D6"/>
    <w:rsid w:val="00A64CA4"/>
    <w:rsid w:val="00A6506D"/>
    <w:rsid w:val="00A6538E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A27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584"/>
    <w:rsid w:val="00A82858"/>
    <w:rsid w:val="00A83A78"/>
    <w:rsid w:val="00A84709"/>
    <w:rsid w:val="00A850BC"/>
    <w:rsid w:val="00A85403"/>
    <w:rsid w:val="00A8597F"/>
    <w:rsid w:val="00A85EC5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D87"/>
    <w:rsid w:val="00A96E43"/>
    <w:rsid w:val="00A979EA"/>
    <w:rsid w:val="00A97BCE"/>
    <w:rsid w:val="00AA00C9"/>
    <w:rsid w:val="00AA0306"/>
    <w:rsid w:val="00AA0613"/>
    <w:rsid w:val="00AA06C4"/>
    <w:rsid w:val="00AA07D4"/>
    <w:rsid w:val="00AA0D36"/>
    <w:rsid w:val="00AA1B04"/>
    <w:rsid w:val="00AA1BDE"/>
    <w:rsid w:val="00AA3470"/>
    <w:rsid w:val="00AA3E52"/>
    <w:rsid w:val="00AA3F4E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6F31"/>
    <w:rsid w:val="00AB6FDA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2AD"/>
    <w:rsid w:val="00AC4896"/>
    <w:rsid w:val="00AC493F"/>
    <w:rsid w:val="00AC4BC8"/>
    <w:rsid w:val="00AC4DBA"/>
    <w:rsid w:val="00AC4EDA"/>
    <w:rsid w:val="00AC586B"/>
    <w:rsid w:val="00AC58CC"/>
    <w:rsid w:val="00AC58EA"/>
    <w:rsid w:val="00AC6029"/>
    <w:rsid w:val="00AC6929"/>
    <w:rsid w:val="00AC70D5"/>
    <w:rsid w:val="00AC7207"/>
    <w:rsid w:val="00AD01E2"/>
    <w:rsid w:val="00AD02D5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C8A"/>
    <w:rsid w:val="00AD1F4E"/>
    <w:rsid w:val="00AD2014"/>
    <w:rsid w:val="00AD2D70"/>
    <w:rsid w:val="00AD2FA3"/>
    <w:rsid w:val="00AD3207"/>
    <w:rsid w:val="00AD32CA"/>
    <w:rsid w:val="00AD33DB"/>
    <w:rsid w:val="00AD3D9A"/>
    <w:rsid w:val="00AD3DA6"/>
    <w:rsid w:val="00AD3FAF"/>
    <w:rsid w:val="00AD45B3"/>
    <w:rsid w:val="00AD4C6E"/>
    <w:rsid w:val="00AD4CB6"/>
    <w:rsid w:val="00AD50C6"/>
    <w:rsid w:val="00AD5261"/>
    <w:rsid w:val="00AD5361"/>
    <w:rsid w:val="00AD5573"/>
    <w:rsid w:val="00AD5758"/>
    <w:rsid w:val="00AD5FBE"/>
    <w:rsid w:val="00AD614A"/>
    <w:rsid w:val="00AD63F5"/>
    <w:rsid w:val="00AD64D2"/>
    <w:rsid w:val="00AD7066"/>
    <w:rsid w:val="00AD7186"/>
    <w:rsid w:val="00AD75D6"/>
    <w:rsid w:val="00AD7A90"/>
    <w:rsid w:val="00AD7D0D"/>
    <w:rsid w:val="00AE01EA"/>
    <w:rsid w:val="00AE095C"/>
    <w:rsid w:val="00AE0EE1"/>
    <w:rsid w:val="00AE1CC5"/>
    <w:rsid w:val="00AE213A"/>
    <w:rsid w:val="00AE2E37"/>
    <w:rsid w:val="00AE3AD6"/>
    <w:rsid w:val="00AE43FC"/>
    <w:rsid w:val="00AE4793"/>
    <w:rsid w:val="00AE47BF"/>
    <w:rsid w:val="00AE47D0"/>
    <w:rsid w:val="00AE49A5"/>
    <w:rsid w:val="00AE4C1A"/>
    <w:rsid w:val="00AE60EB"/>
    <w:rsid w:val="00AE6DC6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39B6"/>
    <w:rsid w:val="00AF4235"/>
    <w:rsid w:val="00AF444D"/>
    <w:rsid w:val="00AF45DB"/>
    <w:rsid w:val="00AF5111"/>
    <w:rsid w:val="00AF54C5"/>
    <w:rsid w:val="00AF5808"/>
    <w:rsid w:val="00AF5C00"/>
    <w:rsid w:val="00AF65C2"/>
    <w:rsid w:val="00AF6841"/>
    <w:rsid w:val="00AF6C20"/>
    <w:rsid w:val="00AF71A7"/>
    <w:rsid w:val="00AF7397"/>
    <w:rsid w:val="00AF7617"/>
    <w:rsid w:val="00AF7664"/>
    <w:rsid w:val="00AF76BE"/>
    <w:rsid w:val="00AF7795"/>
    <w:rsid w:val="00AF780F"/>
    <w:rsid w:val="00AF7A99"/>
    <w:rsid w:val="00AF7AC8"/>
    <w:rsid w:val="00B0040F"/>
    <w:rsid w:val="00B010F1"/>
    <w:rsid w:val="00B01297"/>
    <w:rsid w:val="00B01881"/>
    <w:rsid w:val="00B0193A"/>
    <w:rsid w:val="00B020A1"/>
    <w:rsid w:val="00B02110"/>
    <w:rsid w:val="00B022FD"/>
    <w:rsid w:val="00B029A4"/>
    <w:rsid w:val="00B02BC1"/>
    <w:rsid w:val="00B03429"/>
    <w:rsid w:val="00B048CF"/>
    <w:rsid w:val="00B067E2"/>
    <w:rsid w:val="00B06B34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6D67"/>
    <w:rsid w:val="00B17D2D"/>
    <w:rsid w:val="00B20215"/>
    <w:rsid w:val="00B20AEF"/>
    <w:rsid w:val="00B20ECC"/>
    <w:rsid w:val="00B213B0"/>
    <w:rsid w:val="00B22874"/>
    <w:rsid w:val="00B23A02"/>
    <w:rsid w:val="00B23C5B"/>
    <w:rsid w:val="00B23D99"/>
    <w:rsid w:val="00B23E92"/>
    <w:rsid w:val="00B23F04"/>
    <w:rsid w:val="00B242AE"/>
    <w:rsid w:val="00B24858"/>
    <w:rsid w:val="00B2563E"/>
    <w:rsid w:val="00B25ADE"/>
    <w:rsid w:val="00B25E18"/>
    <w:rsid w:val="00B2612C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D2E"/>
    <w:rsid w:val="00B3696B"/>
    <w:rsid w:val="00B36A89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6E4"/>
    <w:rsid w:val="00B44972"/>
    <w:rsid w:val="00B4555E"/>
    <w:rsid w:val="00B45845"/>
    <w:rsid w:val="00B45A37"/>
    <w:rsid w:val="00B45CF2"/>
    <w:rsid w:val="00B45D49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6FD4"/>
    <w:rsid w:val="00B57109"/>
    <w:rsid w:val="00B571FE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945"/>
    <w:rsid w:val="00B729B5"/>
    <w:rsid w:val="00B742A0"/>
    <w:rsid w:val="00B74546"/>
    <w:rsid w:val="00B74CD1"/>
    <w:rsid w:val="00B7535E"/>
    <w:rsid w:val="00B7599F"/>
    <w:rsid w:val="00B75EF3"/>
    <w:rsid w:val="00B76081"/>
    <w:rsid w:val="00B76851"/>
    <w:rsid w:val="00B7735B"/>
    <w:rsid w:val="00B77583"/>
    <w:rsid w:val="00B7758E"/>
    <w:rsid w:val="00B77BF8"/>
    <w:rsid w:val="00B80112"/>
    <w:rsid w:val="00B80923"/>
    <w:rsid w:val="00B80BD9"/>
    <w:rsid w:val="00B81198"/>
    <w:rsid w:val="00B812D9"/>
    <w:rsid w:val="00B8151D"/>
    <w:rsid w:val="00B81E96"/>
    <w:rsid w:val="00B8216A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4F54"/>
    <w:rsid w:val="00B8573E"/>
    <w:rsid w:val="00B86174"/>
    <w:rsid w:val="00B86FC0"/>
    <w:rsid w:val="00B87364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5F"/>
    <w:rsid w:val="00BA14C8"/>
    <w:rsid w:val="00BA1561"/>
    <w:rsid w:val="00BA17F2"/>
    <w:rsid w:val="00BA19B0"/>
    <w:rsid w:val="00BA232E"/>
    <w:rsid w:val="00BA3362"/>
    <w:rsid w:val="00BA3703"/>
    <w:rsid w:val="00BA3EDF"/>
    <w:rsid w:val="00BA4028"/>
    <w:rsid w:val="00BA4DC3"/>
    <w:rsid w:val="00BA4E74"/>
    <w:rsid w:val="00BA5457"/>
    <w:rsid w:val="00BA58E9"/>
    <w:rsid w:val="00BA60A7"/>
    <w:rsid w:val="00BA6586"/>
    <w:rsid w:val="00BA689F"/>
    <w:rsid w:val="00BA69E0"/>
    <w:rsid w:val="00BA6D00"/>
    <w:rsid w:val="00BA70D3"/>
    <w:rsid w:val="00BA74FA"/>
    <w:rsid w:val="00BA7560"/>
    <w:rsid w:val="00BA76B6"/>
    <w:rsid w:val="00BA7FA2"/>
    <w:rsid w:val="00BB03BA"/>
    <w:rsid w:val="00BB03D7"/>
    <w:rsid w:val="00BB0F49"/>
    <w:rsid w:val="00BB118B"/>
    <w:rsid w:val="00BB171A"/>
    <w:rsid w:val="00BB1BD5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120"/>
    <w:rsid w:val="00BB5294"/>
    <w:rsid w:val="00BB5883"/>
    <w:rsid w:val="00BB5E99"/>
    <w:rsid w:val="00BB5F57"/>
    <w:rsid w:val="00BB61F8"/>
    <w:rsid w:val="00BB64FB"/>
    <w:rsid w:val="00BB65DB"/>
    <w:rsid w:val="00BB67A5"/>
    <w:rsid w:val="00BB6882"/>
    <w:rsid w:val="00BB7089"/>
    <w:rsid w:val="00BB7A23"/>
    <w:rsid w:val="00BC0929"/>
    <w:rsid w:val="00BC0AD9"/>
    <w:rsid w:val="00BC0D81"/>
    <w:rsid w:val="00BC113B"/>
    <w:rsid w:val="00BC16D0"/>
    <w:rsid w:val="00BC1E6E"/>
    <w:rsid w:val="00BC2171"/>
    <w:rsid w:val="00BC2180"/>
    <w:rsid w:val="00BC22A2"/>
    <w:rsid w:val="00BC24A4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2C8"/>
    <w:rsid w:val="00BC7429"/>
    <w:rsid w:val="00BC7541"/>
    <w:rsid w:val="00BC7E35"/>
    <w:rsid w:val="00BD03EC"/>
    <w:rsid w:val="00BD0643"/>
    <w:rsid w:val="00BD0A07"/>
    <w:rsid w:val="00BD0E86"/>
    <w:rsid w:val="00BD1026"/>
    <w:rsid w:val="00BD1424"/>
    <w:rsid w:val="00BD195B"/>
    <w:rsid w:val="00BD1E8F"/>
    <w:rsid w:val="00BD2986"/>
    <w:rsid w:val="00BD2B01"/>
    <w:rsid w:val="00BD2B57"/>
    <w:rsid w:val="00BD2D7B"/>
    <w:rsid w:val="00BD2DC1"/>
    <w:rsid w:val="00BD31ED"/>
    <w:rsid w:val="00BD366B"/>
    <w:rsid w:val="00BD4005"/>
    <w:rsid w:val="00BD4842"/>
    <w:rsid w:val="00BD486F"/>
    <w:rsid w:val="00BD551A"/>
    <w:rsid w:val="00BD59DC"/>
    <w:rsid w:val="00BD68B8"/>
    <w:rsid w:val="00BD6A92"/>
    <w:rsid w:val="00BD6C11"/>
    <w:rsid w:val="00BD7B30"/>
    <w:rsid w:val="00BE0146"/>
    <w:rsid w:val="00BE10F7"/>
    <w:rsid w:val="00BE13DD"/>
    <w:rsid w:val="00BE1769"/>
    <w:rsid w:val="00BE2001"/>
    <w:rsid w:val="00BE2317"/>
    <w:rsid w:val="00BE3386"/>
    <w:rsid w:val="00BE3D77"/>
    <w:rsid w:val="00BE4061"/>
    <w:rsid w:val="00BE4372"/>
    <w:rsid w:val="00BE43E8"/>
    <w:rsid w:val="00BE45CA"/>
    <w:rsid w:val="00BE4686"/>
    <w:rsid w:val="00BE4CDE"/>
    <w:rsid w:val="00BE4EBA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1D"/>
    <w:rsid w:val="00BF0991"/>
    <w:rsid w:val="00BF0BF1"/>
    <w:rsid w:val="00BF0C0B"/>
    <w:rsid w:val="00BF0EB8"/>
    <w:rsid w:val="00BF0FA5"/>
    <w:rsid w:val="00BF1533"/>
    <w:rsid w:val="00BF1611"/>
    <w:rsid w:val="00BF1FF0"/>
    <w:rsid w:val="00BF25E8"/>
    <w:rsid w:val="00BF2633"/>
    <w:rsid w:val="00BF26AB"/>
    <w:rsid w:val="00BF277A"/>
    <w:rsid w:val="00BF3189"/>
    <w:rsid w:val="00BF32CC"/>
    <w:rsid w:val="00BF3ACF"/>
    <w:rsid w:val="00BF3FCF"/>
    <w:rsid w:val="00BF4151"/>
    <w:rsid w:val="00BF4238"/>
    <w:rsid w:val="00BF4477"/>
    <w:rsid w:val="00BF47B1"/>
    <w:rsid w:val="00BF4971"/>
    <w:rsid w:val="00BF49A9"/>
    <w:rsid w:val="00BF4AE7"/>
    <w:rsid w:val="00BF4E1C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0A8"/>
    <w:rsid w:val="00C02165"/>
    <w:rsid w:val="00C022D7"/>
    <w:rsid w:val="00C02F96"/>
    <w:rsid w:val="00C030A6"/>
    <w:rsid w:val="00C0376B"/>
    <w:rsid w:val="00C03DF5"/>
    <w:rsid w:val="00C03E81"/>
    <w:rsid w:val="00C046B8"/>
    <w:rsid w:val="00C047A3"/>
    <w:rsid w:val="00C052E5"/>
    <w:rsid w:val="00C0537E"/>
    <w:rsid w:val="00C05EA0"/>
    <w:rsid w:val="00C06067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709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3FF7"/>
    <w:rsid w:val="00C1483F"/>
    <w:rsid w:val="00C14E8E"/>
    <w:rsid w:val="00C15157"/>
    <w:rsid w:val="00C15492"/>
    <w:rsid w:val="00C1561B"/>
    <w:rsid w:val="00C15D10"/>
    <w:rsid w:val="00C15DBF"/>
    <w:rsid w:val="00C15FAD"/>
    <w:rsid w:val="00C1606F"/>
    <w:rsid w:val="00C161E7"/>
    <w:rsid w:val="00C1655A"/>
    <w:rsid w:val="00C1699B"/>
    <w:rsid w:val="00C16E9E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52C7"/>
    <w:rsid w:val="00C262F9"/>
    <w:rsid w:val="00C263C5"/>
    <w:rsid w:val="00C2651A"/>
    <w:rsid w:val="00C26BAA"/>
    <w:rsid w:val="00C26C3B"/>
    <w:rsid w:val="00C26F43"/>
    <w:rsid w:val="00C27360"/>
    <w:rsid w:val="00C27505"/>
    <w:rsid w:val="00C30469"/>
    <w:rsid w:val="00C30627"/>
    <w:rsid w:val="00C306B6"/>
    <w:rsid w:val="00C30B23"/>
    <w:rsid w:val="00C3125B"/>
    <w:rsid w:val="00C318E3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6F45"/>
    <w:rsid w:val="00C370DA"/>
    <w:rsid w:val="00C371C9"/>
    <w:rsid w:val="00C3740A"/>
    <w:rsid w:val="00C374BF"/>
    <w:rsid w:val="00C376E0"/>
    <w:rsid w:val="00C378C5"/>
    <w:rsid w:val="00C37A3E"/>
    <w:rsid w:val="00C401A0"/>
    <w:rsid w:val="00C40524"/>
    <w:rsid w:val="00C4053C"/>
    <w:rsid w:val="00C4055A"/>
    <w:rsid w:val="00C409B2"/>
    <w:rsid w:val="00C40BC6"/>
    <w:rsid w:val="00C40FF0"/>
    <w:rsid w:val="00C41193"/>
    <w:rsid w:val="00C41630"/>
    <w:rsid w:val="00C41687"/>
    <w:rsid w:val="00C41CB4"/>
    <w:rsid w:val="00C41EE5"/>
    <w:rsid w:val="00C423E1"/>
    <w:rsid w:val="00C42FD0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EFA"/>
    <w:rsid w:val="00C46FC3"/>
    <w:rsid w:val="00C471BF"/>
    <w:rsid w:val="00C5055D"/>
    <w:rsid w:val="00C508A8"/>
    <w:rsid w:val="00C508D5"/>
    <w:rsid w:val="00C510CC"/>
    <w:rsid w:val="00C510DA"/>
    <w:rsid w:val="00C5130A"/>
    <w:rsid w:val="00C51676"/>
    <w:rsid w:val="00C5187C"/>
    <w:rsid w:val="00C51ECA"/>
    <w:rsid w:val="00C523D7"/>
    <w:rsid w:val="00C5295E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4B1"/>
    <w:rsid w:val="00C57695"/>
    <w:rsid w:val="00C5785C"/>
    <w:rsid w:val="00C57AA2"/>
    <w:rsid w:val="00C57C7E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3888"/>
    <w:rsid w:val="00C745FF"/>
    <w:rsid w:val="00C74851"/>
    <w:rsid w:val="00C74CA6"/>
    <w:rsid w:val="00C74D31"/>
    <w:rsid w:val="00C75EC2"/>
    <w:rsid w:val="00C763CA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383"/>
    <w:rsid w:val="00C8247A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B4A"/>
    <w:rsid w:val="00C86DD2"/>
    <w:rsid w:val="00C875D5"/>
    <w:rsid w:val="00C90AFA"/>
    <w:rsid w:val="00C914A5"/>
    <w:rsid w:val="00C9151A"/>
    <w:rsid w:val="00C91E43"/>
    <w:rsid w:val="00C91EEA"/>
    <w:rsid w:val="00C91FB0"/>
    <w:rsid w:val="00C92102"/>
    <w:rsid w:val="00C9216F"/>
    <w:rsid w:val="00C92714"/>
    <w:rsid w:val="00C929B5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382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0D4A"/>
    <w:rsid w:val="00CB1118"/>
    <w:rsid w:val="00CB11F1"/>
    <w:rsid w:val="00CB1781"/>
    <w:rsid w:val="00CB1AB5"/>
    <w:rsid w:val="00CB22B1"/>
    <w:rsid w:val="00CB27AB"/>
    <w:rsid w:val="00CB33AC"/>
    <w:rsid w:val="00CB4028"/>
    <w:rsid w:val="00CB4C8B"/>
    <w:rsid w:val="00CB520C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1F"/>
    <w:rsid w:val="00CC319F"/>
    <w:rsid w:val="00CC3206"/>
    <w:rsid w:val="00CC37F0"/>
    <w:rsid w:val="00CC3856"/>
    <w:rsid w:val="00CC3FF0"/>
    <w:rsid w:val="00CC461C"/>
    <w:rsid w:val="00CC493C"/>
    <w:rsid w:val="00CC518F"/>
    <w:rsid w:val="00CC5668"/>
    <w:rsid w:val="00CC5A52"/>
    <w:rsid w:val="00CC5C07"/>
    <w:rsid w:val="00CC6702"/>
    <w:rsid w:val="00CC7420"/>
    <w:rsid w:val="00CC7892"/>
    <w:rsid w:val="00CC7A7E"/>
    <w:rsid w:val="00CC7BE1"/>
    <w:rsid w:val="00CD0355"/>
    <w:rsid w:val="00CD0749"/>
    <w:rsid w:val="00CD12B2"/>
    <w:rsid w:val="00CD142A"/>
    <w:rsid w:val="00CD1562"/>
    <w:rsid w:val="00CD1A8D"/>
    <w:rsid w:val="00CD1B3E"/>
    <w:rsid w:val="00CD1D6F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A18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22D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2CFD"/>
    <w:rsid w:val="00CE30D4"/>
    <w:rsid w:val="00CE37C1"/>
    <w:rsid w:val="00CE4105"/>
    <w:rsid w:val="00CE42D9"/>
    <w:rsid w:val="00CE4A2B"/>
    <w:rsid w:val="00CE4C3E"/>
    <w:rsid w:val="00CE5300"/>
    <w:rsid w:val="00CE5773"/>
    <w:rsid w:val="00CE5B8B"/>
    <w:rsid w:val="00CE5CF6"/>
    <w:rsid w:val="00CE5D17"/>
    <w:rsid w:val="00CE5D3B"/>
    <w:rsid w:val="00CE68EF"/>
    <w:rsid w:val="00CE6E81"/>
    <w:rsid w:val="00CE7899"/>
    <w:rsid w:val="00CE7A6F"/>
    <w:rsid w:val="00CE7B58"/>
    <w:rsid w:val="00CF21DD"/>
    <w:rsid w:val="00CF2CAB"/>
    <w:rsid w:val="00CF2E94"/>
    <w:rsid w:val="00CF2FF7"/>
    <w:rsid w:val="00CF4046"/>
    <w:rsid w:val="00CF4108"/>
    <w:rsid w:val="00CF4676"/>
    <w:rsid w:val="00CF47F0"/>
    <w:rsid w:val="00CF4F10"/>
    <w:rsid w:val="00CF5856"/>
    <w:rsid w:val="00CF6531"/>
    <w:rsid w:val="00CF6731"/>
    <w:rsid w:val="00CF6881"/>
    <w:rsid w:val="00CF6DF7"/>
    <w:rsid w:val="00CF74DA"/>
    <w:rsid w:val="00CF7968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1383"/>
    <w:rsid w:val="00D02DFE"/>
    <w:rsid w:val="00D0399D"/>
    <w:rsid w:val="00D039CF"/>
    <w:rsid w:val="00D0428A"/>
    <w:rsid w:val="00D05B3F"/>
    <w:rsid w:val="00D05DFE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B09"/>
    <w:rsid w:val="00D12F53"/>
    <w:rsid w:val="00D13338"/>
    <w:rsid w:val="00D1337E"/>
    <w:rsid w:val="00D135BA"/>
    <w:rsid w:val="00D13CB9"/>
    <w:rsid w:val="00D15C88"/>
    <w:rsid w:val="00D15C8F"/>
    <w:rsid w:val="00D15D47"/>
    <w:rsid w:val="00D164D9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485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765"/>
    <w:rsid w:val="00D3587A"/>
    <w:rsid w:val="00D35C41"/>
    <w:rsid w:val="00D36080"/>
    <w:rsid w:val="00D360AA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0E67"/>
    <w:rsid w:val="00D41345"/>
    <w:rsid w:val="00D41350"/>
    <w:rsid w:val="00D418FE"/>
    <w:rsid w:val="00D422CE"/>
    <w:rsid w:val="00D42C0A"/>
    <w:rsid w:val="00D43012"/>
    <w:rsid w:val="00D432E3"/>
    <w:rsid w:val="00D436DF"/>
    <w:rsid w:val="00D443BE"/>
    <w:rsid w:val="00D447CA"/>
    <w:rsid w:val="00D44976"/>
    <w:rsid w:val="00D449BE"/>
    <w:rsid w:val="00D45201"/>
    <w:rsid w:val="00D454DF"/>
    <w:rsid w:val="00D45BD3"/>
    <w:rsid w:val="00D45E86"/>
    <w:rsid w:val="00D46EE1"/>
    <w:rsid w:val="00D4708D"/>
    <w:rsid w:val="00D47670"/>
    <w:rsid w:val="00D47C2A"/>
    <w:rsid w:val="00D50184"/>
    <w:rsid w:val="00D501E3"/>
    <w:rsid w:val="00D50C83"/>
    <w:rsid w:val="00D51248"/>
    <w:rsid w:val="00D51451"/>
    <w:rsid w:val="00D51956"/>
    <w:rsid w:val="00D519FB"/>
    <w:rsid w:val="00D51C5D"/>
    <w:rsid w:val="00D51D57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511"/>
    <w:rsid w:val="00D55AD4"/>
    <w:rsid w:val="00D55DFC"/>
    <w:rsid w:val="00D55F16"/>
    <w:rsid w:val="00D56AFA"/>
    <w:rsid w:val="00D57644"/>
    <w:rsid w:val="00D578CB"/>
    <w:rsid w:val="00D57D3B"/>
    <w:rsid w:val="00D57D9B"/>
    <w:rsid w:val="00D6028F"/>
    <w:rsid w:val="00D6033F"/>
    <w:rsid w:val="00D60413"/>
    <w:rsid w:val="00D60582"/>
    <w:rsid w:val="00D6078A"/>
    <w:rsid w:val="00D615B6"/>
    <w:rsid w:val="00D617F3"/>
    <w:rsid w:val="00D618E0"/>
    <w:rsid w:val="00D61DD9"/>
    <w:rsid w:val="00D61E10"/>
    <w:rsid w:val="00D62091"/>
    <w:rsid w:val="00D62D86"/>
    <w:rsid w:val="00D62F9A"/>
    <w:rsid w:val="00D63D97"/>
    <w:rsid w:val="00D64FA5"/>
    <w:rsid w:val="00D6587B"/>
    <w:rsid w:val="00D65FF6"/>
    <w:rsid w:val="00D6607C"/>
    <w:rsid w:val="00D663A7"/>
    <w:rsid w:val="00D665EC"/>
    <w:rsid w:val="00D66673"/>
    <w:rsid w:val="00D66A5E"/>
    <w:rsid w:val="00D670E0"/>
    <w:rsid w:val="00D67152"/>
    <w:rsid w:val="00D677D9"/>
    <w:rsid w:val="00D67C0B"/>
    <w:rsid w:val="00D70209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2476"/>
    <w:rsid w:val="00D72A94"/>
    <w:rsid w:val="00D73267"/>
    <w:rsid w:val="00D73403"/>
    <w:rsid w:val="00D73650"/>
    <w:rsid w:val="00D73D30"/>
    <w:rsid w:val="00D745D0"/>
    <w:rsid w:val="00D747D0"/>
    <w:rsid w:val="00D74C46"/>
    <w:rsid w:val="00D74C65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77B3A"/>
    <w:rsid w:val="00D77BA2"/>
    <w:rsid w:val="00D80081"/>
    <w:rsid w:val="00D8019B"/>
    <w:rsid w:val="00D80AD3"/>
    <w:rsid w:val="00D80AEA"/>
    <w:rsid w:val="00D80C3B"/>
    <w:rsid w:val="00D81306"/>
    <w:rsid w:val="00D82121"/>
    <w:rsid w:val="00D822BC"/>
    <w:rsid w:val="00D82447"/>
    <w:rsid w:val="00D82578"/>
    <w:rsid w:val="00D826F2"/>
    <w:rsid w:val="00D82E7F"/>
    <w:rsid w:val="00D83177"/>
    <w:rsid w:val="00D83C43"/>
    <w:rsid w:val="00D83CC8"/>
    <w:rsid w:val="00D8447B"/>
    <w:rsid w:val="00D85450"/>
    <w:rsid w:val="00D856CA"/>
    <w:rsid w:val="00D85CC9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87EB7"/>
    <w:rsid w:val="00D87F89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258"/>
    <w:rsid w:val="00D96465"/>
    <w:rsid w:val="00D966B4"/>
    <w:rsid w:val="00D96726"/>
    <w:rsid w:val="00D968C0"/>
    <w:rsid w:val="00D96950"/>
    <w:rsid w:val="00D96DEF"/>
    <w:rsid w:val="00D96EC1"/>
    <w:rsid w:val="00D977A8"/>
    <w:rsid w:val="00D978ED"/>
    <w:rsid w:val="00D97ADE"/>
    <w:rsid w:val="00DA0080"/>
    <w:rsid w:val="00DA0683"/>
    <w:rsid w:val="00DA0A86"/>
    <w:rsid w:val="00DA0B11"/>
    <w:rsid w:val="00DA10B9"/>
    <w:rsid w:val="00DA12D2"/>
    <w:rsid w:val="00DA1324"/>
    <w:rsid w:val="00DA1576"/>
    <w:rsid w:val="00DA184E"/>
    <w:rsid w:val="00DA190D"/>
    <w:rsid w:val="00DA19FB"/>
    <w:rsid w:val="00DA219E"/>
    <w:rsid w:val="00DA2397"/>
    <w:rsid w:val="00DA34AC"/>
    <w:rsid w:val="00DA3724"/>
    <w:rsid w:val="00DA3817"/>
    <w:rsid w:val="00DA3D91"/>
    <w:rsid w:val="00DA4469"/>
    <w:rsid w:val="00DA4513"/>
    <w:rsid w:val="00DA4518"/>
    <w:rsid w:val="00DA4DF8"/>
    <w:rsid w:val="00DA5088"/>
    <w:rsid w:val="00DA50F4"/>
    <w:rsid w:val="00DA54B5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1721"/>
    <w:rsid w:val="00DB1A99"/>
    <w:rsid w:val="00DB24AD"/>
    <w:rsid w:val="00DB2B54"/>
    <w:rsid w:val="00DB2C14"/>
    <w:rsid w:val="00DB2C31"/>
    <w:rsid w:val="00DB2D53"/>
    <w:rsid w:val="00DB335F"/>
    <w:rsid w:val="00DB365E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A92"/>
    <w:rsid w:val="00DC2B71"/>
    <w:rsid w:val="00DC31CA"/>
    <w:rsid w:val="00DC32C7"/>
    <w:rsid w:val="00DC338B"/>
    <w:rsid w:val="00DC33E5"/>
    <w:rsid w:val="00DC3469"/>
    <w:rsid w:val="00DC3471"/>
    <w:rsid w:val="00DC3884"/>
    <w:rsid w:val="00DC3891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7EF"/>
    <w:rsid w:val="00DD1D98"/>
    <w:rsid w:val="00DD2072"/>
    <w:rsid w:val="00DD2767"/>
    <w:rsid w:val="00DD2A1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4ACF"/>
    <w:rsid w:val="00DD4DA6"/>
    <w:rsid w:val="00DD50B8"/>
    <w:rsid w:val="00DD554A"/>
    <w:rsid w:val="00DD5DB2"/>
    <w:rsid w:val="00DD5EC8"/>
    <w:rsid w:val="00DD5FF2"/>
    <w:rsid w:val="00DD658B"/>
    <w:rsid w:val="00DD6646"/>
    <w:rsid w:val="00DD66D7"/>
    <w:rsid w:val="00DD67A6"/>
    <w:rsid w:val="00DD6E8C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464"/>
    <w:rsid w:val="00DE350B"/>
    <w:rsid w:val="00DE3A2A"/>
    <w:rsid w:val="00DE3AB7"/>
    <w:rsid w:val="00DE3EE6"/>
    <w:rsid w:val="00DE4202"/>
    <w:rsid w:val="00DE4B36"/>
    <w:rsid w:val="00DE4C3B"/>
    <w:rsid w:val="00DE598F"/>
    <w:rsid w:val="00DE64C0"/>
    <w:rsid w:val="00DE6C38"/>
    <w:rsid w:val="00DE6D6E"/>
    <w:rsid w:val="00DE6DA6"/>
    <w:rsid w:val="00DE6E65"/>
    <w:rsid w:val="00DE725B"/>
    <w:rsid w:val="00DE7A62"/>
    <w:rsid w:val="00DF034B"/>
    <w:rsid w:val="00DF03CD"/>
    <w:rsid w:val="00DF07BE"/>
    <w:rsid w:val="00DF176E"/>
    <w:rsid w:val="00DF2301"/>
    <w:rsid w:val="00DF2349"/>
    <w:rsid w:val="00DF23C4"/>
    <w:rsid w:val="00DF24AD"/>
    <w:rsid w:val="00DF2E6D"/>
    <w:rsid w:val="00DF3603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6E64"/>
    <w:rsid w:val="00DF7254"/>
    <w:rsid w:val="00DF744C"/>
    <w:rsid w:val="00DF7695"/>
    <w:rsid w:val="00DF772B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6AB"/>
    <w:rsid w:val="00E05855"/>
    <w:rsid w:val="00E05C18"/>
    <w:rsid w:val="00E05F7B"/>
    <w:rsid w:val="00E05FBE"/>
    <w:rsid w:val="00E063DD"/>
    <w:rsid w:val="00E07509"/>
    <w:rsid w:val="00E10332"/>
    <w:rsid w:val="00E1063D"/>
    <w:rsid w:val="00E10658"/>
    <w:rsid w:val="00E106DB"/>
    <w:rsid w:val="00E1085A"/>
    <w:rsid w:val="00E10F03"/>
    <w:rsid w:val="00E10F2D"/>
    <w:rsid w:val="00E1131B"/>
    <w:rsid w:val="00E11783"/>
    <w:rsid w:val="00E1193E"/>
    <w:rsid w:val="00E1274E"/>
    <w:rsid w:val="00E133BB"/>
    <w:rsid w:val="00E133C7"/>
    <w:rsid w:val="00E133F8"/>
    <w:rsid w:val="00E13407"/>
    <w:rsid w:val="00E136A9"/>
    <w:rsid w:val="00E13A83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738"/>
    <w:rsid w:val="00E16B79"/>
    <w:rsid w:val="00E174EF"/>
    <w:rsid w:val="00E176FD"/>
    <w:rsid w:val="00E17C1C"/>
    <w:rsid w:val="00E17CBF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35E"/>
    <w:rsid w:val="00E26DC4"/>
    <w:rsid w:val="00E2703C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0E94"/>
    <w:rsid w:val="00E419AE"/>
    <w:rsid w:val="00E41AD2"/>
    <w:rsid w:val="00E41D9B"/>
    <w:rsid w:val="00E42E36"/>
    <w:rsid w:val="00E42F31"/>
    <w:rsid w:val="00E439BA"/>
    <w:rsid w:val="00E439EE"/>
    <w:rsid w:val="00E43BE3"/>
    <w:rsid w:val="00E43E94"/>
    <w:rsid w:val="00E44138"/>
    <w:rsid w:val="00E44342"/>
    <w:rsid w:val="00E4469A"/>
    <w:rsid w:val="00E44E2B"/>
    <w:rsid w:val="00E45141"/>
    <w:rsid w:val="00E45471"/>
    <w:rsid w:val="00E45B90"/>
    <w:rsid w:val="00E45C74"/>
    <w:rsid w:val="00E45D98"/>
    <w:rsid w:val="00E45F8B"/>
    <w:rsid w:val="00E46257"/>
    <w:rsid w:val="00E46648"/>
    <w:rsid w:val="00E46725"/>
    <w:rsid w:val="00E467F8"/>
    <w:rsid w:val="00E46F87"/>
    <w:rsid w:val="00E47355"/>
    <w:rsid w:val="00E47796"/>
    <w:rsid w:val="00E4782D"/>
    <w:rsid w:val="00E5040F"/>
    <w:rsid w:val="00E507EE"/>
    <w:rsid w:val="00E509D5"/>
    <w:rsid w:val="00E50FA8"/>
    <w:rsid w:val="00E511FA"/>
    <w:rsid w:val="00E514FE"/>
    <w:rsid w:val="00E51C67"/>
    <w:rsid w:val="00E521B2"/>
    <w:rsid w:val="00E521B6"/>
    <w:rsid w:val="00E521FB"/>
    <w:rsid w:val="00E52482"/>
    <w:rsid w:val="00E524B8"/>
    <w:rsid w:val="00E5280F"/>
    <w:rsid w:val="00E5322D"/>
    <w:rsid w:val="00E5370F"/>
    <w:rsid w:val="00E538AF"/>
    <w:rsid w:val="00E53CA4"/>
    <w:rsid w:val="00E54E33"/>
    <w:rsid w:val="00E54F4F"/>
    <w:rsid w:val="00E553AE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196"/>
    <w:rsid w:val="00E63AD5"/>
    <w:rsid w:val="00E6433A"/>
    <w:rsid w:val="00E64432"/>
    <w:rsid w:val="00E64529"/>
    <w:rsid w:val="00E64874"/>
    <w:rsid w:val="00E65522"/>
    <w:rsid w:val="00E6592C"/>
    <w:rsid w:val="00E659C0"/>
    <w:rsid w:val="00E65A7B"/>
    <w:rsid w:val="00E65ABF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1E9"/>
    <w:rsid w:val="00E7121A"/>
    <w:rsid w:val="00E719A9"/>
    <w:rsid w:val="00E719EA"/>
    <w:rsid w:val="00E71CC5"/>
    <w:rsid w:val="00E721C4"/>
    <w:rsid w:val="00E72FED"/>
    <w:rsid w:val="00E742FC"/>
    <w:rsid w:val="00E74349"/>
    <w:rsid w:val="00E744B6"/>
    <w:rsid w:val="00E74F69"/>
    <w:rsid w:val="00E75E62"/>
    <w:rsid w:val="00E75F91"/>
    <w:rsid w:val="00E763DB"/>
    <w:rsid w:val="00E76BB9"/>
    <w:rsid w:val="00E804FA"/>
    <w:rsid w:val="00E80774"/>
    <w:rsid w:val="00E81824"/>
    <w:rsid w:val="00E81CB2"/>
    <w:rsid w:val="00E81CCC"/>
    <w:rsid w:val="00E82533"/>
    <w:rsid w:val="00E82FDE"/>
    <w:rsid w:val="00E832F1"/>
    <w:rsid w:val="00E8404A"/>
    <w:rsid w:val="00E84670"/>
    <w:rsid w:val="00E84BA9"/>
    <w:rsid w:val="00E84E74"/>
    <w:rsid w:val="00E859A5"/>
    <w:rsid w:val="00E85F90"/>
    <w:rsid w:val="00E85FC8"/>
    <w:rsid w:val="00E860AF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02D"/>
    <w:rsid w:val="00E95311"/>
    <w:rsid w:val="00E95526"/>
    <w:rsid w:val="00E958B1"/>
    <w:rsid w:val="00E95A3D"/>
    <w:rsid w:val="00E961B4"/>
    <w:rsid w:val="00E962AB"/>
    <w:rsid w:val="00E9630A"/>
    <w:rsid w:val="00E96492"/>
    <w:rsid w:val="00E96713"/>
    <w:rsid w:val="00E96BC3"/>
    <w:rsid w:val="00E96C01"/>
    <w:rsid w:val="00E96D22"/>
    <w:rsid w:val="00E96F6B"/>
    <w:rsid w:val="00E97615"/>
    <w:rsid w:val="00E97914"/>
    <w:rsid w:val="00EA0058"/>
    <w:rsid w:val="00EA0101"/>
    <w:rsid w:val="00EA02B0"/>
    <w:rsid w:val="00EA090C"/>
    <w:rsid w:val="00EA0B77"/>
    <w:rsid w:val="00EA1A19"/>
    <w:rsid w:val="00EA1C6A"/>
    <w:rsid w:val="00EA2218"/>
    <w:rsid w:val="00EA24B0"/>
    <w:rsid w:val="00EA2A23"/>
    <w:rsid w:val="00EA2E1A"/>
    <w:rsid w:val="00EA359C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06A"/>
    <w:rsid w:val="00EA72F3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0E57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48F"/>
    <w:rsid w:val="00EC7768"/>
    <w:rsid w:val="00EC7CDA"/>
    <w:rsid w:val="00ED0049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1D37"/>
    <w:rsid w:val="00ED257F"/>
    <w:rsid w:val="00ED26AB"/>
    <w:rsid w:val="00ED28DD"/>
    <w:rsid w:val="00ED2B43"/>
    <w:rsid w:val="00ED40D6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337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121"/>
    <w:rsid w:val="00EE734F"/>
    <w:rsid w:val="00EE7FF5"/>
    <w:rsid w:val="00EF00CC"/>
    <w:rsid w:val="00EF0378"/>
    <w:rsid w:val="00EF0D90"/>
    <w:rsid w:val="00EF1820"/>
    <w:rsid w:val="00EF187A"/>
    <w:rsid w:val="00EF1AB0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EF7EC3"/>
    <w:rsid w:val="00F00755"/>
    <w:rsid w:val="00F00B68"/>
    <w:rsid w:val="00F00C1E"/>
    <w:rsid w:val="00F01714"/>
    <w:rsid w:val="00F0179D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6388"/>
    <w:rsid w:val="00F063B2"/>
    <w:rsid w:val="00F06565"/>
    <w:rsid w:val="00F07108"/>
    <w:rsid w:val="00F111D6"/>
    <w:rsid w:val="00F11650"/>
    <w:rsid w:val="00F11C9E"/>
    <w:rsid w:val="00F12467"/>
    <w:rsid w:val="00F12F25"/>
    <w:rsid w:val="00F13391"/>
    <w:rsid w:val="00F133BF"/>
    <w:rsid w:val="00F13940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3A"/>
    <w:rsid w:val="00F1788C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0F"/>
    <w:rsid w:val="00F22B14"/>
    <w:rsid w:val="00F22E9A"/>
    <w:rsid w:val="00F230DA"/>
    <w:rsid w:val="00F23322"/>
    <w:rsid w:val="00F23500"/>
    <w:rsid w:val="00F23750"/>
    <w:rsid w:val="00F237C3"/>
    <w:rsid w:val="00F239E4"/>
    <w:rsid w:val="00F2463C"/>
    <w:rsid w:val="00F25163"/>
    <w:rsid w:val="00F25539"/>
    <w:rsid w:val="00F25FC5"/>
    <w:rsid w:val="00F262BF"/>
    <w:rsid w:val="00F26B93"/>
    <w:rsid w:val="00F26D12"/>
    <w:rsid w:val="00F27469"/>
    <w:rsid w:val="00F27F48"/>
    <w:rsid w:val="00F30071"/>
    <w:rsid w:val="00F300D1"/>
    <w:rsid w:val="00F30195"/>
    <w:rsid w:val="00F30E34"/>
    <w:rsid w:val="00F312C2"/>
    <w:rsid w:val="00F31A41"/>
    <w:rsid w:val="00F3213C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0F65"/>
    <w:rsid w:val="00F410F6"/>
    <w:rsid w:val="00F4174D"/>
    <w:rsid w:val="00F41BDD"/>
    <w:rsid w:val="00F42334"/>
    <w:rsid w:val="00F42B92"/>
    <w:rsid w:val="00F43047"/>
    <w:rsid w:val="00F434BD"/>
    <w:rsid w:val="00F43D6E"/>
    <w:rsid w:val="00F43D78"/>
    <w:rsid w:val="00F43F03"/>
    <w:rsid w:val="00F44102"/>
    <w:rsid w:val="00F441EB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39E"/>
    <w:rsid w:val="00F47908"/>
    <w:rsid w:val="00F47B04"/>
    <w:rsid w:val="00F5003A"/>
    <w:rsid w:val="00F50731"/>
    <w:rsid w:val="00F50D58"/>
    <w:rsid w:val="00F515A2"/>
    <w:rsid w:val="00F51FE7"/>
    <w:rsid w:val="00F52187"/>
    <w:rsid w:val="00F52FAA"/>
    <w:rsid w:val="00F53482"/>
    <w:rsid w:val="00F53B02"/>
    <w:rsid w:val="00F544E4"/>
    <w:rsid w:val="00F5478C"/>
    <w:rsid w:val="00F547D8"/>
    <w:rsid w:val="00F54DBE"/>
    <w:rsid w:val="00F54FE5"/>
    <w:rsid w:val="00F55324"/>
    <w:rsid w:val="00F55A63"/>
    <w:rsid w:val="00F55EDA"/>
    <w:rsid w:val="00F56061"/>
    <w:rsid w:val="00F5633C"/>
    <w:rsid w:val="00F56829"/>
    <w:rsid w:val="00F56DE6"/>
    <w:rsid w:val="00F570A8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E49"/>
    <w:rsid w:val="00F66B22"/>
    <w:rsid w:val="00F6728E"/>
    <w:rsid w:val="00F672D8"/>
    <w:rsid w:val="00F67375"/>
    <w:rsid w:val="00F673D1"/>
    <w:rsid w:val="00F67CA1"/>
    <w:rsid w:val="00F7006C"/>
    <w:rsid w:val="00F707C6"/>
    <w:rsid w:val="00F709EB"/>
    <w:rsid w:val="00F70A3C"/>
    <w:rsid w:val="00F70A42"/>
    <w:rsid w:val="00F70F3A"/>
    <w:rsid w:val="00F71410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62CB"/>
    <w:rsid w:val="00F86603"/>
    <w:rsid w:val="00F8679D"/>
    <w:rsid w:val="00F87052"/>
    <w:rsid w:val="00F87C3A"/>
    <w:rsid w:val="00F901C6"/>
    <w:rsid w:val="00F901DA"/>
    <w:rsid w:val="00F902B1"/>
    <w:rsid w:val="00F9050D"/>
    <w:rsid w:val="00F91E74"/>
    <w:rsid w:val="00F91E97"/>
    <w:rsid w:val="00F91EA1"/>
    <w:rsid w:val="00F92073"/>
    <w:rsid w:val="00F928AC"/>
    <w:rsid w:val="00F92B7E"/>
    <w:rsid w:val="00F92B96"/>
    <w:rsid w:val="00F92F41"/>
    <w:rsid w:val="00F92FDD"/>
    <w:rsid w:val="00F9320C"/>
    <w:rsid w:val="00F93B61"/>
    <w:rsid w:val="00F940E2"/>
    <w:rsid w:val="00F94949"/>
    <w:rsid w:val="00F949AA"/>
    <w:rsid w:val="00F94D25"/>
    <w:rsid w:val="00F959A9"/>
    <w:rsid w:val="00F96CA5"/>
    <w:rsid w:val="00F971C0"/>
    <w:rsid w:val="00F978D3"/>
    <w:rsid w:val="00F9792E"/>
    <w:rsid w:val="00FA0021"/>
    <w:rsid w:val="00FA04E9"/>
    <w:rsid w:val="00FA05D1"/>
    <w:rsid w:val="00FA0876"/>
    <w:rsid w:val="00FA0A26"/>
    <w:rsid w:val="00FA14B7"/>
    <w:rsid w:val="00FA1741"/>
    <w:rsid w:val="00FA1C96"/>
    <w:rsid w:val="00FA1D65"/>
    <w:rsid w:val="00FA24DA"/>
    <w:rsid w:val="00FA2E36"/>
    <w:rsid w:val="00FA343E"/>
    <w:rsid w:val="00FA4352"/>
    <w:rsid w:val="00FA467C"/>
    <w:rsid w:val="00FA49EB"/>
    <w:rsid w:val="00FA581F"/>
    <w:rsid w:val="00FA6047"/>
    <w:rsid w:val="00FA7BBD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3ED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1E7"/>
    <w:rsid w:val="00FB755C"/>
    <w:rsid w:val="00FB797A"/>
    <w:rsid w:val="00FB7A59"/>
    <w:rsid w:val="00FB7E10"/>
    <w:rsid w:val="00FC037D"/>
    <w:rsid w:val="00FC0C86"/>
    <w:rsid w:val="00FC16ED"/>
    <w:rsid w:val="00FC191F"/>
    <w:rsid w:val="00FC20D2"/>
    <w:rsid w:val="00FC2635"/>
    <w:rsid w:val="00FC2EA5"/>
    <w:rsid w:val="00FC2F49"/>
    <w:rsid w:val="00FC3A26"/>
    <w:rsid w:val="00FC3AA6"/>
    <w:rsid w:val="00FC3BE4"/>
    <w:rsid w:val="00FC4103"/>
    <w:rsid w:val="00FC4292"/>
    <w:rsid w:val="00FC442F"/>
    <w:rsid w:val="00FC480B"/>
    <w:rsid w:val="00FC4CAA"/>
    <w:rsid w:val="00FC51BC"/>
    <w:rsid w:val="00FC582D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5F9F"/>
    <w:rsid w:val="00FD61E9"/>
    <w:rsid w:val="00FD6322"/>
    <w:rsid w:val="00FD6912"/>
    <w:rsid w:val="00FD7540"/>
    <w:rsid w:val="00FD7CA7"/>
    <w:rsid w:val="00FD7FE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2B5E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942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38AE"/>
    <w:rsid w:val="00FF3FE8"/>
    <w:rsid w:val="00FF44BB"/>
    <w:rsid w:val="00FF4777"/>
    <w:rsid w:val="00FF49D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6FD7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0547526F-EFF1-46D2-97D2-6E0A49CE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5ADE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4" ma:contentTypeDescription="Create a new document." ma:contentTypeScope="" ma:versionID="19e5fd5c121942f366d8eccfa02cfb82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e8448ce63dcc6058afc09479a5d6a62a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30ABF0-1048-4E16-99F1-E85615105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274</TotalTime>
  <Pages>29</Pages>
  <Words>4618</Words>
  <Characters>26328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30885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Chadaphorn, Thammasakulsajja</cp:lastModifiedBy>
  <cp:revision>136</cp:revision>
  <cp:lastPrinted>2024-11-07T10:31:00Z</cp:lastPrinted>
  <dcterms:created xsi:type="dcterms:W3CDTF">2024-10-25T06:21:00Z</dcterms:created>
  <dcterms:modified xsi:type="dcterms:W3CDTF">2024-11-13T02:14:00Z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