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E4D60" w14:textId="03008F13" w:rsidR="00804175" w:rsidRPr="00491E35" w:rsidRDefault="00804175" w:rsidP="00D2581A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491E3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491E35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491E3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0838C3" w:rsidRPr="00491E3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182B45F8" w14:textId="77777777" w:rsidR="00081F88" w:rsidRPr="00491E35" w:rsidRDefault="00081F88" w:rsidP="00D2581A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67DB65E8" w14:textId="77777777" w:rsidR="003C6B5B" w:rsidRPr="00491E35" w:rsidRDefault="003C6B5B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48D8B5A5" w14:textId="7AA6FC2B" w:rsidR="00804175" w:rsidRPr="00491E35" w:rsidRDefault="00804175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</w:t>
      </w:r>
      <w:r w:rsidR="00D25073" w:rsidRPr="00491E35">
        <w:rPr>
          <w:rFonts w:asciiTheme="majorBidi" w:hAnsiTheme="majorBidi" w:cstheme="majorBidi"/>
          <w:sz w:val="30"/>
          <w:szCs w:val="30"/>
          <w:cs/>
          <w:lang w:bidi="th-TH"/>
        </w:rPr>
        <w:t>งบ</w:t>
      </w: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การเงินระหว่างกาล</w:t>
      </w:r>
    </w:p>
    <w:p w14:paraId="7324F5F4" w14:textId="0B659AB2" w:rsidR="00491E35" w:rsidRPr="00491E35" w:rsidRDefault="00491E35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</w:t>
      </w:r>
      <w:r w:rsidR="006D05EF" w:rsidRPr="00F06051">
        <w:rPr>
          <w:rFonts w:asciiTheme="majorBidi" w:hAnsiTheme="majorBidi" w:cstheme="majorBidi" w:hint="cs"/>
          <w:sz w:val="30"/>
          <w:szCs w:val="30"/>
          <w:cs/>
          <w:lang w:bidi="th-TH"/>
        </w:rPr>
        <w:t>ที่</w:t>
      </w:r>
      <w:r w:rsidR="007C36C4" w:rsidRPr="007C36C4">
        <w:rPr>
          <w:rFonts w:asciiTheme="majorBidi" w:hAnsiTheme="majorBidi" w:cs="Angsana New" w:hint="cs"/>
          <w:sz w:val="30"/>
          <w:szCs w:val="30"/>
          <w:cs/>
          <w:lang w:val="th-TH" w:bidi="th-TH"/>
        </w:rPr>
        <w:t>มีสาระสำคัญ</w:t>
      </w:r>
    </w:p>
    <w:p w14:paraId="6EB787C9" w14:textId="6DC3280A" w:rsidR="00491E35" w:rsidRPr="00491E35" w:rsidRDefault="00491E35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ประมาณการทางบัญชีที่สำคัญ ข้อสมมติฐาน และการใช้ดุลยพินิจ</w:t>
      </w:r>
    </w:p>
    <w:p w14:paraId="78241D7C" w14:textId="3478D5F5" w:rsidR="003C6B5B" w:rsidRPr="00491E35" w:rsidRDefault="003C6B5B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Pr="00491E35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และการจำแนกรายได้</w:t>
      </w:r>
    </w:p>
    <w:p w14:paraId="29FC8529" w14:textId="07677F2B" w:rsidR="003C6B5B" w:rsidRPr="00491E35" w:rsidRDefault="003C6B5B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288645C7" w14:textId="2E898B76" w:rsidR="003C6B5B" w:rsidRPr="00491E35" w:rsidRDefault="003C6B5B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ลูกหนี้การค้าและลูกหนี้อื่น</w:t>
      </w:r>
      <w:r w:rsidR="003A6D53" w:rsidRPr="00491E3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สุทธิ</w:t>
      </w:r>
    </w:p>
    <w:p w14:paraId="6A69B1A5" w14:textId="197A17FF" w:rsidR="003C6B5B" w:rsidRPr="00491E35" w:rsidRDefault="003C6B5B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</w:t>
      </w:r>
      <w:r w:rsidR="00246D8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และอุปกรณ์</w:t>
      </w:r>
      <w:r w:rsidR="00504D64" w:rsidRPr="00491E3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504D64" w:rsidRPr="00491E35">
        <w:rPr>
          <w:rFonts w:asciiTheme="majorBidi" w:hAnsiTheme="majorBidi" w:cstheme="majorBidi"/>
          <w:sz w:val="30"/>
          <w:szCs w:val="30"/>
          <w:cs/>
          <w:lang w:bidi="th-TH"/>
        </w:rPr>
        <w:t>และสินทรัพย์ไม่มีตัวตน</w:t>
      </w:r>
      <w:r w:rsidR="00491E35" w:rsidRPr="00491E3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491E35" w:rsidRPr="00491E35">
        <w:rPr>
          <w:rFonts w:asciiTheme="majorBidi" w:hAnsiTheme="majorBidi" w:cstheme="majorBidi"/>
          <w:sz w:val="30"/>
          <w:szCs w:val="30"/>
          <w:cs/>
          <w:lang w:bidi="th-TH"/>
        </w:rPr>
        <w:t>สุทธิ</w:t>
      </w:r>
    </w:p>
    <w:p w14:paraId="26F19354" w14:textId="510A6EE4" w:rsidR="00491E35" w:rsidRDefault="00E73C5F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เงินกู้ยืมระยะ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สั้นและ</w:t>
      </w:r>
      <w:r w:rsidR="00491E35" w:rsidRPr="00491E35">
        <w:rPr>
          <w:rFonts w:asciiTheme="majorBidi" w:hAnsiTheme="majorBidi" w:cstheme="majorBidi"/>
          <w:sz w:val="30"/>
          <w:szCs w:val="30"/>
          <w:cs/>
          <w:lang w:bidi="th-TH"/>
        </w:rPr>
        <w:t>เงินกู้ยืมระยะยาวจากสถาบันการเงิน</w:t>
      </w:r>
    </w:p>
    <w:p w14:paraId="184CF8B9" w14:textId="74D07DCF" w:rsidR="00D61E1E" w:rsidRPr="00491E35" w:rsidRDefault="00D61E1E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7E709E98" w14:textId="77777777" w:rsidR="00563BA7" w:rsidRPr="00491E35" w:rsidRDefault="00504D64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2CDCC792" w14:textId="5F814CEA" w:rsidR="00563BA7" w:rsidRDefault="00563BA7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25F15EF" w14:textId="4BFFB77C" w:rsidR="002946E6" w:rsidRPr="00491E35" w:rsidRDefault="002946E6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ภาระผูกพันและหนี้สินที่อาจเกิดขึ้น</w:t>
      </w:r>
    </w:p>
    <w:p w14:paraId="3C074257" w14:textId="18A49B86" w:rsidR="00804175" w:rsidRPr="00491E35" w:rsidRDefault="00804175" w:rsidP="00977057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Theme="majorBidi" w:hAnsiTheme="majorBidi" w:cstheme="majorBidi"/>
          <w:sz w:val="30"/>
          <w:szCs w:val="30"/>
        </w:rPr>
      </w:pPr>
    </w:p>
    <w:p w14:paraId="6DF2516A" w14:textId="77777777" w:rsidR="00750F14" w:rsidRPr="00372A7E" w:rsidRDefault="00750F14" w:rsidP="00D2581A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  <w:sectPr w:rsidR="00750F14" w:rsidRPr="00372A7E" w:rsidSect="00CB02BE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360"/>
        </w:sectPr>
      </w:pPr>
    </w:p>
    <w:p w14:paraId="108301CD" w14:textId="78BF1338" w:rsidR="00563BA7" w:rsidRPr="00491E35" w:rsidRDefault="00563BA7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491E3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ข้อมูลทั่วไป</w:t>
      </w:r>
    </w:p>
    <w:p w14:paraId="2AFFB589" w14:textId="77777777" w:rsidR="00563BA7" w:rsidRPr="00491E35" w:rsidRDefault="00563BA7" w:rsidP="00D258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8" w:right="-43" w:hanging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EB7DFA2" w14:textId="54D11691" w:rsidR="00491E35" w:rsidRPr="00491E35" w:rsidRDefault="00491E35" w:rsidP="00D258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 xml:space="preserve">บริษัท ไทยยูเนี่ยน ฟีดมิลล์ จำกัด (มหาชน) (“บริษัท”) และบริษัทย่อย (“กลุ่มบริษัท”) </w:t>
      </w:r>
      <w:r w:rsidR="006D05EF" w:rsidRPr="007D4469">
        <w:rPr>
          <w:rFonts w:asciiTheme="majorBidi" w:hAnsiTheme="majorBidi" w:hint="cs"/>
          <w:sz w:val="30"/>
          <w:szCs w:val="30"/>
          <w:cs/>
        </w:rPr>
        <w:t>เป็นนิติบุคคลที่</w:t>
      </w:r>
      <w:r w:rsidRPr="00491E35">
        <w:rPr>
          <w:rFonts w:asciiTheme="majorBidi" w:hAnsiTheme="majorBidi" w:cstheme="majorBidi"/>
          <w:sz w:val="30"/>
          <w:szCs w:val="30"/>
          <w:cs/>
        </w:rPr>
        <w:t>จัดตั้ง</w:t>
      </w:r>
      <w:r w:rsidR="006D05EF">
        <w:rPr>
          <w:rFonts w:asciiTheme="majorBidi" w:hAnsiTheme="majorBidi" w:cstheme="majorBidi" w:hint="cs"/>
          <w:sz w:val="30"/>
          <w:szCs w:val="30"/>
          <w:cs/>
        </w:rPr>
        <w:t>ขึ้น</w:t>
      </w:r>
      <w:r w:rsidR="006D05EF" w:rsidRPr="006D05EF">
        <w:rPr>
          <w:rFonts w:asciiTheme="majorBidi" w:hAnsiTheme="majorBidi" w:hint="cs"/>
          <w:sz w:val="30"/>
          <w:szCs w:val="30"/>
          <w:cs/>
        </w:rPr>
        <w:t>ในประเทศไทยและจดทะเบียนในตลาดหลักทรัพย์แห่งประเทศไทยเมื่</w:t>
      </w:r>
      <w:r w:rsidR="00921D1A">
        <w:rPr>
          <w:rFonts w:asciiTheme="majorBidi" w:hAnsiTheme="majorBidi" w:hint="cs"/>
          <w:sz w:val="30"/>
          <w:szCs w:val="30"/>
          <w:cs/>
        </w:rPr>
        <w:t xml:space="preserve">อวันที่ </w:t>
      </w:r>
      <w:r w:rsidR="00921D1A">
        <w:rPr>
          <w:rFonts w:asciiTheme="majorBidi" w:hAnsiTheme="majorBidi"/>
          <w:sz w:val="30"/>
          <w:szCs w:val="30"/>
        </w:rPr>
        <w:t>2</w:t>
      </w:r>
      <w:r w:rsidR="00CD40F4" w:rsidRPr="00CD40F4">
        <w:rPr>
          <w:rFonts w:asciiTheme="majorBidi" w:hAnsiTheme="majorBidi"/>
          <w:sz w:val="30"/>
          <w:szCs w:val="30"/>
        </w:rPr>
        <w:t>9</w:t>
      </w:r>
      <w:r w:rsidR="00921D1A">
        <w:rPr>
          <w:rFonts w:asciiTheme="majorBidi" w:hAnsiTheme="majorBidi"/>
          <w:sz w:val="30"/>
          <w:szCs w:val="30"/>
        </w:rPr>
        <w:t xml:space="preserve"> </w:t>
      </w:r>
      <w:r w:rsidR="00921D1A">
        <w:rPr>
          <w:rFonts w:asciiTheme="majorBidi" w:hAnsiTheme="majorBidi" w:hint="cs"/>
          <w:sz w:val="30"/>
          <w:szCs w:val="30"/>
          <w:cs/>
        </w:rPr>
        <w:t xml:space="preserve">ตุลาคม </w:t>
      </w:r>
      <w:r w:rsidR="00921D1A">
        <w:rPr>
          <w:rFonts w:asciiTheme="majorBidi" w:hAnsiTheme="majorBidi"/>
          <w:sz w:val="30"/>
          <w:szCs w:val="30"/>
        </w:rPr>
        <w:t>2</w:t>
      </w:r>
      <w:r w:rsidR="00CD40F4" w:rsidRPr="00CD40F4">
        <w:rPr>
          <w:rFonts w:asciiTheme="majorBidi" w:hAnsiTheme="majorBidi"/>
          <w:sz w:val="30"/>
          <w:szCs w:val="30"/>
        </w:rPr>
        <w:t>564</w:t>
      </w:r>
      <w:r w:rsidRPr="00491E35">
        <w:rPr>
          <w:rFonts w:asciiTheme="majorBidi" w:hAnsiTheme="majorBidi" w:cstheme="majorBidi"/>
          <w:sz w:val="30"/>
          <w:szCs w:val="30"/>
          <w:cs/>
        </w:rPr>
        <w:t xml:space="preserve"> โดยมีที่อยู่จดทะเบียนของบริษัทตั้งอยู่เลขที่ </w:t>
      </w:r>
      <w:r w:rsidR="00CD40F4" w:rsidRPr="00CD40F4">
        <w:rPr>
          <w:rFonts w:asciiTheme="majorBidi" w:hAnsiTheme="majorBidi" w:cstheme="majorBidi"/>
          <w:sz w:val="30"/>
          <w:szCs w:val="30"/>
        </w:rPr>
        <w:t>89</w:t>
      </w:r>
      <w:r w:rsidRPr="00491E35">
        <w:rPr>
          <w:rFonts w:asciiTheme="majorBidi" w:hAnsiTheme="majorBidi" w:cstheme="majorBidi"/>
          <w:sz w:val="30"/>
          <w:szCs w:val="30"/>
        </w:rPr>
        <w:t xml:space="preserve">/1 </w:t>
      </w:r>
      <w:r w:rsidRPr="00491E35">
        <w:rPr>
          <w:rFonts w:asciiTheme="majorBidi" w:hAnsiTheme="majorBidi" w:cstheme="majorBidi"/>
          <w:sz w:val="30"/>
          <w:szCs w:val="30"/>
          <w:cs/>
        </w:rPr>
        <w:t xml:space="preserve">หมู่ที่ </w:t>
      </w:r>
      <w:r w:rsidRPr="00491E35">
        <w:rPr>
          <w:rFonts w:asciiTheme="majorBidi" w:hAnsiTheme="majorBidi" w:cstheme="majorBidi"/>
          <w:sz w:val="30"/>
          <w:szCs w:val="30"/>
        </w:rPr>
        <w:t>2</w:t>
      </w:r>
      <w:r w:rsidRPr="00491E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823CC">
        <w:rPr>
          <w:rFonts w:asciiTheme="majorBidi" w:hAnsiTheme="majorBidi" w:cstheme="majorBidi" w:hint="cs"/>
          <w:sz w:val="30"/>
          <w:szCs w:val="30"/>
          <w:cs/>
        </w:rPr>
        <w:t>ถนนพระราม</w:t>
      </w:r>
      <w:r w:rsidR="00E44DD0">
        <w:rPr>
          <w:rFonts w:asciiTheme="majorBidi" w:hAnsiTheme="majorBidi" w:cstheme="majorBidi"/>
          <w:sz w:val="30"/>
          <w:szCs w:val="30"/>
        </w:rPr>
        <w:t xml:space="preserve"> </w:t>
      </w:r>
      <w:r w:rsidR="00A823CC">
        <w:rPr>
          <w:rFonts w:asciiTheme="majorBidi" w:hAnsiTheme="majorBidi" w:cstheme="majorBidi"/>
          <w:sz w:val="30"/>
          <w:szCs w:val="30"/>
        </w:rPr>
        <w:t xml:space="preserve">2 </w:t>
      </w:r>
      <w:r w:rsidRPr="00491E35">
        <w:rPr>
          <w:rFonts w:asciiTheme="majorBidi" w:hAnsiTheme="majorBidi" w:cstheme="majorBidi"/>
          <w:sz w:val="30"/>
          <w:szCs w:val="30"/>
          <w:cs/>
        </w:rPr>
        <w:t xml:space="preserve">ตำบลกาหลง อำเภอเมืองสมุทรสาคร จังหวัดสมุทรสาคร บริษัทมีสำนักงานสาขา </w:t>
      </w:r>
      <w:r w:rsidR="00D62AAF">
        <w:rPr>
          <w:rFonts w:asciiTheme="majorBidi" w:hAnsiTheme="majorBidi" w:cstheme="majorBidi"/>
          <w:sz w:val="30"/>
          <w:szCs w:val="30"/>
        </w:rPr>
        <w:t>3</w:t>
      </w:r>
      <w:r w:rsidRPr="00491E35">
        <w:rPr>
          <w:rFonts w:asciiTheme="majorBidi" w:hAnsiTheme="majorBidi" w:cstheme="majorBidi"/>
          <w:sz w:val="30"/>
          <w:szCs w:val="30"/>
          <w:cs/>
        </w:rPr>
        <w:t xml:space="preserve"> แห่งในจังหวัดสมุทรสาคร </w:t>
      </w:r>
      <w:r w:rsidR="00D62AAF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491E35">
        <w:rPr>
          <w:rFonts w:asciiTheme="majorBidi" w:hAnsiTheme="majorBidi" w:cstheme="majorBidi"/>
          <w:sz w:val="30"/>
          <w:szCs w:val="30"/>
          <w:cs/>
        </w:rPr>
        <w:t>จังหวัดสงขลา</w:t>
      </w:r>
    </w:p>
    <w:p w14:paraId="33BF6715" w14:textId="77777777" w:rsidR="00491E35" w:rsidRPr="00491E35" w:rsidRDefault="00491E35" w:rsidP="00D258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jc w:val="thaiDistribute"/>
        <w:rPr>
          <w:rFonts w:asciiTheme="majorBidi" w:hAnsiTheme="majorBidi" w:cstheme="majorBidi"/>
          <w:sz w:val="30"/>
          <w:szCs w:val="30"/>
        </w:rPr>
      </w:pPr>
    </w:p>
    <w:p w14:paraId="50E27269" w14:textId="3A44B219" w:rsidR="00491E35" w:rsidRPr="00491E35" w:rsidRDefault="00491E35" w:rsidP="00D258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hint="cs"/>
          <w:sz w:val="30"/>
          <w:szCs w:val="30"/>
          <w:cs/>
        </w:rPr>
        <w:t>บริษัทใหญ่ในระหว่าง</w:t>
      </w:r>
      <w:r w:rsidR="00026E3B">
        <w:rPr>
          <w:rFonts w:asciiTheme="majorBidi" w:hAnsiTheme="majorBidi" w:hint="cs"/>
          <w:sz w:val="30"/>
          <w:szCs w:val="30"/>
          <w:cs/>
        </w:rPr>
        <w:t>งวด</w:t>
      </w:r>
      <w:r w:rsidRPr="00491E35">
        <w:rPr>
          <w:rFonts w:asciiTheme="majorBidi" w:hAnsiTheme="majorBidi" w:hint="cs"/>
          <w:sz w:val="30"/>
          <w:szCs w:val="30"/>
          <w:cs/>
        </w:rPr>
        <w:t>ได้แก่</w:t>
      </w:r>
      <w:r w:rsidRPr="00491E35">
        <w:rPr>
          <w:rFonts w:asciiTheme="majorBidi" w:hAnsiTheme="majorBidi"/>
          <w:sz w:val="30"/>
          <w:szCs w:val="30"/>
          <w:cs/>
        </w:rPr>
        <w:t xml:space="preserve"> </w:t>
      </w:r>
      <w:r w:rsidRPr="00491E35">
        <w:rPr>
          <w:rFonts w:asciiTheme="majorBidi" w:hAnsiTheme="majorBidi" w:hint="cs"/>
          <w:sz w:val="30"/>
          <w:szCs w:val="30"/>
          <w:cs/>
        </w:rPr>
        <w:t>บริษัท</w:t>
      </w:r>
      <w:r w:rsidRPr="00491E35">
        <w:rPr>
          <w:rFonts w:asciiTheme="majorBidi" w:hAnsiTheme="majorBidi"/>
          <w:sz w:val="30"/>
          <w:szCs w:val="30"/>
          <w:cs/>
        </w:rPr>
        <w:t xml:space="preserve"> </w:t>
      </w:r>
      <w:r w:rsidRPr="00491E35">
        <w:rPr>
          <w:rFonts w:asciiTheme="majorBidi" w:hAnsiTheme="majorBidi" w:cstheme="majorBidi"/>
          <w:sz w:val="30"/>
          <w:szCs w:val="30"/>
          <w:cs/>
        </w:rPr>
        <w:t xml:space="preserve">ไทยยูเนี่ยน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กรุ๊ป </w:t>
      </w:r>
      <w:r w:rsidRPr="00491E35">
        <w:rPr>
          <w:rFonts w:asciiTheme="majorBidi" w:hAnsiTheme="majorBidi" w:hint="cs"/>
          <w:sz w:val="30"/>
          <w:szCs w:val="30"/>
          <w:cs/>
        </w:rPr>
        <w:t>จำกัด</w:t>
      </w:r>
      <w:r w:rsidRPr="00491E35">
        <w:rPr>
          <w:rFonts w:asciiTheme="majorBidi" w:hAnsiTheme="majorBidi"/>
          <w:sz w:val="30"/>
          <w:szCs w:val="30"/>
          <w:cs/>
        </w:rPr>
        <w:t xml:space="preserve"> (</w:t>
      </w:r>
      <w:r w:rsidRPr="00491E35">
        <w:rPr>
          <w:rFonts w:asciiTheme="majorBidi" w:hAnsiTheme="majorBidi" w:hint="cs"/>
          <w:sz w:val="30"/>
          <w:szCs w:val="30"/>
          <w:cs/>
        </w:rPr>
        <w:t>มหาชน</w:t>
      </w:r>
      <w:r w:rsidRPr="00491E35">
        <w:rPr>
          <w:rFonts w:asciiTheme="majorBidi" w:hAnsiTheme="majorBidi"/>
          <w:sz w:val="30"/>
          <w:szCs w:val="30"/>
          <w:cs/>
        </w:rPr>
        <w:t>)</w:t>
      </w:r>
    </w:p>
    <w:p w14:paraId="1A4C018F" w14:textId="77777777" w:rsidR="00491E35" w:rsidRPr="00491E35" w:rsidRDefault="00491E35" w:rsidP="00D258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jc w:val="thaiDistribute"/>
        <w:rPr>
          <w:rFonts w:asciiTheme="majorBidi" w:hAnsiTheme="majorBidi" w:cstheme="majorBidi"/>
          <w:sz w:val="30"/>
          <w:szCs w:val="30"/>
        </w:rPr>
      </w:pPr>
    </w:p>
    <w:p w14:paraId="70E49580" w14:textId="484BEED6" w:rsidR="00491E35" w:rsidRPr="00491E35" w:rsidRDefault="00491E35" w:rsidP="00D258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กลุ่มบริษัทและ</w:t>
      </w:r>
      <w:r w:rsidRPr="00491E35">
        <w:rPr>
          <w:rFonts w:asciiTheme="majorBidi" w:hAnsiTheme="majorBidi" w:hint="cs"/>
          <w:sz w:val="30"/>
          <w:szCs w:val="30"/>
          <w:cs/>
        </w:rPr>
        <w:t>บริษัทดำเนินธุรกิจหลักเกี่ยวกับ</w:t>
      </w:r>
      <w:r>
        <w:rPr>
          <w:rFonts w:asciiTheme="majorBidi" w:hAnsiTheme="majorBidi" w:hint="cs"/>
          <w:sz w:val="30"/>
          <w:szCs w:val="30"/>
          <w:cs/>
        </w:rPr>
        <w:t>การ</w:t>
      </w:r>
      <w:r w:rsidRPr="00491E35">
        <w:rPr>
          <w:rFonts w:asciiTheme="majorBidi" w:hAnsiTheme="majorBidi" w:cstheme="majorBidi"/>
          <w:sz w:val="30"/>
          <w:szCs w:val="30"/>
          <w:cs/>
        </w:rPr>
        <w:t>ผลิตและจำหน่ายอาหารสัตว์</w:t>
      </w:r>
    </w:p>
    <w:p w14:paraId="0C484571" w14:textId="77777777" w:rsidR="00491E35" w:rsidRPr="00491E35" w:rsidRDefault="00491E35" w:rsidP="00D258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jc w:val="thaiDistribute"/>
        <w:rPr>
          <w:rFonts w:asciiTheme="majorBidi" w:hAnsiTheme="majorBidi" w:cstheme="majorBidi"/>
          <w:sz w:val="30"/>
          <w:szCs w:val="30"/>
        </w:rPr>
      </w:pPr>
    </w:p>
    <w:p w14:paraId="31F5265B" w14:textId="77777777" w:rsidR="006D05EF" w:rsidRPr="00D453F8" w:rsidRDefault="006D05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รวมและ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เฉพาะกิจการระหว่างกาลนี้แสดงในสกุลเงินบาทด้วยหน่วยพันบาท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เว้นแต่ได้ระบุเป็นอย่างอื่น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รวมระหว่างกาลและ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เฉพาะบริษัทระหว่างกาลที่นําเสนอนี้ได้มีการสอบทานแต่ยังไม่ได้ตรวจสอบ</w:t>
      </w:r>
    </w:p>
    <w:p w14:paraId="24CD44D5" w14:textId="77777777" w:rsidR="006D05EF" w:rsidRPr="008F2F17" w:rsidRDefault="006D05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1D655B3" w14:textId="6AAFDFB3" w:rsidR="006D05EF" w:rsidRDefault="006D05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รวมและ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เฉพาะกิจการระหว่างกาล</w:t>
      </w:r>
      <w:r w:rsidRPr="008F2F17">
        <w:rPr>
          <w:rFonts w:asciiTheme="majorBidi" w:hAnsiTheme="majorBidi" w:cs="Angsana New" w:hint="cs"/>
          <w:sz w:val="30"/>
          <w:szCs w:val="30"/>
          <w:cs/>
        </w:rPr>
        <w:t>นี้ได้รับอนุมัติให้ออกงบการเงินจากคณะกรรมการ</w:t>
      </w:r>
      <w:r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8F2F17">
        <w:rPr>
          <w:rFonts w:asciiTheme="majorBidi" w:hAnsiTheme="majorBidi" w:cs="Angsana New" w:hint="cs"/>
          <w:sz w:val="30"/>
          <w:szCs w:val="30"/>
          <w:cs/>
        </w:rPr>
        <w:t>เมื่อ</w:t>
      </w:r>
      <w:r w:rsidRPr="00B4331A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B4331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03B79" w:rsidRPr="00B4331A">
        <w:rPr>
          <w:rFonts w:asciiTheme="majorBidi" w:hAnsiTheme="majorBidi" w:cs="Angsana New"/>
          <w:sz w:val="30"/>
          <w:szCs w:val="30"/>
        </w:rPr>
        <w:t>4</w:t>
      </w:r>
      <w:r w:rsidRPr="008F2F1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03B79">
        <w:rPr>
          <w:rFonts w:asciiTheme="majorBidi" w:hAnsiTheme="majorBidi" w:cs="Angsana New" w:hint="cs"/>
          <w:sz w:val="30"/>
          <w:szCs w:val="30"/>
          <w:cs/>
        </w:rPr>
        <w:t>พฤศจิกายน</w:t>
      </w:r>
      <w:r w:rsidRPr="008F2F17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</w:t>
      </w:r>
      <w:r w:rsidR="00CD40F4" w:rsidRPr="00CD40F4">
        <w:rPr>
          <w:rFonts w:asciiTheme="majorBidi" w:hAnsiTheme="majorBidi" w:cs="Angsana New"/>
          <w:sz w:val="30"/>
          <w:szCs w:val="30"/>
        </w:rPr>
        <w:t>567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02E9FEBD" w14:textId="77777777" w:rsidR="00563BA7" w:rsidRPr="00491E35" w:rsidRDefault="00563BA7" w:rsidP="00D258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rPr>
          <w:rFonts w:asciiTheme="majorBidi" w:hAnsiTheme="majorBidi" w:cstheme="majorBidi"/>
          <w:sz w:val="30"/>
          <w:szCs w:val="30"/>
        </w:rPr>
      </w:pPr>
    </w:p>
    <w:p w14:paraId="55ACD1FC" w14:textId="75782063" w:rsidR="00804175" w:rsidRPr="00491E35" w:rsidRDefault="00804175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491E3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</w:t>
      </w:r>
      <w:r w:rsidR="00D25073" w:rsidRPr="00491E3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งบ</w:t>
      </w:r>
      <w:r w:rsidRPr="00491E3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การเงินระหว่างกาล</w:t>
      </w:r>
    </w:p>
    <w:p w14:paraId="62009F4A" w14:textId="77777777" w:rsidR="00C11916" w:rsidRPr="00491E35" w:rsidRDefault="00C11916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811B01A" w14:textId="687FD701" w:rsidR="00804175" w:rsidRDefault="00D25073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66464858"/>
      <w:r w:rsidRPr="00491E35">
        <w:rPr>
          <w:rFonts w:asciiTheme="majorBidi" w:hAnsiTheme="majorBidi" w:cstheme="majorBidi"/>
          <w:sz w:val="30"/>
          <w:szCs w:val="30"/>
          <w:cs/>
        </w:rPr>
        <w:t>งบ</w:t>
      </w:r>
      <w:r w:rsidR="00804175" w:rsidRPr="00491E35">
        <w:rPr>
          <w:rFonts w:asciiTheme="majorBidi" w:hAnsiTheme="majorBidi" w:cstheme="majorBidi"/>
          <w:sz w:val="30"/>
          <w:szCs w:val="30"/>
          <w:cs/>
        </w:rPr>
        <w:t>การเงินระหว่างกาลนี้</w:t>
      </w:r>
      <w:r w:rsidR="00C41DED" w:rsidRPr="00491E35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</w:t>
      </w:r>
      <w:r w:rsidR="002D0BAE" w:rsidRPr="00491E35">
        <w:rPr>
          <w:rFonts w:asciiTheme="majorBidi" w:hAnsiTheme="majorBidi" w:cstheme="majorBidi"/>
          <w:sz w:val="30"/>
          <w:szCs w:val="30"/>
          <w:cs/>
        </w:rPr>
        <w:t>ในรูปแบบเดียวกับ</w:t>
      </w:r>
      <w:r w:rsidR="00C41DED" w:rsidRPr="00491E35">
        <w:rPr>
          <w:rFonts w:asciiTheme="majorBidi" w:hAnsiTheme="majorBidi" w:cstheme="majorBidi"/>
          <w:sz w:val="30"/>
          <w:szCs w:val="30"/>
          <w:cs/>
        </w:rPr>
        <w:t>งบการเงินประจำปีและ</w:t>
      </w:r>
      <w:r w:rsidR="0046260A" w:rsidRPr="00491E35">
        <w:rPr>
          <w:rFonts w:asciiTheme="majorBidi" w:hAnsiTheme="majorBidi" w:cstheme="majorBidi"/>
          <w:sz w:val="30"/>
          <w:szCs w:val="30"/>
          <w:cs/>
        </w:rPr>
        <w:t>จัดทำ</w:t>
      </w:r>
      <w:r w:rsidR="00C41DED" w:rsidRPr="00491E35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</w:t>
      </w:r>
      <w:r w:rsidR="00FB346D" w:rsidRPr="00491E3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3C19A4" w:rsidRPr="00491E35">
        <w:rPr>
          <w:rFonts w:asciiTheme="majorBidi" w:hAnsiTheme="majorBidi" w:cstheme="majorBidi"/>
          <w:sz w:val="30"/>
          <w:szCs w:val="30"/>
          <w:cs/>
        </w:rPr>
        <w:t>ในรูป</w:t>
      </w:r>
      <w:r w:rsidR="00804175" w:rsidRPr="00491E35">
        <w:rPr>
          <w:rFonts w:asciiTheme="majorBidi" w:hAnsiTheme="majorBidi" w:cstheme="majorBidi"/>
          <w:sz w:val="30"/>
          <w:szCs w:val="30"/>
          <w:cs/>
        </w:rPr>
        <w:t>แบบย่อ</w:t>
      </w:r>
      <w:r w:rsidR="00F72C71" w:rsidRPr="00491E35">
        <w:rPr>
          <w:rFonts w:asciiTheme="majorBidi" w:hAnsiTheme="majorBidi" w:cstheme="majorBidi"/>
          <w:sz w:val="30"/>
          <w:szCs w:val="30"/>
          <w:cs/>
        </w:rPr>
        <w:t xml:space="preserve"> (“งบการเงินระหว่างกาล”) </w:t>
      </w:r>
      <w:r w:rsidR="00804175" w:rsidRPr="00491E35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ตามมาตรฐานการบัญชีฉบับที่ </w:t>
      </w:r>
      <w:r w:rsidR="00804175" w:rsidRPr="00491E35">
        <w:rPr>
          <w:rFonts w:asciiTheme="majorBidi" w:hAnsiTheme="majorBidi" w:cstheme="majorBidi"/>
          <w:sz w:val="30"/>
          <w:szCs w:val="30"/>
        </w:rPr>
        <w:t>3</w:t>
      </w:r>
      <w:r w:rsidR="00CD40F4" w:rsidRPr="00CD40F4">
        <w:rPr>
          <w:rFonts w:asciiTheme="majorBidi" w:hAnsiTheme="majorBidi" w:cstheme="majorBidi"/>
          <w:sz w:val="30"/>
          <w:szCs w:val="30"/>
        </w:rPr>
        <w:t>4</w:t>
      </w:r>
      <w:r w:rsidR="00804175" w:rsidRPr="00491E35">
        <w:rPr>
          <w:rFonts w:asciiTheme="majorBidi" w:hAnsiTheme="majorBidi" w:cstheme="majorBidi"/>
          <w:sz w:val="30"/>
          <w:szCs w:val="30"/>
        </w:rPr>
        <w:t xml:space="preserve"> </w:t>
      </w:r>
      <w:r w:rsidR="00804175" w:rsidRPr="00491E3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DF7010" w:rsidRPr="00491E35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="00CA671A" w:rsidRPr="00491E35">
        <w:rPr>
          <w:rFonts w:asciiTheme="majorBidi" w:hAnsiTheme="majorBidi" w:cstheme="majorBidi"/>
          <w:i/>
          <w:iCs/>
          <w:sz w:val="30"/>
          <w:szCs w:val="30"/>
          <w:cs/>
        </w:rPr>
        <w:t>รายงานทาง</w:t>
      </w:r>
      <w:r w:rsidR="00804175" w:rsidRPr="00491E35">
        <w:rPr>
          <w:rFonts w:asciiTheme="majorBidi" w:hAnsiTheme="majorBidi" w:cstheme="majorBidi"/>
          <w:i/>
          <w:iCs/>
          <w:sz w:val="30"/>
          <w:szCs w:val="30"/>
          <w:cs/>
        </w:rPr>
        <w:t>การเงินระหว่างกาล</w:t>
      </w:r>
      <w:r w:rsidR="00804175" w:rsidRPr="00491E35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0"/>
      <w:r w:rsidR="00804175" w:rsidRPr="00491E35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965493" w:rsidRPr="00491E35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="00804175" w:rsidRPr="00491E35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C1541" w:rsidRPr="00491E35">
        <w:rPr>
          <w:rFonts w:asciiTheme="majorBidi" w:hAnsiTheme="majorBidi" w:cstheme="majorBidi"/>
          <w:sz w:val="30"/>
          <w:szCs w:val="30"/>
        </w:rPr>
        <w:t xml:space="preserve"> </w:t>
      </w:r>
      <w:r w:rsidR="00934CC9" w:rsidRPr="00491E35">
        <w:rPr>
          <w:rFonts w:asciiTheme="majorBidi" w:hAnsiTheme="majorBidi" w:cstheme="majorBidi"/>
          <w:sz w:val="30"/>
          <w:szCs w:val="30"/>
          <w:cs/>
        </w:rPr>
        <w:t>โดย</w:t>
      </w:r>
      <w:r w:rsidR="008C1541" w:rsidRPr="00491E3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4F55D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C1541" w:rsidRPr="00491E35">
        <w:rPr>
          <w:rFonts w:asciiTheme="majorBidi" w:hAnsiTheme="majorBidi" w:cstheme="majorBidi"/>
          <w:sz w:val="30"/>
          <w:szCs w:val="30"/>
          <w:cs/>
        </w:rPr>
        <w:t>ๆ เพื่อไม่ให้ซ้ำซ้อนกับข้อมูลที่ได้นำเสนอไปแล้วใน</w:t>
      </w:r>
      <w:r w:rsidR="004F55D2">
        <w:rPr>
          <w:rFonts w:asciiTheme="majorBidi" w:hAnsiTheme="majorBidi" w:cstheme="majorBidi"/>
          <w:sz w:val="30"/>
          <w:szCs w:val="30"/>
          <w:cs/>
        </w:rPr>
        <w:br/>
      </w:r>
      <w:r w:rsidR="008C1541" w:rsidRPr="00491E35">
        <w:rPr>
          <w:rFonts w:asciiTheme="majorBidi" w:hAnsiTheme="majorBidi" w:cstheme="majorBidi"/>
          <w:sz w:val="30"/>
          <w:szCs w:val="30"/>
          <w:cs/>
        </w:rPr>
        <w:t>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2F7AD5">
        <w:rPr>
          <w:rFonts w:asciiTheme="majorBidi" w:hAnsiTheme="majorBidi" w:cstheme="majorBidi" w:hint="cs"/>
          <w:sz w:val="30"/>
          <w:szCs w:val="30"/>
          <w:cs/>
        </w:rPr>
        <w:t>และบริษัทย่อย</w:t>
      </w:r>
      <w:r w:rsidR="008C1541" w:rsidRPr="00491E35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="00491E3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A0959" w:rsidRPr="00491E35">
        <w:rPr>
          <w:rFonts w:asciiTheme="majorBidi" w:hAnsiTheme="majorBidi" w:cstheme="majorBidi"/>
          <w:sz w:val="30"/>
          <w:szCs w:val="30"/>
        </w:rPr>
        <w:t>31</w:t>
      </w:r>
      <w:r w:rsidR="008C1541" w:rsidRPr="00491E35">
        <w:rPr>
          <w:rFonts w:asciiTheme="majorBidi" w:hAnsiTheme="majorBidi" w:cstheme="majorBidi"/>
          <w:sz w:val="30"/>
          <w:szCs w:val="30"/>
        </w:rPr>
        <w:t xml:space="preserve"> </w:t>
      </w:r>
      <w:r w:rsidR="008C1541" w:rsidRPr="00491E35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8C1541" w:rsidRPr="00491E35">
        <w:rPr>
          <w:rFonts w:asciiTheme="majorBidi" w:hAnsiTheme="majorBidi" w:cstheme="majorBidi"/>
          <w:sz w:val="30"/>
          <w:szCs w:val="30"/>
        </w:rPr>
        <w:t xml:space="preserve"> </w:t>
      </w:r>
      <w:r w:rsidR="00563BA7" w:rsidRPr="00491E35">
        <w:rPr>
          <w:rFonts w:asciiTheme="majorBidi" w:hAnsiTheme="majorBidi" w:cstheme="majorBidi"/>
          <w:sz w:val="30"/>
          <w:szCs w:val="30"/>
        </w:rPr>
        <w:t>2</w:t>
      </w:r>
      <w:r w:rsidR="00CD40F4" w:rsidRPr="00CD40F4">
        <w:rPr>
          <w:rFonts w:asciiTheme="majorBidi" w:hAnsiTheme="majorBidi" w:cstheme="majorBidi"/>
          <w:sz w:val="30"/>
          <w:szCs w:val="30"/>
        </w:rPr>
        <w:t>566</w:t>
      </w:r>
    </w:p>
    <w:p w14:paraId="68C157CD" w14:textId="5C524C2E" w:rsidR="006D05EF" w:rsidRDefault="006D05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5D09BA3" w14:textId="082596F9" w:rsidR="006D05EF" w:rsidRPr="00EA5366" w:rsidRDefault="006D05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A5366">
        <w:rPr>
          <w:rFonts w:asciiTheme="majorBidi" w:hAnsiTheme="majorBidi" w:cs="Angsana New" w:hint="cs"/>
          <w:sz w:val="30"/>
          <w:szCs w:val="30"/>
          <w:cs/>
        </w:rPr>
        <w:t>งบการเงินระหว่างกาลฉบับภาษาอังกฤษจัดทําขึ้นจากงบการเงินระหว่างกาลภาษาไทยที่จัดทําตามกฎหมาย</w:t>
      </w:r>
      <w:r w:rsidRPr="00EA53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5366">
        <w:rPr>
          <w:rFonts w:asciiTheme="majorBidi" w:hAnsiTheme="majorBidi" w:cs="Angsana New" w:hint="cs"/>
          <w:sz w:val="30"/>
          <w:szCs w:val="30"/>
          <w:cs/>
        </w:rPr>
        <w:t>ในกรณีที่มีเนื้อความขัดแย้งกันหรือมีการตีความแตกต่างกัน</w:t>
      </w:r>
      <w:r w:rsidRPr="00EA53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5366">
        <w:rPr>
          <w:rFonts w:asciiTheme="majorBidi" w:hAnsiTheme="majorBidi" w:cs="Angsana New" w:hint="cs"/>
          <w:sz w:val="30"/>
          <w:szCs w:val="30"/>
          <w:cs/>
        </w:rPr>
        <w:t>ให้ใช้งบการเงินระหว่างกาลฉบับภาษาไทยเป็นหลัก</w:t>
      </w:r>
    </w:p>
    <w:p w14:paraId="5C417273" w14:textId="77777777" w:rsidR="006D05EF" w:rsidRPr="00491E35" w:rsidRDefault="006D05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75F4373" w14:textId="4566F202" w:rsidR="006D05EF" w:rsidRPr="006D05EF" w:rsidRDefault="006D05EF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cs/>
          <w:lang w:val="th-TH"/>
        </w:rPr>
      </w:pPr>
      <w:r w:rsidRPr="006D05EF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นโยบายการบัญชีที่</w:t>
      </w:r>
      <w:r w:rsidR="004F709B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มีสาระสำคัญ</w:t>
      </w:r>
    </w:p>
    <w:p w14:paraId="7CAB71B5" w14:textId="77777777" w:rsidR="006D05EF" w:rsidRPr="004F55D2" w:rsidRDefault="006D05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Theme="majorBidi" w:hAnsiTheme="majorBidi" w:cstheme="majorBidi"/>
          <w:sz w:val="26"/>
          <w:szCs w:val="26"/>
        </w:rPr>
      </w:pPr>
    </w:p>
    <w:p w14:paraId="1A090D03" w14:textId="1BE43CB5" w:rsidR="00831ABA" w:rsidRPr="00491E35" w:rsidRDefault="006D05EF" w:rsidP="00D2581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C37C3">
        <w:rPr>
          <w:rFonts w:asciiTheme="majorBidi" w:hAnsiTheme="majorBidi" w:cs="Angsana New" w:hint="cs"/>
          <w:sz w:val="30"/>
          <w:szCs w:val="30"/>
          <w:cs/>
        </w:rPr>
        <w:t>นโยบายการบัญชี</w:t>
      </w:r>
      <w:r w:rsidR="004F55D2">
        <w:rPr>
          <w:rFonts w:asciiTheme="majorBidi" w:hAnsiTheme="majorBidi" w:cs="Angsana New"/>
          <w:sz w:val="30"/>
          <w:szCs w:val="30"/>
        </w:rPr>
        <w:t xml:space="preserve"> </w:t>
      </w:r>
      <w:r w:rsidR="004F55D2">
        <w:rPr>
          <w:rFonts w:asciiTheme="majorBidi" w:hAnsiTheme="majorBidi" w:cs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ที่</w:t>
      </w:r>
      <w:r w:rsidR="004F55D2">
        <w:rPr>
          <w:rFonts w:asciiTheme="majorBidi" w:hAnsiTheme="majorBidi" w:cs="Angsana New" w:hint="cs"/>
          <w:sz w:val="30"/>
          <w:szCs w:val="30"/>
          <w:cs/>
        </w:rPr>
        <w:t xml:space="preserve">อาจมีความไม่แน่นอนนั้น </w:t>
      </w:r>
      <w:r w:rsidR="004F55D2">
        <w:rPr>
          <w:rFonts w:asciiTheme="majorBidi" w:hAnsiTheme="majorBidi" w:cs="Angsana New"/>
          <w:sz w:val="30"/>
          <w:szCs w:val="30"/>
          <w:cs/>
        </w:rPr>
        <w:br/>
      </w:r>
      <w:r w:rsidR="004F55D2">
        <w:rPr>
          <w:rFonts w:asciiTheme="majorBidi" w:hAnsiTheme="majorBidi" w:cs="Angsana New" w:hint="cs"/>
          <w:sz w:val="30"/>
          <w:szCs w:val="30"/>
          <w:cs/>
        </w:rPr>
        <w:t>ไม่แตกต่างจากที่ได้อธิบายไว้ใน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งบการเงินสําหรับปีสิ้นสุดวันที่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31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>
        <w:rPr>
          <w:rFonts w:asciiTheme="majorBidi" w:hAnsiTheme="majorBidi" w:cs="Angsana New"/>
          <w:sz w:val="30"/>
          <w:szCs w:val="30"/>
        </w:rPr>
        <w:t xml:space="preserve"> 2</w:t>
      </w:r>
      <w:r w:rsidR="00CD40F4" w:rsidRPr="00CD40F4">
        <w:rPr>
          <w:rFonts w:asciiTheme="majorBidi" w:hAnsiTheme="majorBidi" w:cs="Angsana New"/>
          <w:sz w:val="30"/>
          <w:szCs w:val="30"/>
        </w:rPr>
        <w:t>566</w:t>
      </w:r>
    </w:p>
    <w:p w14:paraId="39A82123" w14:textId="68F5B99E" w:rsidR="008A0959" w:rsidRPr="004F55D2" w:rsidRDefault="008A0959" w:rsidP="00D2581A">
      <w:pPr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  <w:highlight w:val="lightGray"/>
          <w:shd w:val="clear" w:color="auto" w:fill="D9D9D9" w:themeFill="background1" w:themeFillShade="D9"/>
        </w:rPr>
      </w:pPr>
    </w:p>
    <w:p w14:paraId="3FF61EA8" w14:textId="60B775CB" w:rsidR="00491E35" w:rsidRPr="00491E35" w:rsidRDefault="00491E35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491E35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ประมาณการทางบัญชีที่สำคัญ</w:t>
      </w:r>
      <w:r w:rsidRPr="00491E35">
        <w:rPr>
          <w:rFonts w:asciiTheme="majorBidi" w:hAnsiTheme="majorBidi" w:cs="Angsana New"/>
          <w:sz w:val="30"/>
          <w:szCs w:val="30"/>
          <w:u w:val="none"/>
          <w:cs/>
          <w:lang w:val="th-TH"/>
        </w:rPr>
        <w:t xml:space="preserve"> </w:t>
      </w:r>
      <w:r w:rsidRPr="00491E35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ข้อสมมติฐาน</w:t>
      </w:r>
      <w:r w:rsidRPr="00491E35">
        <w:rPr>
          <w:rFonts w:asciiTheme="majorBidi" w:hAnsiTheme="majorBidi" w:cs="Angsana New"/>
          <w:sz w:val="30"/>
          <w:szCs w:val="30"/>
          <w:u w:val="none"/>
          <w:cs/>
          <w:lang w:val="th-TH"/>
        </w:rPr>
        <w:t xml:space="preserve"> </w:t>
      </w:r>
      <w:r w:rsidRPr="00491E35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และการใช้ดุลยพินิจ</w:t>
      </w:r>
    </w:p>
    <w:p w14:paraId="1EB202BA" w14:textId="2E1F4E79" w:rsidR="00491E35" w:rsidRPr="004F55D2" w:rsidRDefault="00491E35" w:rsidP="00D2581A">
      <w:pPr>
        <w:spacing w:line="240" w:lineRule="auto"/>
        <w:ind w:left="540"/>
        <w:jc w:val="thaiDistribute"/>
        <w:rPr>
          <w:rFonts w:asciiTheme="majorBidi" w:hAnsiTheme="majorBidi" w:cstheme="majorBidi"/>
          <w:highlight w:val="lightGray"/>
          <w:shd w:val="clear" w:color="auto" w:fill="D9D9D9" w:themeFill="background1" w:themeFillShade="D9"/>
        </w:rPr>
      </w:pPr>
    </w:p>
    <w:p w14:paraId="1BB6DEB9" w14:textId="7A560707" w:rsidR="006D05EF" w:rsidRPr="006D05EF" w:rsidRDefault="006D05EF" w:rsidP="00D2581A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D05EF">
        <w:rPr>
          <w:rFonts w:asciiTheme="majorBidi" w:hAnsiTheme="majorBidi" w:cs="Angsana New" w:hint="cs"/>
          <w:sz w:val="30"/>
          <w:szCs w:val="30"/>
          <w:cs/>
        </w:rPr>
        <w:t>การประมาณการ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ข้อสมมติฐาน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และการใช้ดุลยพินิจ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ได้มีการประเมินทบทวนอย่างต่อเนื่อง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และอยู่บนพื้นฐานของประสบการณ์ในอดีตและปัจจัยอื่น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ๆ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518B118F" w14:textId="77777777" w:rsidR="006D05EF" w:rsidRPr="004F55D2" w:rsidRDefault="006D05EF" w:rsidP="00D2581A">
      <w:pPr>
        <w:spacing w:line="240" w:lineRule="auto"/>
        <w:ind w:left="540"/>
        <w:jc w:val="thaiDistribute"/>
        <w:rPr>
          <w:rFonts w:asciiTheme="majorBidi" w:hAnsiTheme="majorBidi" w:cs="Angsana New"/>
        </w:rPr>
      </w:pPr>
    </w:p>
    <w:p w14:paraId="4BDF55B8" w14:textId="7DDA0815" w:rsidR="008A0959" w:rsidRPr="006D05EF" w:rsidRDefault="006D05EF" w:rsidP="00D2581A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D05EF">
        <w:rPr>
          <w:rFonts w:asciiTheme="majorBidi" w:hAnsiTheme="majorBidi" w:cs="Angsana New" w:hint="cs"/>
          <w:sz w:val="30"/>
          <w:szCs w:val="30"/>
          <w:cs/>
        </w:rPr>
        <w:t>ในการจัดทํางบการเงินระหว่างกาลนี้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ประมาณการทางบัญชีที่สําคัญ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ข้อสมมติฐาน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และการใช้ดุลยพินิจเป็นการประมาณการเดียวกันกับการประมาณการที่ใช้ในการจัดทํางบการเงินสําหรับปีสิ้นสุด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31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>
        <w:rPr>
          <w:rFonts w:asciiTheme="majorBidi" w:hAnsiTheme="majorBidi" w:cs="Angsana New"/>
          <w:sz w:val="30"/>
          <w:szCs w:val="30"/>
        </w:rPr>
        <w:t xml:space="preserve"> 2</w:t>
      </w:r>
      <w:r w:rsidR="00CD40F4" w:rsidRPr="00CD40F4">
        <w:rPr>
          <w:rFonts w:asciiTheme="majorBidi" w:hAnsiTheme="majorBidi" w:cs="Angsana New"/>
          <w:sz w:val="30"/>
          <w:szCs w:val="30"/>
        </w:rPr>
        <w:t>566</w:t>
      </w:r>
    </w:p>
    <w:p w14:paraId="37C9B009" w14:textId="251D70B4" w:rsidR="006D05EF" w:rsidRPr="004F55D2" w:rsidRDefault="006D05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s/>
          <w:lang w:val="th-TH"/>
        </w:rPr>
      </w:pPr>
    </w:p>
    <w:p w14:paraId="186263C8" w14:textId="6004EB74" w:rsidR="008A0959" w:rsidRPr="00491E35" w:rsidRDefault="008A0959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491E3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ส่วนงานดำเนินงานและการจำแนกรายได้</w:t>
      </w:r>
    </w:p>
    <w:p w14:paraId="778FBC83" w14:textId="2BD345F2" w:rsidR="008A0959" w:rsidRPr="004F55D2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rPr>
          <w:rFonts w:asciiTheme="majorBidi" w:hAnsiTheme="majorBidi" w:cstheme="majorBidi"/>
          <w:lang w:val="th-TH"/>
        </w:rPr>
      </w:pPr>
    </w:p>
    <w:p w14:paraId="7E69E683" w14:textId="4B488B34" w:rsidR="008A0959" w:rsidRPr="00491E35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>คณะผู้บริหารกลุ่มบริษัท คือ ผู้มีอำนาจตัดสินใจสูงสุดด้านการดำเนินงานของกลุ่มบริษัท ผู้บริหารกำหนดส่วนงานดำเนินงานจากข้อมูลที่จะถูกสอบทานโดยคณะผู้บริหารกลุ่มบริษัท โดยมีจุดประสงค์เพื่อจัดสรรทรัพยากรและประเมินผลการดำเนินงานของส่วนงาน</w:t>
      </w:r>
    </w:p>
    <w:p w14:paraId="3FBD2EE5" w14:textId="77777777" w:rsidR="008A0959" w:rsidRPr="004F55D2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</w:rPr>
      </w:pPr>
    </w:p>
    <w:p w14:paraId="01D2DB73" w14:textId="4C72D5A9" w:rsidR="008A0959" w:rsidRPr="00491E35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กลุ่มบริษัทมีส่วนงานที่รายงานทั้งสิ้น </w:t>
      </w:r>
      <w:r w:rsidR="00CD40F4" w:rsidRPr="00CD40F4">
        <w:rPr>
          <w:rFonts w:asciiTheme="majorBidi" w:hAnsiTheme="majorBidi" w:cstheme="majorBidi"/>
          <w:sz w:val="30"/>
          <w:szCs w:val="30"/>
        </w:rPr>
        <w:t>4</w:t>
      </w:r>
      <w:r w:rsidRPr="00491E35">
        <w:rPr>
          <w:rFonts w:asciiTheme="majorBidi" w:hAnsiTheme="majorBidi" w:cstheme="majorBidi"/>
          <w:sz w:val="30"/>
          <w:szCs w:val="30"/>
          <w:cs/>
        </w:rPr>
        <w:t xml:space="preserve"> ส่วนงาน ดังนี้</w:t>
      </w:r>
    </w:p>
    <w:p w14:paraId="11396A07" w14:textId="77777777" w:rsidR="008A0959" w:rsidRPr="004F55D2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</w:rPr>
      </w:pPr>
    </w:p>
    <w:p w14:paraId="62A53834" w14:textId="001E9553" w:rsidR="008A0959" w:rsidRPr="00491E35" w:rsidRDefault="008A0959" w:rsidP="00D2581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>ผลิตภัณฑ์อาหารกุ้ง</w:t>
      </w:r>
    </w:p>
    <w:p w14:paraId="776A136E" w14:textId="5046DAFE" w:rsidR="008A0959" w:rsidRPr="00491E35" w:rsidRDefault="008A0959" w:rsidP="00D2581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>ผลิตภัณฑ์อาหารปลา</w:t>
      </w:r>
    </w:p>
    <w:p w14:paraId="3B785C6C" w14:textId="028C9C16" w:rsidR="008A0959" w:rsidRPr="00491E35" w:rsidRDefault="008A0959" w:rsidP="00D2581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>ผลิตภัณฑ์อาหารสัตว์บก</w:t>
      </w:r>
    </w:p>
    <w:p w14:paraId="137E5FA6" w14:textId="0C592830" w:rsidR="008A0959" w:rsidRPr="00491E35" w:rsidRDefault="008A0959" w:rsidP="00D2581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>ผลิตภัณฑ์อื่น ๆ</w:t>
      </w:r>
    </w:p>
    <w:p w14:paraId="7228108F" w14:textId="77777777" w:rsidR="008A0959" w:rsidRPr="004F55D2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</w:rPr>
      </w:pPr>
    </w:p>
    <w:p w14:paraId="3683C30E" w14:textId="238DC308" w:rsidR="008A0959" w:rsidRPr="00491E35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กลุ่มบริษัทประเมินผลการปฏิบัติงานของส่วนงานโดยพิจารณาจากกำไรขั้นต้น ซึ่งวัดมูลค่าโดยใช้เกณฑ์เดียวกับที่ใช้ในการวัดกำไรขั้นต้น</w:t>
      </w:r>
      <w:r w:rsidR="00026E3B" w:rsidRPr="009874D5">
        <w:rPr>
          <w:rFonts w:asciiTheme="majorBidi" w:hAnsiTheme="majorBidi" w:cstheme="majorBidi"/>
          <w:sz w:val="30"/>
          <w:szCs w:val="30"/>
          <w:cs/>
        </w:rPr>
        <w:t>ในงบกำไรขาดทุน</w:t>
      </w:r>
    </w:p>
    <w:p w14:paraId="77DECC8B" w14:textId="77777777" w:rsidR="008A0959" w:rsidRPr="004F55D2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</w:rPr>
      </w:pPr>
    </w:p>
    <w:p w14:paraId="59BBD34D" w14:textId="337787F0" w:rsidR="00251738" w:rsidRDefault="004F55D2" w:rsidP="004F5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E36050">
        <w:rPr>
          <w:rFonts w:asciiTheme="majorBidi" w:hAnsiTheme="majorBidi" w:cs="Angsana New" w:hint="cs"/>
          <w:sz w:val="30"/>
          <w:szCs w:val="30"/>
          <w:cs/>
        </w:rPr>
        <w:t>การบันทึกบัญชีสําหรับรายการระหว่างส่วนงานที่รายงานเป็นไปในลักษณะเดียวกับการบันทึกบัญชีสําหรับรายการธุรกิจกับบุคคลภายนอก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รวมได้ตัดรายการระหว่างกันออกแล้ว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A0959" w:rsidRPr="00491E35">
        <w:rPr>
          <w:rFonts w:asciiTheme="majorBidi" w:hAnsiTheme="majorBidi" w:cstheme="majorBidi"/>
          <w:sz w:val="30"/>
          <w:szCs w:val="30"/>
          <w:cs/>
        </w:rPr>
        <w:t>ข้อมูลเกี่ยวกับการจำแนกรายได้เป็นข้อมูลเดียวกันกับข้อมูลรายได้ที่ได้เปิดเผยตามส่วนงาน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</w:p>
    <w:p w14:paraId="23C6FED9" w14:textId="77777777" w:rsidR="00251738" w:rsidRDefault="00251738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  <w:cs/>
        </w:rPr>
        <w:sectPr w:rsidR="00251738" w:rsidSect="00563BA7">
          <w:headerReference w:type="even" r:id="rId10"/>
          <w:head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7EDC2FEC" w14:textId="4C3E8E69" w:rsidR="00251738" w:rsidRDefault="00251738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251738">
        <w:rPr>
          <w:rFonts w:asciiTheme="majorBidi" w:hAnsiTheme="majorBidi" w:cs="Angsana New" w:hint="cs"/>
          <w:sz w:val="30"/>
          <w:szCs w:val="30"/>
          <w:cs/>
        </w:rPr>
        <w:t>ข้อมูล</w:t>
      </w:r>
      <w:r w:rsidR="004F55D2">
        <w:rPr>
          <w:rFonts w:asciiTheme="majorBidi" w:hAnsiTheme="majorBidi" w:cs="Angsana New" w:hint="cs"/>
          <w:sz w:val="30"/>
          <w:szCs w:val="30"/>
          <w:cs/>
        </w:rPr>
        <w:t>ผลการดำเนินงาน</w:t>
      </w:r>
      <w:r w:rsidRPr="00251738">
        <w:rPr>
          <w:rFonts w:asciiTheme="majorBidi" w:hAnsiTheme="majorBidi" w:cs="Angsana New" w:hint="cs"/>
          <w:sz w:val="30"/>
          <w:szCs w:val="30"/>
          <w:cs/>
        </w:rPr>
        <w:t>จำแนก</w:t>
      </w:r>
      <w:r w:rsidR="004F55D2">
        <w:rPr>
          <w:rFonts w:asciiTheme="majorBidi" w:hAnsiTheme="majorBidi" w:cs="Angsana New" w:hint="cs"/>
          <w:sz w:val="30"/>
          <w:szCs w:val="30"/>
          <w:cs/>
        </w:rPr>
        <w:t>ส่วนงาน</w:t>
      </w:r>
      <w:r w:rsidRPr="00251738">
        <w:rPr>
          <w:rFonts w:asciiTheme="majorBidi" w:hAnsiTheme="majorBidi" w:cs="Angsana New" w:hint="cs"/>
          <w:sz w:val="30"/>
          <w:szCs w:val="30"/>
          <w:cs/>
        </w:rPr>
        <w:t>ตามส่วนงานของกลุ่มบริษัทมีดังต่อไปนี้</w:t>
      </w:r>
    </w:p>
    <w:tbl>
      <w:tblPr>
        <w:tblStyle w:val="TableGrid"/>
        <w:tblW w:w="141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1350"/>
        <w:gridCol w:w="270"/>
        <w:gridCol w:w="1377"/>
        <w:gridCol w:w="243"/>
        <w:gridCol w:w="1350"/>
        <w:gridCol w:w="270"/>
        <w:gridCol w:w="1440"/>
        <w:gridCol w:w="270"/>
        <w:gridCol w:w="1350"/>
      </w:tblGrid>
      <w:tr w:rsidR="00066735" w:rsidRPr="006D05EF" w14:paraId="192F4D84" w14:textId="77777777" w:rsidTr="00446C18">
        <w:tc>
          <w:tcPr>
            <w:tcW w:w="6210" w:type="dxa"/>
            <w:vAlign w:val="bottom"/>
          </w:tcPr>
          <w:p w14:paraId="6F95D022" w14:textId="77777777" w:rsidR="00066735" w:rsidRPr="006D05EF" w:rsidRDefault="00066735" w:rsidP="00D2581A">
            <w:pPr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920" w:type="dxa"/>
            <w:gridSpan w:val="9"/>
            <w:vAlign w:val="bottom"/>
          </w:tcPr>
          <w:p w14:paraId="43E73D81" w14:textId="064224E4" w:rsidR="00066735" w:rsidRPr="006D05EF" w:rsidRDefault="00066735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80D6A" w:rsidRPr="006D05EF" w14:paraId="26160AFE" w14:textId="77777777" w:rsidTr="00446C18">
        <w:tc>
          <w:tcPr>
            <w:tcW w:w="6210" w:type="dxa"/>
            <w:vAlign w:val="bottom"/>
          </w:tcPr>
          <w:p w14:paraId="045124F9" w14:textId="67DBB623" w:rsidR="00C80D6A" w:rsidRPr="006D05EF" w:rsidRDefault="00C80D6A" w:rsidP="00D2581A">
            <w:pPr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FC0C161" w14:textId="20552891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039953A9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7" w:type="dxa"/>
            <w:vAlign w:val="bottom"/>
          </w:tcPr>
          <w:p w14:paraId="2C000530" w14:textId="03F25AFD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43" w:type="dxa"/>
          </w:tcPr>
          <w:p w14:paraId="03E4B349" w14:textId="77777777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23589D1" w14:textId="6C6BF00A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44AE3C3C" w14:textId="77777777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EEB41BA" w14:textId="0D605BCB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F64B716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E37BEE" w14:textId="42D1A2F0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80D6A" w:rsidRPr="006D05EF" w14:paraId="163B3607" w14:textId="77777777" w:rsidTr="00446C18">
        <w:tc>
          <w:tcPr>
            <w:tcW w:w="6210" w:type="dxa"/>
            <w:vAlign w:val="bottom"/>
          </w:tcPr>
          <w:p w14:paraId="36B06839" w14:textId="16FFFCDF" w:rsidR="00C80D6A" w:rsidRPr="006D05EF" w:rsidRDefault="00C80D6A" w:rsidP="00D2581A">
            <w:pPr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503B79">
              <w:rPr>
                <w:rFonts w:ascii="Angsana New" w:eastAsia="Arial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</w:t>
            </w:r>
            <w:r>
              <w:rPr>
                <w:rFonts w:ascii="Angsana New" w:eastAsia="Arial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</w:t>
            </w:r>
            <w:r w:rsidR="00503B79">
              <w:rPr>
                <w:rFonts w:ascii="Angsana New" w:eastAsia="Arial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้า</w:t>
            </w:r>
            <w:r w:rsidRPr="006D05EF"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6D05EF"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</w:rPr>
              <w:t>0</w:t>
            </w:r>
            <w:r w:rsidRPr="006D05EF"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503B79">
              <w:rPr>
                <w:rFonts w:ascii="Angsana New" w:eastAsia="Arial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</w:t>
            </w:r>
            <w:r>
              <w:rPr>
                <w:rFonts w:ascii="Angsana New" w:eastAsia="Arial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ายน</w:t>
            </w:r>
            <w:r w:rsidRPr="006D05EF"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D05EF"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</w:rPr>
              <w:t>2</w:t>
            </w:r>
            <w:r w:rsidRPr="00CD40F4"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</w:rPr>
              <w:t>567</w:t>
            </w:r>
          </w:p>
        </w:tc>
        <w:tc>
          <w:tcPr>
            <w:tcW w:w="1350" w:type="dxa"/>
            <w:vAlign w:val="bottom"/>
          </w:tcPr>
          <w:p w14:paraId="62C6D704" w14:textId="0CB29F6E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อาหารกุ้ง</w:t>
            </w:r>
          </w:p>
        </w:tc>
        <w:tc>
          <w:tcPr>
            <w:tcW w:w="270" w:type="dxa"/>
          </w:tcPr>
          <w:p w14:paraId="105A8C60" w14:textId="77777777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7" w:type="dxa"/>
            <w:vAlign w:val="bottom"/>
          </w:tcPr>
          <w:p w14:paraId="320363A0" w14:textId="2C2B3344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อาหารปลา</w:t>
            </w:r>
          </w:p>
        </w:tc>
        <w:tc>
          <w:tcPr>
            <w:tcW w:w="243" w:type="dxa"/>
          </w:tcPr>
          <w:p w14:paraId="698780BC" w14:textId="77777777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025C899" w14:textId="77BEB089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อาหารสัตว์บก</w:t>
            </w:r>
          </w:p>
        </w:tc>
        <w:tc>
          <w:tcPr>
            <w:tcW w:w="270" w:type="dxa"/>
          </w:tcPr>
          <w:p w14:paraId="01AD4630" w14:textId="77777777" w:rsidR="00C80D6A" w:rsidRPr="006D05E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BC56FCA" w14:textId="6B499A31" w:rsidR="00C80D6A" w:rsidRPr="006D05E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ผลิตภัณฑ์อื่น ๆ</w:t>
            </w:r>
          </w:p>
        </w:tc>
        <w:tc>
          <w:tcPr>
            <w:tcW w:w="270" w:type="dxa"/>
          </w:tcPr>
          <w:p w14:paraId="45A498D7" w14:textId="77777777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AFBBAD5" w14:textId="55D0C864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66735" w:rsidRPr="006D05EF" w14:paraId="40BD64F1" w14:textId="77777777" w:rsidTr="00446C18">
        <w:tc>
          <w:tcPr>
            <w:tcW w:w="6210" w:type="dxa"/>
            <w:vAlign w:val="bottom"/>
          </w:tcPr>
          <w:p w14:paraId="5EA76CCE" w14:textId="77777777" w:rsidR="00066735" w:rsidRPr="006D05EF" w:rsidRDefault="00066735" w:rsidP="00D2581A">
            <w:pPr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920" w:type="dxa"/>
            <w:gridSpan w:val="9"/>
            <w:vAlign w:val="bottom"/>
          </w:tcPr>
          <w:p w14:paraId="5AE2900F" w14:textId="5FF69707" w:rsidR="00066735" w:rsidRPr="00066735" w:rsidRDefault="00066735" w:rsidP="00D2581A">
            <w:pPr>
              <w:jc w:val="center"/>
              <w:rPr>
                <w:rFonts w:ascii="Angsana New" w:eastAsia="Arial" w:hAnsi="Angsana New" w:cs="Angsana New"/>
                <w:i/>
                <w:iCs/>
                <w:sz w:val="28"/>
                <w:szCs w:val="28"/>
              </w:rPr>
            </w:pPr>
            <w:r w:rsidRPr="00066735">
              <w:rPr>
                <w:rFonts w:ascii="Angsana New" w:eastAsia="Arial" w:hAnsi="Angsana New" w:cs="Angsana New"/>
                <w:i/>
                <w:iCs/>
                <w:sz w:val="28"/>
                <w:szCs w:val="28"/>
              </w:rPr>
              <w:t>(</w:t>
            </w:r>
            <w:r w:rsidRPr="00066735">
              <w:rPr>
                <w:rFonts w:ascii="Angsana New" w:eastAsia="Arial" w:hAnsi="Angsana New" w:cs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066735">
              <w:rPr>
                <w:rFonts w:ascii="Angsana New" w:eastAsia="Arial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C80D6A" w:rsidRPr="006D05EF" w14:paraId="678B0C64" w14:textId="77777777" w:rsidTr="00446C18">
        <w:tc>
          <w:tcPr>
            <w:tcW w:w="6210" w:type="dxa"/>
            <w:vAlign w:val="bottom"/>
          </w:tcPr>
          <w:p w14:paraId="64960021" w14:textId="0A075B3D" w:rsidR="00C80D6A" w:rsidRPr="006D05EF" w:rsidRDefault="00C80D6A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FB5F138" w14:textId="4B9AD4E0" w:rsidR="00C80D6A" w:rsidRPr="006D05EF" w:rsidRDefault="0095537E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2,401,151</w:t>
            </w:r>
          </w:p>
        </w:tc>
        <w:tc>
          <w:tcPr>
            <w:tcW w:w="270" w:type="dxa"/>
          </w:tcPr>
          <w:p w14:paraId="1F1EE78F" w14:textId="77777777" w:rsidR="00C80D6A" w:rsidRPr="00CD40F4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4F062FEC" w14:textId="1EA3FD52" w:rsidR="00C80D6A" w:rsidRPr="006D05EF" w:rsidRDefault="0095537E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1,199,09</w:t>
            </w:r>
            <w:r w:rsidR="00EB09A2">
              <w:rPr>
                <w:rFonts w:ascii="Angsana New" w:eastAsia="Arial" w:hAnsi="Angsana New" w:cs="Angsana New"/>
                <w:sz w:val="28"/>
                <w:szCs w:val="28"/>
              </w:rPr>
              <w:t>3</w:t>
            </w:r>
          </w:p>
        </w:tc>
        <w:tc>
          <w:tcPr>
            <w:tcW w:w="243" w:type="dxa"/>
          </w:tcPr>
          <w:p w14:paraId="7AB9F995" w14:textId="77777777" w:rsidR="00C80D6A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FE90BE3" w14:textId="02FA9087" w:rsidR="00C80D6A" w:rsidRPr="006D05EF" w:rsidRDefault="0095537E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271,438</w:t>
            </w:r>
          </w:p>
        </w:tc>
        <w:tc>
          <w:tcPr>
            <w:tcW w:w="270" w:type="dxa"/>
          </w:tcPr>
          <w:p w14:paraId="5A3E4C3C" w14:textId="77777777" w:rsidR="00C80D6A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E6CE1C" w14:textId="1125F81F" w:rsidR="00C80D6A" w:rsidRPr="006D05EF" w:rsidRDefault="0095537E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63,92</w:t>
            </w:r>
            <w:r w:rsidR="00EB09A2">
              <w:rPr>
                <w:rFonts w:ascii="Angsana New" w:eastAsia="Arial" w:hAnsi="Angsana New" w:cs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48219CB6" w14:textId="77777777" w:rsidR="00C80D6A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F95F954" w14:textId="44A257F4" w:rsidR="00C80D6A" w:rsidRPr="006D05EF" w:rsidRDefault="0095537E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3,935,608</w:t>
            </w:r>
          </w:p>
        </w:tc>
      </w:tr>
      <w:tr w:rsidR="00C80D6A" w:rsidRPr="006D05EF" w14:paraId="3A95E268" w14:textId="77777777" w:rsidTr="00446C18">
        <w:tc>
          <w:tcPr>
            <w:tcW w:w="6210" w:type="dxa"/>
            <w:vAlign w:val="bottom"/>
          </w:tcPr>
          <w:p w14:paraId="5C67425A" w14:textId="4D17A503" w:rsidR="00C80D6A" w:rsidRPr="006D05EF" w:rsidRDefault="00C80D6A" w:rsidP="00D2581A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30804" w14:textId="5AB9C3B0" w:rsidR="00C80D6A" w:rsidRPr="004F55D2" w:rsidRDefault="0095537E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2,401,151</w:t>
            </w:r>
          </w:p>
        </w:tc>
        <w:tc>
          <w:tcPr>
            <w:tcW w:w="270" w:type="dxa"/>
          </w:tcPr>
          <w:p w14:paraId="205A01B8" w14:textId="77777777" w:rsidR="00C80D6A" w:rsidRPr="00CD40F4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5956E5" w14:textId="680EA221" w:rsidR="00C80D6A" w:rsidRPr="004F55D2" w:rsidRDefault="0095537E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1,199,09</w:t>
            </w:r>
            <w:r w:rsidR="00EB09A2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3" w:type="dxa"/>
          </w:tcPr>
          <w:p w14:paraId="2454DE3B" w14:textId="77777777" w:rsidR="00C80D6A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526AD0" w14:textId="1670149A" w:rsidR="00C80D6A" w:rsidRPr="004F55D2" w:rsidRDefault="0095537E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271,438</w:t>
            </w:r>
          </w:p>
        </w:tc>
        <w:tc>
          <w:tcPr>
            <w:tcW w:w="270" w:type="dxa"/>
          </w:tcPr>
          <w:p w14:paraId="419E90DD" w14:textId="77777777" w:rsidR="00C80D6A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C04A5" w14:textId="75B3F27A" w:rsidR="00C80D6A" w:rsidRPr="004F55D2" w:rsidRDefault="0095537E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63,92</w:t>
            </w:r>
            <w:r w:rsidR="00EB09A2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44EE1C2A" w14:textId="77777777" w:rsidR="00C80D6A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00E675" w14:textId="09ADCA21" w:rsidR="00C80D6A" w:rsidRPr="004F55D2" w:rsidRDefault="0095537E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3,935,608</w:t>
            </w:r>
          </w:p>
        </w:tc>
      </w:tr>
      <w:tr w:rsidR="00C80D6A" w:rsidRPr="009174C0" w14:paraId="435C5E52" w14:textId="77777777" w:rsidTr="00446C18">
        <w:tc>
          <w:tcPr>
            <w:tcW w:w="6210" w:type="dxa"/>
            <w:vAlign w:val="bottom"/>
          </w:tcPr>
          <w:p w14:paraId="231B89B3" w14:textId="77777777" w:rsidR="00C80D6A" w:rsidRPr="009174C0" w:rsidRDefault="00C80D6A" w:rsidP="00D2581A">
            <w:pPr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1F5679A" w14:textId="77777777" w:rsidR="00C80D6A" w:rsidRPr="009174C0" w:rsidRDefault="00C80D6A" w:rsidP="00C80D6A">
            <w:pPr>
              <w:tabs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0F9123E8" w14:textId="77777777" w:rsidR="00C80D6A" w:rsidRPr="009174C0" w:rsidRDefault="00C80D6A" w:rsidP="00C80D6A">
            <w:pPr>
              <w:tabs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  <w:vAlign w:val="bottom"/>
          </w:tcPr>
          <w:p w14:paraId="503539B1" w14:textId="3800BE4B" w:rsidR="00C80D6A" w:rsidRPr="009174C0" w:rsidRDefault="00C80D6A" w:rsidP="00C80D6A">
            <w:pPr>
              <w:tabs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43" w:type="dxa"/>
          </w:tcPr>
          <w:p w14:paraId="7AA74B85" w14:textId="77777777" w:rsidR="00C80D6A" w:rsidRPr="009174C0" w:rsidRDefault="00C80D6A" w:rsidP="00C80D6A">
            <w:pPr>
              <w:tabs>
                <w:tab w:val="decimal" w:pos="1076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CE65319" w14:textId="66DE5672" w:rsidR="00C80D6A" w:rsidRPr="009174C0" w:rsidRDefault="00C80D6A" w:rsidP="00C80D6A">
            <w:pPr>
              <w:tabs>
                <w:tab w:val="decimal" w:pos="1076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31348EB" w14:textId="77777777" w:rsidR="00C80D6A" w:rsidRPr="009174C0" w:rsidRDefault="00C80D6A" w:rsidP="00C80D6A">
            <w:pPr>
              <w:tabs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0AD80C9B" w14:textId="7B284606" w:rsidR="00C80D6A" w:rsidRPr="009174C0" w:rsidRDefault="00C80D6A" w:rsidP="00C80D6A">
            <w:pPr>
              <w:tabs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898816F" w14:textId="77777777" w:rsidR="00C80D6A" w:rsidRPr="009174C0" w:rsidRDefault="00C80D6A" w:rsidP="00C80D6A">
            <w:pPr>
              <w:tabs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6C65FF7" w14:textId="7DBB6181" w:rsidR="00C80D6A" w:rsidRPr="009174C0" w:rsidRDefault="00C80D6A" w:rsidP="00C80D6A">
            <w:pPr>
              <w:tabs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</w:tr>
      <w:tr w:rsidR="00C80D6A" w:rsidRPr="006D05EF" w14:paraId="0E768E83" w14:textId="77777777" w:rsidTr="00446C18">
        <w:tc>
          <w:tcPr>
            <w:tcW w:w="6210" w:type="dxa"/>
            <w:vAlign w:val="bottom"/>
          </w:tcPr>
          <w:p w14:paraId="499B5697" w14:textId="52C06892" w:rsidR="00C80D6A" w:rsidRPr="006D05EF" w:rsidRDefault="00C80D6A" w:rsidP="00D2581A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5FD1C85E" w14:textId="328448FF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AF4534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4A0CBCFA" w14:textId="1FA90728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1F1E2DE4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7AE3B1" w14:textId="72F798AD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5C9E4A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D9435B4" w14:textId="64DC500B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17D55D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08376EF" w14:textId="2DAA44A2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</w:tr>
      <w:tr w:rsidR="00C80D6A" w:rsidRPr="006D05EF" w14:paraId="43317E24" w14:textId="77777777" w:rsidTr="00446C18">
        <w:tc>
          <w:tcPr>
            <w:tcW w:w="6210" w:type="dxa"/>
            <w:vAlign w:val="bottom"/>
          </w:tcPr>
          <w:p w14:paraId="7545E957" w14:textId="23A130BF" w:rsidR="00C80D6A" w:rsidRPr="006D05EF" w:rsidRDefault="00C80D6A" w:rsidP="00D2581A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กำไรข</w:t>
            </w:r>
            <w:r>
              <w:rPr>
                <w:rFonts w:ascii="Angsana New" w:eastAsia="Arial" w:hAnsi="Angsana New" w:cs="Angsana New" w:hint="cs"/>
                <w:b/>
                <w:bCs/>
                <w:sz w:val="28"/>
                <w:szCs w:val="28"/>
                <w:cs/>
              </w:rPr>
              <w:t>ั้น</w:t>
            </w: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ต้นของส่วนงาน</w:t>
            </w:r>
          </w:p>
        </w:tc>
        <w:tc>
          <w:tcPr>
            <w:tcW w:w="1350" w:type="dxa"/>
            <w:vAlign w:val="bottom"/>
          </w:tcPr>
          <w:p w14:paraId="56A126CF" w14:textId="5314DEDD" w:rsidR="00C80D6A" w:rsidRPr="006D05EF" w:rsidRDefault="0095537E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47</w:t>
            </w:r>
            <w:r w:rsidR="00A6634C">
              <w:rPr>
                <w:rFonts w:ascii="Angsana New" w:eastAsia="Arial" w:hAnsi="Angsana New" w:cs="Angsana New"/>
                <w:sz w:val="28"/>
                <w:szCs w:val="28"/>
              </w:rPr>
              <w:t>8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,</w:t>
            </w:r>
            <w:r w:rsidR="00A6634C">
              <w:rPr>
                <w:rFonts w:ascii="Angsana New" w:eastAsia="Arial" w:hAnsi="Angsana New" w:cs="Angsana New"/>
                <w:sz w:val="28"/>
                <w:szCs w:val="28"/>
              </w:rPr>
              <w:t>409</w:t>
            </w:r>
          </w:p>
        </w:tc>
        <w:tc>
          <w:tcPr>
            <w:tcW w:w="270" w:type="dxa"/>
          </w:tcPr>
          <w:p w14:paraId="516D763D" w14:textId="77DBB8E2" w:rsidR="00C80D6A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8701EFB" w14:textId="4C602308" w:rsidR="00C80D6A" w:rsidRPr="006D05EF" w:rsidRDefault="0095537E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200,845</w:t>
            </w:r>
          </w:p>
        </w:tc>
        <w:tc>
          <w:tcPr>
            <w:tcW w:w="243" w:type="dxa"/>
          </w:tcPr>
          <w:p w14:paraId="3908FC7E" w14:textId="4350B627" w:rsidR="00C80D6A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2404099" w14:textId="04B24AA4" w:rsidR="00C80D6A" w:rsidRPr="006D05EF" w:rsidRDefault="0095537E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22,445</w:t>
            </w:r>
          </w:p>
        </w:tc>
        <w:tc>
          <w:tcPr>
            <w:tcW w:w="270" w:type="dxa"/>
          </w:tcPr>
          <w:p w14:paraId="37C789A8" w14:textId="0A68E058" w:rsidR="00C80D6A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34B5D1F" w14:textId="0BEC2323" w:rsidR="00C80D6A" w:rsidRPr="006D05EF" w:rsidRDefault="00A6634C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9</w:t>
            </w:r>
            <w:r w:rsidR="0095537E">
              <w:rPr>
                <w:rFonts w:ascii="Angsana New" w:eastAsia="Arial" w:hAnsi="Angsana New" w:cs="Angsana New"/>
                <w:sz w:val="28"/>
                <w:szCs w:val="28"/>
              </w:rPr>
              <w:t>,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51</w:t>
            </w:r>
            <w:r w:rsidR="00EB09A2">
              <w:rPr>
                <w:rFonts w:ascii="Angsana New" w:eastAsia="Arial" w:hAnsi="Angsana New" w:cs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3E19F1F0" w14:textId="77777777" w:rsidR="00C80D6A" w:rsidRPr="00CD40F4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B0015F" w14:textId="67575FCD" w:rsidR="00C80D6A" w:rsidRPr="006D05EF" w:rsidRDefault="00A62444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711,214</w:t>
            </w:r>
          </w:p>
        </w:tc>
      </w:tr>
      <w:tr w:rsidR="00C80D6A" w:rsidRPr="006D05EF" w14:paraId="7DCB8109" w14:textId="77777777" w:rsidTr="00446C18">
        <w:tc>
          <w:tcPr>
            <w:tcW w:w="6210" w:type="dxa"/>
            <w:vAlign w:val="bottom"/>
          </w:tcPr>
          <w:p w14:paraId="5CC102BE" w14:textId="4486A221" w:rsidR="00C80D6A" w:rsidRPr="006D05EF" w:rsidRDefault="00C80D6A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ต้นทุนในการจัดจำหน่าย</w:t>
            </w:r>
            <w:r w:rsidRPr="006D05EF">
              <w:rPr>
                <w:rFonts w:ascii="Angsana New" w:eastAsia="Arial" w:hAnsi="Angsana New" w:cs="Angsana New"/>
                <w:sz w:val="28"/>
                <w:szCs w:val="28"/>
                <w:cs/>
              </w:rPr>
              <w:t>และ</w:t>
            </w: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ค่าใช้จ่ายในการ</w:t>
            </w:r>
            <w:r w:rsidRPr="006D05EF">
              <w:rPr>
                <w:rFonts w:ascii="Angsana New" w:eastAsia="Arial" w:hAnsi="Angsana New" w:cs="Angsana New"/>
                <w:sz w:val="28"/>
                <w:szCs w:val="28"/>
                <w:cs/>
              </w:rPr>
              <w:t>บริหาร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E5DE98E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6F0D72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D8B79ED" w14:textId="6F5DD2DB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16FD80F0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AF189B" w14:textId="28CB36AE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9593FF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E62F374" w14:textId="7CF8BDC8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EA2669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2450B34" w14:textId="04635CC2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</w:tr>
      <w:tr w:rsidR="00C80D6A" w:rsidRPr="006D05EF" w14:paraId="53CAB3B6" w14:textId="77777777" w:rsidTr="00446C18">
        <w:tc>
          <w:tcPr>
            <w:tcW w:w="6210" w:type="dxa"/>
            <w:vAlign w:val="bottom"/>
          </w:tcPr>
          <w:p w14:paraId="0C77AA60" w14:textId="6BAF5D9E" w:rsidR="00C80D6A" w:rsidRPr="006D05EF" w:rsidRDefault="00C80D6A" w:rsidP="00D2581A">
            <w:pPr>
              <w:rPr>
                <w:rFonts w:ascii="Angsana New" w:eastAsia="Arial" w:hAnsi="Angsana New" w:cs="Angsana New"/>
                <w:sz w:val="28"/>
                <w:szCs w:val="28"/>
                <w:cs/>
              </w:rPr>
            </w:pP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 xml:space="preserve">   (รวมผลขาดทุน</w:t>
            </w: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จากการด้อยค่า</w:t>
            </w: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>ด้านเครดิตที่คาดว่า</w:t>
            </w:r>
          </w:p>
        </w:tc>
        <w:tc>
          <w:tcPr>
            <w:tcW w:w="1350" w:type="dxa"/>
            <w:vAlign w:val="bottom"/>
          </w:tcPr>
          <w:p w14:paraId="6FC5FC38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844EF1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110FD318" w14:textId="2863D23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6B207BD7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532D23" w14:textId="164834DB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1748A7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1678AC8" w14:textId="1E5B7EAC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47364B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546C47" w14:textId="1BD0833B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</w:tr>
      <w:tr w:rsidR="00C80D6A" w:rsidRPr="00871E3F" w14:paraId="5D30DCF0" w14:textId="77777777" w:rsidTr="00446C18">
        <w:tc>
          <w:tcPr>
            <w:tcW w:w="6210" w:type="dxa"/>
            <w:shd w:val="clear" w:color="auto" w:fill="auto"/>
            <w:vAlign w:val="bottom"/>
          </w:tcPr>
          <w:p w14:paraId="213EAA91" w14:textId="41A76FA2" w:rsidR="00C80D6A" w:rsidRPr="00871E3F" w:rsidRDefault="00C80D6A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 xml:space="preserve">   </w:t>
            </w: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>จะเกิดขึ้นของลูกหนี้การค้าและลูกหนี้อื่น)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EB8AD6" w14:textId="77777777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5B284F" w14:textId="77777777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7B35BB9F" w14:textId="26D5278E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09937C93" w14:textId="77777777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AD01EBD" w14:textId="583BCF7B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C05E57" w14:textId="77777777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477463" w14:textId="134B030A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5EB413" w14:textId="77777777" w:rsidR="00C80D6A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AFB7F4" w14:textId="7BA0571B" w:rsidR="00C80D6A" w:rsidRPr="00871E3F" w:rsidRDefault="00A62444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(365,45</w:t>
            </w:r>
            <w:r w:rsidR="004903C4">
              <w:rPr>
                <w:rFonts w:ascii="Angsana New" w:eastAsia="Arial" w:hAnsi="Angsana New" w:cs="Angsana New"/>
                <w:sz w:val="28"/>
                <w:szCs w:val="28"/>
              </w:rPr>
              <w:t>4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)</w:t>
            </w:r>
          </w:p>
        </w:tc>
      </w:tr>
      <w:tr w:rsidR="00C80D6A" w:rsidRPr="006D05EF" w14:paraId="3FA29E05" w14:textId="77777777" w:rsidTr="00446C18">
        <w:tc>
          <w:tcPr>
            <w:tcW w:w="6210" w:type="dxa"/>
            <w:shd w:val="clear" w:color="auto" w:fill="auto"/>
            <w:vAlign w:val="bottom"/>
          </w:tcPr>
          <w:p w14:paraId="3698C019" w14:textId="578A9514" w:rsidR="00C80D6A" w:rsidRPr="00871E3F" w:rsidRDefault="00C80D6A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>รายได้อื่น ๆ</w:t>
            </w: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CF17E3" w14:textId="77777777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AFA828" w14:textId="77777777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0336F08C" w14:textId="7626419A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0BA6418F" w14:textId="77777777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948F444" w14:textId="7A1ED38A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AD1755" w14:textId="77777777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5CB3B5" w14:textId="51F002ED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90914B" w14:textId="77777777" w:rsidR="00C80D6A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8376A" w14:textId="59E05DDE" w:rsidR="00C80D6A" w:rsidRPr="006D05EF" w:rsidRDefault="00A62444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45,25</w:t>
            </w:r>
            <w:r w:rsidR="00AB13AD">
              <w:rPr>
                <w:rFonts w:ascii="Angsana New" w:eastAsia="Arial" w:hAnsi="Angsana New" w:cs="Angsana New"/>
                <w:sz w:val="28"/>
                <w:szCs w:val="28"/>
              </w:rPr>
              <w:t>0</w:t>
            </w:r>
          </w:p>
        </w:tc>
      </w:tr>
      <w:tr w:rsidR="00C80D6A" w:rsidRPr="006D05EF" w14:paraId="7D0CD32C" w14:textId="77777777" w:rsidTr="00446C18">
        <w:tc>
          <w:tcPr>
            <w:tcW w:w="6210" w:type="dxa"/>
            <w:vAlign w:val="bottom"/>
          </w:tcPr>
          <w:p w14:paraId="26596981" w14:textId="646F5515" w:rsidR="00C80D6A" w:rsidRPr="006D05EF" w:rsidRDefault="00C80D6A" w:rsidP="00D2581A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1350" w:type="dxa"/>
            <w:vAlign w:val="bottom"/>
          </w:tcPr>
          <w:p w14:paraId="2F87F30B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EAEEB4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FE09A6A" w14:textId="51D2E012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68FDB821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F9FD80" w14:textId="042DB823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453955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B3357C7" w14:textId="2E6524E5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6BD204" w14:textId="77777777" w:rsidR="00C80D6A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EB26656" w14:textId="42AED78B" w:rsidR="00C80D6A" w:rsidRPr="004F55D2" w:rsidRDefault="00A62444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391,010</w:t>
            </w:r>
          </w:p>
        </w:tc>
      </w:tr>
      <w:tr w:rsidR="00C80D6A" w:rsidRPr="006D05EF" w14:paraId="17CF3A4E" w14:textId="77777777" w:rsidTr="00446C18">
        <w:tc>
          <w:tcPr>
            <w:tcW w:w="6210" w:type="dxa"/>
            <w:vAlign w:val="bottom"/>
          </w:tcPr>
          <w:p w14:paraId="700E2855" w14:textId="6F0272D3" w:rsidR="00C80D6A" w:rsidRPr="006D05EF" w:rsidRDefault="00C80D6A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089C30BB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B194A6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4A0A7A3" w14:textId="4CD432E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2A3CAB3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3581E1" w14:textId="688DCAA3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CC829E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1D3BA7B" w14:textId="6FB5716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1BB8D7" w14:textId="77777777" w:rsidR="00C80D6A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FB7589C" w14:textId="3FC7DC7E" w:rsidR="00C80D6A" w:rsidRPr="006D05EF" w:rsidRDefault="00A6634C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 xml:space="preserve">   </w:t>
            </w:r>
            <w:r w:rsidR="00A62444">
              <w:rPr>
                <w:rFonts w:ascii="Angsana New" w:eastAsia="Arial" w:hAnsi="Angsana New" w:cs="Angsana New"/>
                <w:sz w:val="28"/>
                <w:szCs w:val="28"/>
              </w:rPr>
              <w:t>(10,424)</w:t>
            </w:r>
          </w:p>
        </w:tc>
      </w:tr>
      <w:tr w:rsidR="00C80D6A" w:rsidRPr="006D05EF" w14:paraId="09E44BD6" w14:textId="77777777" w:rsidTr="00446C18">
        <w:tc>
          <w:tcPr>
            <w:tcW w:w="6210" w:type="dxa"/>
            <w:vAlign w:val="bottom"/>
          </w:tcPr>
          <w:p w14:paraId="63B04A71" w14:textId="196F520F" w:rsidR="00C80D6A" w:rsidRPr="006D05EF" w:rsidRDefault="00C80D6A" w:rsidP="00D2581A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vAlign w:val="bottom"/>
          </w:tcPr>
          <w:p w14:paraId="03FBD026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546553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56C586E" w14:textId="4EA057C8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D1557C6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68ECE7" w14:textId="00A3F5B2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08BFD7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8E0CB7B" w14:textId="26BBA72A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334047" w14:textId="77777777" w:rsidR="00C80D6A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A67BB3" w14:textId="544CBFBD" w:rsidR="00C80D6A" w:rsidRPr="00787451" w:rsidRDefault="00A62444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380,586</w:t>
            </w:r>
          </w:p>
        </w:tc>
      </w:tr>
      <w:tr w:rsidR="00C80D6A" w:rsidRPr="009E0A5A" w14:paraId="0FB9CC75" w14:textId="77777777" w:rsidTr="00446C18">
        <w:tc>
          <w:tcPr>
            <w:tcW w:w="6210" w:type="dxa"/>
            <w:vAlign w:val="bottom"/>
          </w:tcPr>
          <w:p w14:paraId="163E0100" w14:textId="33656540" w:rsidR="00C80D6A" w:rsidRPr="006D05EF" w:rsidRDefault="00DD37CD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รายได้</w:t>
            </w:r>
            <w:r w:rsidR="00C80D6A" w:rsidRPr="006D05EF">
              <w:rPr>
                <w:rFonts w:ascii="Angsana New" w:eastAsia="Arial" w:hAnsi="Angsana New" w:cs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50" w:type="dxa"/>
            <w:vAlign w:val="bottom"/>
          </w:tcPr>
          <w:p w14:paraId="4D976B8B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BB3294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2A41B8E" w14:textId="58C020E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59CFBD4F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FEAAB13" w14:textId="26D523EB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59A33A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9ED6A80" w14:textId="52B45CD1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151467" w14:textId="77777777" w:rsidR="00C80D6A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584B8FE" w14:textId="01B0338D" w:rsidR="00C80D6A" w:rsidRPr="006D05EF" w:rsidRDefault="00A62444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2,384</w:t>
            </w:r>
          </w:p>
        </w:tc>
      </w:tr>
      <w:tr w:rsidR="00C80D6A" w:rsidRPr="006D05EF" w14:paraId="0EA216F4" w14:textId="77777777" w:rsidTr="00446C18">
        <w:tc>
          <w:tcPr>
            <w:tcW w:w="6210" w:type="dxa"/>
            <w:vAlign w:val="bottom"/>
          </w:tcPr>
          <w:p w14:paraId="76719B7F" w14:textId="009BE987" w:rsidR="00C80D6A" w:rsidRPr="006D05EF" w:rsidRDefault="00C80D6A" w:rsidP="00D2581A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37301D27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7A830D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30FE353B" w14:textId="719050D9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020D6E39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647430" w14:textId="119E541C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89B31D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8FA8EAD" w14:textId="45D7D81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60C23C" w14:textId="77777777" w:rsidR="00C80D6A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E459641" w14:textId="199641D3" w:rsidR="00C80D6A" w:rsidRPr="00787451" w:rsidRDefault="00A62444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382,970</w:t>
            </w:r>
          </w:p>
        </w:tc>
      </w:tr>
      <w:tr w:rsidR="00C80D6A" w:rsidRPr="009174C0" w14:paraId="60468265" w14:textId="77777777" w:rsidTr="00446C18">
        <w:tc>
          <w:tcPr>
            <w:tcW w:w="6210" w:type="dxa"/>
            <w:vAlign w:val="bottom"/>
          </w:tcPr>
          <w:p w14:paraId="7B575239" w14:textId="77777777" w:rsidR="00C80D6A" w:rsidRPr="009174C0" w:rsidRDefault="00C80D6A" w:rsidP="00D2581A">
            <w:pPr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20AC8B00" w14:textId="77777777" w:rsidR="00C80D6A" w:rsidRPr="009174C0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3AD1D00D" w14:textId="77777777" w:rsidR="00C80D6A" w:rsidRPr="009174C0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  <w:vAlign w:val="bottom"/>
          </w:tcPr>
          <w:p w14:paraId="1046A56B" w14:textId="1F026B0F" w:rsidR="00C80D6A" w:rsidRPr="009174C0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43" w:type="dxa"/>
          </w:tcPr>
          <w:p w14:paraId="30FD498B" w14:textId="77777777" w:rsidR="00C80D6A" w:rsidRPr="009174C0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43B515C1" w14:textId="584A2F16" w:rsidR="00C80D6A" w:rsidRPr="009174C0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40703310" w14:textId="77777777" w:rsidR="00C80D6A" w:rsidRPr="009174C0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F3C7372" w14:textId="31A92153" w:rsidR="00C80D6A" w:rsidRPr="009174C0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86FBD87" w14:textId="77777777" w:rsidR="00C80D6A" w:rsidRPr="009174C0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791D287" w14:textId="410859F4" w:rsidR="00C80D6A" w:rsidRPr="009174C0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</w:tr>
      <w:tr w:rsidR="00C80D6A" w:rsidRPr="006D05EF" w14:paraId="3A84519A" w14:textId="77777777" w:rsidTr="00446C18">
        <w:tc>
          <w:tcPr>
            <w:tcW w:w="6210" w:type="dxa"/>
            <w:vAlign w:val="bottom"/>
          </w:tcPr>
          <w:p w14:paraId="0C05587A" w14:textId="09EA3A06" w:rsidR="00C80D6A" w:rsidRPr="006D05EF" w:rsidRDefault="00C80D6A" w:rsidP="00D2581A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1350" w:type="dxa"/>
            <w:vAlign w:val="bottom"/>
          </w:tcPr>
          <w:p w14:paraId="19402621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8101B0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1923A5E3" w14:textId="1E276601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624F2306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03E180" w14:textId="7FFB2F36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BDC964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FF725F" w14:textId="2B63B259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8DF24A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26407A" w14:textId="71C6E6B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</w:tr>
      <w:tr w:rsidR="00C80D6A" w:rsidRPr="006D05EF" w14:paraId="7B6E2881" w14:textId="77777777" w:rsidTr="00446C18">
        <w:tc>
          <w:tcPr>
            <w:tcW w:w="6210" w:type="dxa"/>
          </w:tcPr>
          <w:p w14:paraId="013B4D27" w14:textId="55996A98" w:rsidR="00C80D6A" w:rsidRPr="006D05EF" w:rsidRDefault="00C80D6A" w:rsidP="00D15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eastAsia="Arial" w:hAnsi="Angsana New" w:cs="Angsana New"/>
                <w:sz w:val="28"/>
                <w:szCs w:val="28"/>
                <w:cs/>
              </w:rPr>
            </w:pPr>
            <w:r w:rsidRPr="006D05EF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เมื่อปฏิบัติตามภาระที่ต้องปฏิบัติเสร็จสิ้น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เวลาใดเวลาหนึ่ง </w:t>
            </w:r>
            <w:r w:rsidRPr="006D05EF">
              <w:rPr>
                <w:rFonts w:ascii="Angsana New" w:hAnsi="Angsana New" w:cs="Angsana New"/>
                <w:sz w:val="28"/>
                <w:szCs w:val="28"/>
              </w:rPr>
              <w:t>(Point in time)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25CF197" w14:textId="5CF51704" w:rsidR="00C80D6A" w:rsidRPr="00D15FA2" w:rsidRDefault="00DC5512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2,401,151</w:t>
            </w:r>
          </w:p>
        </w:tc>
        <w:tc>
          <w:tcPr>
            <w:tcW w:w="270" w:type="dxa"/>
          </w:tcPr>
          <w:p w14:paraId="578203F6" w14:textId="77777777" w:rsidR="00C80D6A" w:rsidRPr="00CD40F4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double" w:sz="4" w:space="0" w:color="auto"/>
            </w:tcBorders>
            <w:vAlign w:val="bottom"/>
          </w:tcPr>
          <w:p w14:paraId="644EFAD9" w14:textId="68837A11" w:rsidR="00C80D6A" w:rsidRPr="00D15FA2" w:rsidRDefault="00DC5512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1,199,09</w:t>
            </w:r>
            <w:r w:rsidR="00EB09A2">
              <w:rPr>
                <w:rFonts w:ascii="Angsana New" w:eastAsia="Arial" w:hAnsi="Angsana New" w:cs="Angsana New"/>
                <w:sz w:val="28"/>
                <w:szCs w:val="28"/>
              </w:rPr>
              <w:t>3</w:t>
            </w:r>
          </w:p>
        </w:tc>
        <w:tc>
          <w:tcPr>
            <w:tcW w:w="243" w:type="dxa"/>
          </w:tcPr>
          <w:p w14:paraId="38B01100" w14:textId="77777777" w:rsidR="00C80D6A" w:rsidRPr="00D15FA2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2AA88C9" w14:textId="3CFC9F5F" w:rsidR="00C80D6A" w:rsidRPr="00D15FA2" w:rsidRDefault="00DC5512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271,438</w:t>
            </w:r>
          </w:p>
        </w:tc>
        <w:tc>
          <w:tcPr>
            <w:tcW w:w="270" w:type="dxa"/>
          </w:tcPr>
          <w:p w14:paraId="342EADEA" w14:textId="77777777" w:rsidR="00C80D6A" w:rsidRPr="00D15FA2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2EC1251" w14:textId="637470D1" w:rsidR="00C80D6A" w:rsidRPr="00D15FA2" w:rsidRDefault="00DC5512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63,92</w:t>
            </w:r>
            <w:r w:rsidR="00EB09A2">
              <w:rPr>
                <w:rFonts w:ascii="Angsana New" w:eastAsia="Arial" w:hAnsi="Angsana New" w:cs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72271F77" w14:textId="77777777" w:rsidR="00C80D6A" w:rsidRPr="00D15FA2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9632423" w14:textId="4B85DF4E" w:rsidR="00C80D6A" w:rsidRPr="00D15FA2" w:rsidRDefault="00DC5512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3,935,608</w:t>
            </w:r>
          </w:p>
        </w:tc>
      </w:tr>
      <w:tr w:rsidR="00066735" w:rsidRPr="006D05EF" w14:paraId="2302156C" w14:textId="77777777" w:rsidTr="00446C18">
        <w:trPr>
          <w:tblHeader/>
        </w:trPr>
        <w:tc>
          <w:tcPr>
            <w:tcW w:w="6210" w:type="dxa"/>
            <w:vAlign w:val="bottom"/>
          </w:tcPr>
          <w:p w14:paraId="49D90B6F" w14:textId="77777777" w:rsidR="00066735" w:rsidRPr="006D05EF" w:rsidRDefault="00066735" w:rsidP="00D2581A">
            <w:pPr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920" w:type="dxa"/>
            <w:gridSpan w:val="9"/>
            <w:vAlign w:val="bottom"/>
          </w:tcPr>
          <w:p w14:paraId="0AA97BE1" w14:textId="5B6B565F" w:rsidR="00066735" w:rsidRPr="006D05EF" w:rsidRDefault="00066735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rial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80D6A" w:rsidRPr="006D05EF" w14:paraId="75B74F29" w14:textId="77777777" w:rsidTr="00446C18">
        <w:trPr>
          <w:tblHeader/>
        </w:trPr>
        <w:tc>
          <w:tcPr>
            <w:tcW w:w="6210" w:type="dxa"/>
            <w:vAlign w:val="bottom"/>
          </w:tcPr>
          <w:p w14:paraId="3E148F03" w14:textId="77777777" w:rsidR="00C80D6A" w:rsidRPr="006D05EF" w:rsidRDefault="00C80D6A" w:rsidP="00D2581A">
            <w:pPr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1ABC5AD" w14:textId="77777777" w:rsidR="00C80D6A" w:rsidRPr="006D05EF" w:rsidRDefault="00C80D6A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4BFB5487" w14:textId="77777777" w:rsidR="00C80D6A" w:rsidRPr="006D05EF" w:rsidRDefault="00C80D6A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7" w:type="dxa"/>
            <w:vAlign w:val="bottom"/>
          </w:tcPr>
          <w:p w14:paraId="4F300ED3" w14:textId="31DED0C1" w:rsidR="00C80D6A" w:rsidRPr="006D05EF" w:rsidRDefault="00C80D6A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43" w:type="dxa"/>
          </w:tcPr>
          <w:p w14:paraId="026593F9" w14:textId="77777777" w:rsidR="00C80D6A" w:rsidRPr="006D05EF" w:rsidRDefault="00C80D6A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0898285" w14:textId="5588F681" w:rsidR="00C80D6A" w:rsidRPr="006D05EF" w:rsidRDefault="00C80D6A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16DEADF8" w14:textId="77777777" w:rsidR="00C80D6A" w:rsidRPr="006D05EF" w:rsidRDefault="00C80D6A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09FD818" w14:textId="7DD2B109" w:rsidR="00C80D6A" w:rsidRPr="006D05EF" w:rsidRDefault="00C80D6A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AAEE17C" w14:textId="77777777" w:rsidR="00C80D6A" w:rsidRPr="006D05EF" w:rsidRDefault="00C80D6A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D670EFF" w14:textId="61EF0C11" w:rsidR="00C80D6A" w:rsidRPr="006D05EF" w:rsidRDefault="00C80D6A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80D6A" w:rsidRPr="006D05EF" w14:paraId="64ACA83A" w14:textId="77777777" w:rsidTr="00446C18">
        <w:trPr>
          <w:tblHeader/>
        </w:trPr>
        <w:tc>
          <w:tcPr>
            <w:tcW w:w="6210" w:type="dxa"/>
            <w:vAlign w:val="bottom"/>
          </w:tcPr>
          <w:p w14:paraId="1464C1EC" w14:textId="23A667EB" w:rsidR="00C80D6A" w:rsidRPr="006D05EF" w:rsidRDefault="00C80D6A" w:rsidP="00D2581A">
            <w:pPr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503B79">
              <w:rPr>
                <w:rFonts w:asciiTheme="majorBidi" w:eastAsia="Arial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</w:t>
            </w:r>
            <w:r>
              <w:rPr>
                <w:rFonts w:asciiTheme="majorBidi" w:eastAsia="Arial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</w:t>
            </w:r>
            <w:r w:rsidR="00503B79">
              <w:rPr>
                <w:rFonts w:asciiTheme="majorBidi" w:eastAsia="Arial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้า</w:t>
            </w:r>
            <w:r w:rsidRPr="006D05EF"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6D05EF"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>
              <w:rPr>
                <w:rFonts w:asciiTheme="majorBidi" w:eastAsia="Arial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503B79">
              <w:rPr>
                <w:rFonts w:asciiTheme="majorBidi" w:eastAsia="Arial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</w:t>
            </w:r>
            <w:r>
              <w:rPr>
                <w:rFonts w:asciiTheme="majorBidi" w:eastAsia="Arial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ายน</w:t>
            </w:r>
            <w:r w:rsidRPr="006D05EF"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D05EF"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  <w:r w:rsidRPr="00CD40F4"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</w:rPr>
              <w:t>566</w:t>
            </w:r>
          </w:p>
        </w:tc>
        <w:tc>
          <w:tcPr>
            <w:tcW w:w="1350" w:type="dxa"/>
            <w:vAlign w:val="bottom"/>
          </w:tcPr>
          <w:p w14:paraId="02CC1DBE" w14:textId="77777777" w:rsidR="00C80D6A" w:rsidRPr="006D05EF" w:rsidRDefault="00C80D6A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อาหารกุ้ง</w:t>
            </w:r>
          </w:p>
        </w:tc>
        <w:tc>
          <w:tcPr>
            <w:tcW w:w="270" w:type="dxa"/>
          </w:tcPr>
          <w:p w14:paraId="42725188" w14:textId="77777777" w:rsidR="00C80D6A" w:rsidRPr="006D05EF" w:rsidRDefault="00C80D6A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7" w:type="dxa"/>
            <w:vAlign w:val="bottom"/>
          </w:tcPr>
          <w:p w14:paraId="1A93D4D6" w14:textId="03E6A5C6" w:rsidR="00C80D6A" w:rsidRPr="006D05EF" w:rsidRDefault="00C80D6A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อาหารปลา</w:t>
            </w:r>
          </w:p>
        </w:tc>
        <w:tc>
          <w:tcPr>
            <w:tcW w:w="243" w:type="dxa"/>
          </w:tcPr>
          <w:p w14:paraId="776B0998" w14:textId="77777777" w:rsidR="00C80D6A" w:rsidRPr="006D05EF" w:rsidRDefault="00C80D6A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CB38072" w14:textId="0DEA7A85" w:rsidR="00C80D6A" w:rsidRPr="006D05EF" w:rsidRDefault="00C80D6A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อาหารสัตว์บก</w:t>
            </w:r>
          </w:p>
        </w:tc>
        <w:tc>
          <w:tcPr>
            <w:tcW w:w="270" w:type="dxa"/>
          </w:tcPr>
          <w:p w14:paraId="5057D3D0" w14:textId="77777777" w:rsidR="00C80D6A" w:rsidRPr="006D05EF" w:rsidRDefault="00C80D6A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7BFC12E" w14:textId="77C4B4C5" w:rsidR="00C80D6A" w:rsidRPr="006D05EF" w:rsidRDefault="00C80D6A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ผลิตภัณฑ์อื่น ๆ</w:t>
            </w:r>
          </w:p>
        </w:tc>
        <w:tc>
          <w:tcPr>
            <w:tcW w:w="270" w:type="dxa"/>
          </w:tcPr>
          <w:p w14:paraId="1EC99018" w14:textId="77777777" w:rsidR="00C80D6A" w:rsidRPr="006D05EF" w:rsidRDefault="00C80D6A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29C63C8" w14:textId="120D2ED0" w:rsidR="00C80D6A" w:rsidRPr="006D05EF" w:rsidRDefault="00C80D6A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66735" w:rsidRPr="006D05EF" w14:paraId="1F100672" w14:textId="77777777" w:rsidTr="00446C18">
        <w:trPr>
          <w:tblHeader/>
        </w:trPr>
        <w:tc>
          <w:tcPr>
            <w:tcW w:w="6210" w:type="dxa"/>
            <w:vAlign w:val="bottom"/>
          </w:tcPr>
          <w:p w14:paraId="3DD72AC0" w14:textId="77777777" w:rsidR="00066735" w:rsidRPr="006D05EF" w:rsidRDefault="00066735" w:rsidP="00D2581A">
            <w:pPr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920" w:type="dxa"/>
            <w:gridSpan w:val="9"/>
            <w:vAlign w:val="bottom"/>
          </w:tcPr>
          <w:p w14:paraId="39DE4529" w14:textId="5AF48A3A" w:rsidR="00066735" w:rsidRPr="00066735" w:rsidRDefault="00066735" w:rsidP="00D2581A">
            <w:pPr>
              <w:jc w:val="center"/>
              <w:rPr>
                <w:rFonts w:asciiTheme="majorBidi" w:eastAsia="Arial" w:hAnsiTheme="majorBidi" w:cstheme="majorBidi"/>
                <w:i/>
                <w:iCs/>
                <w:sz w:val="28"/>
                <w:szCs w:val="28"/>
              </w:rPr>
            </w:pPr>
            <w:r w:rsidRPr="00066735">
              <w:rPr>
                <w:rFonts w:asciiTheme="majorBidi" w:eastAsia="Arial" w:hAnsiTheme="majorBidi" w:cstheme="majorBidi"/>
                <w:i/>
                <w:iCs/>
                <w:sz w:val="28"/>
                <w:szCs w:val="28"/>
              </w:rPr>
              <w:t>(</w:t>
            </w:r>
            <w:r w:rsidRPr="00066735">
              <w:rPr>
                <w:rFonts w:asciiTheme="majorBidi" w:eastAsia="Arial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066735">
              <w:rPr>
                <w:rFonts w:asciiTheme="majorBidi" w:eastAsia="Arial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80D6A" w:rsidRPr="006D05EF" w14:paraId="433F47D0" w14:textId="77777777" w:rsidTr="00446C18">
        <w:tc>
          <w:tcPr>
            <w:tcW w:w="6210" w:type="dxa"/>
            <w:vAlign w:val="bottom"/>
          </w:tcPr>
          <w:p w14:paraId="0A23FF68" w14:textId="77777777" w:rsidR="00C80D6A" w:rsidRPr="006D05EF" w:rsidRDefault="00C80D6A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F7D6B62" w14:textId="60E7D80D" w:rsidR="00C80D6A" w:rsidRPr="006D05EF" w:rsidRDefault="00FB2C21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Theme="majorBidi" w:eastAsia="Arial" w:hAnsiTheme="majorBidi" w:cstheme="majorBidi"/>
                <w:sz w:val="28"/>
                <w:szCs w:val="28"/>
              </w:rPr>
              <w:t>2,128,284</w:t>
            </w:r>
          </w:p>
        </w:tc>
        <w:tc>
          <w:tcPr>
            <w:tcW w:w="270" w:type="dxa"/>
          </w:tcPr>
          <w:p w14:paraId="62AAAAE3" w14:textId="77777777" w:rsidR="00C80D6A" w:rsidRPr="00CD40F4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030610B1" w14:textId="7071C066" w:rsidR="00C80D6A" w:rsidRPr="006D05EF" w:rsidRDefault="00FB2C21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Theme="majorBidi" w:eastAsia="Arial" w:hAnsiTheme="majorBidi" w:cstheme="majorBidi"/>
                <w:sz w:val="28"/>
                <w:szCs w:val="28"/>
              </w:rPr>
              <w:t>1,237,231</w:t>
            </w:r>
          </w:p>
        </w:tc>
        <w:tc>
          <w:tcPr>
            <w:tcW w:w="243" w:type="dxa"/>
          </w:tcPr>
          <w:p w14:paraId="47BCACBE" w14:textId="77777777" w:rsidR="00C80D6A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5F6F783" w14:textId="5F9B2AC6" w:rsidR="00C80D6A" w:rsidRPr="006D05EF" w:rsidRDefault="00FB2C21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Theme="majorBidi" w:eastAsia="Arial" w:hAnsiTheme="majorBidi" w:cstheme="majorBidi"/>
                <w:sz w:val="28"/>
                <w:szCs w:val="28"/>
              </w:rPr>
              <w:t>375,780</w:t>
            </w:r>
          </w:p>
        </w:tc>
        <w:tc>
          <w:tcPr>
            <w:tcW w:w="270" w:type="dxa"/>
          </w:tcPr>
          <w:p w14:paraId="5EDB1753" w14:textId="77777777" w:rsidR="00C80D6A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2DA829" w14:textId="4B6251B3" w:rsidR="00C80D6A" w:rsidRPr="006D05EF" w:rsidRDefault="00FB2C21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Theme="majorBidi" w:eastAsia="Arial" w:hAnsiTheme="majorBidi" w:cstheme="majorBidi"/>
                <w:sz w:val="28"/>
                <w:szCs w:val="28"/>
              </w:rPr>
              <w:t>60,294</w:t>
            </w:r>
          </w:p>
        </w:tc>
        <w:tc>
          <w:tcPr>
            <w:tcW w:w="270" w:type="dxa"/>
          </w:tcPr>
          <w:p w14:paraId="4B71A6F1" w14:textId="77777777" w:rsidR="00C80D6A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6659CDB" w14:textId="3DDE6301" w:rsidR="00C80D6A" w:rsidRPr="006D05EF" w:rsidRDefault="00FB2C21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Theme="majorBidi" w:eastAsia="Arial" w:hAnsiTheme="majorBidi" w:cstheme="majorBidi"/>
                <w:sz w:val="28"/>
                <w:szCs w:val="28"/>
              </w:rPr>
              <w:t>3,801,589</w:t>
            </w:r>
          </w:p>
        </w:tc>
      </w:tr>
      <w:tr w:rsidR="00C80D6A" w:rsidRPr="006D05EF" w14:paraId="6C02F878" w14:textId="77777777" w:rsidTr="00446C18">
        <w:tc>
          <w:tcPr>
            <w:tcW w:w="6210" w:type="dxa"/>
            <w:vAlign w:val="bottom"/>
          </w:tcPr>
          <w:p w14:paraId="6DB2D0A0" w14:textId="77777777" w:rsidR="00C80D6A" w:rsidRPr="006D05EF" w:rsidRDefault="00C80D6A" w:rsidP="00D2581A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2767E" w14:textId="1101EBAE" w:rsidR="00C80D6A" w:rsidRPr="006D05EF" w:rsidRDefault="00FB2C21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2,128,284</w:t>
            </w:r>
          </w:p>
        </w:tc>
        <w:tc>
          <w:tcPr>
            <w:tcW w:w="270" w:type="dxa"/>
          </w:tcPr>
          <w:p w14:paraId="426E6A24" w14:textId="77777777" w:rsidR="00C80D6A" w:rsidRPr="00CD40F4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B5B3A9" w14:textId="77019BAB" w:rsidR="00C80D6A" w:rsidRPr="006D05EF" w:rsidRDefault="00FB2C21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1,237,231</w:t>
            </w:r>
          </w:p>
        </w:tc>
        <w:tc>
          <w:tcPr>
            <w:tcW w:w="243" w:type="dxa"/>
          </w:tcPr>
          <w:p w14:paraId="0AF5030F" w14:textId="77777777" w:rsidR="00C80D6A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4B7A58" w14:textId="7C8283B4" w:rsidR="00C80D6A" w:rsidRPr="006D05EF" w:rsidRDefault="00FB2C21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375,780</w:t>
            </w:r>
          </w:p>
        </w:tc>
        <w:tc>
          <w:tcPr>
            <w:tcW w:w="270" w:type="dxa"/>
          </w:tcPr>
          <w:p w14:paraId="1ACA8CD2" w14:textId="77777777" w:rsidR="00C80D6A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B771A8" w14:textId="12D1B4B5" w:rsidR="00C80D6A" w:rsidRPr="006D05EF" w:rsidRDefault="00FB2C21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60,294</w:t>
            </w:r>
          </w:p>
        </w:tc>
        <w:tc>
          <w:tcPr>
            <w:tcW w:w="270" w:type="dxa"/>
          </w:tcPr>
          <w:p w14:paraId="3EA67B82" w14:textId="77777777" w:rsidR="00C80D6A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230EFE" w14:textId="27780B3E" w:rsidR="00C80D6A" w:rsidRPr="006D05EF" w:rsidRDefault="00FB2C21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3,801,589</w:t>
            </w:r>
          </w:p>
        </w:tc>
      </w:tr>
      <w:tr w:rsidR="00C80D6A" w:rsidRPr="00AD1F54" w14:paraId="71099D96" w14:textId="77777777" w:rsidTr="00446C18">
        <w:tc>
          <w:tcPr>
            <w:tcW w:w="6210" w:type="dxa"/>
            <w:vAlign w:val="bottom"/>
          </w:tcPr>
          <w:p w14:paraId="4902F766" w14:textId="77777777" w:rsidR="00C80D6A" w:rsidRPr="00AD1F54" w:rsidRDefault="00C80D6A" w:rsidP="00D2581A">
            <w:pPr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DD1EF7B" w14:textId="77777777" w:rsidR="00C80D6A" w:rsidRPr="00AD1F54" w:rsidRDefault="00C80D6A" w:rsidP="00C80D6A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690A4B7" w14:textId="77777777" w:rsidR="00C80D6A" w:rsidRPr="00AD1F54" w:rsidRDefault="00C80D6A" w:rsidP="00C80D6A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  <w:vAlign w:val="bottom"/>
          </w:tcPr>
          <w:p w14:paraId="282FB379" w14:textId="20EAB0E2" w:rsidR="00C80D6A" w:rsidRPr="00AD1F54" w:rsidRDefault="00C80D6A" w:rsidP="00C80D6A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43" w:type="dxa"/>
          </w:tcPr>
          <w:p w14:paraId="6309704B" w14:textId="77777777" w:rsidR="00C80D6A" w:rsidRPr="00AD1F54" w:rsidRDefault="00C80D6A" w:rsidP="00C80D6A">
            <w:pPr>
              <w:tabs>
                <w:tab w:val="decimal" w:pos="1076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CBFA684" w14:textId="74830FFE" w:rsidR="00C80D6A" w:rsidRPr="00AD1F54" w:rsidRDefault="00C80D6A" w:rsidP="00C80D6A">
            <w:pPr>
              <w:tabs>
                <w:tab w:val="decimal" w:pos="1076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3BE850B" w14:textId="77777777" w:rsidR="00C80D6A" w:rsidRPr="00AD1F54" w:rsidRDefault="00C80D6A" w:rsidP="009174C0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7CB2F9B6" w14:textId="67892788" w:rsidR="00C80D6A" w:rsidRPr="00AD1F54" w:rsidRDefault="00C80D6A" w:rsidP="009174C0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1732C08" w14:textId="77777777" w:rsidR="00C80D6A" w:rsidRPr="00AD1F54" w:rsidRDefault="00C80D6A" w:rsidP="00C80D6A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1E10856" w14:textId="13DD0771" w:rsidR="00C80D6A" w:rsidRPr="00AD1F54" w:rsidRDefault="00C80D6A" w:rsidP="00C80D6A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</w:tr>
      <w:tr w:rsidR="00C80D6A" w:rsidRPr="006D05EF" w14:paraId="31C415DC" w14:textId="77777777" w:rsidTr="00446C18">
        <w:tc>
          <w:tcPr>
            <w:tcW w:w="6210" w:type="dxa"/>
            <w:vAlign w:val="bottom"/>
          </w:tcPr>
          <w:p w14:paraId="18EF753C" w14:textId="77777777" w:rsidR="00C80D6A" w:rsidRPr="006D05EF" w:rsidRDefault="00C80D6A" w:rsidP="00D2581A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56DB4879" w14:textId="0758171B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608CCD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071B335" w14:textId="560BFFC8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1FCD586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D92CA2" w14:textId="7C25D22C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DC5866" w14:textId="77777777" w:rsidR="00C80D6A" w:rsidRPr="006D05E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2C2E23C" w14:textId="0F02BB69" w:rsidR="00C80D6A" w:rsidRPr="006D05E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18B10F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A93C39D" w14:textId="5A6CE84D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</w:tr>
      <w:tr w:rsidR="00C80D6A" w:rsidRPr="006D05EF" w14:paraId="410F07D0" w14:textId="77777777" w:rsidTr="00446C18">
        <w:tc>
          <w:tcPr>
            <w:tcW w:w="6210" w:type="dxa"/>
            <w:vAlign w:val="bottom"/>
          </w:tcPr>
          <w:p w14:paraId="4A8758C3" w14:textId="51A67A38" w:rsidR="00C80D6A" w:rsidRPr="006D05EF" w:rsidRDefault="00C80D6A" w:rsidP="00D2581A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Theme="majorBidi" w:eastAsia="Arial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eastAsia="Arial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)</w:t>
            </w:r>
            <w:r>
              <w:rPr>
                <w:rFonts w:asciiTheme="majorBidi" w:eastAsia="Arial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ขั้นต้นของส่วนงาน</w:t>
            </w:r>
          </w:p>
        </w:tc>
        <w:tc>
          <w:tcPr>
            <w:tcW w:w="1350" w:type="dxa"/>
            <w:vAlign w:val="bottom"/>
          </w:tcPr>
          <w:p w14:paraId="4EF316EB" w14:textId="6E116B36" w:rsidR="00C80D6A" w:rsidRPr="006D05EF" w:rsidRDefault="00FB2C21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Theme="majorBidi" w:eastAsia="Arial" w:hAnsiTheme="majorBidi" w:cstheme="majorBidi"/>
                <w:sz w:val="28"/>
                <w:szCs w:val="28"/>
              </w:rPr>
              <w:t>214,407</w:t>
            </w:r>
          </w:p>
        </w:tc>
        <w:tc>
          <w:tcPr>
            <w:tcW w:w="270" w:type="dxa"/>
          </w:tcPr>
          <w:p w14:paraId="019B3497" w14:textId="77777777" w:rsidR="00C80D6A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DF187DA" w14:textId="70603BD9" w:rsidR="00C80D6A" w:rsidRPr="006D05EF" w:rsidRDefault="00FB2C21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Theme="majorBidi" w:eastAsia="Arial" w:hAnsiTheme="majorBidi" w:cstheme="majorBidi"/>
                <w:sz w:val="28"/>
                <w:szCs w:val="28"/>
              </w:rPr>
              <w:t>71,692</w:t>
            </w:r>
          </w:p>
        </w:tc>
        <w:tc>
          <w:tcPr>
            <w:tcW w:w="243" w:type="dxa"/>
          </w:tcPr>
          <w:p w14:paraId="4DB96CC8" w14:textId="77777777" w:rsidR="00C80D6A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E7A37C5" w14:textId="0DD56959" w:rsidR="00C80D6A" w:rsidRPr="006D05EF" w:rsidRDefault="00FB2C21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Theme="majorBidi" w:eastAsia="Arial" w:hAnsiTheme="majorBidi" w:cstheme="majorBidi"/>
                <w:sz w:val="28"/>
                <w:szCs w:val="28"/>
              </w:rPr>
              <w:t>32,509</w:t>
            </w:r>
          </w:p>
        </w:tc>
        <w:tc>
          <w:tcPr>
            <w:tcW w:w="270" w:type="dxa"/>
          </w:tcPr>
          <w:p w14:paraId="4D82E5DD" w14:textId="77777777" w:rsidR="00C80D6A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134671C" w14:textId="3518ACCE" w:rsidR="00C80D6A" w:rsidRPr="006D05EF" w:rsidRDefault="00FB2C21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Theme="majorBidi" w:eastAsia="Arial" w:hAnsiTheme="majorBidi" w:cstheme="majorBidi"/>
                <w:sz w:val="28"/>
                <w:szCs w:val="28"/>
              </w:rPr>
              <w:t>(3,677)</w:t>
            </w:r>
          </w:p>
        </w:tc>
        <w:tc>
          <w:tcPr>
            <w:tcW w:w="270" w:type="dxa"/>
          </w:tcPr>
          <w:p w14:paraId="5E7CF788" w14:textId="77777777" w:rsidR="00C80D6A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CEFA80E" w14:textId="6CA50E7E" w:rsidR="00C80D6A" w:rsidRPr="006D05EF" w:rsidRDefault="00FB2C21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Theme="majorBidi" w:eastAsia="Arial" w:hAnsiTheme="majorBidi" w:cstheme="majorBidi"/>
                <w:sz w:val="28"/>
                <w:szCs w:val="28"/>
              </w:rPr>
              <w:t>314,931</w:t>
            </w:r>
          </w:p>
        </w:tc>
      </w:tr>
      <w:tr w:rsidR="00C80D6A" w:rsidRPr="00871E3F" w14:paraId="5E6EA126" w14:textId="77777777" w:rsidTr="00446C18">
        <w:tc>
          <w:tcPr>
            <w:tcW w:w="6210" w:type="dxa"/>
            <w:vAlign w:val="bottom"/>
          </w:tcPr>
          <w:p w14:paraId="7D9F6381" w14:textId="34F0FC37" w:rsidR="00C80D6A" w:rsidRPr="00871E3F" w:rsidRDefault="00C80D6A" w:rsidP="00097847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ต้นทุนในการจัดจำหน่าย</w:t>
            </w:r>
            <w:r w:rsidRPr="006D05EF">
              <w:rPr>
                <w:rFonts w:ascii="Angsana New" w:eastAsia="Arial" w:hAnsi="Angsana New" w:cs="Angsana New"/>
                <w:sz w:val="28"/>
                <w:szCs w:val="28"/>
                <w:cs/>
              </w:rPr>
              <w:t>และ</w:t>
            </w: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ค่าใช้จ่ายในการ</w:t>
            </w:r>
            <w:r w:rsidRPr="006D05EF">
              <w:rPr>
                <w:rFonts w:ascii="Angsana New" w:eastAsia="Arial" w:hAnsi="Angsana New" w:cs="Angsana New"/>
                <w:sz w:val="28"/>
                <w:szCs w:val="28"/>
                <w:cs/>
              </w:rPr>
              <w:t>บริหาร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F79B082" w14:textId="77777777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1FF824" w14:textId="77777777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428DDFB" w14:textId="3A3D2E24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33A7AAC" w14:textId="77777777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F76DB6" w14:textId="5D8F0833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D2FDA5" w14:textId="77777777" w:rsidR="00C80D6A" w:rsidRPr="00871E3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666F1CE" w14:textId="31B92BD3" w:rsidR="00C80D6A" w:rsidRPr="00871E3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942758" w14:textId="77777777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AFF47B3" w14:textId="7B3104DA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</w:tr>
      <w:tr w:rsidR="00C80D6A" w:rsidRPr="00871E3F" w14:paraId="705FBB00" w14:textId="77777777" w:rsidTr="00446C18">
        <w:tc>
          <w:tcPr>
            <w:tcW w:w="6210" w:type="dxa"/>
            <w:vAlign w:val="bottom"/>
          </w:tcPr>
          <w:p w14:paraId="5361A478" w14:textId="0F0F08AB" w:rsidR="00C80D6A" w:rsidRPr="006D05EF" w:rsidRDefault="00C80D6A" w:rsidP="00097847">
            <w:pPr>
              <w:rPr>
                <w:rFonts w:ascii="Angsana New" w:eastAsia="Arial" w:hAnsi="Angsana New" w:cs="Angsana New"/>
                <w:sz w:val="28"/>
                <w:szCs w:val="28"/>
                <w:cs/>
              </w:rPr>
            </w:pP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 xml:space="preserve">   (รวมผลขาดทุน</w:t>
            </w: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จากการด้อยค่า</w:t>
            </w: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>ด้านเครดิตที่คาดว่า</w:t>
            </w:r>
          </w:p>
        </w:tc>
        <w:tc>
          <w:tcPr>
            <w:tcW w:w="1350" w:type="dxa"/>
            <w:vAlign w:val="bottom"/>
          </w:tcPr>
          <w:p w14:paraId="75AC1677" w14:textId="77777777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9DEDE5" w14:textId="77777777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F4DA8E8" w14:textId="5D7F52F2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EEE6B0C" w14:textId="77777777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87DCCA" w14:textId="0580F2C7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075086" w14:textId="77777777" w:rsidR="00C80D6A" w:rsidRPr="00871E3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5F66EFB" w14:textId="64595B10" w:rsidR="00C80D6A" w:rsidRPr="00871E3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943A3D" w14:textId="77777777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E1FACF" w14:textId="28B61018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</w:tr>
      <w:tr w:rsidR="00C80D6A" w:rsidRPr="00871E3F" w14:paraId="0DFB506A" w14:textId="77777777" w:rsidTr="00446C18">
        <w:tc>
          <w:tcPr>
            <w:tcW w:w="6210" w:type="dxa"/>
            <w:vAlign w:val="bottom"/>
          </w:tcPr>
          <w:p w14:paraId="55292A36" w14:textId="0BE65075" w:rsidR="00C80D6A" w:rsidRPr="00871E3F" w:rsidRDefault="00C80D6A" w:rsidP="00097847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 xml:space="preserve">   </w:t>
            </w: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>จะเกิดขึ้นของลูกหนี้การค้าและลูกหนี้อื่น)</w:t>
            </w:r>
          </w:p>
        </w:tc>
        <w:tc>
          <w:tcPr>
            <w:tcW w:w="1350" w:type="dxa"/>
            <w:vAlign w:val="bottom"/>
          </w:tcPr>
          <w:p w14:paraId="25C27672" w14:textId="77777777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75EB72" w14:textId="77777777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1E7A5B8" w14:textId="5DBC5E2E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6135B070" w14:textId="77777777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1E4358F" w14:textId="5B8D9262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1BF043" w14:textId="77777777" w:rsidR="00C80D6A" w:rsidRPr="00871E3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B13919F" w14:textId="5AA90B1B" w:rsidR="00C80D6A" w:rsidRPr="00871E3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89785C" w14:textId="77777777" w:rsidR="00C80D6A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C803843" w14:textId="11EBB5B5" w:rsidR="00C80D6A" w:rsidRPr="00871E3F" w:rsidRDefault="00FB2C21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Theme="majorBidi" w:eastAsia="Arial" w:hAnsiTheme="majorBidi" w:cstheme="majorBidi"/>
                <w:sz w:val="28"/>
                <w:szCs w:val="28"/>
              </w:rPr>
              <w:t>(294,293)</w:t>
            </w:r>
          </w:p>
        </w:tc>
      </w:tr>
      <w:tr w:rsidR="00C80D6A" w:rsidRPr="006D05EF" w14:paraId="13B5F37E" w14:textId="77777777" w:rsidTr="00446C18">
        <w:tc>
          <w:tcPr>
            <w:tcW w:w="6210" w:type="dxa"/>
            <w:vAlign w:val="bottom"/>
          </w:tcPr>
          <w:p w14:paraId="7D489F89" w14:textId="7B46CF37" w:rsidR="00C80D6A" w:rsidRPr="00871E3F" w:rsidRDefault="00C80D6A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871E3F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รายได้อื่น ๆ</w:t>
            </w:r>
            <w:r>
              <w:rPr>
                <w:rFonts w:asciiTheme="majorBidi" w:eastAsia="Arial" w:hAnsiTheme="majorBidi" w:cstheme="majorBidi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0DC65924" w14:textId="77777777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A22686" w14:textId="77777777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46E3DBB3" w14:textId="2CD63AFF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180D149" w14:textId="77777777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BB7093" w14:textId="63BE95AC" w:rsidR="00C80D6A" w:rsidRPr="00871E3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05BE43" w14:textId="77777777" w:rsidR="00C80D6A" w:rsidRPr="00871E3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E2E954C" w14:textId="24DD11EF" w:rsidR="00C80D6A" w:rsidRPr="00871E3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0F3661" w14:textId="77777777" w:rsidR="00C80D6A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B5DACAB" w14:textId="0E37EBCB" w:rsidR="00C80D6A" w:rsidRPr="006D05EF" w:rsidRDefault="00FB2C21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Theme="majorBidi" w:eastAsia="Arial" w:hAnsiTheme="majorBidi" w:cstheme="majorBidi"/>
                <w:sz w:val="28"/>
                <w:szCs w:val="28"/>
              </w:rPr>
              <w:t>41,965</w:t>
            </w:r>
          </w:p>
        </w:tc>
      </w:tr>
      <w:tr w:rsidR="00C80D6A" w:rsidRPr="006D05EF" w14:paraId="4390715D" w14:textId="77777777" w:rsidTr="00446C18">
        <w:tc>
          <w:tcPr>
            <w:tcW w:w="6210" w:type="dxa"/>
            <w:vAlign w:val="bottom"/>
          </w:tcPr>
          <w:p w14:paraId="4666E9F8" w14:textId="729F1827" w:rsidR="00C80D6A" w:rsidRPr="006D05EF" w:rsidRDefault="00C80D6A" w:rsidP="00D2581A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rial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จากการดำเนินงาน</w:t>
            </w:r>
          </w:p>
        </w:tc>
        <w:tc>
          <w:tcPr>
            <w:tcW w:w="1350" w:type="dxa"/>
            <w:vAlign w:val="bottom"/>
          </w:tcPr>
          <w:p w14:paraId="02F86F79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7606C2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164A9A86" w14:textId="34ACAD02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F29B8C1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D974636" w14:textId="65E9A34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3B2A6B" w14:textId="77777777" w:rsidR="00C80D6A" w:rsidRPr="006D05E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3C86818" w14:textId="0760F246" w:rsidR="00C80D6A" w:rsidRPr="006D05E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4E3E6F" w14:textId="77777777" w:rsidR="00C80D6A" w:rsidRPr="00CD40F4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E991F0" w14:textId="47CD4837" w:rsidR="00C80D6A" w:rsidRPr="004F55D2" w:rsidRDefault="00FB2C21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62,603</w:t>
            </w:r>
          </w:p>
        </w:tc>
      </w:tr>
      <w:tr w:rsidR="00C80D6A" w:rsidRPr="006D05EF" w14:paraId="26913B2E" w14:textId="77777777" w:rsidTr="00446C18">
        <w:tc>
          <w:tcPr>
            <w:tcW w:w="6210" w:type="dxa"/>
            <w:vAlign w:val="bottom"/>
          </w:tcPr>
          <w:p w14:paraId="1759DA13" w14:textId="77777777" w:rsidR="00C80D6A" w:rsidRPr="006D05EF" w:rsidRDefault="00C80D6A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10D93779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BEF83A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AF07A2B" w14:textId="4DEE22EF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67EDBA0E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2794EC" w14:textId="0EA1956A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219466" w14:textId="77777777" w:rsidR="00C80D6A" w:rsidRPr="006D05E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7F1ED10" w14:textId="51D70D2F" w:rsidR="00C80D6A" w:rsidRPr="006D05E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F5706C" w14:textId="77777777" w:rsidR="00C80D6A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D4C637A" w14:textId="6DC78F84" w:rsidR="00C80D6A" w:rsidRPr="006D05EF" w:rsidRDefault="00FB2C21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Theme="majorBidi" w:eastAsia="Arial" w:hAnsiTheme="majorBidi" w:cstheme="majorBidi"/>
                <w:sz w:val="28"/>
                <w:szCs w:val="28"/>
              </w:rPr>
              <w:t>(6,740)</w:t>
            </w:r>
          </w:p>
        </w:tc>
      </w:tr>
      <w:tr w:rsidR="00C80D6A" w:rsidRPr="006D05EF" w14:paraId="52B03193" w14:textId="77777777" w:rsidTr="00446C18">
        <w:tc>
          <w:tcPr>
            <w:tcW w:w="6210" w:type="dxa"/>
            <w:vAlign w:val="bottom"/>
          </w:tcPr>
          <w:p w14:paraId="72B5D894" w14:textId="1CB8AF63" w:rsidR="00C80D6A" w:rsidRPr="006D05EF" w:rsidRDefault="00C80D6A" w:rsidP="00D2581A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rial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350" w:type="dxa"/>
            <w:vAlign w:val="bottom"/>
          </w:tcPr>
          <w:p w14:paraId="29058B7F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6E0E80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E607F75" w14:textId="104594E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ADC3A41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E284A4E" w14:textId="26078DEB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76C37D" w14:textId="77777777" w:rsidR="00C80D6A" w:rsidRPr="006D05E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D754136" w14:textId="1D46DC1B" w:rsidR="00C80D6A" w:rsidRPr="006D05E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B6EBE0" w14:textId="77777777" w:rsidR="00C80D6A" w:rsidRPr="00CD40F4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083399" w14:textId="0820C7B0" w:rsidR="00C80D6A" w:rsidRPr="00EF33E2" w:rsidRDefault="00FB2C21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FB2C21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55,863</w:t>
            </w:r>
          </w:p>
        </w:tc>
      </w:tr>
      <w:tr w:rsidR="00C80D6A" w:rsidRPr="006D05EF" w14:paraId="52667E92" w14:textId="77777777" w:rsidTr="00446C18">
        <w:tc>
          <w:tcPr>
            <w:tcW w:w="6210" w:type="dxa"/>
            <w:vAlign w:val="bottom"/>
          </w:tcPr>
          <w:p w14:paraId="4C6AA8B2" w14:textId="3844C342" w:rsidR="00C80D6A" w:rsidRPr="006D05EF" w:rsidRDefault="00DD37CD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Theme="majorBidi" w:eastAsia="Arial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="00C80D6A" w:rsidRPr="006D05EF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50" w:type="dxa"/>
            <w:vAlign w:val="bottom"/>
          </w:tcPr>
          <w:p w14:paraId="6E2285A4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1BDC3C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3BC94029" w14:textId="112F2144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B489490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693B4A8" w14:textId="3DB386D6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C488DF" w14:textId="77777777" w:rsidR="00C80D6A" w:rsidRPr="006D05E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81BEB1E" w14:textId="6136576B" w:rsidR="00C80D6A" w:rsidRPr="006D05E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0DD969" w14:textId="77777777" w:rsidR="00C80D6A" w:rsidRPr="00CD40F4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FEE41FD" w14:textId="6B2D1B8E" w:rsidR="00C80D6A" w:rsidRPr="006D05EF" w:rsidRDefault="00FB2C21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FB2C21">
              <w:rPr>
                <w:rFonts w:asciiTheme="majorBidi" w:eastAsia="Arial" w:hAnsiTheme="majorBidi" w:cstheme="majorBidi"/>
                <w:sz w:val="28"/>
                <w:szCs w:val="28"/>
              </w:rPr>
              <w:t>(2,360)</w:t>
            </w:r>
          </w:p>
        </w:tc>
      </w:tr>
      <w:tr w:rsidR="00C80D6A" w:rsidRPr="006D05EF" w14:paraId="3ACADBCA" w14:textId="77777777" w:rsidTr="00446C18">
        <w:tc>
          <w:tcPr>
            <w:tcW w:w="6210" w:type="dxa"/>
            <w:vAlign w:val="bottom"/>
          </w:tcPr>
          <w:p w14:paraId="4B673E2D" w14:textId="07DCB91D" w:rsidR="00C80D6A" w:rsidRPr="006D05EF" w:rsidRDefault="00C80D6A" w:rsidP="00D2581A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rial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350" w:type="dxa"/>
            <w:vAlign w:val="bottom"/>
          </w:tcPr>
          <w:p w14:paraId="09474139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220336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E6F6EE7" w14:textId="3FDCBBEB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DF56D31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B618BD" w14:textId="1A782378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B0408E" w14:textId="77777777" w:rsidR="00C80D6A" w:rsidRPr="006D05E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F7CABA7" w14:textId="1AC3CD86" w:rsidR="00C80D6A" w:rsidRPr="006D05E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6176D6" w14:textId="77777777" w:rsidR="00C80D6A" w:rsidRPr="00CD40F4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FB12AFC" w14:textId="610CF9DE" w:rsidR="00C80D6A" w:rsidRPr="00EF33E2" w:rsidRDefault="00FB2C21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FB2C21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53,503</w:t>
            </w:r>
          </w:p>
        </w:tc>
      </w:tr>
      <w:tr w:rsidR="00C80D6A" w:rsidRPr="00AD1F54" w14:paraId="441FF6A4" w14:textId="77777777" w:rsidTr="00446C18">
        <w:tc>
          <w:tcPr>
            <w:tcW w:w="6210" w:type="dxa"/>
            <w:vAlign w:val="bottom"/>
          </w:tcPr>
          <w:p w14:paraId="1DCD8D5A" w14:textId="77777777" w:rsidR="00C80D6A" w:rsidRPr="00AD1F54" w:rsidRDefault="00C80D6A" w:rsidP="00D2581A">
            <w:pPr>
              <w:rPr>
                <w:rFonts w:asciiTheme="majorBidi" w:eastAsia="Arial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336F94EC" w14:textId="77777777" w:rsidR="00C80D6A" w:rsidRPr="00AD1F54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DF920E7" w14:textId="77777777" w:rsidR="00C80D6A" w:rsidRPr="00AD1F54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377" w:type="dxa"/>
            <w:vAlign w:val="bottom"/>
          </w:tcPr>
          <w:p w14:paraId="5076E1AE" w14:textId="3DE1E41E" w:rsidR="00C80D6A" w:rsidRPr="00AD1F54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43" w:type="dxa"/>
          </w:tcPr>
          <w:p w14:paraId="656C469E" w14:textId="77777777" w:rsidR="00C80D6A" w:rsidRPr="00AD1F54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114FF554" w14:textId="1B6AA5ED" w:rsidR="00C80D6A" w:rsidRPr="00AD1F54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6F6EE27" w14:textId="77777777" w:rsidR="00C80D6A" w:rsidRPr="00AD1F54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DCCD05D" w14:textId="58A96E3D" w:rsidR="00C80D6A" w:rsidRPr="00AD1F54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0875B7C" w14:textId="77777777" w:rsidR="00C80D6A" w:rsidRPr="00AD1F54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5100F19" w14:textId="0018BFEB" w:rsidR="00C80D6A" w:rsidRPr="00AD1F54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80D6A" w:rsidRPr="006D05EF" w14:paraId="35DCD0AC" w14:textId="77777777" w:rsidTr="00446C18">
        <w:tc>
          <w:tcPr>
            <w:tcW w:w="6210" w:type="dxa"/>
            <w:vAlign w:val="bottom"/>
          </w:tcPr>
          <w:p w14:paraId="45D2953F" w14:textId="77777777" w:rsidR="00C80D6A" w:rsidRPr="006D05EF" w:rsidRDefault="00C80D6A" w:rsidP="00D2581A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350" w:type="dxa"/>
            <w:vAlign w:val="bottom"/>
          </w:tcPr>
          <w:p w14:paraId="37368900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0DDB8B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ADC3197" w14:textId="796FF4C3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2ADCD73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E4AEAF5" w14:textId="05DE0D38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69DD68" w14:textId="77777777" w:rsidR="00C80D6A" w:rsidRPr="006D05E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A693D6E" w14:textId="7A1B3FC2" w:rsidR="00C80D6A" w:rsidRPr="006D05E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8036FE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068303" w14:textId="73CD77F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</w:tr>
      <w:tr w:rsidR="00066735" w:rsidRPr="006D05EF" w14:paraId="247B6F7B" w14:textId="77777777" w:rsidTr="00446C18">
        <w:tc>
          <w:tcPr>
            <w:tcW w:w="6210" w:type="dxa"/>
          </w:tcPr>
          <w:p w14:paraId="733E345E" w14:textId="29F0CD40" w:rsidR="00066735" w:rsidRPr="006D05EF" w:rsidRDefault="00066735" w:rsidP="0006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eastAsia="Arial" w:hAnsiTheme="majorBidi" w:cstheme="majorBidi"/>
                <w:sz w:val="28"/>
                <w:szCs w:val="28"/>
                <w:cs/>
              </w:rPr>
            </w:pPr>
            <w:r w:rsidRPr="006D05EF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เมื่อปฏิบัติตามภาระที่ต้องปฏิบัติเสร็จสิ้น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เวลาใดเวลาหนึ่ง </w:t>
            </w:r>
            <w:r w:rsidRPr="006D05EF">
              <w:rPr>
                <w:rFonts w:ascii="Angsana New" w:hAnsi="Angsana New" w:cs="Angsana New"/>
                <w:sz w:val="28"/>
                <w:szCs w:val="28"/>
              </w:rPr>
              <w:t>(Point in time)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B1D1B24" w14:textId="3C25D18E" w:rsidR="00066735" w:rsidRPr="006D05EF" w:rsidRDefault="00FB2C21" w:rsidP="0006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FB2C21">
              <w:rPr>
                <w:rFonts w:asciiTheme="majorBidi" w:eastAsia="Arial" w:hAnsiTheme="majorBidi" w:cstheme="majorBidi"/>
                <w:sz w:val="28"/>
                <w:szCs w:val="28"/>
              </w:rPr>
              <w:t>2,128,284</w:t>
            </w:r>
          </w:p>
        </w:tc>
        <w:tc>
          <w:tcPr>
            <w:tcW w:w="270" w:type="dxa"/>
          </w:tcPr>
          <w:p w14:paraId="709FD391" w14:textId="77777777" w:rsidR="00066735" w:rsidRPr="00CD40F4" w:rsidRDefault="00066735" w:rsidP="0006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double" w:sz="4" w:space="0" w:color="auto"/>
            </w:tcBorders>
            <w:vAlign w:val="bottom"/>
          </w:tcPr>
          <w:p w14:paraId="1D589563" w14:textId="4A60764F" w:rsidR="00066735" w:rsidRPr="006D05EF" w:rsidRDefault="00FB2C21" w:rsidP="0006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FB2C21">
              <w:rPr>
                <w:rFonts w:asciiTheme="majorBidi" w:eastAsia="Arial" w:hAnsiTheme="majorBidi" w:cstheme="majorBidi"/>
                <w:sz w:val="28"/>
                <w:szCs w:val="28"/>
              </w:rPr>
              <w:t>1,237,231</w:t>
            </w:r>
          </w:p>
        </w:tc>
        <w:tc>
          <w:tcPr>
            <w:tcW w:w="243" w:type="dxa"/>
          </w:tcPr>
          <w:p w14:paraId="77C5EEAC" w14:textId="77777777" w:rsidR="00066735" w:rsidRDefault="00066735" w:rsidP="0006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9A8B8B2" w14:textId="197B9D83" w:rsidR="00066735" w:rsidRPr="006D05EF" w:rsidRDefault="00FB2C21" w:rsidP="0006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FB2C21">
              <w:rPr>
                <w:rFonts w:asciiTheme="majorBidi" w:eastAsia="Arial" w:hAnsiTheme="majorBidi" w:cstheme="majorBidi"/>
                <w:sz w:val="28"/>
                <w:szCs w:val="28"/>
              </w:rPr>
              <w:t>375,780</w:t>
            </w:r>
          </w:p>
        </w:tc>
        <w:tc>
          <w:tcPr>
            <w:tcW w:w="270" w:type="dxa"/>
          </w:tcPr>
          <w:p w14:paraId="171EC3CB" w14:textId="77777777" w:rsidR="00066735" w:rsidRDefault="00066735" w:rsidP="0006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5E60A9B4" w14:textId="7E088348" w:rsidR="00066735" w:rsidRPr="006D05EF" w:rsidRDefault="00FB2C21" w:rsidP="0006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FB2C21">
              <w:rPr>
                <w:rFonts w:asciiTheme="majorBidi" w:eastAsia="Arial" w:hAnsiTheme="majorBidi" w:cstheme="majorBidi"/>
                <w:sz w:val="28"/>
                <w:szCs w:val="28"/>
              </w:rPr>
              <w:t>60,294</w:t>
            </w:r>
          </w:p>
        </w:tc>
        <w:tc>
          <w:tcPr>
            <w:tcW w:w="270" w:type="dxa"/>
          </w:tcPr>
          <w:p w14:paraId="6B2870FC" w14:textId="77777777" w:rsidR="00066735" w:rsidRDefault="00066735" w:rsidP="0006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420AC35" w14:textId="0E9C8AEC" w:rsidR="00066735" w:rsidRPr="006D05EF" w:rsidRDefault="00FB2C21" w:rsidP="0006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FB2C21">
              <w:rPr>
                <w:rFonts w:asciiTheme="majorBidi" w:eastAsia="Arial" w:hAnsiTheme="majorBidi" w:cstheme="majorBidi"/>
                <w:sz w:val="28"/>
                <w:szCs w:val="28"/>
              </w:rPr>
              <w:t>3,801,589</w:t>
            </w:r>
          </w:p>
        </w:tc>
      </w:tr>
    </w:tbl>
    <w:p w14:paraId="6695EFE9" w14:textId="77777777" w:rsidR="00251738" w:rsidRDefault="00251738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  <w:sectPr w:rsidR="00251738" w:rsidSect="00C803AF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3D322952" w14:textId="4808BE12" w:rsidR="00AD1F54" w:rsidRDefault="00AD1F54" w:rsidP="00AD1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>การจำแนกรายได้และจังหวะเวลาการรับรู้รายได้ใน</w:t>
      </w:r>
      <w:r w:rsidR="00DB465B">
        <w:rPr>
          <w:rFonts w:asciiTheme="majorBidi" w:hAnsiTheme="majorBidi" w:cs="Angsana New" w:hint="cs"/>
          <w:sz w:val="30"/>
          <w:szCs w:val="30"/>
          <w:cs/>
        </w:rPr>
        <w:t>งบ</w:t>
      </w:r>
      <w:r>
        <w:rPr>
          <w:rFonts w:asciiTheme="majorBidi" w:hAnsiTheme="majorBidi" w:cs="Angsana New" w:hint="cs"/>
          <w:sz w:val="30"/>
          <w:szCs w:val="30"/>
          <w:cs/>
        </w:rPr>
        <w:t>การเงินเฉพาะกิจการมีดังนี้</w:t>
      </w:r>
    </w:p>
    <w:p w14:paraId="2349D340" w14:textId="77777777" w:rsidR="00AD1F54" w:rsidRPr="00081762" w:rsidRDefault="00AD1F54" w:rsidP="00AD1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</w:rPr>
      </w:pPr>
    </w:p>
    <w:tbl>
      <w:tblPr>
        <w:tblStyle w:val="TableGrid"/>
        <w:tblW w:w="94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1152"/>
        <w:gridCol w:w="1584"/>
        <w:gridCol w:w="236"/>
        <w:gridCol w:w="1584"/>
      </w:tblGrid>
      <w:tr w:rsidR="00EF33E2" w:rsidRPr="00164529" w14:paraId="0BC0392E" w14:textId="77777777" w:rsidTr="005308A2">
        <w:tc>
          <w:tcPr>
            <w:tcW w:w="4860" w:type="dxa"/>
            <w:vAlign w:val="bottom"/>
          </w:tcPr>
          <w:p w14:paraId="7E3FF45B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68E460F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404" w:type="dxa"/>
            <w:gridSpan w:val="3"/>
            <w:vAlign w:val="bottom"/>
          </w:tcPr>
          <w:p w14:paraId="4B22A928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4529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eastAsia="Arial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EF33E2" w:rsidRPr="00164529" w14:paraId="30B9A62C" w14:textId="77777777" w:rsidTr="005308A2">
        <w:tc>
          <w:tcPr>
            <w:tcW w:w="4860" w:type="dxa"/>
            <w:vAlign w:val="bottom"/>
          </w:tcPr>
          <w:p w14:paraId="685E3E6C" w14:textId="679D3BB5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4529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8751BB">
              <w:rPr>
                <w:rFonts w:asciiTheme="majorBidi" w:eastAsia="Arial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 w:rsidR="00750A2A">
              <w:rPr>
                <w:rFonts w:asciiTheme="majorBidi" w:eastAsia="Arial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="008751BB">
              <w:rPr>
                <w:rFonts w:asciiTheme="majorBidi" w:eastAsia="Arial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้า</w:t>
            </w:r>
            <w:r w:rsidRPr="00164529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164529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64529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750A2A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164529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751BB">
              <w:rPr>
                <w:rFonts w:asciiTheme="majorBidi" w:eastAsia="Arial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</w:t>
            </w:r>
            <w:r w:rsidR="00750A2A">
              <w:rPr>
                <w:rFonts w:asciiTheme="majorBidi" w:eastAsia="Arial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ายน</w:t>
            </w:r>
            <w:r w:rsidRPr="00164529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028DB597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117C1B1B" w14:textId="2B7DBED4" w:rsidR="00EF33E2" w:rsidRPr="00164529" w:rsidRDefault="00EF33E2" w:rsidP="00D2581A">
            <w:pPr>
              <w:pStyle w:val="block"/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236" w:type="dxa"/>
            <w:vAlign w:val="bottom"/>
          </w:tcPr>
          <w:p w14:paraId="61288598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6A99FE32" w14:textId="38F3DFEF" w:rsidR="00EF33E2" w:rsidRPr="00164529" w:rsidRDefault="00EF33E2" w:rsidP="00D2581A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EF33E2" w:rsidRPr="00164529" w14:paraId="418C67CF" w14:textId="77777777" w:rsidTr="005308A2">
        <w:tc>
          <w:tcPr>
            <w:tcW w:w="4860" w:type="dxa"/>
            <w:vAlign w:val="bottom"/>
          </w:tcPr>
          <w:p w14:paraId="5D28AFF0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CF26EBD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404" w:type="dxa"/>
            <w:gridSpan w:val="3"/>
            <w:vAlign w:val="bottom"/>
          </w:tcPr>
          <w:p w14:paraId="7B8F3FB8" w14:textId="77777777" w:rsidR="00EF33E2" w:rsidRPr="00164529" w:rsidRDefault="00EF33E2" w:rsidP="00D2581A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164529"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33E2" w:rsidRPr="00164529" w14:paraId="73F65EDD" w14:textId="77777777" w:rsidTr="005308A2">
        <w:tc>
          <w:tcPr>
            <w:tcW w:w="4860" w:type="dxa"/>
            <w:vAlign w:val="bottom"/>
          </w:tcPr>
          <w:p w14:paraId="427754AE" w14:textId="57C1DAA2" w:rsidR="00EF33E2" w:rsidRPr="006426FF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426FF">
              <w:rPr>
                <w:rFonts w:asciiTheme="majorBidi" w:eastAsia="Arial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รายได้รวม - </w:t>
            </w:r>
            <w:r w:rsidR="00D222BF" w:rsidRPr="00DA7E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เมื่อต้องปฏิบัติตามภาระที่ต้องปฏิบัติเสร็จสิ้น</w:t>
            </w:r>
            <w:r w:rsidR="00D222BF" w:rsidRPr="00DA7E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4F55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   </w:t>
            </w:r>
            <w:r w:rsidR="000667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ณ เวลาใดเวลาหนึ่ง </w:t>
            </w:r>
            <w:r w:rsidR="00D222BF" w:rsidRPr="00DA7E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(Point in time)</w:t>
            </w:r>
          </w:p>
        </w:tc>
        <w:tc>
          <w:tcPr>
            <w:tcW w:w="1152" w:type="dxa"/>
            <w:vAlign w:val="bottom"/>
          </w:tcPr>
          <w:p w14:paraId="76F860F0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31ABCD33" w14:textId="77777777" w:rsidR="00EF33E2" w:rsidRPr="00164529" w:rsidRDefault="00EF33E2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6EBFAAA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45FC1D21" w14:textId="77777777" w:rsidR="00EF33E2" w:rsidRPr="00164529" w:rsidRDefault="00EF33E2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F33E2" w:rsidRPr="00164529" w14:paraId="12CE25A6" w14:textId="77777777" w:rsidTr="005308A2">
        <w:tc>
          <w:tcPr>
            <w:tcW w:w="4860" w:type="dxa"/>
          </w:tcPr>
          <w:p w14:paraId="4DA2495B" w14:textId="77777777" w:rsidR="00EF33E2" w:rsidRPr="006426FF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26FF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ผลิตภัณฑ์</w:t>
            </w:r>
            <w:r w:rsidRPr="006426FF"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อาหารกุ้ง</w:t>
            </w:r>
          </w:p>
        </w:tc>
        <w:tc>
          <w:tcPr>
            <w:tcW w:w="1152" w:type="dxa"/>
            <w:vAlign w:val="bottom"/>
          </w:tcPr>
          <w:p w14:paraId="65E518AC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20F07EEA" w14:textId="45C08DF7" w:rsidR="00EF33E2" w:rsidRPr="00164529" w:rsidRDefault="0095537E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B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934,303</w:t>
            </w:r>
          </w:p>
        </w:tc>
        <w:tc>
          <w:tcPr>
            <w:tcW w:w="236" w:type="dxa"/>
            <w:vAlign w:val="bottom"/>
          </w:tcPr>
          <w:p w14:paraId="45419739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005332BD" w14:textId="75F27361" w:rsidR="00EF33E2" w:rsidRPr="006426FF" w:rsidRDefault="008751BB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51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1,928,258</w:t>
            </w:r>
          </w:p>
        </w:tc>
      </w:tr>
      <w:tr w:rsidR="00EF33E2" w:rsidRPr="00164529" w14:paraId="72730184" w14:textId="77777777" w:rsidTr="005308A2">
        <w:tc>
          <w:tcPr>
            <w:tcW w:w="4860" w:type="dxa"/>
          </w:tcPr>
          <w:p w14:paraId="0987127F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26FF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ผลิตภัณฑ์</w:t>
            </w:r>
            <w:r w:rsidRPr="006426FF"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อาหาร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ปลา</w:t>
            </w:r>
          </w:p>
        </w:tc>
        <w:tc>
          <w:tcPr>
            <w:tcW w:w="1152" w:type="dxa"/>
            <w:vAlign w:val="bottom"/>
          </w:tcPr>
          <w:p w14:paraId="1DDD5508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4F13D719" w14:textId="5C430B37" w:rsidR="00EF33E2" w:rsidRPr="00164529" w:rsidRDefault="0095537E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1,184,407</w:t>
            </w:r>
          </w:p>
        </w:tc>
        <w:tc>
          <w:tcPr>
            <w:tcW w:w="236" w:type="dxa"/>
            <w:vAlign w:val="bottom"/>
          </w:tcPr>
          <w:p w14:paraId="472FB92A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0CDF6D5B" w14:textId="7F6F200A" w:rsidR="00EF33E2" w:rsidRPr="006426FF" w:rsidRDefault="008751BB" w:rsidP="003811CA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51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1,212,746</w:t>
            </w:r>
          </w:p>
        </w:tc>
      </w:tr>
      <w:tr w:rsidR="00EF33E2" w:rsidRPr="00164529" w14:paraId="4A8E906F" w14:textId="77777777" w:rsidTr="005308A2">
        <w:tc>
          <w:tcPr>
            <w:tcW w:w="4860" w:type="dxa"/>
          </w:tcPr>
          <w:p w14:paraId="410E0D67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26FF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ผลิตภัณฑ์</w:t>
            </w:r>
            <w:r w:rsidRPr="006426FF"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อาหาร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สัตว์บก</w:t>
            </w:r>
          </w:p>
        </w:tc>
        <w:tc>
          <w:tcPr>
            <w:tcW w:w="1152" w:type="dxa"/>
            <w:vAlign w:val="bottom"/>
          </w:tcPr>
          <w:p w14:paraId="53250A59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4F0AE1AE" w14:textId="18413005" w:rsidR="00EF33E2" w:rsidRPr="00164529" w:rsidRDefault="000B3319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553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42,561</w:t>
            </w:r>
          </w:p>
        </w:tc>
        <w:tc>
          <w:tcPr>
            <w:tcW w:w="236" w:type="dxa"/>
            <w:vAlign w:val="bottom"/>
          </w:tcPr>
          <w:p w14:paraId="6F80B8E2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3841ACCA" w14:textId="1162C905" w:rsidR="00EF33E2" w:rsidRPr="006426FF" w:rsidRDefault="008751BB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51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333,429</w:t>
            </w:r>
          </w:p>
        </w:tc>
      </w:tr>
      <w:tr w:rsidR="00EF33E2" w:rsidRPr="00164529" w14:paraId="26D24A72" w14:textId="77777777" w:rsidTr="005308A2">
        <w:tc>
          <w:tcPr>
            <w:tcW w:w="4860" w:type="dxa"/>
          </w:tcPr>
          <w:p w14:paraId="5A47BE00" w14:textId="535A0A8A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426FF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ผลิตภัณฑ์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อื่น</w:t>
            </w:r>
            <w:r w:rsidR="004F55D2">
              <w:rPr>
                <w:rFonts w:asciiTheme="majorBidi" w:eastAsia="Arial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4F55D2"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ๆ</w:t>
            </w:r>
          </w:p>
        </w:tc>
        <w:tc>
          <w:tcPr>
            <w:tcW w:w="1152" w:type="dxa"/>
            <w:vAlign w:val="bottom"/>
          </w:tcPr>
          <w:p w14:paraId="0D50F160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548AE83" w14:textId="5BAB3FC7" w:rsidR="00EF33E2" w:rsidRPr="00164529" w:rsidRDefault="000B3319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9553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4,652</w:t>
            </w:r>
          </w:p>
        </w:tc>
        <w:tc>
          <w:tcPr>
            <w:tcW w:w="236" w:type="dxa"/>
            <w:vAlign w:val="bottom"/>
          </w:tcPr>
          <w:p w14:paraId="005BD21A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97E252" w14:textId="10B3907C" w:rsidR="00EF33E2" w:rsidRPr="006426FF" w:rsidRDefault="008751BB" w:rsidP="005308A2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51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60,293</w:t>
            </w:r>
          </w:p>
        </w:tc>
      </w:tr>
      <w:tr w:rsidR="00EF33E2" w:rsidRPr="00164529" w14:paraId="1CA1657F" w14:textId="77777777" w:rsidTr="005308A2">
        <w:tc>
          <w:tcPr>
            <w:tcW w:w="4860" w:type="dxa"/>
            <w:vAlign w:val="bottom"/>
          </w:tcPr>
          <w:p w14:paraId="6C7EB36E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152" w:type="dxa"/>
            <w:vAlign w:val="bottom"/>
          </w:tcPr>
          <w:p w14:paraId="53B66FC2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EA356E" w14:textId="4533CA20" w:rsidR="00EF33E2" w:rsidRPr="00164529" w:rsidRDefault="000B3319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</w:t>
            </w:r>
            <w:r w:rsidR="009553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425,923</w:t>
            </w:r>
          </w:p>
        </w:tc>
        <w:tc>
          <w:tcPr>
            <w:tcW w:w="236" w:type="dxa"/>
            <w:vAlign w:val="bottom"/>
          </w:tcPr>
          <w:p w14:paraId="6C10692B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F76E7" w14:textId="3D36B8BA" w:rsidR="00EF33E2" w:rsidRPr="006426FF" w:rsidRDefault="008751BB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751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3,534,726</w:t>
            </w:r>
          </w:p>
        </w:tc>
      </w:tr>
    </w:tbl>
    <w:p w14:paraId="7653DDB0" w14:textId="77777777" w:rsidR="00EF33E2" w:rsidRPr="00081762" w:rsidRDefault="00EF33E2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b/>
          <w:bCs/>
        </w:rPr>
      </w:pPr>
    </w:p>
    <w:p w14:paraId="69EF61FA" w14:textId="2772B343" w:rsidR="006426FF" w:rsidRPr="006426FF" w:rsidRDefault="006426F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426FF">
        <w:rPr>
          <w:rFonts w:asciiTheme="majorBidi" w:hAnsiTheme="majorBidi" w:cs="Angsana New" w:hint="cs"/>
          <w:b/>
          <w:bCs/>
          <w:sz w:val="30"/>
          <w:szCs w:val="30"/>
          <w:cs/>
        </w:rPr>
        <w:t>ข้อมูลเกี่ยวกับเขตภูมิศาสตร์</w:t>
      </w:r>
    </w:p>
    <w:p w14:paraId="1F8EAA82" w14:textId="77777777" w:rsidR="006426FF" w:rsidRPr="00081762" w:rsidRDefault="006426F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</w:rPr>
      </w:pPr>
    </w:p>
    <w:p w14:paraId="40485ABA" w14:textId="4F67A499" w:rsidR="008A0959" w:rsidRDefault="006426F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6426FF">
        <w:rPr>
          <w:rFonts w:asciiTheme="majorBidi" w:hAnsiTheme="majorBidi" w:cs="Angsana New" w:hint="cs"/>
          <w:sz w:val="30"/>
          <w:szCs w:val="30"/>
          <w:cs/>
        </w:rPr>
        <w:t>รายได้จากลูกค้าภายนอก</w:t>
      </w:r>
      <w:r w:rsidR="00D222BF" w:rsidRPr="00CA4865">
        <w:rPr>
          <w:rFonts w:asciiTheme="majorBidi" w:hAnsiTheme="majorBidi" w:cstheme="majorBidi" w:hint="cs"/>
          <w:sz w:val="30"/>
          <w:szCs w:val="30"/>
          <w:cs/>
        </w:rPr>
        <w:t>ตามสถานที่ตั้งของลูกค้าสามารถแสดงได้ดังนี้</w:t>
      </w:r>
    </w:p>
    <w:p w14:paraId="1934B60F" w14:textId="16390BC2" w:rsidR="006426FF" w:rsidRPr="00081762" w:rsidRDefault="006426F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</w:rPr>
      </w:pPr>
    </w:p>
    <w:tbl>
      <w:tblPr>
        <w:tblStyle w:val="TableGrid"/>
        <w:tblW w:w="94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1152"/>
        <w:gridCol w:w="1584"/>
        <w:gridCol w:w="236"/>
        <w:gridCol w:w="1584"/>
      </w:tblGrid>
      <w:tr w:rsidR="006426FF" w:rsidRPr="006426FF" w14:paraId="15746DB6" w14:textId="77777777" w:rsidTr="003811CA">
        <w:tc>
          <w:tcPr>
            <w:tcW w:w="4860" w:type="dxa"/>
            <w:vAlign w:val="bottom"/>
          </w:tcPr>
          <w:p w14:paraId="0FFEFCA5" w14:textId="77777777" w:rsidR="006426FF" w:rsidRPr="006426FF" w:rsidRDefault="006426F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bookmarkStart w:id="1" w:name="_Hlk161705650"/>
          </w:p>
        </w:tc>
        <w:tc>
          <w:tcPr>
            <w:tcW w:w="1152" w:type="dxa"/>
            <w:vAlign w:val="bottom"/>
          </w:tcPr>
          <w:p w14:paraId="442EF200" w14:textId="77777777" w:rsidR="006426FF" w:rsidRPr="006426FF" w:rsidRDefault="006426F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404" w:type="dxa"/>
            <w:gridSpan w:val="3"/>
            <w:vAlign w:val="bottom"/>
          </w:tcPr>
          <w:p w14:paraId="5806BC58" w14:textId="571B5D36" w:rsidR="006426FF" w:rsidRPr="006426FF" w:rsidRDefault="006426F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4529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eastAsia="Arial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426FF" w:rsidRPr="006426FF" w14:paraId="314E0ABC" w14:textId="77777777" w:rsidTr="003811CA">
        <w:tc>
          <w:tcPr>
            <w:tcW w:w="4860" w:type="dxa"/>
            <w:vAlign w:val="bottom"/>
          </w:tcPr>
          <w:p w14:paraId="2EA1AE9E" w14:textId="0FE02159" w:rsidR="006426FF" w:rsidRPr="006426FF" w:rsidRDefault="006426F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64529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8751BB">
              <w:rPr>
                <w:rFonts w:asciiTheme="majorBidi" w:eastAsia="Arial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 w:rsidR="00EB40F7">
              <w:rPr>
                <w:rFonts w:asciiTheme="majorBidi" w:eastAsia="Arial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="008751BB">
              <w:rPr>
                <w:rFonts w:asciiTheme="majorBidi" w:eastAsia="Arial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้า</w:t>
            </w:r>
            <w:r w:rsidRPr="00164529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164529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64529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750A2A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164529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751BB">
              <w:rPr>
                <w:rFonts w:asciiTheme="majorBidi" w:eastAsia="Arial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</w:t>
            </w:r>
            <w:r w:rsidR="00750A2A">
              <w:rPr>
                <w:rFonts w:asciiTheme="majorBidi" w:eastAsia="Arial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ายน</w:t>
            </w:r>
          </w:p>
        </w:tc>
        <w:tc>
          <w:tcPr>
            <w:tcW w:w="1152" w:type="dxa"/>
            <w:vAlign w:val="bottom"/>
          </w:tcPr>
          <w:p w14:paraId="0BB4B287" w14:textId="77777777" w:rsidR="006426FF" w:rsidRPr="006426FF" w:rsidRDefault="006426F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2E319154" w14:textId="49F1EA08" w:rsidR="006426FF" w:rsidRPr="006426FF" w:rsidRDefault="006426FF" w:rsidP="00D2581A">
            <w:pPr>
              <w:pStyle w:val="block"/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  <w:tc>
          <w:tcPr>
            <w:tcW w:w="236" w:type="dxa"/>
            <w:vAlign w:val="bottom"/>
          </w:tcPr>
          <w:p w14:paraId="3EA10467" w14:textId="77777777" w:rsidR="006426FF" w:rsidRPr="006426FF" w:rsidRDefault="006426F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4232C8CC" w14:textId="0AB1CEF6" w:rsidR="006426FF" w:rsidRPr="006426FF" w:rsidRDefault="006426FF" w:rsidP="00D2581A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6426FF" w:rsidRPr="006426FF" w14:paraId="5BB1E2B2" w14:textId="77777777" w:rsidTr="003811CA">
        <w:tc>
          <w:tcPr>
            <w:tcW w:w="4860" w:type="dxa"/>
            <w:vAlign w:val="bottom"/>
          </w:tcPr>
          <w:p w14:paraId="19FE92DC" w14:textId="77777777" w:rsidR="006426FF" w:rsidRPr="006426FF" w:rsidRDefault="006426F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5654BD1D" w14:textId="77777777" w:rsidR="006426FF" w:rsidRPr="006426FF" w:rsidRDefault="006426F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404" w:type="dxa"/>
            <w:gridSpan w:val="3"/>
            <w:vAlign w:val="bottom"/>
          </w:tcPr>
          <w:p w14:paraId="0BE7EE69" w14:textId="7E69170A" w:rsidR="006426FF" w:rsidRPr="006426FF" w:rsidRDefault="006426FF" w:rsidP="00D2581A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164529"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26FF" w:rsidRPr="006426FF" w14:paraId="6A355ED2" w14:textId="77777777" w:rsidTr="003811CA">
        <w:tc>
          <w:tcPr>
            <w:tcW w:w="4860" w:type="dxa"/>
            <w:vAlign w:val="bottom"/>
          </w:tcPr>
          <w:p w14:paraId="5252BB7A" w14:textId="786D5F6D" w:rsidR="006426FF" w:rsidRPr="006426FF" w:rsidRDefault="006426F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26F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152" w:type="dxa"/>
            <w:vAlign w:val="bottom"/>
          </w:tcPr>
          <w:p w14:paraId="4AEF17FA" w14:textId="77777777" w:rsidR="006426FF" w:rsidRPr="006426FF" w:rsidRDefault="006426F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5177B7CC" w14:textId="77777777" w:rsidR="006426FF" w:rsidRPr="006426FF" w:rsidRDefault="006426FF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8D2EF1D" w14:textId="77777777" w:rsidR="006426FF" w:rsidRPr="006426FF" w:rsidRDefault="006426F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4F2C1BDA" w14:textId="77777777" w:rsidR="006426FF" w:rsidRPr="006426FF" w:rsidRDefault="006426FF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B09A2" w:rsidRPr="006426FF" w14:paraId="71B3CBD4" w14:textId="77777777" w:rsidTr="003811CA">
        <w:tc>
          <w:tcPr>
            <w:tcW w:w="4860" w:type="dxa"/>
          </w:tcPr>
          <w:p w14:paraId="1C839C52" w14:textId="00F1B7F5" w:rsidR="00EB09A2" w:rsidRPr="006426FF" w:rsidRDefault="00EB09A2" w:rsidP="00EB09A2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6426FF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52" w:type="dxa"/>
            <w:vAlign w:val="bottom"/>
          </w:tcPr>
          <w:p w14:paraId="0010BD33" w14:textId="77777777" w:rsidR="00EB09A2" w:rsidRPr="006426FF" w:rsidRDefault="00EB09A2" w:rsidP="00EB09A2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1D3704FA" w14:textId="3B934017" w:rsidR="00EB09A2" w:rsidRPr="006426FF" w:rsidRDefault="00EB09A2" w:rsidP="00EB09A2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3,308,780</w:t>
            </w:r>
          </w:p>
        </w:tc>
        <w:tc>
          <w:tcPr>
            <w:tcW w:w="236" w:type="dxa"/>
            <w:vAlign w:val="bottom"/>
          </w:tcPr>
          <w:p w14:paraId="62C6AE2E" w14:textId="77777777" w:rsidR="00EB09A2" w:rsidRPr="006426FF" w:rsidRDefault="00EB09A2" w:rsidP="00EB09A2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</w:tcPr>
          <w:p w14:paraId="7B150D7F" w14:textId="3915FE80" w:rsidR="00EB09A2" w:rsidRPr="006426FF" w:rsidRDefault="00EB09A2" w:rsidP="00EB09A2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51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3,379,668</w:t>
            </w:r>
          </w:p>
        </w:tc>
      </w:tr>
      <w:tr w:rsidR="00EB09A2" w:rsidRPr="006426FF" w14:paraId="2CE10285" w14:textId="77777777" w:rsidTr="00C34A49">
        <w:tc>
          <w:tcPr>
            <w:tcW w:w="4860" w:type="dxa"/>
          </w:tcPr>
          <w:p w14:paraId="28D5DFCF" w14:textId="77777777" w:rsidR="00EB09A2" w:rsidRPr="006426FF" w:rsidRDefault="00EB09A2" w:rsidP="00EB09A2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6426FF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ประเทศอินโดนีเซีย</w:t>
            </w:r>
          </w:p>
        </w:tc>
        <w:tc>
          <w:tcPr>
            <w:tcW w:w="1152" w:type="dxa"/>
            <w:vAlign w:val="bottom"/>
          </w:tcPr>
          <w:p w14:paraId="2FF7D082" w14:textId="77777777" w:rsidR="00EB09A2" w:rsidRPr="006426FF" w:rsidRDefault="00EB09A2" w:rsidP="00EB09A2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5106C991" w14:textId="1B0E7C89" w:rsidR="00EB09A2" w:rsidRPr="006426FF" w:rsidRDefault="00EB09A2" w:rsidP="00EB09A2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464,646</w:t>
            </w:r>
          </w:p>
        </w:tc>
        <w:tc>
          <w:tcPr>
            <w:tcW w:w="236" w:type="dxa"/>
            <w:vAlign w:val="bottom"/>
          </w:tcPr>
          <w:p w14:paraId="0C6F9E50" w14:textId="77777777" w:rsidR="00EB09A2" w:rsidRPr="006426FF" w:rsidRDefault="00EB09A2" w:rsidP="00EB09A2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</w:tcPr>
          <w:p w14:paraId="31192659" w14:textId="4EAE5A9B" w:rsidR="00EB09A2" w:rsidRPr="006426FF" w:rsidRDefault="00EB09A2" w:rsidP="00EB09A2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51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200,026</w:t>
            </w:r>
          </w:p>
        </w:tc>
      </w:tr>
      <w:tr w:rsidR="00EB09A2" w:rsidRPr="006426FF" w14:paraId="65BDF930" w14:textId="77777777" w:rsidTr="00CD3901">
        <w:tc>
          <w:tcPr>
            <w:tcW w:w="4860" w:type="dxa"/>
          </w:tcPr>
          <w:p w14:paraId="738DB264" w14:textId="77777777" w:rsidR="00EB09A2" w:rsidRPr="006426FF" w:rsidRDefault="00EB09A2" w:rsidP="00EB09A2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6426FF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ประเทศศรีลังกา</w:t>
            </w:r>
          </w:p>
        </w:tc>
        <w:tc>
          <w:tcPr>
            <w:tcW w:w="1152" w:type="dxa"/>
            <w:vAlign w:val="bottom"/>
          </w:tcPr>
          <w:p w14:paraId="1E018A5C" w14:textId="77777777" w:rsidR="00EB09A2" w:rsidRPr="006426FF" w:rsidRDefault="00EB09A2" w:rsidP="00EB09A2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3C25B1C8" w14:textId="15CC66DE" w:rsidR="00EB09A2" w:rsidRPr="006426FF" w:rsidRDefault="00EB09A2" w:rsidP="00EB09A2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71,637</w:t>
            </w:r>
          </w:p>
        </w:tc>
        <w:tc>
          <w:tcPr>
            <w:tcW w:w="236" w:type="dxa"/>
            <w:vAlign w:val="bottom"/>
          </w:tcPr>
          <w:p w14:paraId="0D220EA4" w14:textId="77777777" w:rsidR="00EB09A2" w:rsidRPr="006426FF" w:rsidRDefault="00EB09A2" w:rsidP="00EB09A2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</w:tcPr>
          <w:p w14:paraId="6E9859E8" w14:textId="23AD7D38" w:rsidR="00EB09A2" w:rsidRPr="006426FF" w:rsidRDefault="00EB09A2" w:rsidP="00EB09A2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51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144,732</w:t>
            </w:r>
          </w:p>
        </w:tc>
      </w:tr>
      <w:tr w:rsidR="00EB09A2" w:rsidRPr="006426FF" w14:paraId="241E3AC0" w14:textId="77777777" w:rsidTr="00C34A49">
        <w:tc>
          <w:tcPr>
            <w:tcW w:w="4860" w:type="dxa"/>
          </w:tcPr>
          <w:p w14:paraId="15DB4DA1" w14:textId="77777777" w:rsidR="00EB09A2" w:rsidRPr="006426FF" w:rsidRDefault="00EB09A2" w:rsidP="00EB09A2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6426FF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ประเทศปากีสถาน</w:t>
            </w:r>
          </w:p>
        </w:tc>
        <w:tc>
          <w:tcPr>
            <w:tcW w:w="1152" w:type="dxa"/>
            <w:vAlign w:val="bottom"/>
          </w:tcPr>
          <w:p w14:paraId="193DC972" w14:textId="77777777" w:rsidR="00EB09A2" w:rsidRPr="006426FF" w:rsidRDefault="00EB09A2" w:rsidP="00EB09A2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7265D77A" w14:textId="5D9316FB" w:rsidR="00EB09A2" w:rsidRPr="006426FF" w:rsidRDefault="00EB09A2" w:rsidP="00EB09A2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45,039</w:t>
            </w:r>
          </w:p>
        </w:tc>
        <w:tc>
          <w:tcPr>
            <w:tcW w:w="236" w:type="dxa"/>
            <w:vAlign w:val="bottom"/>
          </w:tcPr>
          <w:p w14:paraId="480864F2" w14:textId="77777777" w:rsidR="00EB09A2" w:rsidRPr="006426FF" w:rsidRDefault="00EB09A2" w:rsidP="00EB09A2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</w:tcPr>
          <w:p w14:paraId="05157B0C" w14:textId="09478A72" w:rsidR="00EB09A2" w:rsidRPr="006426FF" w:rsidRDefault="00EB09A2" w:rsidP="00EB09A2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51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66,836</w:t>
            </w:r>
          </w:p>
        </w:tc>
      </w:tr>
      <w:tr w:rsidR="00EB09A2" w:rsidRPr="006426FF" w14:paraId="64171AB1" w14:textId="77777777" w:rsidTr="003811CA">
        <w:tc>
          <w:tcPr>
            <w:tcW w:w="4860" w:type="dxa"/>
          </w:tcPr>
          <w:p w14:paraId="2100EAD6" w14:textId="3B2E9D3A" w:rsidR="00EB09A2" w:rsidRPr="006426FF" w:rsidRDefault="00EB09A2" w:rsidP="00EB09A2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ประเทศอื่น ๆ</w:t>
            </w:r>
          </w:p>
        </w:tc>
        <w:tc>
          <w:tcPr>
            <w:tcW w:w="1152" w:type="dxa"/>
            <w:vAlign w:val="bottom"/>
          </w:tcPr>
          <w:p w14:paraId="3B3DD681" w14:textId="77777777" w:rsidR="00EB09A2" w:rsidRPr="006426FF" w:rsidRDefault="00EB09A2" w:rsidP="00EB09A2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E5AE6A2" w14:textId="6EE58E32" w:rsidR="00EB09A2" w:rsidRPr="006426FF" w:rsidRDefault="00EB09A2" w:rsidP="00EB09A2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45,506</w:t>
            </w:r>
          </w:p>
        </w:tc>
        <w:tc>
          <w:tcPr>
            <w:tcW w:w="236" w:type="dxa"/>
            <w:vAlign w:val="bottom"/>
          </w:tcPr>
          <w:p w14:paraId="104EB18B" w14:textId="77777777" w:rsidR="00EB09A2" w:rsidRPr="006426FF" w:rsidRDefault="00EB09A2" w:rsidP="00EB09A2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FDC90F" w14:textId="1CB5D946" w:rsidR="00EB09A2" w:rsidRPr="00787451" w:rsidRDefault="00EB09A2" w:rsidP="00EB09A2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51B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10</w:t>
            </w:r>
            <w:r w:rsidRPr="008751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751B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327</w:t>
            </w:r>
          </w:p>
        </w:tc>
      </w:tr>
      <w:tr w:rsidR="00EB09A2" w:rsidRPr="006426FF" w14:paraId="47208CA5" w14:textId="77777777" w:rsidTr="003811CA">
        <w:trPr>
          <w:trHeight w:val="245"/>
        </w:trPr>
        <w:tc>
          <w:tcPr>
            <w:tcW w:w="4860" w:type="dxa"/>
            <w:vAlign w:val="bottom"/>
          </w:tcPr>
          <w:p w14:paraId="35A0C939" w14:textId="37D1D26D" w:rsidR="00EB09A2" w:rsidRPr="006426FF" w:rsidRDefault="00EB09A2" w:rsidP="00EB09A2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  <w:r w:rsidRPr="006426F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152" w:type="dxa"/>
            <w:vAlign w:val="bottom"/>
          </w:tcPr>
          <w:p w14:paraId="74545E87" w14:textId="77777777" w:rsidR="00EB09A2" w:rsidRPr="006426FF" w:rsidRDefault="00EB09A2" w:rsidP="00EB09A2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BB648A" w14:textId="6395053C" w:rsidR="00EB09A2" w:rsidRPr="006426FF" w:rsidRDefault="00EB09A2" w:rsidP="00EB09A2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3,935,608</w:t>
            </w:r>
          </w:p>
        </w:tc>
        <w:tc>
          <w:tcPr>
            <w:tcW w:w="236" w:type="dxa"/>
            <w:vAlign w:val="bottom"/>
          </w:tcPr>
          <w:p w14:paraId="270CF9F2" w14:textId="77777777" w:rsidR="00EB09A2" w:rsidRPr="006426FF" w:rsidRDefault="00EB09A2" w:rsidP="00EB09A2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DD7D66" w14:textId="26873CEB" w:rsidR="00EB09A2" w:rsidRPr="006426FF" w:rsidRDefault="00EB09A2" w:rsidP="00EB09A2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751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3,801,589</w:t>
            </w:r>
          </w:p>
        </w:tc>
      </w:tr>
      <w:bookmarkEnd w:id="1"/>
    </w:tbl>
    <w:p w14:paraId="2584CEB2" w14:textId="452A2340" w:rsidR="006426FF" w:rsidRPr="00081762" w:rsidRDefault="006426F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</w:rPr>
      </w:pPr>
    </w:p>
    <w:p w14:paraId="3A15A907" w14:textId="08AB90EE" w:rsidR="00081762" w:rsidRPr="00081762" w:rsidRDefault="00081762" w:rsidP="00081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  <w:cs/>
        </w:rPr>
        <w:sectPr w:rsidR="00081762" w:rsidRPr="00081762" w:rsidSect="00251738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759DAC15" w14:textId="316BFCA6" w:rsidR="006426FF" w:rsidRPr="006426FF" w:rsidRDefault="006426FF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6426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16C82807" w14:textId="76E81287" w:rsidR="006426FF" w:rsidRPr="00D71364" w:rsidRDefault="006426F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</w:rPr>
      </w:pPr>
    </w:p>
    <w:p w14:paraId="401BC492" w14:textId="1CB13EB7" w:rsidR="006426FF" w:rsidRPr="00666998" w:rsidRDefault="00666998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666998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C971C52" w14:textId="38EF9A78" w:rsidR="006426FF" w:rsidRPr="00D71364" w:rsidRDefault="006426F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</w:rPr>
      </w:pPr>
    </w:p>
    <w:p w14:paraId="5B05C8A1" w14:textId="6845C42E" w:rsidR="00666998" w:rsidRDefault="00666998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666998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07056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66998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7841730" w14:textId="77777777" w:rsidR="00403E14" w:rsidRPr="00D71364" w:rsidRDefault="00403E14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137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0"/>
        <w:gridCol w:w="236"/>
        <w:gridCol w:w="1114"/>
        <w:gridCol w:w="240"/>
        <w:gridCol w:w="1110"/>
        <w:gridCol w:w="236"/>
        <w:gridCol w:w="1114"/>
        <w:gridCol w:w="236"/>
        <w:gridCol w:w="1114"/>
      </w:tblGrid>
      <w:tr w:rsidR="00D164CA" w:rsidRPr="00D71364" w14:paraId="6599430D" w14:textId="77777777" w:rsidTr="00C4460F">
        <w:tc>
          <w:tcPr>
            <w:tcW w:w="8370" w:type="dxa"/>
            <w:vAlign w:val="bottom"/>
          </w:tcPr>
          <w:p w14:paraId="6521FB2C" w14:textId="0BCD87F7" w:rsidR="00D164CA" w:rsidRPr="00D71364" w:rsidRDefault="00D164CA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2" w:name="_Hlk173263611"/>
          </w:p>
        </w:tc>
        <w:tc>
          <w:tcPr>
            <w:tcW w:w="236" w:type="dxa"/>
            <w:vAlign w:val="bottom"/>
          </w:tcPr>
          <w:p w14:paraId="63ADBEA5" w14:textId="77777777" w:rsidR="00D164CA" w:rsidRPr="00D71364" w:rsidRDefault="00D164CA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4" w:type="dxa"/>
            <w:gridSpan w:val="7"/>
            <w:vAlign w:val="bottom"/>
          </w:tcPr>
          <w:p w14:paraId="4327B6B6" w14:textId="65807320" w:rsidR="00D164CA" w:rsidRPr="00D164CA" w:rsidRDefault="00D164CA" w:rsidP="00D16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64C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647F7" w:rsidRPr="00D71364" w14:paraId="2D10A57A" w14:textId="77777777" w:rsidTr="00C4460F">
        <w:tc>
          <w:tcPr>
            <w:tcW w:w="8370" w:type="dxa"/>
            <w:vAlign w:val="bottom"/>
          </w:tcPr>
          <w:p w14:paraId="6A682A05" w14:textId="77777777" w:rsidR="00B647F7" w:rsidRPr="00D71364" w:rsidRDefault="00B647F7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3920F07C" w14:textId="77777777" w:rsidR="00B647F7" w:rsidRPr="00D71364" w:rsidRDefault="00B647F7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vAlign w:val="bottom"/>
          </w:tcPr>
          <w:p w14:paraId="1FC3DE41" w14:textId="307064C2" w:rsidR="00B647F7" w:rsidRPr="00D71364" w:rsidRDefault="000B6163" w:rsidP="00A81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3F5714BF" w14:textId="77777777" w:rsidR="00B647F7" w:rsidRPr="00D71364" w:rsidRDefault="00B647F7" w:rsidP="00D2581A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vAlign w:val="bottom"/>
          </w:tcPr>
          <w:p w14:paraId="0A6703FD" w14:textId="7A584537" w:rsidR="00B647F7" w:rsidRPr="00D71364" w:rsidRDefault="000B6163" w:rsidP="00A81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มูลค่ายุติธรรม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8C2A94" w:rsidRPr="00D71364" w14:paraId="2F55B040" w14:textId="77777777" w:rsidTr="00C4460F">
        <w:tc>
          <w:tcPr>
            <w:tcW w:w="8370" w:type="dxa"/>
            <w:vAlign w:val="bottom"/>
          </w:tcPr>
          <w:p w14:paraId="1FDBAA29" w14:textId="027852C2" w:rsidR="008C2A94" w:rsidRPr="00D71364" w:rsidRDefault="008C2A94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91BB0B3" w14:textId="77777777" w:rsidR="008C2A94" w:rsidRPr="00D71364" w:rsidRDefault="008C2A94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65699A5" w14:textId="7F5D6D78" w:rsidR="008C2A94" w:rsidRPr="00D71364" w:rsidRDefault="008C2A94" w:rsidP="00A81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E97D2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Pr="00D71364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40" w:type="dxa"/>
            <w:vAlign w:val="bottom"/>
          </w:tcPr>
          <w:p w14:paraId="035127E3" w14:textId="77777777" w:rsidR="008C2A94" w:rsidRPr="00D71364" w:rsidRDefault="008C2A94" w:rsidP="00D2581A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5B73D3E1" w14:textId="6E9F03A1" w:rsidR="008C2A94" w:rsidRPr="00D71364" w:rsidRDefault="008C2A94" w:rsidP="00A81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713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66C3F1C9" w14:textId="77777777" w:rsidR="008C2A94" w:rsidRPr="00D71364" w:rsidRDefault="008C2A94" w:rsidP="00D2581A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3E39C14" w14:textId="3A85F931" w:rsidR="008C2A94" w:rsidRPr="00D71364" w:rsidRDefault="008C2A94" w:rsidP="00A81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E97D2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Pr="00D71364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36" w:type="dxa"/>
            <w:vAlign w:val="bottom"/>
          </w:tcPr>
          <w:p w14:paraId="6DE771D8" w14:textId="77777777" w:rsidR="008C2A94" w:rsidRPr="00D71364" w:rsidRDefault="008C2A94" w:rsidP="00D2581A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3076FB7" w14:textId="3677B893" w:rsidR="008C2A94" w:rsidRPr="00D71364" w:rsidRDefault="008C2A94" w:rsidP="00A81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713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C2A94" w:rsidRPr="00D71364" w14:paraId="3CBCCDED" w14:textId="77777777" w:rsidTr="00C4460F">
        <w:tc>
          <w:tcPr>
            <w:tcW w:w="8370" w:type="dxa"/>
            <w:vAlign w:val="bottom"/>
          </w:tcPr>
          <w:p w14:paraId="055748E4" w14:textId="77777777" w:rsidR="008C2A94" w:rsidRPr="00D71364" w:rsidRDefault="008C2A94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0940ACE" w14:textId="77777777" w:rsidR="008C2A94" w:rsidRPr="00D71364" w:rsidRDefault="008C2A94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A6F283F" w14:textId="504CA3AB" w:rsidR="008C2A94" w:rsidRPr="00D71364" w:rsidRDefault="008C2A94" w:rsidP="00D2581A">
            <w:pPr>
              <w:tabs>
                <w:tab w:val="left" w:pos="540"/>
              </w:tabs>
              <w:ind w:left="-108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0" w:type="dxa"/>
            <w:vAlign w:val="bottom"/>
          </w:tcPr>
          <w:p w14:paraId="2567E78F" w14:textId="77777777" w:rsidR="008C2A94" w:rsidRPr="00D71364" w:rsidRDefault="008C2A94" w:rsidP="00D2581A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1E2B22C2" w14:textId="1BAA4BE1" w:rsidR="008C2A94" w:rsidRPr="00D71364" w:rsidRDefault="008C2A94" w:rsidP="00D2581A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02A4177E" w14:textId="77777777" w:rsidR="008C2A94" w:rsidRPr="00D71364" w:rsidRDefault="008C2A94" w:rsidP="00D2581A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2180AE0" w14:textId="061F87A9" w:rsidR="008C2A94" w:rsidRPr="00D71364" w:rsidRDefault="008C2A94" w:rsidP="00D2581A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3F65FE3B" w14:textId="77777777" w:rsidR="008C2A94" w:rsidRPr="00D71364" w:rsidRDefault="008C2A94" w:rsidP="00D2581A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6D6E284" w14:textId="4BBBA9D7" w:rsidR="008C2A94" w:rsidRPr="00D71364" w:rsidRDefault="008C2A94" w:rsidP="00D2581A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164CA" w:rsidRPr="00D71364" w14:paraId="4A3A1709" w14:textId="77777777" w:rsidTr="00C4460F">
        <w:tc>
          <w:tcPr>
            <w:tcW w:w="8370" w:type="dxa"/>
            <w:vAlign w:val="bottom"/>
          </w:tcPr>
          <w:p w14:paraId="7F00A1EF" w14:textId="77777777" w:rsidR="00D164CA" w:rsidRPr="00D71364" w:rsidRDefault="00D164CA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6514E2D" w14:textId="77777777" w:rsidR="00D164CA" w:rsidRPr="00D71364" w:rsidRDefault="00D164CA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4" w:type="dxa"/>
            <w:gridSpan w:val="7"/>
            <w:vAlign w:val="bottom"/>
          </w:tcPr>
          <w:p w14:paraId="58F1AB00" w14:textId="60ACADD6" w:rsidR="00D164CA" w:rsidRPr="00D164CA" w:rsidRDefault="00D164CA" w:rsidP="00D2581A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164C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164C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D164C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C2A94" w:rsidRPr="00D71364" w14:paraId="747929BC" w14:textId="77777777" w:rsidTr="00C4460F">
        <w:tc>
          <w:tcPr>
            <w:tcW w:w="8370" w:type="dxa"/>
            <w:vAlign w:val="bottom"/>
          </w:tcPr>
          <w:p w14:paraId="675BABFC" w14:textId="50D078FF" w:rsidR="008C2A94" w:rsidRPr="00D71364" w:rsidRDefault="008C2A94" w:rsidP="00A81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13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236" w:type="dxa"/>
            <w:vAlign w:val="bottom"/>
          </w:tcPr>
          <w:p w14:paraId="42E1E047" w14:textId="77777777" w:rsidR="008C2A94" w:rsidRPr="00D71364" w:rsidRDefault="008C2A94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E65D5B0" w14:textId="77777777" w:rsidR="008C2A94" w:rsidRPr="00D71364" w:rsidRDefault="008C2A94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53C3AF3B" w14:textId="77777777" w:rsidR="008C2A94" w:rsidRPr="00D71364" w:rsidRDefault="008C2A94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152652A9" w14:textId="77777777" w:rsidR="008C2A94" w:rsidRPr="00D71364" w:rsidRDefault="008C2A94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C0ED8B" w14:textId="77777777" w:rsidR="008C2A94" w:rsidRPr="00D71364" w:rsidRDefault="008C2A94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45140D8" w14:textId="1925F1FB" w:rsidR="008C2A94" w:rsidRPr="00D71364" w:rsidRDefault="008C2A94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C3167FA" w14:textId="77777777" w:rsidR="008C2A94" w:rsidRPr="00D71364" w:rsidRDefault="008C2A94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E6E9C90" w14:textId="77777777" w:rsidR="008C2A94" w:rsidRPr="00D71364" w:rsidRDefault="008C2A94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2A94" w:rsidRPr="00D71364" w14:paraId="69CF2AF0" w14:textId="77777777" w:rsidTr="00C4460F">
        <w:tc>
          <w:tcPr>
            <w:tcW w:w="8370" w:type="dxa"/>
            <w:vAlign w:val="bottom"/>
          </w:tcPr>
          <w:p w14:paraId="3B408080" w14:textId="64421A18" w:rsidR="008C2A94" w:rsidRPr="00D71364" w:rsidRDefault="008C2A94" w:rsidP="00A81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13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หนี้สินทางการเงินที่วัดมูลค่าด้วย</w:t>
            </w:r>
            <w:r w:rsidR="000B616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236" w:type="dxa"/>
            <w:vAlign w:val="bottom"/>
          </w:tcPr>
          <w:p w14:paraId="348E73A9" w14:textId="77777777" w:rsidR="008C2A94" w:rsidRPr="00D71364" w:rsidRDefault="008C2A94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7F7E6F8" w14:textId="77777777" w:rsidR="008C2A94" w:rsidRPr="00D71364" w:rsidRDefault="008C2A94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5C64AA5C" w14:textId="77777777" w:rsidR="008C2A94" w:rsidRPr="00D71364" w:rsidRDefault="008C2A94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1CE86557" w14:textId="77777777" w:rsidR="008C2A94" w:rsidRPr="00D71364" w:rsidRDefault="008C2A94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4F0C62" w14:textId="77777777" w:rsidR="008C2A94" w:rsidRPr="00D71364" w:rsidRDefault="008C2A94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551EF5E" w14:textId="0765D2A7" w:rsidR="008C2A94" w:rsidRPr="00D71364" w:rsidRDefault="008C2A94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358DE1D" w14:textId="77777777" w:rsidR="008C2A94" w:rsidRPr="00D71364" w:rsidRDefault="008C2A94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34DC6C4" w14:textId="77777777" w:rsidR="008C2A94" w:rsidRPr="00D71364" w:rsidRDefault="008C2A94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2A94" w:rsidRPr="00D71364" w14:paraId="0330116F" w14:textId="77777777" w:rsidTr="00C4460F">
        <w:tc>
          <w:tcPr>
            <w:tcW w:w="8370" w:type="dxa"/>
            <w:vAlign w:val="bottom"/>
          </w:tcPr>
          <w:p w14:paraId="580022B0" w14:textId="466DE4BE" w:rsidR="008C2A94" w:rsidRPr="00D71364" w:rsidRDefault="008C2A94" w:rsidP="00A81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3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เงินกู้ยืมระยะยาวจากสถาบันการเงิน</w:t>
            </w:r>
          </w:p>
        </w:tc>
        <w:tc>
          <w:tcPr>
            <w:tcW w:w="236" w:type="dxa"/>
            <w:vAlign w:val="bottom"/>
          </w:tcPr>
          <w:p w14:paraId="183F91FB" w14:textId="77777777" w:rsidR="008C2A94" w:rsidRPr="00D71364" w:rsidRDefault="008C2A94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9D00E11" w14:textId="5D0E56E7" w:rsidR="008C2A94" w:rsidRPr="00D71364" w:rsidRDefault="009A5785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19626A">
              <w:rPr>
                <w:rFonts w:asciiTheme="majorBidi" w:hAnsiTheme="majorBidi" w:cstheme="majorBidi"/>
                <w:sz w:val="30"/>
                <w:szCs w:val="30"/>
              </w:rPr>
              <w:t>,1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40" w:type="dxa"/>
            <w:vAlign w:val="bottom"/>
          </w:tcPr>
          <w:p w14:paraId="1DB891BF" w14:textId="77777777" w:rsidR="008C2A94" w:rsidRPr="00D71364" w:rsidRDefault="008C2A94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4CBC119F" w14:textId="0B515EC4" w:rsidR="008C2A94" w:rsidRPr="00D71364" w:rsidRDefault="009A5785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="00550B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  <w:tc>
          <w:tcPr>
            <w:tcW w:w="236" w:type="dxa"/>
          </w:tcPr>
          <w:p w14:paraId="44CA9EE6" w14:textId="77777777" w:rsidR="008C2A94" w:rsidRPr="00D71364" w:rsidRDefault="008C2A94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F69A27B" w14:textId="2049954D" w:rsidR="008C2A94" w:rsidRPr="00D71364" w:rsidRDefault="0019626A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54,921</w:t>
            </w:r>
          </w:p>
        </w:tc>
        <w:tc>
          <w:tcPr>
            <w:tcW w:w="236" w:type="dxa"/>
            <w:vAlign w:val="bottom"/>
          </w:tcPr>
          <w:p w14:paraId="028B22FA" w14:textId="77777777" w:rsidR="008C2A94" w:rsidRPr="00D71364" w:rsidRDefault="008C2A94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EC97F94" w14:textId="67D9BB2D" w:rsidR="008C2A94" w:rsidRPr="00D71364" w:rsidRDefault="00DC39D5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67,339</w:t>
            </w:r>
          </w:p>
        </w:tc>
      </w:tr>
      <w:tr w:rsidR="000B6163" w:rsidRPr="00D71364" w14:paraId="7F0A678B" w14:textId="77777777" w:rsidTr="00126DFC">
        <w:tc>
          <w:tcPr>
            <w:tcW w:w="8370" w:type="dxa"/>
            <w:vAlign w:val="bottom"/>
          </w:tcPr>
          <w:p w14:paraId="798C80C3" w14:textId="4EF91388" w:rsidR="000B6163" w:rsidRPr="00D71364" w:rsidRDefault="000B6163" w:rsidP="0012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13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หนี้สินทางการเงินที่วัดมูลค่าด้วย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มูลค่ายุติธรรมผ่านกำไรขาดทุน</w:t>
            </w:r>
          </w:p>
        </w:tc>
        <w:tc>
          <w:tcPr>
            <w:tcW w:w="236" w:type="dxa"/>
            <w:vAlign w:val="bottom"/>
          </w:tcPr>
          <w:p w14:paraId="1E34AF4E" w14:textId="77777777" w:rsidR="000B6163" w:rsidRPr="00D71364" w:rsidRDefault="000B6163" w:rsidP="00126DFC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635FD8E" w14:textId="77777777" w:rsidR="000B6163" w:rsidRPr="00D71364" w:rsidRDefault="000B6163" w:rsidP="0012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404D0F98" w14:textId="77777777" w:rsidR="000B6163" w:rsidRPr="00D71364" w:rsidRDefault="000B6163" w:rsidP="00126DFC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675C2058" w14:textId="77777777" w:rsidR="000B6163" w:rsidRPr="00D71364" w:rsidRDefault="000B6163" w:rsidP="0012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51BFE9" w14:textId="77777777" w:rsidR="000B6163" w:rsidRPr="00D71364" w:rsidRDefault="000B6163" w:rsidP="0012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F3C35B8" w14:textId="77777777" w:rsidR="000B6163" w:rsidRPr="00D71364" w:rsidRDefault="000B6163" w:rsidP="0012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3E5B926" w14:textId="77777777" w:rsidR="000B6163" w:rsidRPr="00D71364" w:rsidRDefault="000B6163" w:rsidP="0012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EFCB076" w14:textId="77777777" w:rsidR="000B6163" w:rsidRPr="00D71364" w:rsidRDefault="000B6163" w:rsidP="0012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2A94" w:rsidRPr="00D71364" w14:paraId="70C7E129" w14:textId="77777777" w:rsidTr="00C4460F">
        <w:tc>
          <w:tcPr>
            <w:tcW w:w="8370" w:type="dxa"/>
            <w:vAlign w:val="bottom"/>
          </w:tcPr>
          <w:p w14:paraId="67430103" w14:textId="2EAECF77" w:rsidR="008C2A94" w:rsidRPr="00D71364" w:rsidRDefault="008C2A94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13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สัญญาอนุพันธ์</w:t>
            </w:r>
          </w:p>
        </w:tc>
        <w:tc>
          <w:tcPr>
            <w:tcW w:w="236" w:type="dxa"/>
            <w:vAlign w:val="bottom"/>
          </w:tcPr>
          <w:p w14:paraId="108AC9B4" w14:textId="77777777" w:rsidR="008C2A94" w:rsidRPr="00D71364" w:rsidRDefault="008C2A94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768AA4D" w14:textId="77777777" w:rsidR="008C2A94" w:rsidRPr="00D71364" w:rsidRDefault="008C2A94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455A1062" w14:textId="77777777" w:rsidR="008C2A94" w:rsidRPr="00D71364" w:rsidRDefault="008C2A94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2B335339" w14:textId="77777777" w:rsidR="008C2A94" w:rsidRPr="00D71364" w:rsidRDefault="008C2A94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BE1E7E" w14:textId="77777777" w:rsidR="008C2A94" w:rsidRPr="00D71364" w:rsidRDefault="008C2A94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9A8DEAC" w14:textId="2C3EAEA1" w:rsidR="008C2A94" w:rsidRPr="00D71364" w:rsidRDefault="008C2A94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E734221" w14:textId="77777777" w:rsidR="008C2A94" w:rsidRPr="00D71364" w:rsidRDefault="008C2A94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6BCB710" w14:textId="77777777" w:rsidR="008C2A94" w:rsidRPr="00D71364" w:rsidRDefault="008C2A94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2A94" w:rsidRPr="00D71364" w14:paraId="4B46EBEA" w14:textId="77777777" w:rsidTr="00C4460F">
        <w:tc>
          <w:tcPr>
            <w:tcW w:w="8370" w:type="dxa"/>
            <w:vAlign w:val="bottom"/>
          </w:tcPr>
          <w:p w14:paraId="6A848790" w14:textId="0496A7A7" w:rsidR="008C2A94" w:rsidRPr="00D71364" w:rsidRDefault="008C2A94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71364">
              <w:rPr>
                <w:rFonts w:asciiTheme="majorBidi" w:hAnsiTheme="majorBidi" w:cs="Angsana New" w:hint="cs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  <w:r w:rsidRPr="00D71364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D7136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71364">
              <w:rPr>
                <w:rFonts w:asciiTheme="majorBidi" w:hAnsiTheme="majorBidi" w:cs="Angsana New" w:hint="cs"/>
                <w:sz w:val="30"/>
                <w:szCs w:val="30"/>
                <w:cs/>
              </w:rPr>
              <w:t>แสดงไว้เป็นส่วนหนึ่งของหนี้สินหมุนเวียนอื่น</w:t>
            </w:r>
            <w:r w:rsidRPr="00D7136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79518164" w14:textId="77777777" w:rsidR="008C2A94" w:rsidRPr="00D71364" w:rsidRDefault="008C2A94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6DDD09D" w14:textId="37210375" w:rsidR="008C2A94" w:rsidRPr="00D71364" w:rsidRDefault="00A17AC7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4,801</w:t>
            </w:r>
          </w:p>
        </w:tc>
        <w:tc>
          <w:tcPr>
            <w:tcW w:w="240" w:type="dxa"/>
            <w:vAlign w:val="bottom"/>
          </w:tcPr>
          <w:p w14:paraId="4698F778" w14:textId="77777777" w:rsidR="008C2A94" w:rsidRPr="00D71364" w:rsidRDefault="008C2A94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55A87AA" w14:textId="7888B3F5" w:rsidR="008C2A94" w:rsidRPr="00D71364" w:rsidRDefault="00A17AC7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1,121</w:t>
            </w:r>
          </w:p>
        </w:tc>
        <w:tc>
          <w:tcPr>
            <w:tcW w:w="236" w:type="dxa"/>
          </w:tcPr>
          <w:p w14:paraId="17035575" w14:textId="77777777" w:rsidR="008C2A94" w:rsidRPr="00D71364" w:rsidRDefault="008C2A94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E3481E4" w14:textId="35FDE0B9" w:rsidR="008C2A94" w:rsidRPr="00D71364" w:rsidRDefault="00A17AC7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67FDEB" w14:textId="77777777" w:rsidR="008C2A94" w:rsidRPr="00D71364" w:rsidRDefault="008C2A94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384DE09" w14:textId="1D5DFCCF" w:rsidR="008C2A94" w:rsidRPr="00D71364" w:rsidRDefault="00A17AC7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1,121</w:t>
            </w:r>
          </w:p>
        </w:tc>
      </w:tr>
      <w:tr w:rsidR="00550BC7" w:rsidRPr="00D71364" w14:paraId="1A0E2053" w14:textId="77777777" w:rsidTr="00C4460F">
        <w:tc>
          <w:tcPr>
            <w:tcW w:w="8370" w:type="dxa"/>
            <w:vAlign w:val="bottom"/>
          </w:tcPr>
          <w:p w14:paraId="3681B00E" w14:textId="77777777" w:rsidR="00550BC7" w:rsidRPr="00D71364" w:rsidRDefault="00550BC7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84BEAF2" w14:textId="77777777" w:rsidR="00550BC7" w:rsidRPr="00D71364" w:rsidRDefault="00550BC7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38101F0" w14:textId="77777777" w:rsidR="00550BC7" w:rsidRPr="00D71364" w:rsidRDefault="00550BC7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0733F443" w14:textId="77777777" w:rsidR="00550BC7" w:rsidRPr="00D71364" w:rsidRDefault="00550BC7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F2E57EC" w14:textId="77777777" w:rsidR="00550BC7" w:rsidRPr="00D71364" w:rsidRDefault="00550BC7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EFF1AB" w14:textId="77777777" w:rsidR="00550BC7" w:rsidRPr="00D71364" w:rsidRDefault="00550BC7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3170D8F" w14:textId="77777777" w:rsidR="00550BC7" w:rsidRPr="00D71364" w:rsidRDefault="00550BC7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66FD1A8" w14:textId="77777777" w:rsidR="00550BC7" w:rsidRPr="00D71364" w:rsidRDefault="00550BC7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ACB0867" w14:textId="77777777" w:rsidR="00550BC7" w:rsidRPr="00D71364" w:rsidRDefault="00550BC7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0BC7" w:rsidRPr="00D71364" w14:paraId="0B7E370D" w14:textId="77777777" w:rsidTr="00C4460F">
        <w:tc>
          <w:tcPr>
            <w:tcW w:w="8370" w:type="dxa"/>
            <w:vAlign w:val="bottom"/>
          </w:tcPr>
          <w:p w14:paraId="64D335DA" w14:textId="77777777" w:rsidR="00550BC7" w:rsidRPr="00D71364" w:rsidRDefault="00550BC7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5C5E86E" w14:textId="77777777" w:rsidR="00550BC7" w:rsidRPr="00D71364" w:rsidRDefault="00550BC7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4727D94" w14:textId="77777777" w:rsidR="00550BC7" w:rsidRPr="00D71364" w:rsidRDefault="00550BC7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17488AC2" w14:textId="77777777" w:rsidR="00550BC7" w:rsidRPr="00D71364" w:rsidRDefault="00550BC7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4FFEED8" w14:textId="77777777" w:rsidR="00550BC7" w:rsidRPr="00D71364" w:rsidRDefault="00550BC7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7AC169" w14:textId="77777777" w:rsidR="00550BC7" w:rsidRPr="00D71364" w:rsidRDefault="00550BC7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55ADD64" w14:textId="77777777" w:rsidR="00550BC7" w:rsidRPr="00D71364" w:rsidRDefault="00550BC7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EC3619" w14:textId="77777777" w:rsidR="00550BC7" w:rsidRPr="00D71364" w:rsidRDefault="00550BC7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5E41ECC" w14:textId="77777777" w:rsidR="00550BC7" w:rsidRPr="00D71364" w:rsidRDefault="00550BC7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0BC7" w:rsidRPr="00D71364" w14:paraId="0C51CBF6" w14:textId="77777777" w:rsidTr="00C4460F">
        <w:tc>
          <w:tcPr>
            <w:tcW w:w="8370" w:type="dxa"/>
            <w:vAlign w:val="bottom"/>
          </w:tcPr>
          <w:p w14:paraId="1CA29601" w14:textId="77777777" w:rsidR="00550BC7" w:rsidRPr="00D71364" w:rsidRDefault="00550BC7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4616866" w14:textId="77777777" w:rsidR="00550BC7" w:rsidRPr="00D71364" w:rsidRDefault="00550BC7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7EEE832" w14:textId="77777777" w:rsidR="00550BC7" w:rsidRPr="00D71364" w:rsidRDefault="00550BC7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334EA985" w14:textId="77777777" w:rsidR="00550BC7" w:rsidRPr="00D71364" w:rsidRDefault="00550BC7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BCA279C" w14:textId="77777777" w:rsidR="00550BC7" w:rsidRPr="00D71364" w:rsidRDefault="00550BC7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5E72C6" w14:textId="77777777" w:rsidR="00550BC7" w:rsidRPr="00D71364" w:rsidRDefault="00550BC7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365ED5F" w14:textId="77777777" w:rsidR="00550BC7" w:rsidRPr="00D71364" w:rsidRDefault="00550BC7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502E61" w14:textId="77777777" w:rsidR="00550BC7" w:rsidRPr="00D71364" w:rsidRDefault="00550BC7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710030D" w14:textId="77777777" w:rsidR="00550BC7" w:rsidRPr="00D71364" w:rsidRDefault="00550BC7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0BC7" w:rsidRPr="00D71364" w14:paraId="4B457837" w14:textId="77777777" w:rsidTr="00C4460F">
        <w:tc>
          <w:tcPr>
            <w:tcW w:w="8370" w:type="dxa"/>
            <w:vAlign w:val="bottom"/>
          </w:tcPr>
          <w:p w14:paraId="4D3C11FA" w14:textId="77777777" w:rsidR="00550BC7" w:rsidRPr="00D71364" w:rsidRDefault="00550BC7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48A87DA" w14:textId="77777777" w:rsidR="00550BC7" w:rsidRPr="00D71364" w:rsidRDefault="00550BC7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18A7C7B" w14:textId="77777777" w:rsidR="00550BC7" w:rsidRPr="00D71364" w:rsidRDefault="00550BC7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58D63CB2" w14:textId="77777777" w:rsidR="00550BC7" w:rsidRPr="00D71364" w:rsidRDefault="00550BC7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DE3537B" w14:textId="77777777" w:rsidR="00550BC7" w:rsidRPr="00D71364" w:rsidRDefault="00550BC7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064EDC" w14:textId="77777777" w:rsidR="00550BC7" w:rsidRPr="00D71364" w:rsidRDefault="00550BC7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E0BF1BC" w14:textId="77777777" w:rsidR="00550BC7" w:rsidRPr="00D71364" w:rsidRDefault="00550BC7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45B2C2" w14:textId="77777777" w:rsidR="00550BC7" w:rsidRPr="00D71364" w:rsidRDefault="00550BC7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BE780D1" w14:textId="77777777" w:rsidR="00550BC7" w:rsidRPr="00D71364" w:rsidRDefault="00550BC7" w:rsidP="00C4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2"/>
      <w:tr w:rsidR="00C4460F" w:rsidRPr="00D71364" w14:paraId="152DA14A" w14:textId="77777777" w:rsidTr="00C4460F">
        <w:tc>
          <w:tcPr>
            <w:tcW w:w="8370" w:type="dxa"/>
            <w:vAlign w:val="bottom"/>
          </w:tcPr>
          <w:p w14:paraId="6F1A8725" w14:textId="77777777" w:rsidR="00C4460F" w:rsidRPr="00D71364" w:rsidRDefault="00C4460F" w:rsidP="00BA3FC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7BF8376" w14:textId="77777777" w:rsidR="00C4460F" w:rsidRPr="00D71364" w:rsidRDefault="00C4460F" w:rsidP="00BA3FC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4" w:type="dxa"/>
            <w:gridSpan w:val="7"/>
            <w:vAlign w:val="bottom"/>
          </w:tcPr>
          <w:p w14:paraId="39232ACC" w14:textId="056CBA25" w:rsidR="00C4460F" w:rsidRPr="00D164CA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64C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F64B3" w:rsidRPr="00D71364" w14:paraId="0B7104EB" w14:textId="77777777" w:rsidTr="00C4460F">
        <w:tc>
          <w:tcPr>
            <w:tcW w:w="8370" w:type="dxa"/>
            <w:vAlign w:val="bottom"/>
          </w:tcPr>
          <w:p w14:paraId="12914ACF" w14:textId="77777777" w:rsidR="006F64B3" w:rsidRPr="00D71364" w:rsidRDefault="006F64B3" w:rsidP="006F64B3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AEFA024" w14:textId="77777777" w:rsidR="006F64B3" w:rsidRPr="00D71364" w:rsidRDefault="006F64B3" w:rsidP="006F64B3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vAlign w:val="bottom"/>
          </w:tcPr>
          <w:p w14:paraId="05DF8715" w14:textId="5EDE54D8" w:rsidR="006F64B3" w:rsidRPr="00D71364" w:rsidRDefault="006F64B3" w:rsidP="006F6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6B4DE9CC" w14:textId="77777777" w:rsidR="006F64B3" w:rsidRPr="00D71364" w:rsidRDefault="006F64B3" w:rsidP="006F64B3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vAlign w:val="bottom"/>
          </w:tcPr>
          <w:p w14:paraId="270F27A7" w14:textId="015AE6FB" w:rsidR="006F64B3" w:rsidRPr="00D71364" w:rsidRDefault="006F64B3" w:rsidP="006F6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มูลค่ายุติธรรม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C4460F" w:rsidRPr="00D71364" w14:paraId="2579B07D" w14:textId="77777777" w:rsidTr="00C4460F">
        <w:tc>
          <w:tcPr>
            <w:tcW w:w="8370" w:type="dxa"/>
            <w:vAlign w:val="bottom"/>
          </w:tcPr>
          <w:p w14:paraId="09D65748" w14:textId="77777777" w:rsidR="00C4460F" w:rsidRPr="00D71364" w:rsidRDefault="00C4460F" w:rsidP="00BA3FC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7EDF2990" w14:textId="77777777" w:rsidR="00C4460F" w:rsidRPr="00D71364" w:rsidRDefault="00C4460F" w:rsidP="00BA3FC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24A734C" w14:textId="34DB64BB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E97D2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D71364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240" w:type="dxa"/>
            <w:vAlign w:val="bottom"/>
          </w:tcPr>
          <w:p w14:paraId="0D35F95D" w14:textId="77777777" w:rsidR="00C4460F" w:rsidRPr="00D71364" w:rsidRDefault="00C4460F" w:rsidP="00BA3FCF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6AAC1496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713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669EBA59" w14:textId="77777777" w:rsidR="00C4460F" w:rsidRPr="00D71364" w:rsidRDefault="00C4460F" w:rsidP="00BA3FCF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25FCBD6" w14:textId="755383DD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E97D2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Pr="00D71364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36" w:type="dxa"/>
            <w:vAlign w:val="bottom"/>
          </w:tcPr>
          <w:p w14:paraId="601BB2F9" w14:textId="77777777" w:rsidR="00C4460F" w:rsidRPr="00D71364" w:rsidRDefault="00C4460F" w:rsidP="00BA3FCF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1ADD965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713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4460F" w:rsidRPr="00D71364" w14:paraId="76C9FFE8" w14:textId="77777777" w:rsidTr="00C4460F">
        <w:tc>
          <w:tcPr>
            <w:tcW w:w="8370" w:type="dxa"/>
            <w:vAlign w:val="bottom"/>
          </w:tcPr>
          <w:p w14:paraId="4874791C" w14:textId="77777777" w:rsidR="00C4460F" w:rsidRPr="00D71364" w:rsidRDefault="00C4460F" w:rsidP="00BA3FC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7570EE0" w14:textId="77777777" w:rsidR="00C4460F" w:rsidRPr="00D71364" w:rsidRDefault="00C4460F" w:rsidP="00BA3FC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1E269D7" w14:textId="77777777" w:rsidR="00C4460F" w:rsidRPr="00D71364" w:rsidRDefault="00C4460F" w:rsidP="00BA3FCF">
            <w:pPr>
              <w:tabs>
                <w:tab w:val="left" w:pos="540"/>
              </w:tabs>
              <w:ind w:left="-108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0" w:type="dxa"/>
            <w:vAlign w:val="bottom"/>
          </w:tcPr>
          <w:p w14:paraId="06031501" w14:textId="77777777" w:rsidR="00C4460F" w:rsidRPr="00D71364" w:rsidRDefault="00C4460F" w:rsidP="00BA3FCF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3F498E2C" w14:textId="77777777" w:rsidR="00C4460F" w:rsidRPr="00D71364" w:rsidRDefault="00C4460F" w:rsidP="00BA3FCF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03DFFA6A" w14:textId="77777777" w:rsidR="00C4460F" w:rsidRPr="00D71364" w:rsidRDefault="00C4460F" w:rsidP="00BA3FCF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2967279" w14:textId="77777777" w:rsidR="00C4460F" w:rsidRPr="00D71364" w:rsidRDefault="00C4460F" w:rsidP="00BA3FCF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20B26E1E" w14:textId="77777777" w:rsidR="00C4460F" w:rsidRPr="00D71364" w:rsidRDefault="00C4460F" w:rsidP="00BA3FCF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837266C" w14:textId="77777777" w:rsidR="00C4460F" w:rsidRPr="00D71364" w:rsidRDefault="00C4460F" w:rsidP="00BA3FCF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C4460F" w:rsidRPr="00D71364" w14:paraId="0F367435" w14:textId="77777777" w:rsidTr="00C4460F">
        <w:tc>
          <w:tcPr>
            <w:tcW w:w="8370" w:type="dxa"/>
            <w:vAlign w:val="bottom"/>
          </w:tcPr>
          <w:p w14:paraId="3E6B5F18" w14:textId="77777777" w:rsidR="00C4460F" w:rsidRPr="00D71364" w:rsidRDefault="00C4460F" w:rsidP="00BA3FC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82BE047" w14:textId="77777777" w:rsidR="00C4460F" w:rsidRPr="00D71364" w:rsidRDefault="00C4460F" w:rsidP="00BA3FC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4" w:type="dxa"/>
            <w:gridSpan w:val="7"/>
            <w:vAlign w:val="bottom"/>
          </w:tcPr>
          <w:p w14:paraId="0647E55A" w14:textId="77777777" w:rsidR="00C4460F" w:rsidRPr="00D164CA" w:rsidRDefault="00C4460F" w:rsidP="00BA3FCF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164C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164C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D164C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4460F" w:rsidRPr="00D71364" w14:paraId="1EDE3225" w14:textId="77777777" w:rsidTr="00C4460F">
        <w:tc>
          <w:tcPr>
            <w:tcW w:w="8370" w:type="dxa"/>
            <w:vAlign w:val="bottom"/>
          </w:tcPr>
          <w:p w14:paraId="762F70CB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13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236" w:type="dxa"/>
            <w:vAlign w:val="bottom"/>
          </w:tcPr>
          <w:p w14:paraId="15071D60" w14:textId="77777777" w:rsidR="00C4460F" w:rsidRPr="00D71364" w:rsidRDefault="00C4460F" w:rsidP="00BA3FC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CFEA8A4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60988154" w14:textId="77777777" w:rsidR="00C4460F" w:rsidRPr="00D71364" w:rsidRDefault="00C4460F" w:rsidP="00BA3FC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55A666FB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C98180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C79EEEE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CCFFBCC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1FBAB0F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460F" w:rsidRPr="00D71364" w14:paraId="3C006CE3" w14:textId="77777777" w:rsidTr="00C4460F">
        <w:tc>
          <w:tcPr>
            <w:tcW w:w="8370" w:type="dxa"/>
            <w:vAlign w:val="bottom"/>
          </w:tcPr>
          <w:p w14:paraId="4D368B29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13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หนี้สินทางการเงินที่วัดมูลค่าด้วยมูลค่ายุติธรรมผ่านกำไรขาดทุน</w:t>
            </w:r>
          </w:p>
        </w:tc>
        <w:tc>
          <w:tcPr>
            <w:tcW w:w="236" w:type="dxa"/>
            <w:vAlign w:val="bottom"/>
          </w:tcPr>
          <w:p w14:paraId="408575F1" w14:textId="77777777" w:rsidR="00C4460F" w:rsidRPr="00D71364" w:rsidRDefault="00C4460F" w:rsidP="00BA3FC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B0A746B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3B210CDB" w14:textId="77777777" w:rsidR="00C4460F" w:rsidRPr="00D71364" w:rsidRDefault="00C4460F" w:rsidP="00BA3FC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7DF6FB2E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0F1ACF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9843DDB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145DF6A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098ABB7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460F" w:rsidRPr="00D71364" w14:paraId="7EB937ED" w14:textId="77777777" w:rsidTr="00C4460F">
        <w:tc>
          <w:tcPr>
            <w:tcW w:w="8370" w:type="dxa"/>
            <w:vAlign w:val="bottom"/>
          </w:tcPr>
          <w:p w14:paraId="6605FBEB" w14:textId="77777777" w:rsidR="00C4460F" w:rsidRPr="00D71364" w:rsidRDefault="00C4460F" w:rsidP="00BA3FC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13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สัญญาอนุพันธ์</w:t>
            </w:r>
          </w:p>
        </w:tc>
        <w:tc>
          <w:tcPr>
            <w:tcW w:w="236" w:type="dxa"/>
            <w:vAlign w:val="bottom"/>
          </w:tcPr>
          <w:p w14:paraId="0E9E4FF3" w14:textId="77777777" w:rsidR="00C4460F" w:rsidRPr="00D71364" w:rsidRDefault="00C4460F" w:rsidP="00BA3FC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A6DCE21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1189B251" w14:textId="77777777" w:rsidR="00C4460F" w:rsidRPr="00D71364" w:rsidRDefault="00C4460F" w:rsidP="00BA3FC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6A8A773C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0D2045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B9BF159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886CDF5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697F5B0" w14:textId="77777777" w:rsidR="00C4460F" w:rsidRPr="00D71364" w:rsidRDefault="00C4460F" w:rsidP="00BA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7AC7" w:rsidRPr="00D71364" w14:paraId="7865E5BC" w14:textId="77777777" w:rsidTr="00C4460F">
        <w:tc>
          <w:tcPr>
            <w:tcW w:w="8370" w:type="dxa"/>
            <w:vAlign w:val="bottom"/>
          </w:tcPr>
          <w:p w14:paraId="22A37AE2" w14:textId="77777777" w:rsidR="00A17AC7" w:rsidRPr="00D71364" w:rsidRDefault="00A17AC7" w:rsidP="00A17AC7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71364">
              <w:rPr>
                <w:rFonts w:asciiTheme="majorBidi" w:hAnsiTheme="majorBidi" w:cs="Angsana New" w:hint="cs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  <w:r w:rsidRPr="00D71364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D7136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71364">
              <w:rPr>
                <w:rFonts w:asciiTheme="majorBidi" w:hAnsiTheme="majorBidi" w:cs="Angsana New" w:hint="cs"/>
                <w:sz w:val="30"/>
                <w:szCs w:val="30"/>
                <w:cs/>
              </w:rPr>
              <w:t>แสดงไว้เป็นส่วนหนึ่งของหนี้สินหมุนเวียนอื่น</w:t>
            </w:r>
            <w:r w:rsidRPr="00D7136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74ADE646" w14:textId="77777777" w:rsidR="00A17AC7" w:rsidRPr="00D71364" w:rsidRDefault="00A17AC7" w:rsidP="00A17AC7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E67F1C8" w14:textId="1AB6B174" w:rsidR="00A17AC7" w:rsidRPr="00D71364" w:rsidRDefault="00A17AC7" w:rsidP="00A1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4,801</w:t>
            </w:r>
          </w:p>
        </w:tc>
        <w:tc>
          <w:tcPr>
            <w:tcW w:w="240" w:type="dxa"/>
            <w:vAlign w:val="bottom"/>
          </w:tcPr>
          <w:p w14:paraId="04B3644B" w14:textId="77777777" w:rsidR="00A17AC7" w:rsidRPr="00D71364" w:rsidRDefault="00A17AC7" w:rsidP="00A17AC7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11B5487" w14:textId="570BA506" w:rsidR="00A17AC7" w:rsidRPr="00D71364" w:rsidRDefault="00A17AC7" w:rsidP="00A1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1,121</w:t>
            </w:r>
          </w:p>
        </w:tc>
        <w:tc>
          <w:tcPr>
            <w:tcW w:w="236" w:type="dxa"/>
          </w:tcPr>
          <w:p w14:paraId="4086C397" w14:textId="77777777" w:rsidR="00A17AC7" w:rsidRPr="00D71364" w:rsidRDefault="00A17AC7" w:rsidP="00A1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D0A5E23" w14:textId="077607FD" w:rsidR="00A17AC7" w:rsidRPr="00D71364" w:rsidRDefault="00A17AC7" w:rsidP="00A1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CA15DE" w14:textId="77777777" w:rsidR="00A17AC7" w:rsidRPr="00D71364" w:rsidRDefault="00A17AC7" w:rsidP="00A1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0B5C57C" w14:textId="39581BFB" w:rsidR="00A17AC7" w:rsidRPr="00D71364" w:rsidRDefault="00A17AC7" w:rsidP="00A1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1,121</w:t>
            </w:r>
          </w:p>
        </w:tc>
      </w:tr>
    </w:tbl>
    <w:p w14:paraId="2C3FD761" w14:textId="2AA10370" w:rsidR="00666998" w:rsidRDefault="00666998" w:rsidP="00C44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CA9D871" w14:textId="77777777" w:rsidR="00081762" w:rsidRDefault="00081762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4C25673B" w14:textId="77777777" w:rsidR="00081762" w:rsidRDefault="00081762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6CA7EEF0" w14:textId="77777777" w:rsidR="00081762" w:rsidRDefault="00081762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  <w:sectPr w:rsidR="00081762" w:rsidSect="00A81972">
          <w:pgSz w:w="16834" w:h="11909" w:orient="landscape" w:code="9"/>
          <w:pgMar w:top="691" w:right="1534" w:bottom="576" w:left="1152" w:header="720" w:footer="720" w:gutter="0"/>
          <w:cols w:space="720"/>
          <w:docGrid w:linePitch="360"/>
        </w:sectPr>
      </w:pPr>
    </w:p>
    <w:p w14:paraId="23D85351" w14:textId="5BFC30A5" w:rsidR="00666998" w:rsidRDefault="00666998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666998">
        <w:rPr>
          <w:rFonts w:asciiTheme="majorBidi" w:hAnsiTheme="majorBidi" w:cs="Angsana New" w:hint="cs"/>
          <w:sz w:val="30"/>
          <w:szCs w:val="30"/>
          <w:cs/>
        </w:rPr>
        <w:t>ไม่มีรายการโอนระหว่างลำดับชั้นมูลค่ายุติธรรมในระหว่างปี</w:t>
      </w:r>
    </w:p>
    <w:p w14:paraId="7B046507" w14:textId="77777777" w:rsidR="00666998" w:rsidRPr="00666998" w:rsidRDefault="00666998" w:rsidP="00D2581A">
      <w:pPr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72A4C2B0" w14:textId="77777777" w:rsidR="00666998" w:rsidRPr="00666998" w:rsidRDefault="00666998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35CDD199" w14:textId="77777777" w:rsidR="00666998" w:rsidRPr="00666998" w:rsidRDefault="00666998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33EEB792" w14:textId="0F7A9254" w:rsidR="00666998" w:rsidRPr="00666998" w:rsidRDefault="00666998" w:rsidP="009B33A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เงินสดและรายการเทียบเท่าเงินสด</w:t>
      </w:r>
      <w:r w:rsidRPr="00666998">
        <w:rPr>
          <w:rFonts w:asciiTheme="majorBidi" w:eastAsia="Arial Unicode MS" w:hAnsiTheme="majorBidi" w:cstheme="majorBidi"/>
          <w:sz w:val="30"/>
          <w:szCs w:val="30"/>
        </w:rPr>
        <w:t xml:space="preserve"> </w:t>
      </w:r>
    </w:p>
    <w:p w14:paraId="68051F79" w14:textId="77777777" w:rsidR="00666998" w:rsidRPr="00666998" w:rsidRDefault="00666998" w:rsidP="009B33A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เงินลงทุนระยะสั้น</w:t>
      </w:r>
    </w:p>
    <w:p w14:paraId="27955115" w14:textId="77777777" w:rsidR="00666998" w:rsidRPr="00666998" w:rsidRDefault="00666998" w:rsidP="009B33A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ลูกหนี้การค้าและลูกหนี้อื่น</w:t>
      </w:r>
    </w:p>
    <w:p w14:paraId="0AB0645F" w14:textId="1A9519EF" w:rsidR="00666998" w:rsidRPr="00666998" w:rsidRDefault="00666998" w:rsidP="009B33A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สินทรัพย์</w:t>
      </w:r>
      <w:r w:rsidR="0007056F">
        <w:rPr>
          <w:rFonts w:asciiTheme="majorBidi" w:eastAsia="Arial Unicode MS" w:hAnsiTheme="majorBidi" w:cstheme="majorBidi" w:hint="cs"/>
          <w:sz w:val="30"/>
          <w:szCs w:val="30"/>
          <w:cs/>
        </w:rPr>
        <w:t>หมุนเวียน</w:t>
      </w:r>
    </w:p>
    <w:p w14:paraId="2C074710" w14:textId="0BCD9CFD" w:rsidR="00666998" w:rsidRPr="00666998" w:rsidRDefault="00666998" w:rsidP="009B33A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 xml:space="preserve">เงินกู้ยืมระยะสั้นจากสถาบันการเงิน </w:t>
      </w:r>
    </w:p>
    <w:p w14:paraId="2E3DED48" w14:textId="77777777" w:rsidR="00666998" w:rsidRPr="00666998" w:rsidRDefault="00666998" w:rsidP="009B33A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เจ้าหนี้การค้าและเจ้าหนี้อื่น</w:t>
      </w:r>
    </w:p>
    <w:p w14:paraId="18C4AD0A" w14:textId="6510A7E9" w:rsidR="00666998" w:rsidRPr="00666998" w:rsidRDefault="00666998" w:rsidP="009B33A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หนี้สินหมุนเวียน</w:t>
      </w:r>
    </w:p>
    <w:p w14:paraId="4DCE3642" w14:textId="250F1EEA" w:rsidR="00666998" w:rsidRDefault="00666998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5021C8E7" w14:textId="7BE97FCE" w:rsidR="00B026EF" w:rsidRPr="00127721" w:rsidRDefault="00B026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127721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มูลค่ายุติธรรมของเงินกู้ยืมระยะยาวมีมูลค่าใกล้เคียงมูลค่าตามบัญชี</w:t>
      </w:r>
      <w:r w:rsidR="0007056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127721">
        <w:rPr>
          <w:rFonts w:asciiTheme="majorBidi" w:hAnsiTheme="majorBidi" w:cs="Angsana New" w:hint="cs"/>
          <w:sz w:val="30"/>
          <w:szCs w:val="30"/>
          <w:cs/>
        </w:rPr>
        <w:t>เนื่องจากอัตราดอกเบี้ยคิดจากอัตราดอกเบี้ยลอยตัวซึ่งสะท้อนราคาตลาด</w:t>
      </w:r>
    </w:p>
    <w:p w14:paraId="463702C4" w14:textId="4771FF08" w:rsidR="00D222BF" w:rsidRPr="00127721" w:rsidRDefault="00D222B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</w:p>
    <w:p w14:paraId="06F2AE05" w14:textId="660F1192" w:rsidR="00D222BF" w:rsidRDefault="00D222B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127721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มูลค่ายุติธรรมของสัญญาอนุพันธ์อ้างอิงจากเทคนิคการประเมินมูลค่า</w:t>
      </w:r>
      <w:r w:rsidRPr="001277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7721">
        <w:rPr>
          <w:rFonts w:asciiTheme="majorBidi" w:hAnsiTheme="majorBidi" w:cs="Angsana New" w:hint="cs"/>
          <w:sz w:val="30"/>
          <w:szCs w:val="30"/>
          <w:cs/>
        </w:rPr>
        <w:t>โดยเทคนิคการประเมินมูลค่านี้ใช้ประโยชน์</w:t>
      </w:r>
      <w:r w:rsidRPr="002F256A">
        <w:rPr>
          <w:rFonts w:asciiTheme="majorBidi" w:hAnsiTheme="majorBidi" w:cs="Angsana New" w:hint="cs"/>
          <w:spacing w:val="-2"/>
          <w:sz w:val="30"/>
          <w:szCs w:val="30"/>
          <w:cs/>
        </w:rPr>
        <w:t>สูงสุดจากข้อมูลในตลาดที่สังเกตได้ที่มีอยู่</w:t>
      </w:r>
      <w:r w:rsidRPr="002F256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2F256A">
        <w:rPr>
          <w:rFonts w:asciiTheme="majorBidi" w:hAnsiTheme="majorBidi" w:cs="Angsana New" w:hint="cs"/>
          <w:spacing w:val="-2"/>
          <w:sz w:val="30"/>
          <w:szCs w:val="30"/>
          <w:cs/>
        </w:rPr>
        <w:t>โดยการพิจารณามูลค่ายุติธรรมของสัญญาแลกเปลี่ยนเงินตรา</w:t>
      </w:r>
      <w:r w:rsidR="002F256A" w:rsidRPr="002F256A">
        <w:rPr>
          <w:rFonts w:asciiTheme="majorBidi" w:hAnsiTheme="majorBidi" w:cs="Angsana New" w:hint="cs"/>
          <w:spacing w:val="-2"/>
          <w:sz w:val="30"/>
          <w:szCs w:val="30"/>
          <w:cs/>
        </w:rPr>
        <w:t>ต่</w:t>
      </w:r>
      <w:r w:rsidRPr="002F256A">
        <w:rPr>
          <w:rFonts w:asciiTheme="majorBidi" w:hAnsiTheme="majorBidi" w:cs="Angsana New" w:hint="cs"/>
          <w:spacing w:val="-2"/>
          <w:sz w:val="30"/>
          <w:szCs w:val="30"/>
          <w:cs/>
        </w:rPr>
        <w:t>างประเทศ</w:t>
      </w:r>
      <w:r w:rsidRPr="00127721">
        <w:rPr>
          <w:rFonts w:asciiTheme="majorBidi" w:hAnsiTheme="majorBidi" w:cs="Angsana New" w:hint="cs"/>
          <w:sz w:val="30"/>
          <w:szCs w:val="30"/>
          <w:cs/>
        </w:rPr>
        <w:t>ล่วงหน้ากำหนดโดยอ้างอิงจากอัตราแลกเปลี่ยนเงินตราต่างประเทศล่วงหน้า</w:t>
      </w:r>
      <w:r w:rsidRPr="001277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7721">
        <w:rPr>
          <w:rFonts w:asciiTheme="majorBidi" w:hAnsiTheme="majorBidi" w:cs="Angsana New" w:hint="cs"/>
          <w:sz w:val="30"/>
          <w:szCs w:val="30"/>
          <w:cs/>
        </w:rPr>
        <w:t>ณ</w:t>
      </w:r>
      <w:r w:rsidRPr="001277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7721">
        <w:rPr>
          <w:rFonts w:asciiTheme="majorBidi" w:hAnsiTheme="majorBidi" w:cs="Angsana New" w:hint="cs"/>
          <w:sz w:val="30"/>
          <w:szCs w:val="30"/>
          <w:cs/>
        </w:rPr>
        <w:t>วันที่ในงบแสดงฐานะการเงิน</w:t>
      </w:r>
      <w:r w:rsidRPr="001277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7721">
        <w:rPr>
          <w:rFonts w:asciiTheme="majorBidi" w:hAnsiTheme="majorBidi" w:cs="Angsana New" w:hint="cs"/>
          <w:sz w:val="30"/>
          <w:szCs w:val="30"/>
          <w:cs/>
        </w:rPr>
        <w:t>และคิดลดมูลค่าที่ได้กลับมาเป็นมูลค่าปัจจุบันซึ่งเป็นมูลค่ายุติธรรมอยู่ในระดับ</w:t>
      </w:r>
      <w:r w:rsidRPr="001277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7721">
        <w:rPr>
          <w:rFonts w:asciiTheme="majorBidi" w:hAnsiTheme="majorBidi" w:cs="Angsana New"/>
          <w:sz w:val="30"/>
          <w:szCs w:val="30"/>
        </w:rPr>
        <w:t>2</w:t>
      </w:r>
      <w:r w:rsidRPr="001277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7721">
        <w:rPr>
          <w:rFonts w:asciiTheme="majorBidi" w:hAnsiTheme="majorBidi" w:cs="Angsana New" w:hint="cs"/>
          <w:sz w:val="30"/>
          <w:szCs w:val="30"/>
          <w:cs/>
        </w:rPr>
        <w:t>ของลำดับชั้นมูลค่ายุติธรรม</w:t>
      </w:r>
    </w:p>
    <w:p w14:paraId="6E9CE499" w14:textId="77777777" w:rsidR="00666998" w:rsidRDefault="00666998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7035E943" w14:textId="77777777" w:rsidR="00D222BF" w:rsidRDefault="00D222B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="Angsana New"/>
          <w:sz w:val="30"/>
          <w:szCs w:val="30"/>
          <w:cs/>
          <w:lang w:val="th-TH"/>
        </w:rPr>
        <w:br w:type="page"/>
      </w:r>
    </w:p>
    <w:p w14:paraId="6E566221" w14:textId="397FA050" w:rsidR="00666998" w:rsidRPr="006426FF" w:rsidRDefault="00B026EF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B026EF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ลูกหนี้การค้าและลูกหนี้อื่น</w:t>
      </w:r>
      <w:r w:rsidRPr="00B026EF">
        <w:rPr>
          <w:rFonts w:asciiTheme="majorBidi" w:hAnsiTheme="majorBidi" w:cs="Angsana New"/>
          <w:sz w:val="30"/>
          <w:szCs w:val="30"/>
          <w:u w:val="none"/>
          <w:cs/>
          <w:lang w:val="th-TH"/>
        </w:rPr>
        <w:t xml:space="preserve"> </w:t>
      </w:r>
      <w:r w:rsidRPr="00B026EF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สุทธิ</w:t>
      </w:r>
    </w:p>
    <w:p w14:paraId="566EA901" w14:textId="3A46C8C7" w:rsidR="00666998" w:rsidRDefault="00666998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639"/>
        <w:gridCol w:w="1218"/>
        <w:gridCol w:w="236"/>
        <w:gridCol w:w="1224"/>
        <w:gridCol w:w="292"/>
        <w:gridCol w:w="1162"/>
        <w:gridCol w:w="278"/>
        <w:gridCol w:w="1181"/>
      </w:tblGrid>
      <w:tr w:rsidR="00B026EF" w:rsidRPr="00B026EF" w14:paraId="5F8C4B07" w14:textId="77777777" w:rsidTr="005040D9">
        <w:trPr>
          <w:tblHeader/>
        </w:trPr>
        <w:tc>
          <w:tcPr>
            <w:tcW w:w="3060" w:type="dxa"/>
            <w:vAlign w:val="bottom"/>
          </w:tcPr>
          <w:p w14:paraId="581EC2ED" w14:textId="77777777" w:rsidR="00B026EF" w:rsidRPr="00B026EF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2F28E8DF" w14:textId="77777777" w:rsidR="00B026EF" w:rsidRPr="00B026EF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8" w:type="dxa"/>
            <w:gridSpan w:val="3"/>
            <w:vAlign w:val="bottom"/>
          </w:tcPr>
          <w:p w14:paraId="4F7A86A2" w14:textId="5DE346C3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2" w:type="dxa"/>
            <w:vAlign w:val="bottom"/>
          </w:tcPr>
          <w:p w14:paraId="2A8BC39A" w14:textId="77777777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21" w:type="dxa"/>
            <w:gridSpan w:val="3"/>
            <w:vAlign w:val="bottom"/>
          </w:tcPr>
          <w:p w14:paraId="4EDBC11D" w14:textId="4135E7ED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 w:rsidR="00563DA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026EF" w:rsidRPr="00B026EF" w14:paraId="6F41168F" w14:textId="77777777" w:rsidTr="005040D9">
        <w:trPr>
          <w:tblHeader/>
        </w:trPr>
        <w:tc>
          <w:tcPr>
            <w:tcW w:w="3060" w:type="dxa"/>
            <w:vAlign w:val="bottom"/>
          </w:tcPr>
          <w:p w14:paraId="79AA8CA1" w14:textId="77777777" w:rsidR="00B026EF" w:rsidRPr="00B026EF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1EE1EFBB" w14:textId="77777777" w:rsidR="00B026EF" w:rsidRPr="00B026EF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5CB69A7F" w14:textId="2F2FF19C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B40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97D2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</w:t>
            </w:r>
            <w:r w:rsidR="00EB40F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ายน</w:t>
            </w:r>
          </w:p>
        </w:tc>
        <w:tc>
          <w:tcPr>
            <w:tcW w:w="236" w:type="dxa"/>
            <w:vAlign w:val="bottom"/>
          </w:tcPr>
          <w:p w14:paraId="6451D180" w14:textId="77777777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31DF13C3" w14:textId="46AC9DDD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2" w:type="dxa"/>
            <w:vAlign w:val="bottom"/>
          </w:tcPr>
          <w:p w14:paraId="5605E7C5" w14:textId="77777777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3B9958CB" w14:textId="38FC3CD4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B40F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97D2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</w:t>
            </w:r>
            <w:r w:rsidR="00EB40F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ายน</w:t>
            </w:r>
          </w:p>
        </w:tc>
        <w:tc>
          <w:tcPr>
            <w:tcW w:w="278" w:type="dxa"/>
            <w:vAlign w:val="bottom"/>
          </w:tcPr>
          <w:p w14:paraId="04F030A0" w14:textId="77777777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0D862B8A" w14:textId="036F3165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026EF" w:rsidRPr="00B026EF" w14:paraId="0BEEB3A0" w14:textId="77777777" w:rsidTr="005040D9">
        <w:trPr>
          <w:tblHeader/>
        </w:trPr>
        <w:tc>
          <w:tcPr>
            <w:tcW w:w="3060" w:type="dxa"/>
            <w:vAlign w:val="bottom"/>
          </w:tcPr>
          <w:p w14:paraId="2F0B6C74" w14:textId="77777777" w:rsidR="00B026EF" w:rsidRPr="00B026EF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644C6565" w14:textId="214FA13C" w:rsidR="00B026EF" w:rsidRPr="00710835" w:rsidRDefault="00B026EF" w:rsidP="00710835">
            <w:pPr>
              <w:pStyle w:val="block"/>
              <w:spacing w:after="0" w:line="240" w:lineRule="auto"/>
              <w:ind w:left="-2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18" w:type="dxa"/>
            <w:vAlign w:val="bottom"/>
          </w:tcPr>
          <w:p w14:paraId="61DAC9ED" w14:textId="6BEDFB52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  <w:tc>
          <w:tcPr>
            <w:tcW w:w="236" w:type="dxa"/>
            <w:vAlign w:val="bottom"/>
          </w:tcPr>
          <w:p w14:paraId="21817B11" w14:textId="77777777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7F5AF936" w14:textId="14788ECC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  <w:tc>
          <w:tcPr>
            <w:tcW w:w="292" w:type="dxa"/>
            <w:vAlign w:val="bottom"/>
          </w:tcPr>
          <w:p w14:paraId="60179C1A" w14:textId="77777777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04CC8BA8" w14:textId="6733D31B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  <w:tc>
          <w:tcPr>
            <w:tcW w:w="278" w:type="dxa"/>
            <w:vAlign w:val="bottom"/>
          </w:tcPr>
          <w:p w14:paraId="36166953" w14:textId="77777777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14D35EF6" w14:textId="39E565B1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B026EF" w:rsidRPr="00B026EF" w14:paraId="53C4502D" w14:textId="77777777" w:rsidTr="005040D9">
        <w:trPr>
          <w:tblHeader/>
        </w:trPr>
        <w:tc>
          <w:tcPr>
            <w:tcW w:w="3060" w:type="dxa"/>
            <w:vAlign w:val="bottom"/>
          </w:tcPr>
          <w:p w14:paraId="5F6DB3B3" w14:textId="77777777" w:rsidR="00B026EF" w:rsidRPr="00B026EF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0E93CB2C" w14:textId="77777777" w:rsidR="00B026EF" w:rsidRPr="00B026EF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91" w:type="dxa"/>
            <w:gridSpan w:val="7"/>
            <w:vAlign w:val="bottom"/>
          </w:tcPr>
          <w:p w14:paraId="56E61519" w14:textId="37A93859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Arial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B09A2" w:rsidRPr="009E0A5A" w14:paraId="146D2AD4" w14:textId="77777777" w:rsidTr="005040D9">
        <w:tc>
          <w:tcPr>
            <w:tcW w:w="3060" w:type="dxa"/>
          </w:tcPr>
          <w:p w14:paraId="2D449DFF" w14:textId="1ABCDC07" w:rsidR="00EB09A2" w:rsidRPr="00B026EF" w:rsidRDefault="00EB09A2" w:rsidP="00EB09A2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26E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ลูกหนี้การค้า</w:t>
            </w:r>
            <w:r w:rsidRPr="00B026E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- </w:t>
            </w:r>
            <w:r w:rsidRPr="00B026E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กิจการอื่น</w:t>
            </w:r>
          </w:p>
        </w:tc>
        <w:tc>
          <w:tcPr>
            <w:tcW w:w="639" w:type="dxa"/>
            <w:vAlign w:val="bottom"/>
          </w:tcPr>
          <w:p w14:paraId="3C6E1CB3" w14:textId="77777777" w:rsidR="00EB09A2" w:rsidRPr="00B026EF" w:rsidRDefault="00EB09A2" w:rsidP="00EB09A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674FC96E" w14:textId="2F04A4D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870,786</w:t>
            </w:r>
          </w:p>
        </w:tc>
        <w:tc>
          <w:tcPr>
            <w:tcW w:w="236" w:type="dxa"/>
            <w:vAlign w:val="bottom"/>
          </w:tcPr>
          <w:p w14:paraId="7AEF68F5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4D9A83B4" w14:textId="189A134A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B026E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B026EF">
              <w:rPr>
                <w:rFonts w:asciiTheme="majorBidi" w:hAnsiTheme="majorBidi" w:cstheme="majorBidi"/>
                <w:sz w:val="30"/>
                <w:szCs w:val="30"/>
              </w:rPr>
              <w:t>,331</w:t>
            </w:r>
          </w:p>
        </w:tc>
        <w:tc>
          <w:tcPr>
            <w:tcW w:w="292" w:type="dxa"/>
            <w:vAlign w:val="bottom"/>
          </w:tcPr>
          <w:p w14:paraId="3BBB5E3E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1E1B3FCD" w14:textId="435DEF6B" w:rsidR="00EB09A2" w:rsidRPr="00B026EF" w:rsidRDefault="006E2246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22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653,1</w:t>
            </w:r>
            <w:r w:rsidR="000B61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278" w:type="dxa"/>
            <w:vAlign w:val="bottom"/>
          </w:tcPr>
          <w:p w14:paraId="166B55B2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14:paraId="2EC34650" w14:textId="220B418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698</w:t>
            </w:r>
            <w:r w:rsidRPr="00B026EF">
              <w:rPr>
                <w:rFonts w:asciiTheme="majorBidi" w:hAnsiTheme="majorBidi" w:cstheme="majorBidi"/>
                <w:sz w:val="30"/>
                <w:szCs w:val="30"/>
              </w:rPr>
              <w:t>,2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B026EF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EB09A2" w:rsidRPr="00B026EF" w14:paraId="46EAFB7B" w14:textId="77777777" w:rsidTr="005040D9">
        <w:tc>
          <w:tcPr>
            <w:tcW w:w="3060" w:type="dxa"/>
          </w:tcPr>
          <w:p w14:paraId="3B10D099" w14:textId="425E0D7C" w:rsidR="00EB09A2" w:rsidRPr="00B026EF" w:rsidRDefault="00EB09A2" w:rsidP="00EB09A2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26E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ลูกหนี้การค้า</w:t>
            </w:r>
            <w:r w:rsidRPr="00B026E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- </w:t>
            </w:r>
            <w:r w:rsidRPr="00B026E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639" w:type="dxa"/>
            <w:vAlign w:val="bottom"/>
          </w:tcPr>
          <w:p w14:paraId="0F1F3F4C" w14:textId="06E934B8" w:rsidR="00EB09A2" w:rsidRPr="00D222BF" w:rsidRDefault="00EB09A2" w:rsidP="00EB09A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3CCC058D" w14:textId="60348D84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27,321</w:t>
            </w:r>
          </w:p>
        </w:tc>
        <w:tc>
          <w:tcPr>
            <w:tcW w:w="236" w:type="dxa"/>
            <w:vAlign w:val="bottom"/>
          </w:tcPr>
          <w:p w14:paraId="79FDBBE0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61D6F6C" w14:textId="39C539E9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92" w:type="dxa"/>
            <w:vAlign w:val="bottom"/>
          </w:tcPr>
          <w:p w14:paraId="02483D35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2860CBDC" w14:textId="34004DAD" w:rsidR="00EB09A2" w:rsidRPr="00B026EF" w:rsidRDefault="006E2246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22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19,994</w:t>
            </w:r>
          </w:p>
        </w:tc>
        <w:tc>
          <w:tcPr>
            <w:tcW w:w="278" w:type="dxa"/>
            <w:vAlign w:val="bottom"/>
          </w:tcPr>
          <w:p w14:paraId="247973D8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625DE36F" w14:textId="3E2BA0BC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EB09A2" w:rsidRPr="00B026EF" w14:paraId="5E057CD1" w14:textId="77777777" w:rsidTr="005040D9">
        <w:tc>
          <w:tcPr>
            <w:tcW w:w="3060" w:type="dxa"/>
            <w:vAlign w:val="bottom"/>
          </w:tcPr>
          <w:p w14:paraId="3FBE7593" w14:textId="77777777" w:rsidR="00EB09A2" w:rsidRPr="00B026EF" w:rsidRDefault="00EB09A2" w:rsidP="00EB09A2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08B164B8" w14:textId="77777777" w:rsidR="00EB09A2" w:rsidRPr="00B026EF" w:rsidRDefault="00EB09A2" w:rsidP="00EB09A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191EE" w14:textId="5991A986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898,107</w:t>
            </w:r>
          </w:p>
        </w:tc>
        <w:tc>
          <w:tcPr>
            <w:tcW w:w="236" w:type="dxa"/>
            <w:vAlign w:val="bottom"/>
          </w:tcPr>
          <w:p w14:paraId="57F81BF2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4ED80" w14:textId="05ADD4D1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,112</w:t>
            </w:r>
          </w:p>
        </w:tc>
        <w:tc>
          <w:tcPr>
            <w:tcW w:w="292" w:type="dxa"/>
            <w:vAlign w:val="bottom"/>
          </w:tcPr>
          <w:p w14:paraId="2928387E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C1052" w14:textId="4DA23613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673,16</w:t>
            </w:r>
            <w:r w:rsidR="000B61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8" w:type="dxa"/>
            <w:vAlign w:val="bottom"/>
          </w:tcPr>
          <w:p w14:paraId="74DAC565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3A8F5" w14:textId="76532E11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B026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694</w:t>
            </w:r>
          </w:p>
        </w:tc>
      </w:tr>
      <w:tr w:rsidR="00EB09A2" w:rsidRPr="00B026EF" w14:paraId="7EF7E826" w14:textId="77777777" w:rsidTr="005040D9">
        <w:tc>
          <w:tcPr>
            <w:tcW w:w="3060" w:type="dxa"/>
          </w:tcPr>
          <w:p w14:paraId="1954C09F" w14:textId="77777777" w:rsidR="00EB09A2" w:rsidRPr="00B026EF" w:rsidRDefault="00EB09A2" w:rsidP="00EB09A2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636E6309" w14:textId="77777777" w:rsidR="00EB09A2" w:rsidRPr="00B026EF" w:rsidRDefault="00EB09A2" w:rsidP="00EB09A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1CDA30DB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990FA34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9DB8305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92" w:type="dxa"/>
            <w:vAlign w:val="bottom"/>
          </w:tcPr>
          <w:p w14:paraId="053E207A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3B708AA3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8" w:type="dxa"/>
            <w:vAlign w:val="bottom"/>
          </w:tcPr>
          <w:p w14:paraId="67837065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387BC316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B09A2" w:rsidRPr="00B026EF" w14:paraId="12FF2A2F" w14:textId="77777777" w:rsidTr="005040D9">
        <w:tc>
          <w:tcPr>
            <w:tcW w:w="3060" w:type="dxa"/>
          </w:tcPr>
          <w:p w14:paraId="4CBEA92B" w14:textId="6D3E8984" w:rsidR="00EB09A2" w:rsidRPr="00B026EF" w:rsidRDefault="00EB09A2" w:rsidP="00EB09A2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26EF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B026EF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B026E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ค่าเผื่อผลขาดทุนลูกหนี้การค้า</w:t>
            </w:r>
          </w:p>
        </w:tc>
        <w:tc>
          <w:tcPr>
            <w:tcW w:w="639" w:type="dxa"/>
            <w:vAlign w:val="bottom"/>
          </w:tcPr>
          <w:p w14:paraId="496CAB71" w14:textId="77777777" w:rsidR="00EB09A2" w:rsidRPr="00B026EF" w:rsidRDefault="00EB09A2" w:rsidP="00EB09A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68F9D934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40E80D9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4B71E052" w14:textId="54D791D4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92" w:type="dxa"/>
            <w:vAlign w:val="bottom"/>
          </w:tcPr>
          <w:p w14:paraId="6AB77B4F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1C027785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8" w:type="dxa"/>
            <w:vAlign w:val="bottom"/>
          </w:tcPr>
          <w:p w14:paraId="25AFD96C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14:paraId="6634CF3C" w14:textId="19D9D546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B09A2" w:rsidRPr="00B026EF" w14:paraId="7C9CEDA7" w14:textId="77777777" w:rsidTr="005040D9">
        <w:tc>
          <w:tcPr>
            <w:tcW w:w="3060" w:type="dxa"/>
          </w:tcPr>
          <w:p w14:paraId="719EA754" w14:textId="1435C11F" w:rsidR="00EB09A2" w:rsidRPr="00B026EF" w:rsidRDefault="00EB09A2" w:rsidP="00EB09A2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Pr="00B026E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- </w:t>
            </w:r>
            <w:r w:rsidRPr="00B026E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กิจการอื่น</w:t>
            </w:r>
          </w:p>
        </w:tc>
        <w:tc>
          <w:tcPr>
            <w:tcW w:w="639" w:type="dxa"/>
            <w:vAlign w:val="bottom"/>
          </w:tcPr>
          <w:p w14:paraId="6E862432" w14:textId="77777777" w:rsidR="00EB09A2" w:rsidRPr="00B026EF" w:rsidRDefault="00EB09A2" w:rsidP="00EB09A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2B27748C" w14:textId="31BFADD0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(159,159)</w:t>
            </w:r>
          </w:p>
        </w:tc>
        <w:tc>
          <w:tcPr>
            <w:tcW w:w="236" w:type="dxa"/>
            <w:vAlign w:val="bottom"/>
          </w:tcPr>
          <w:p w14:paraId="23AEE55E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07A21E12" w14:textId="265AFAC0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26EF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B026EF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  <w:r w:rsidRPr="00B026EF">
              <w:rPr>
                <w:rFonts w:asciiTheme="majorBidi" w:hAnsiTheme="majorBidi" w:cstheme="majorBidi"/>
                <w:sz w:val="30"/>
                <w:szCs w:val="30"/>
              </w:rPr>
              <w:t>0)</w:t>
            </w:r>
          </w:p>
        </w:tc>
        <w:tc>
          <w:tcPr>
            <w:tcW w:w="292" w:type="dxa"/>
            <w:vAlign w:val="bottom"/>
          </w:tcPr>
          <w:p w14:paraId="7168409F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47841AC8" w14:textId="70EE6CCA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(117,529)</w:t>
            </w:r>
          </w:p>
        </w:tc>
        <w:tc>
          <w:tcPr>
            <w:tcW w:w="278" w:type="dxa"/>
            <w:vAlign w:val="bottom"/>
          </w:tcPr>
          <w:p w14:paraId="320450C9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14:paraId="6A9BF899" w14:textId="28A6C4A8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26EF">
              <w:rPr>
                <w:rFonts w:asciiTheme="majorBidi" w:hAnsiTheme="majorBidi" w:cstheme="majorBidi"/>
                <w:sz w:val="30"/>
                <w:szCs w:val="30"/>
              </w:rPr>
              <w:t>(11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B026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B026E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B026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B09A2" w:rsidRPr="00B026EF" w14:paraId="0D939611" w14:textId="77777777" w:rsidTr="005040D9">
        <w:tc>
          <w:tcPr>
            <w:tcW w:w="3060" w:type="dxa"/>
          </w:tcPr>
          <w:p w14:paraId="2934FF64" w14:textId="4A9A3B18" w:rsidR="00EB09A2" w:rsidRDefault="00EB09A2" w:rsidP="00EB09A2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B026EF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B026EF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B026E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ค่าเผื่อผลขาดทุนลูกหนี้การค้า</w:t>
            </w:r>
          </w:p>
        </w:tc>
        <w:tc>
          <w:tcPr>
            <w:tcW w:w="639" w:type="dxa"/>
            <w:vAlign w:val="bottom"/>
          </w:tcPr>
          <w:p w14:paraId="7136550D" w14:textId="77777777" w:rsidR="00EB09A2" w:rsidRPr="00B026EF" w:rsidRDefault="00EB09A2" w:rsidP="00EB09A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4C69B6A1" w14:textId="315F9A40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E900F57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47A92FB5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" w:type="dxa"/>
            <w:vAlign w:val="bottom"/>
          </w:tcPr>
          <w:p w14:paraId="409807F3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2375BCE9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8" w:type="dxa"/>
            <w:vAlign w:val="bottom"/>
          </w:tcPr>
          <w:p w14:paraId="76DD02FE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14:paraId="17C8CE00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09A2" w:rsidRPr="00B026EF" w14:paraId="1DB0C436" w14:textId="77777777" w:rsidTr="005040D9">
        <w:tc>
          <w:tcPr>
            <w:tcW w:w="3060" w:type="dxa"/>
          </w:tcPr>
          <w:p w14:paraId="2B562B56" w14:textId="1CD43C3D" w:rsidR="00EB09A2" w:rsidRPr="00B026EF" w:rsidRDefault="00EB09A2" w:rsidP="00EB09A2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Pr="00B026E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- </w:t>
            </w:r>
            <w:r w:rsidRPr="00B026E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639" w:type="dxa"/>
            <w:vAlign w:val="bottom"/>
          </w:tcPr>
          <w:p w14:paraId="23C94BE6" w14:textId="77777777" w:rsidR="00EB09A2" w:rsidRPr="00B026EF" w:rsidRDefault="00EB09A2" w:rsidP="00EB09A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7C717F3B" w14:textId="6232F26F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(145)</w:t>
            </w:r>
          </w:p>
        </w:tc>
        <w:tc>
          <w:tcPr>
            <w:tcW w:w="236" w:type="dxa"/>
            <w:vAlign w:val="bottom"/>
          </w:tcPr>
          <w:p w14:paraId="292B01FB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71F7C449" w14:textId="1A738414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26E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  <w:r w:rsidRPr="00B026EF">
              <w:rPr>
                <w:rFonts w:asciiTheme="majorBidi" w:hAnsiTheme="majorBidi" w:cstheme="majorBidi"/>
                <w:sz w:val="30"/>
                <w:szCs w:val="30"/>
              </w:rPr>
              <w:t>0)</w:t>
            </w:r>
          </w:p>
        </w:tc>
        <w:tc>
          <w:tcPr>
            <w:tcW w:w="292" w:type="dxa"/>
            <w:vAlign w:val="bottom"/>
          </w:tcPr>
          <w:p w14:paraId="49321702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21A9968C" w14:textId="4F21A52B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(83)</w:t>
            </w:r>
          </w:p>
        </w:tc>
        <w:tc>
          <w:tcPr>
            <w:tcW w:w="278" w:type="dxa"/>
            <w:vAlign w:val="bottom"/>
          </w:tcPr>
          <w:p w14:paraId="02014524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14:paraId="05C6261C" w14:textId="60283BED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26EF">
              <w:rPr>
                <w:rFonts w:asciiTheme="majorBidi" w:hAnsiTheme="majorBidi" w:cstheme="majorBidi"/>
                <w:sz w:val="30"/>
                <w:szCs w:val="30"/>
              </w:rPr>
              <w:t>(12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B026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B09A2" w:rsidRPr="00B026EF" w14:paraId="7B7A99F1" w14:textId="77777777" w:rsidTr="005040D9">
        <w:tc>
          <w:tcPr>
            <w:tcW w:w="3060" w:type="dxa"/>
            <w:vAlign w:val="bottom"/>
          </w:tcPr>
          <w:p w14:paraId="21641364" w14:textId="668867E4" w:rsidR="00EB09A2" w:rsidRPr="00B026EF" w:rsidRDefault="00EB09A2" w:rsidP="00EB09A2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9" w:type="dxa"/>
            <w:vAlign w:val="bottom"/>
          </w:tcPr>
          <w:p w14:paraId="1748AE5F" w14:textId="77777777" w:rsidR="00EB09A2" w:rsidRPr="00B026EF" w:rsidRDefault="00EB09A2" w:rsidP="00EB09A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635D5" w14:textId="662551C6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(159,304)</w:t>
            </w:r>
          </w:p>
        </w:tc>
        <w:tc>
          <w:tcPr>
            <w:tcW w:w="236" w:type="dxa"/>
            <w:vAlign w:val="bottom"/>
          </w:tcPr>
          <w:p w14:paraId="385C213B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3A55B" w14:textId="7BA79361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26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B026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B026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00)</w:t>
            </w:r>
          </w:p>
        </w:tc>
        <w:tc>
          <w:tcPr>
            <w:tcW w:w="292" w:type="dxa"/>
            <w:vAlign w:val="bottom"/>
          </w:tcPr>
          <w:p w14:paraId="0C9B747F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D0D6D9" w14:textId="065727C0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(117,612)</w:t>
            </w:r>
          </w:p>
        </w:tc>
        <w:tc>
          <w:tcPr>
            <w:tcW w:w="278" w:type="dxa"/>
            <w:vAlign w:val="bottom"/>
          </w:tcPr>
          <w:p w14:paraId="60CF0AD6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DFA2F1" w14:textId="0A528DE5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26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B026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  <w:r w:rsidRPr="00B026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0)</w:t>
            </w:r>
          </w:p>
        </w:tc>
      </w:tr>
      <w:tr w:rsidR="00EB09A2" w:rsidRPr="00B026EF" w14:paraId="2DE28CF2" w14:textId="77777777" w:rsidTr="005040D9">
        <w:tc>
          <w:tcPr>
            <w:tcW w:w="3060" w:type="dxa"/>
          </w:tcPr>
          <w:p w14:paraId="29709AB5" w14:textId="77777777" w:rsidR="00EB09A2" w:rsidRPr="00B026EF" w:rsidRDefault="00EB09A2" w:rsidP="00EB09A2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5FEBC860" w14:textId="77777777" w:rsidR="00EB09A2" w:rsidRPr="00B026EF" w:rsidRDefault="00EB09A2" w:rsidP="00EB09A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7372F4AC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C21569C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46045658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92" w:type="dxa"/>
            <w:vAlign w:val="bottom"/>
          </w:tcPr>
          <w:p w14:paraId="2F71463C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27A04497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8" w:type="dxa"/>
            <w:vAlign w:val="bottom"/>
          </w:tcPr>
          <w:p w14:paraId="4A7411B2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61D7C662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B09A2" w:rsidRPr="00B026EF" w14:paraId="1D31903A" w14:textId="77777777" w:rsidTr="005040D9">
        <w:tc>
          <w:tcPr>
            <w:tcW w:w="3060" w:type="dxa"/>
          </w:tcPr>
          <w:p w14:paraId="6745F69B" w14:textId="14B18C36" w:rsidR="00EB09A2" w:rsidRPr="00B026EF" w:rsidRDefault="00EB09A2" w:rsidP="00EB09A2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B026EF">
              <w:rPr>
                <w:rFonts w:asciiTheme="majorBidi" w:hAnsiTheme="majorBidi" w:cs="Angsana New" w:hint="cs"/>
                <w:sz w:val="30"/>
                <w:szCs w:val="30"/>
                <w:cs/>
              </w:rPr>
              <w:t>ลูกหนี้การค้า</w:t>
            </w:r>
            <w:r w:rsidRPr="00B026E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B026EF">
              <w:rPr>
                <w:rFonts w:asciiTheme="majorBidi" w:hAnsiTheme="majorBidi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639" w:type="dxa"/>
            <w:vAlign w:val="bottom"/>
          </w:tcPr>
          <w:p w14:paraId="02127839" w14:textId="77777777" w:rsidR="00EB09A2" w:rsidRPr="00B026EF" w:rsidRDefault="00EB09A2" w:rsidP="00EB09A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199AC301" w14:textId="36FBAC70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738,803</w:t>
            </w:r>
          </w:p>
        </w:tc>
        <w:tc>
          <w:tcPr>
            <w:tcW w:w="236" w:type="dxa"/>
            <w:vAlign w:val="bottom"/>
          </w:tcPr>
          <w:p w14:paraId="6137BBDB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322E9DC5" w14:textId="28E5CE73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92" w:type="dxa"/>
            <w:vAlign w:val="bottom"/>
          </w:tcPr>
          <w:p w14:paraId="416766E8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36E3B20A" w14:textId="42F98C6A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555,55</w:t>
            </w:r>
            <w:r w:rsidR="000B61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8" w:type="dxa"/>
            <w:vAlign w:val="bottom"/>
          </w:tcPr>
          <w:p w14:paraId="583208B7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12854194" w14:textId="08B74C1B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844</w:t>
            </w:r>
          </w:p>
        </w:tc>
      </w:tr>
      <w:tr w:rsidR="00EB09A2" w:rsidRPr="00B026EF" w14:paraId="57BB3D9C" w14:textId="77777777" w:rsidTr="005040D9">
        <w:tc>
          <w:tcPr>
            <w:tcW w:w="3060" w:type="dxa"/>
          </w:tcPr>
          <w:p w14:paraId="1176C329" w14:textId="37E9EC74" w:rsidR="00EB09A2" w:rsidRPr="00B026EF" w:rsidRDefault="00EB09A2" w:rsidP="00EB09A2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ลูกหนี้</w:t>
            </w:r>
            <w:r w:rsidRPr="00B026EF">
              <w:rPr>
                <w:rFonts w:asciiTheme="majorBidi" w:hAnsiTheme="majorBidi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639" w:type="dxa"/>
            <w:vAlign w:val="bottom"/>
          </w:tcPr>
          <w:p w14:paraId="1429B751" w14:textId="77777777" w:rsidR="00EB09A2" w:rsidRPr="00B026EF" w:rsidRDefault="00EB09A2" w:rsidP="00EB09A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1F6A537A" w14:textId="74259E9E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28,93</w:t>
            </w:r>
            <w:r w:rsidR="000B61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vAlign w:val="bottom"/>
          </w:tcPr>
          <w:p w14:paraId="4D1139E0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8E615F3" w14:textId="700C2CF2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92" w:type="dxa"/>
            <w:vAlign w:val="bottom"/>
          </w:tcPr>
          <w:p w14:paraId="1DE4E15F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70A6C809" w14:textId="127BFA4B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25,566</w:t>
            </w:r>
          </w:p>
        </w:tc>
        <w:tc>
          <w:tcPr>
            <w:tcW w:w="278" w:type="dxa"/>
            <w:vAlign w:val="bottom"/>
          </w:tcPr>
          <w:p w14:paraId="4954E8E5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59777B1F" w14:textId="100274CA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</w:t>
            </w:r>
          </w:p>
        </w:tc>
      </w:tr>
      <w:tr w:rsidR="00EB09A2" w:rsidRPr="00B026EF" w14:paraId="28359A14" w14:textId="77777777" w:rsidTr="005040D9">
        <w:tc>
          <w:tcPr>
            <w:tcW w:w="3060" w:type="dxa"/>
          </w:tcPr>
          <w:p w14:paraId="45377259" w14:textId="26CAD1FC" w:rsidR="00EB09A2" w:rsidRPr="00B026EF" w:rsidRDefault="00EB09A2" w:rsidP="00EB09A2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B026E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รวมลูกหนี้การค้าและลูกหนี้อื่น</w:t>
            </w:r>
            <w:r w:rsidRPr="00B026E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026E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639" w:type="dxa"/>
            <w:vAlign w:val="bottom"/>
          </w:tcPr>
          <w:p w14:paraId="7B2A90A7" w14:textId="77777777" w:rsidR="00EB09A2" w:rsidRPr="00B026EF" w:rsidRDefault="00EB09A2" w:rsidP="00EB09A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FC4C15" w14:textId="5D4C4EAA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767,74</w:t>
            </w:r>
            <w:r w:rsidR="000B61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  <w:vAlign w:val="bottom"/>
          </w:tcPr>
          <w:p w14:paraId="2BFF8D62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DFB495" w14:textId="4024F0C8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</w:t>
            </w:r>
            <w:r w:rsidRPr="00B026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0,</w:t>
            </w:r>
            <w:r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677</w:t>
            </w:r>
          </w:p>
        </w:tc>
        <w:tc>
          <w:tcPr>
            <w:tcW w:w="292" w:type="dxa"/>
            <w:vAlign w:val="bottom"/>
          </w:tcPr>
          <w:p w14:paraId="721F72A5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E1ED3" w14:textId="7D0B538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581,11</w:t>
            </w:r>
            <w:r w:rsidR="000B61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8" w:type="dxa"/>
            <w:vAlign w:val="bottom"/>
          </w:tcPr>
          <w:p w14:paraId="70715A4B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1E0B0" w14:textId="2BFC0289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B026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B026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B026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</w:tbl>
    <w:p w14:paraId="21B2CF4F" w14:textId="6E2F6DAA" w:rsidR="00686884" w:rsidRDefault="00686884">
      <w:pPr>
        <w:rPr>
          <w:rFonts w:asciiTheme="majorBidi" w:hAnsiTheme="majorBidi" w:cs="Angsana New"/>
          <w:sz w:val="30"/>
          <w:szCs w:val="30"/>
          <w:cs/>
        </w:rPr>
      </w:pPr>
    </w:p>
    <w:p w14:paraId="2C8EFF2E" w14:textId="77777777" w:rsidR="00686884" w:rsidRDefault="00686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64DB13FD" w14:textId="017DD6C8" w:rsidR="00127721" w:rsidRDefault="00686884">
      <w:pPr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tab/>
      </w:r>
      <w:r>
        <w:rPr>
          <w:rFonts w:asciiTheme="majorBidi" w:hAnsiTheme="majorBidi" w:cs="Angsana New"/>
          <w:sz w:val="30"/>
          <w:szCs w:val="30"/>
          <w:cs/>
        </w:rPr>
        <w:tab/>
      </w:r>
      <w:r>
        <w:rPr>
          <w:rFonts w:asciiTheme="majorBidi" w:hAnsiTheme="majorBidi" w:cs="Angsana New" w:hint="cs"/>
          <w:sz w:val="30"/>
          <w:szCs w:val="30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53A55992" w14:textId="77777777" w:rsidR="00686884" w:rsidRPr="00127721" w:rsidRDefault="00686884">
      <w:pPr>
        <w:rPr>
          <w:rFonts w:asciiTheme="majorBidi" w:hAnsiTheme="majorBidi" w:cs="Angsana New"/>
          <w:sz w:val="30"/>
          <w:szCs w:val="30"/>
          <w:cs/>
        </w:rPr>
      </w:pPr>
    </w:p>
    <w:tbl>
      <w:tblPr>
        <w:tblStyle w:val="TableGrid"/>
        <w:tblW w:w="92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540"/>
        <w:gridCol w:w="1218"/>
        <w:gridCol w:w="236"/>
        <w:gridCol w:w="1224"/>
        <w:gridCol w:w="236"/>
        <w:gridCol w:w="1218"/>
        <w:gridCol w:w="236"/>
        <w:gridCol w:w="1224"/>
      </w:tblGrid>
      <w:tr w:rsidR="00127721" w:rsidRPr="00B026EF" w14:paraId="440C6C0D" w14:textId="77777777" w:rsidTr="00675B59">
        <w:trPr>
          <w:tblHeader/>
        </w:trPr>
        <w:tc>
          <w:tcPr>
            <w:tcW w:w="3150" w:type="dxa"/>
            <w:vAlign w:val="bottom"/>
          </w:tcPr>
          <w:p w14:paraId="2942C3AC" w14:textId="77777777" w:rsidR="00127721" w:rsidRPr="00B026EF" w:rsidRDefault="00127721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01596AD1" w14:textId="77777777" w:rsidR="00127721" w:rsidRPr="00B026EF" w:rsidRDefault="00127721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8" w:type="dxa"/>
            <w:gridSpan w:val="3"/>
            <w:vAlign w:val="bottom"/>
          </w:tcPr>
          <w:p w14:paraId="5E63726C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2829704E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8" w:type="dxa"/>
            <w:gridSpan w:val="3"/>
            <w:vAlign w:val="bottom"/>
          </w:tcPr>
          <w:p w14:paraId="58C621D2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27721" w:rsidRPr="00B026EF" w14:paraId="22D046BF" w14:textId="77777777" w:rsidTr="00675B59">
        <w:trPr>
          <w:tblHeader/>
        </w:trPr>
        <w:tc>
          <w:tcPr>
            <w:tcW w:w="3150" w:type="dxa"/>
            <w:vAlign w:val="bottom"/>
          </w:tcPr>
          <w:p w14:paraId="2B9A04BE" w14:textId="77777777" w:rsidR="00127721" w:rsidRPr="00B026EF" w:rsidRDefault="00127721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4EB4B494" w14:textId="77777777" w:rsidR="00127721" w:rsidRPr="00B026EF" w:rsidRDefault="00127721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05807D84" w14:textId="1275916F" w:rsidR="00127721" w:rsidRPr="00EB40F7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B40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0 </w:t>
            </w:r>
            <w:r w:rsidR="00E97D2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</w:t>
            </w:r>
            <w:r w:rsidR="00EB40F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ายน</w:t>
            </w:r>
          </w:p>
        </w:tc>
        <w:tc>
          <w:tcPr>
            <w:tcW w:w="236" w:type="dxa"/>
            <w:vAlign w:val="bottom"/>
          </w:tcPr>
          <w:p w14:paraId="2D5BEC13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3A7C5471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vAlign w:val="bottom"/>
          </w:tcPr>
          <w:p w14:paraId="4EC04E17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4280966E" w14:textId="06B6AA1D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B40F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97D2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</w:t>
            </w:r>
            <w:r w:rsidR="00EB40F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ายน</w:t>
            </w:r>
          </w:p>
        </w:tc>
        <w:tc>
          <w:tcPr>
            <w:tcW w:w="236" w:type="dxa"/>
            <w:vAlign w:val="bottom"/>
          </w:tcPr>
          <w:p w14:paraId="5A17DE24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0B1DF4C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27721" w:rsidRPr="00B026EF" w14:paraId="275C1786" w14:textId="77777777" w:rsidTr="00675B59">
        <w:trPr>
          <w:tblHeader/>
        </w:trPr>
        <w:tc>
          <w:tcPr>
            <w:tcW w:w="3150" w:type="dxa"/>
            <w:vAlign w:val="bottom"/>
          </w:tcPr>
          <w:p w14:paraId="2B36C296" w14:textId="77777777" w:rsidR="00127721" w:rsidRPr="00B026EF" w:rsidRDefault="00127721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6ED3CCFB" w14:textId="77777777" w:rsidR="00127721" w:rsidRPr="00B026EF" w:rsidRDefault="00127721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  <w:vAlign w:val="bottom"/>
          </w:tcPr>
          <w:p w14:paraId="4E6BA6E1" w14:textId="1116D040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  <w:tc>
          <w:tcPr>
            <w:tcW w:w="236" w:type="dxa"/>
            <w:vAlign w:val="bottom"/>
          </w:tcPr>
          <w:p w14:paraId="12EDDC95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4A34079C" w14:textId="537EAB10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  <w:tc>
          <w:tcPr>
            <w:tcW w:w="236" w:type="dxa"/>
            <w:vAlign w:val="bottom"/>
          </w:tcPr>
          <w:p w14:paraId="4914D073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3E8DB161" w14:textId="34019FE1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  <w:tc>
          <w:tcPr>
            <w:tcW w:w="236" w:type="dxa"/>
            <w:vAlign w:val="bottom"/>
          </w:tcPr>
          <w:p w14:paraId="5CDABBC4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4E622CC3" w14:textId="0953C1CF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127721" w:rsidRPr="00B026EF" w14:paraId="5747924B" w14:textId="77777777" w:rsidTr="00675B59">
        <w:trPr>
          <w:tblHeader/>
        </w:trPr>
        <w:tc>
          <w:tcPr>
            <w:tcW w:w="3150" w:type="dxa"/>
            <w:vAlign w:val="bottom"/>
          </w:tcPr>
          <w:p w14:paraId="12FF2BA0" w14:textId="77777777" w:rsidR="00127721" w:rsidRPr="00B026EF" w:rsidRDefault="00127721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62395896" w14:textId="77777777" w:rsidR="00127721" w:rsidRPr="00B026EF" w:rsidRDefault="00127721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92" w:type="dxa"/>
            <w:gridSpan w:val="7"/>
            <w:vAlign w:val="bottom"/>
          </w:tcPr>
          <w:p w14:paraId="4D086CED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Arial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026EF" w:rsidRPr="00D222BF" w14:paraId="0A02E78D" w14:textId="77777777" w:rsidTr="005308A2">
        <w:tc>
          <w:tcPr>
            <w:tcW w:w="3150" w:type="dxa"/>
          </w:tcPr>
          <w:p w14:paraId="19DBA776" w14:textId="2BAF1BCC" w:rsidR="00B026EF" w:rsidRPr="00D222BF" w:rsidRDefault="000C7367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222BF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540" w:type="dxa"/>
            <w:vAlign w:val="bottom"/>
          </w:tcPr>
          <w:p w14:paraId="1AB40720" w14:textId="77777777" w:rsidR="00B026EF" w:rsidRPr="00D222BF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07822561" w14:textId="77777777" w:rsidR="00B026EF" w:rsidRPr="00D222B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6E0AA0B" w14:textId="77777777" w:rsidR="00B026EF" w:rsidRPr="00D222B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13E83D7E" w14:textId="77777777" w:rsidR="00B026EF" w:rsidRPr="00D222B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F8BC7EA" w14:textId="77777777" w:rsidR="00B026EF" w:rsidRPr="00D222B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40813E3D" w14:textId="77777777" w:rsidR="00B026EF" w:rsidRPr="00D222B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93D8905" w14:textId="77777777" w:rsidR="00B026EF" w:rsidRPr="00D222B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8BE5D03" w14:textId="77777777" w:rsidR="00B026EF" w:rsidRPr="00D222B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</w:tr>
      <w:tr w:rsidR="00EB09A2" w:rsidRPr="00B026EF" w14:paraId="43DFFCA7" w14:textId="77777777" w:rsidTr="005308A2">
        <w:tc>
          <w:tcPr>
            <w:tcW w:w="3150" w:type="dxa"/>
          </w:tcPr>
          <w:p w14:paraId="2C79CD30" w14:textId="4083665A" w:rsidR="00EB09A2" w:rsidRPr="000C7367" w:rsidRDefault="00EB09A2" w:rsidP="00EB09A2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</w:rPr>
            </w:pPr>
            <w:r w:rsidRPr="000C736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540" w:type="dxa"/>
            <w:vAlign w:val="bottom"/>
          </w:tcPr>
          <w:p w14:paraId="57C1706B" w14:textId="77777777" w:rsidR="00EB09A2" w:rsidRPr="00B026EF" w:rsidRDefault="00EB09A2" w:rsidP="00EB09A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3302ABBD" w14:textId="7E0024ED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515,825</w:t>
            </w:r>
          </w:p>
        </w:tc>
        <w:tc>
          <w:tcPr>
            <w:tcW w:w="236" w:type="dxa"/>
            <w:vAlign w:val="bottom"/>
          </w:tcPr>
          <w:p w14:paraId="08833699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2CD24341" w14:textId="128244FF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  <w:vAlign w:val="bottom"/>
          </w:tcPr>
          <w:p w14:paraId="196AECE2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360E4C87" w14:textId="7F7385EA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384,620</w:t>
            </w:r>
          </w:p>
        </w:tc>
        <w:tc>
          <w:tcPr>
            <w:tcW w:w="236" w:type="dxa"/>
            <w:vAlign w:val="bottom"/>
          </w:tcPr>
          <w:p w14:paraId="5D9ABA3F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13E7EF9C" w14:textId="33296C79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EB09A2" w:rsidRPr="00B026EF" w14:paraId="30E5639B" w14:textId="77777777" w:rsidTr="005308A2">
        <w:tc>
          <w:tcPr>
            <w:tcW w:w="3150" w:type="dxa"/>
          </w:tcPr>
          <w:p w14:paraId="02EC695D" w14:textId="1FCD2EFF" w:rsidR="00EB09A2" w:rsidRPr="000C7367" w:rsidRDefault="00EB09A2" w:rsidP="00EB09A2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</w:rPr>
            </w:pPr>
            <w:r w:rsidRPr="000C7367">
              <w:rPr>
                <w:rFonts w:asciiTheme="majorBidi" w:hAnsiTheme="majorBidi" w:cs="Angsana New" w:hint="cs"/>
                <w:sz w:val="30"/>
                <w:szCs w:val="30"/>
                <w:cs/>
              </w:rPr>
              <w:t>ไม่เกิน</w:t>
            </w:r>
            <w:r w:rsidRPr="000C736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C7367">
              <w:rPr>
                <w:rFonts w:asciiTheme="majorBidi" w:hAnsiTheme="majorBidi" w:cs="Angsana New"/>
                <w:sz w:val="30"/>
                <w:szCs w:val="30"/>
              </w:rPr>
              <w:t>3</w:t>
            </w:r>
            <w:r w:rsidRPr="000C736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C7367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40" w:type="dxa"/>
            <w:vAlign w:val="bottom"/>
          </w:tcPr>
          <w:p w14:paraId="4292CE55" w14:textId="77777777" w:rsidR="00EB09A2" w:rsidRPr="00B026EF" w:rsidRDefault="00EB09A2" w:rsidP="00EB09A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1502598B" w14:textId="60BA1842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128,679</w:t>
            </w:r>
          </w:p>
        </w:tc>
        <w:tc>
          <w:tcPr>
            <w:tcW w:w="236" w:type="dxa"/>
            <w:vAlign w:val="bottom"/>
          </w:tcPr>
          <w:p w14:paraId="1631D8A1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115055A2" w14:textId="112EFAA5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  <w:r w:rsidRPr="000C73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599</w:t>
            </w:r>
          </w:p>
        </w:tc>
        <w:tc>
          <w:tcPr>
            <w:tcW w:w="236" w:type="dxa"/>
            <w:vAlign w:val="bottom"/>
          </w:tcPr>
          <w:p w14:paraId="51F1E3B8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47B9E8B4" w14:textId="36B6F04C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93,889</w:t>
            </w:r>
          </w:p>
        </w:tc>
        <w:tc>
          <w:tcPr>
            <w:tcW w:w="236" w:type="dxa"/>
            <w:vAlign w:val="bottom"/>
          </w:tcPr>
          <w:p w14:paraId="42211995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ADF3AF4" w14:textId="1E4BA34B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73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  <w:r w:rsidRPr="000C73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,21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EB09A2" w:rsidRPr="00B026EF" w14:paraId="78B2C30F" w14:textId="77777777" w:rsidTr="005308A2">
        <w:tc>
          <w:tcPr>
            <w:tcW w:w="3150" w:type="dxa"/>
          </w:tcPr>
          <w:p w14:paraId="6B2AF74A" w14:textId="210660A6" w:rsidR="00EB09A2" w:rsidRPr="000C7367" w:rsidRDefault="00EB09A2" w:rsidP="00EB09A2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</w:rPr>
            </w:pPr>
            <w:r w:rsidRPr="000C7367">
              <w:rPr>
                <w:rFonts w:asciiTheme="majorBidi" w:hAnsiTheme="majorBidi" w:cs="Angsana New"/>
                <w:sz w:val="30"/>
                <w:szCs w:val="30"/>
              </w:rPr>
              <w:t xml:space="preserve">3 - </w:t>
            </w:r>
            <w:r w:rsidRPr="00CD40F4">
              <w:rPr>
                <w:rFonts w:asciiTheme="majorBidi" w:hAnsiTheme="majorBidi" w:cs="Angsana New"/>
                <w:sz w:val="30"/>
                <w:szCs w:val="30"/>
                <w:lang w:val="en-US"/>
              </w:rPr>
              <w:t>6</w:t>
            </w:r>
            <w:r w:rsidRPr="000C736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C7367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40" w:type="dxa"/>
            <w:vAlign w:val="bottom"/>
          </w:tcPr>
          <w:p w14:paraId="6A5DC4BF" w14:textId="77777777" w:rsidR="00EB09A2" w:rsidRPr="00B026EF" w:rsidRDefault="00EB09A2" w:rsidP="00EB09A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2A51BEC3" w14:textId="3DE159A1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65,565</w:t>
            </w:r>
          </w:p>
        </w:tc>
        <w:tc>
          <w:tcPr>
            <w:tcW w:w="236" w:type="dxa"/>
            <w:vAlign w:val="bottom"/>
          </w:tcPr>
          <w:p w14:paraId="1D0FFD7B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097C2BD5" w14:textId="50E07455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  <w:r w:rsidRPr="000C73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0C73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7BAA3D2D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4CF9ED65" w14:textId="034902FE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53,405</w:t>
            </w:r>
          </w:p>
        </w:tc>
        <w:tc>
          <w:tcPr>
            <w:tcW w:w="236" w:type="dxa"/>
            <w:vAlign w:val="bottom"/>
          </w:tcPr>
          <w:p w14:paraId="2B1513E2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2A896EC" w14:textId="7D02EFD0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  <w:r w:rsidRPr="000C73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0C73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</w:tr>
      <w:tr w:rsidR="00EB09A2" w:rsidRPr="00B026EF" w14:paraId="6ED76B2F" w14:textId="77777777" w:rsidTr="005308A2">
        <w:tc>
          <w:tcPr>
            <w:tcW w:w="3150" w:type="dxa"/>
          </w:tcPr>
          <w:p w14:paraId="7CF202CB" w14:textId="0CF90027" w:rsidR="00EB09A2" w:rsidRPr="000C7367" w:rsidRDefault="00EB09A2" w:rsidP="00EB09A2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</w:rPr>
            </w:pPr>
            <w:r w:rsidRPr="00CD40F4">
              <w:rPr>
                <w:rFonts w:asciiTheme="majorBidi" w:hAnsiTheme="majorBidi" w:cs="Angsana New"/>
                <w:sz w:val="30"/>
                <w:szCs w:val="30"/>
                <w:lang w:val="en-US"/>
              </w:rPr>
              <w:t>6</w:t>
            </w:r>
            <w:r w:rsidRPr="000C7367">
              <w:rPr>
                <w:rFonts w:asciiTheme="majorBidi" w:hAnsiTheme="majorBidi" w:cs="Angsana New"/>
                <w:sz w:val="30"/>
                <w:szCs w:val="30"/>
              </w:rPr>
              <w:t xml:space="preserve"> - 12</w:t>
            </w:r>
            <w:r w:rsidRPr="000C736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C7367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40" w:type="dxa"/>
            <w:vAlign w:val="bottom"/>
          </w:tcPr>
          <w:p w14:paraId="6B6218C2" w14:textId="77777777" w:rsidR="00EB09A2" w:rsidRPr="00B026EF" w:rsidRDefault="00EB09A2" w:rsidP="00EB09A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2D5CC3C9" w14:textId="27BAE098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45,363</w:t>
            </w:r>
          </w:p>
        </w:tc>
        <w:tc>
          <w:tcPr>
            <w:tcW w:w="236" w:type="dxa"/>
            <w:vAlign w:val="bottom"/>
          </w:tcPr>
          <w:p w14:paraId="5ACFD2DB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71D8F76B" w14:textId="08A1BDE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0C73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  <w:r w:rsidRPr="000C73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2B98B83C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1CE0B316" w14:textId="1AFC65CA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37,14</w:t>
            </w:r>
            <w:r w:rsidR="000B61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73430BEF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E2DD1D3" w14:textId="0555114F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0C73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0C73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</w:t>
            </w:r>
          </w:p>
        </w:tc>
      </w:tr>
      <w:tr w:rsidR="00EB09A2" w:rsidRPr="00B026EF" w14:paraId="59267830" w14:textId="77777777" w:rsidTr="005308A2">
        <w:tc>
          <w:tcPr>
            <w:tcW w:w="3150" w:type="dxa"/>
          </w:tcPr>
          <w:p w14:paraId="5937DAB1" w14:textId="3328019E" w:rsidR="00EB09A2" w:rsidRPr="000C7367" w:rsidRDefault="00EB09A2" w:rsidP="00EB09A2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มาก</w:t>
            </w:r>
            <w:r w:rsidRPr="000C7367">
              <w:rPr>
                <w:rFonts w:asciiTheme="majorBidi" w:hAnsiTheme="majorBidi" w:cs="Angsana New" w:hint="cs"/>
                <w:sz w:val="30"/>
                <w:szCs w:val="30"/>
                <w:cs/>
              </w:rPr>
              <w:t>กว่า</w:t>
            </w:r>
            <w:r w:rsidRPr="000C736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C7367">
              <w:rPr>
                <w:rFonts w:asciiTheme="majorBidi" w:hAnsiTheme="majorBidi" w:cs="Angsana New"/>
                <w:sz w:val="30"/>
                <w:szCs w:val="30"/>
              </w:rPr>
              <w:t>12</w:t>
            </w:r>
            <w:r w:rsidRPr="000C736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C7367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40" w:type="dxa"/>
            <w:vAlign w:val="bottom"/>
          </w:tcPr>
          <w:p w14:paraId="4ECD9270" w14:textId="77777777" w:rsidR="00EB09A2" w:rsidRPr="00B026EF" w:rsidRDefault="00EB09A2" w:rsidP="00EB09A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3F77C03C" w14:textId="451E7C05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142,675</w:t>
            </w:r>
          </w:p>
        </w:tc>
        <w:tc>
          <w:tcPr>
            <w:tcW w:w="236" w:type="dxa"/>
            <w:vAlign w:val="bottom"/>
          </w:tcPr>
          <w:p w14:paraId="701686B3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B3A771E" w14:textId="3B904F00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73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0C73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0C73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7CF87790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630FBBF5" w14:textId="1697E6D1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104,108</w:t>
            </w:r>
          </w:p>
        </w:tc>
        <w:tc>
          <w:tcPr>
            <w:tcW w:w="236" w:type="dxa"/>
            <w:vAlign w:val="bottom"/>
          </w:tcPr>
          <w:p w14:paraId="6DAA8E87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32AB9CB" w14:textId="7E09722C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0C73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</w:p>
        </w:tc>
      </w:tr>
      <w:tr w:rsidR="00EB09A2" w:rsidRPr="00B026EF" w14:paraId="3D271A5C" w14:textId="77777777" w:rsidTr="005308A2">
        <w:tc>
          <w:tcPr>
            <w:tcW w:w="3150" w:type="dxa"/>
          </w:tcPr>
          <w:p w14:paraId="33DDA24E" w14:textId="77777777" w:rsidR="00EB09A2" w:rsidRPr="00B026EF" w:rsidRDefault="00EB09A2" w:rsidP="00EB09A2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58A84E25" w14:textId="77777777" w:rsidR="00EB09A2" w:rsidRPr="00B026EF" w:rsidRDefault="00EB09A2" w:rsidP="00EB09A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4BCACA0A" w14:textId="587324DF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898,107</w:t>
            </w:r>
          </w:p>
        </w:tc>
        <w:tc>
          <w:tcPr>
            <w:tcW w:w="236" w:type="dxa"/>
            <w:vAlign w:val="bottom"/>
          </w:tcPr>
          <w:p w14:paraId="3DB5D15A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32D3CDF" w14:textId="28EA168D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,112</w:t>
            </w:r>
          </w:p>
        </w:tc>
        <w:tc>
          <w:tcPr>
            <w:tcW w:w="236" w:type="dxa"/>
            <w:vAlign w:val="bottom"/>
          </w:tcPr>
          <w:p w14:paraId="7984DBF3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78F6E82C" w14:textId="401C0324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673,16</w:t>
            </w:r>
            <w:r w:rsidR="000B61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3335CA4F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19F08F3" w14:textId="5F3AE90A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B026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694</w:t>
            </w:r>
          </w:p>
        </w:tc>
      </w:tr>
      <w:tr w:rsidR="00EB09A2" w:rsidRPr="00B026EF" w14:paraId="79DB76AF" w14:textId="77777777" w:rsidTr="005308A2">
        <w:tc>
          <w:tcPr>
            <w:tcW w:w="3150" w:type="dxa"/>
          </w:tcPr>
          <w:p w14:paraId="202B0B39" w14:textId="678A59B1" w:rsidR="00EB09A2" w:rsidRPr="00B026EF" w:rsidRDefault="00EB09A2" w:rsidP="00EB09A2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0E2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000E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00E2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540" w:type="dxa"/>
            <w:vAlign w:val="bottom"/>
          </w:tcPr>
          <w:p w14:paraId="2E5A4E58" w14:textId="77777777" w:rsidR="00EB09A2" w:rsidRPr="00B026EF" w:rsidRDefault="00EB09A2" w:rsidP="00EB09A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597C4821" w14:textId="2DFBD529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(159,304)</w:t>
            </w:r>
          </w:p>
        </w:tc>
        <w:tc>
          <w:tcPr>
            <w:tcW w:w="236" w:type="dxa"/>
            <w:vAlign w:val="bottom"/>
          </w:tcPr>
          <w:p w14:paraId="0FE802BE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2BDE3F3" w14:textId="32FE1525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26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B026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B026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00)</w:t>
            </w:r>
          </w:p>
        </w:tc>
        <w:tc>
          <w:tcPr>
            <w:tcW w:w="236" w:type="dxa"/>
            <w:vAlign w:val="bottom"/>
          </w:tcPr>
          <w:p w14:paraId="59DED291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5440F717" w14:textId="744E1AA3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(117,612)</w:t>
            </w:r>
          </w:p>
        </w:tc>
        <w:tc>
          <w:tcPr>
            <w:tcW w:w="236" w:type="dxa"/>
            <w:vAlign w:val="bottom"/>
          </w:tcPr>
          <w:p w14:paraId="5B541534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3BE62A7" w14:textId="6622E0B8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26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B026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  <w:r w:rsidRPr="00B026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0)</w:t>
            </w:r>
          </w:p>
        </w:tc>
      </w:tr>
      <w:tr w:rsidR="00EB09A2" w:rsidRPr="00B026EF" w14:paraId="6C53D32D" w14:textId="77777777" w:rsidTr="005308A2">
        <w:tc>
          <w:tcPr>
            <w:tcW w:w="3150" w:type="dxa"/>
          </w:tcPr>
          <w:p w14:paraId="7365057E" w14:textId="2B5956D0" w:rsidR="00EB09A2" w:rsidRPr="00B026EF" w:rsidRDefault="00EB09A2" w:rsidP="00EB09A2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7367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ลูกหนี้การค้า</w:t>
            </w:r>
            <w:r w:rsidRPr="000C736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0C7367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540" w:type="dxa"/>
            <w:vAlign w:val="bottom"/>
          </w:tcPr>
          <w:p w14:paraId="05909E99" w14:textId="77777777" w:rsidR="00EB09A2" w:rsidRPr="00B026EF" w:rsidRDefault="00EB09A2" w:rsidP="00EB09A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2115BF" w14:textId="0DEFF59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738,803</w:t>
            </w:r>
          </w:p>
        </w:tc>
        <w:tc>
          <w:tcPr>
            <w:tcW w:w="236" w:type="dxa"/>
            <w:vAlign w:val="bottom"/>
          </w:tcPr>
          <w:p w14:paraId="484C02C6" w14:textId="77777777" w:rsidR="00EB09A2" w:rsidRPr="00B026EF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133D39" w14:textId="182E40E2" w:rsidR="00EB09A2" w:rsidRPr="005040D9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5040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22,</w:t>
            </w:r>
            <w:r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5040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</w:p>
        </w:tc>
        <w:tc>
          <w:tcPr>
            <w:tcW w:w="236" w:type="dxa"/>
            <w:vAlign w:val="bottom"/>
          </w:tcPr>
          <w:p w14:paraId="28207EA3" w14:textId="77777777" w:rsidR="00EB09A2" w:rsidRPr="005040D9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6FF45" w14:textId="669EB106" w:rsidR="00EB09A2" w:rsidRPr="005040D9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555,55</w:t>
            </w:r>
            <w:r w:rsidR="000B61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7E9BBB8D" w14:textId="77777777" w:rsidR="00EB09A2" w:rsidRPr="005040D9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706FC" w14:textId="0CBD5B3D" w:rsidR="00EB09A2" w:rsidRPr="005040D9" w:rsidRDefault="00EB09A2" w:rsidP="00EB09A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5040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5040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844</w:t>
            </w:r>
          </w:p>
        </w:tc>
      </w:tr>
    </w:tbl>
    <w:p w14:paraId="48914645" w14:textId="0841A5F4" w:rsidR="00B026EF" w:rsidRDefault="00B026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3AE5A56E" w14:textId="2E19BAC2" w:rsidR="000C7367" w:rsidRPr="000C7367" w:rsidRDefault="000C7367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lang w:val="th-TH"/>
        </w:rPr>
      </w:pPr>
      <w:r w:rsidRPr="000C7367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ที่ดิน</w:t>
      </w:r>
      <w:r w:rsidRPr="000C7367">
        <w:rPr>
          <w:rFonts w:asciiTheme="majorBidi" w:hAnsiTheme="majorBidi" w:cs="Angsana New"/>
          <w:sz w:val="30"/>
          <w:szCs w:val="30"/>
          <w:u w:val="none"/>
          <w:cs/>
          <w:lang w:val="th-TH"/>
        </w:rPr>
        <w:t xml:space="preserve"> </w:t>
      </w:r>
      <w:r w:rsidRPr="000C7367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อาคาร</w:t>
      </w:r>
      <w:r w:rsidR="00686884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 xml:space="preserve"> </w:t>
      </w:r>
      <w:r w:rsidRPr="000C7367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และอุปกรณ์</w:t>
      </w:r>
      <w:r w:rsidRPr="000C7367">
        <w:rPr>
          <w:rFonts w:asciiTheme="majorBidi" w:hAnsiTheme="majorBidi" w:cs="Angsana New"/>
          <w:sz w:val="30"/>
          <w:szCs w:val="30"/>
          <w:u w:val="none"/>
          <w:cs/>
          <w:lang w:val="th-TH"/>
        </w:rPr>
        <w:t xml:space="preserve"> </w:t>
      </w:r>
      <w:r w:rsidRPr="000C7367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และสินทรัพย์ไม่มีตัวตน</w:t>
      </w:r>
      <w:r w:rsidRPr="000C7367">
        <w:rPr>
          <w:rFonts w:asciiTheme="majorBidi" w:hAnsiTheme="majorBidi" w:cs="Angsana New"/>
          <w:sz w:val="30"/>
          <w:szCs w:val="30"/>
          <w:u w:val="none"/>
          <w:cs/>
          <w:lang w:val="th-TH"/>
        </w:rPr>
        <w:t xml:space="preserve"> </w:t>
      </w:r>
      <w:r w:rsidRPr="000C7367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สุทธิ</w:t>
      </w:r>
    </w:p>
    <w:p w14:paraId="59882FCC" w14:textId="184EEF48" w:rsidR="00B026EF" w:rsidRDefault="00B026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273E494A" w14:textId="034283A5" w:rsidR="0088646A" w:rsidRDefault="00A975C1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15B53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การเปลี่ยนแปลงของที่ดิน</w:t>
      </w:r>
      <w:r w:rsidRPr="00915B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อาคาร</w:t>
      </w:r>
      <w:r w:rsidRPr="00915B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และอุปกรณ์</w:t>
      </w:r>
      <w:r w:rsidRPr="00915B53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สินทรัพย์ไม่มีตัวตนสําหรับงวดมีดังนี้</w:t>
      </w:r>
    </w:p>
    <w:p w14:paraId="463354BE" w14:textId="1609B8AC" w:rsidR="00B026EF" w:rsidRDefault="00B026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461"/>
        <w:gridCol w:w="1224"/>
        <w:gridCol w:w="236"/>
        <w:gridCol w:w="1224"/>
        <w:gridCol w:w="236"/>
        <w:gridCol w:w="1224"/>
        <w:gridCol w:w="236"/>
        <w:gridCol w:w="1224"/>
      </w:tblGrid>
      <w:tr w:rsidR="00563DA2" w:rsidRPr="00563DA2" w14:paraId="22EBA2C6" w14:textId="77777777" w:rsidTr="00806798">
        <w:tc>
          <w:tcPr>
            <w:tcW w:w="3240" w:type="dxa"/>
            <w:vAlign w:val="bottom"/>
          </w:tcPr>
          <w:p w14:paraId="6094FFD9" w14:textId="77777777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61" w:type="dxa"/>
            <w:vAlign w:val="bottom"/>
          </w:tcPr>
          <w:p w14:paraId="4F2807E4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4" w:type="dxa"/>
            <w:gridSpan w:val="3"/>
            <w:vAlign w:val="bottom"/>
          </w:tcPr>
          <w:p w14:paraId="4DC395E3" w14:textId="7027E8B3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การเงินรวม</w:t>
            </w:r>
          </w:p>
        </w:tc>
        <w:tc>
          <w:tcPr>
            <w:tcW w:w="236" w:type="dxa"/>
            <w:vAlign w:val="bottom"/>
          </w:tcPr>
          <w:p w14:paraId="6359FA0F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4" w:type="dxa"/>
            <w:gridSpan w:val="3"/>
            <w:vAlign w:val="bottom"/>
          </w:tcPr>
          <w:p w14:paraId="0DDAEE10" w14:textId="0B0F6479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63DA2" w:rsidRPr="00563DA2" w14:paraId="64FCF00F" w14:textId="77777777" w:rsidTr="00806798">
        <w:tc>
          <w:tcPr>
            <w:tcW w:w="3240" w:type="dxa"/>
            <w:vAlign w:val="bottom"/>
          </w:tcPr>
          <w:p w14:paraId="44D039EE" w14:textId="3493D443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3DA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E97D2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 w:rsidR="00B6626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="00E97D2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้า</w:t>
            </w:r>
            <w:r w:rsidRPr="00563DA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</w:p>
        </w:tc>
        <w:tc>
          <w:tcPr>
            <w:tcW w:w="461" w:type="dxa"/>
            <w:vAlign w:val="bottom"/>
          </w:tcPr>
          <w:p w14:paraId="034B3B8D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78384CC3" w14:textId="3D74F1E5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ที่ดิน อาคาร</w:t>
            </w:r>
          </w:p>
        </w:tc>
        <w:tc>
          <w:tcPr>
            <w:tcW w:w="236" w:type="dxa"/>
            <w:vAlign w:val="bottom"/>
          </w:tcPr>
          <w:p w14:paraId="22E5CC0E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4D1FF30" w14:textId="11FAAA2B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สินทรัพย์</w:t>
            </w:r>
          </w:p>
        </w:tc>
        <w:tc>
          <w:tcPr>
            <w:tcW w:w="236" w:type="dxa"/>
            <w:vAlign w:val="bottom"/>
          </w:tcPr>
          <w:p w14:paraId="6737C6ED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1D760EA" w14:textId="5FA31878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ที่ดิน อาคาร</w:t>
            </w:r>
          </w:p>
        </w:tc>
        <w:tc>
          <w:tcPr>
            <w:tcW w:w="236" w:type="dxa"/>
            <w:vAlign w:val="bottom"/>
          </w:tcPr>
          <w:p w14:paraId="1EADE3A7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10032DB3" w14:textId="0EEE9C6C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สินทรัพย์</w:t>
            </w:r>
          </w:p>
        </w:tc>
      </w:tr>
      <w:tr w:rsidR="00563DA2" w:rsidRPr="00563DA2" w14:paraId="5F0B9C43" w14:textId="77777777" w:rsidTr="00806798">
        <w:tc>
          <w:tcPr>
            <w:tcW w:w="3240" w:type="dxa"/>
            <w:vAlign w:val="bottom"/>
          </w:tcPr>
          <w:p w14:paraId="079E171E" w14:textId="30C8B748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3D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3</w:t>
            </w:r>
            <w:r w:rsidR="00B662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Pr="00563D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97D2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</w:t>
            </w:r>
            <w:r w:rsidR="00B6626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2</w:t>
            </w:r>
            <w:r w:rsidR="00CD40F4" w:rsidRPr="00CD40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461" w:type="dxa"/>
            <w:vAlign w:val="bottom"/>
          </w:tcPr>
          <w:p w14:paraId="56E97C11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56496B6C" w14:textId="0CF893BE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และอุปกรณ์</w:t>
            </w:r>
          </w:p>
        </w:tc>
        <w:tc>
          <w:tcPr>
            <w:tcW w:w="236" w:type="dxa"/>
            <w:vAlign w:val="bottom"/>
          </w:tcPr>
          <w:p w14:paraId="59AAE081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B739FA4" w14:textId="090F06F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ไม่มีตัวตน</w:t>
            </w:r>
          </w:p>
        </w:tc>
        <w:tc>
          <w:tcPr>
            <w:tcW w:w="236" w:type="dxa"/>
            <w:vAlign w:val="bottom"/>
          </w:tcPr>
          <w:p w14:paraId="6DC003D5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7A5FF77D" w14:textId="0560462A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และอุปกรณ์</w:t>
            </w:r>
          </w:p>
        </w:tc>
        <w:tc>
          <w:tcPr>
            <w:tcW w:w="236" w:type="dxa"/>
            <w:vAlign w:val="bottom"/>
          </w:tcPr>
          <w:p w14:paraId="4EA67304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2973CFD" w14:textId="470890FD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ไม่มีตัวตน</w:t>
            </w:r>
          </w:p>
        </w:tc>
      </w:tr>
      <w:tr w:rsidR="00563DA2" w:rsidRPr="00563DA2" w14:paraId="0A876926" w14:textId="77777777" w:rsidTr="00806798">
        <w:tc>
          <w:tcPr>
            <w:tcW w:w="3240" w:type="dxa"/>
            <w:vAlign w:val="bottom"/>
          </w:tcPr>
          <w:p w14:paraId="5B7694D3" w14:textId="77777777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61" w:type="dxa"/>
            <w:vAlign w:val="bottom"/>
          </w:tcPr>
          <w:p w14:paraId="6F383E5D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04" w:type="dxa"/>
            <w:gridSpan w:val="7"/>
            <w:vAlign w:val="bottom"/>
          </w:tcPr>
          <w:p w14:paraId="5BBD5C36" w14:textId="516F48A2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Arial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63DA2" w:rsidRPr="00563DA2" w14:paraId="46193ADA" w14:textId="77777777" w:rsidTr="00806798">
        <w:tc>
          <w:tcPr>
            <w:tcW w:w="3240" w:type="dxa"/>
          </w:tcPr>
          <w:p w14:paraId="4B8241C1" w14:textId="5E9BD3DB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ราคาตามบัญชีต้นงวด</w:t>
            </w:r>
            <w:r w:rsidRPr="00563DA2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461" w:type="dxa"/>
            <w:vAlign w:val="bottom"/>
          </w:tcPr>
          <w:p w14:paraId="5F216ABE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2008EEDD" w14:textId="43A12749" w:rsidR="00563DA2" w:rsidRPr="00563DA2" w:rsidRDefault="006A5E45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1,425,997</w:t>
            </w:r>
          </w:p>
        </w:tc>
        <w:tc>
          <w:tcPr>
            <w:tcW w:w="236" w:type="dxa"/>
            <w:vAlign w:val="bottom"/>
          </w:tcPr>
          <w:p w14:paraId="11C06716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1D3F5F75" w14:textId="3A264B72" w:rsidR="00563DA2" w:rsidRPr="00563DA2" w:rsidRDefault="006A5E45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554</w:t>
            </w:r>
          </w:p>
        </w:tc>
        <w:tc>
          <w:tcPr>
            <w:tcW w:w="236" w:type="dxa"/>
            <w:vAlign w:val="bottom"/>
          </w:tcPr>
          <w:p w14:paraId="233DC247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1352EF2B" w14:textId="523AB873" w:rsidR="00563DA2" w:rsidRPr="00563DA2" w:rsidRDefault="006A5E45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836,137</w:t>
            </w:r>
          </w:p>
        </w:tc>
        <w:tc>
          <w:tcPr>
            <w:tcW w:w="236" w:type="dxa"/>
            <w:vAlign w:val="bottom"/>
          </w:tcPr>
          <w:p w14:paraId="6FAE0222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0194D76E" w14:textId="57529B2B" w:rsidR="00563DA2" w:rsidRPr="00563DA2" w:rsidRDefault="006A5E45" w:rsidP="0080679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443</w:t>
            </w:r>
          </w:p>
        </w:tc>
      </w:tr>
      <w:tr w:rsidR="00563DA2" w:rsidRPr="00563DA2" w14:paraId="556924FF" w14:textId="77777777" w:rsidTr="00806798">
        <w:tc>
          <w:tcPr>
            <w:tcW w:w="3240" w:type="dxa"/>
          </w:tcPr>
          <w:p w14:paraId="50F39742" w14:textId="4AD7C1FD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</w:rPr>
              <w:t>ซื้อ</w:t>
            </w:r>
            <w:r w:rsidR="0007056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461" w:type="dxa"/>
            <w:vAlign w:val="bottom"/>
          </w:tcPr>
          <w:p w14:paraId="2BFEB105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4D9D1D3" w14:textId="5746E185" w:rsidR="00563DA2" w:rsidRPr="00563DA2" w:rsidRDefault="005C7A14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37,248</w:t>
            </w:r>
          </w:p>
        </w:tc>
        <w:tc>
          <w:tcPr>
            <w:tcW w:w="236" w:type="dxa"/>
            <w:vAlign w:val="bottom"/>
          </w:tcPr>
          <w:p w14:paraId="135370A9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0315B12E" w14:textId="0047546D" w:rsidR="00563DA2" w:rsidRPr="00563DA2" w:rsidRDefault="004D0F9C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</w:p>
        </w:tc>
        <w:tc>
          <w:tcPr>
            <w:tcW w:w="236" w:type="dxa"/>
            <w:vAlign w:val="bottom"/>
          </w:tcPr>
          <w:p w14:paraId="723AE482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585D5546" w14:textId="77320839" w:rsidR="00563DA2" w:rsidRPr="00563DA2" w:rsidRDefault="005C7A14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29,556</w:t>
            </w:r>
          </w:p>
        </w:tc>
        <w:tc>
          <w:tcPr>
            <w:tcW w:w="236" w:type="dxa"/>
            <w:vAlign w:val="bottom"/>
          </w:tcPr>
          <w:p w14:paraId="0F9D4D8D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20B4DC03" w14:textId="1BCF6B7A" w:rsidR="00563DA2" w:rsidRPr="00563DA2" w:rsidRDefault="004D0F9C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</w:tr>
      <w:tr w:rsidR="00563DA2" w:rsidRPr="00563DA2" w14:paraId="3496FF3D" w14:textId="77777777" w:rsidTr="00806798">
        <w:tc>
          <w:tcPr>
            <w:tcW w:w="3240" w:type="dxa"/>
          </w:tcPr>
          <w:p w14:paraId="6CE4433E" w14:textId="5239E432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จำหน่ายและตัดจำหน่าย</w:t>
            </w:r>
            <w:r w:rsidRPr="00563DA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461" w:type="dxa"/>
            <w:vAlign w:val="bottom"/>
          </w:tcPr>
          <w:p w14:paraId="0BF4A4BA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43602925" w14:textId="691E053A" w:rsidR="00563DA2" w:rsidRPr="00563DA2" w:rsidRDefault="004D0F9C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(2,921)</w:t>
            </w:r>
          </w:p>
        </w:tc>
        <w:tc>
          <w:tcPr>
            <w:tcW w:w="236" w:type="dxa"/>
            <w:vAlign w:val="bottom"/>
          </w:tcPr>
          <w:p w14:paraId="5B174569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26CEA63C" w14:textId="3BB0FD63" w:rsidR="00563DA2" w:rsidRPr="00563DA2" w:rsidRDefault="004D0F9C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0CC2483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12A191D4" w14:textId="70963144" w:rsidR="00563DA2" w:rsidRPr="00563DA2" w:rsidRDefault="004D0F9C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(1,529)</w:t>
            </w:r>
          </w:p>
        </w:tc>
        <w:tc>
          <w:tcPr>
            <w:tcW w:w="236" w:type="dxa"/>
            <w:vAlign w:val="bottom"/>
          </w:tcPr>
          <w:p w14:paraId="5B643C7E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2F719CBE" w14:textId="16086E09" w:rsidR="00563DA2" w:rsidRPr="00563DA2" w:rsidRDefault="005308A2" w:rsidP="0080679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63DA2" w:rsidRPr="00563DA2" w14:paraId="5B572EE1" w14:textId="77777777" w:rsidTr="00806798">
        <w:tc>
          <w:tcPr>
            <w:tcW w:w="3240" w:type="dxa"/>
          </w:tcPr>
          <w:p w14:paraId="1FCA9550" w14:textId="36735444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461" w:type="dxa"/>
            <w:vAlign w:val="bottom"/>
          </w:tcPr>
          <w:p w14:paraId="39CEE2D9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50E16EEE" w14:textId="04201974" w:rsidR="00563DA2" w:rsidRPr="00563DA2" w:rsidRDefault="004D0F9C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(117,131)</w:t>
            </w:r>
          </w:p>
        </w:tc>
        <w:tc>
          <w:tcPr>
            <w:tcW w:w="236" w:type="dxa"/>
            <w:vAlign w:val="bottom"/>
          </w:tcPr>
          <w:p w14:paraId="736980F7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31858223" w14:textId="38C687F8" w:rsidR="00563DA2" w:rsidRPr="00563DA2" w:rsidRDefault="004D0F9C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(357)</w:t>
            </w:r>
          </w:p>
        </w:tc>
        <w:tc>
          <w:tcPr>
            <w:tcW w:w="236" w:type="dxa"/>
            <w:vAlign w:val="bottom"/>
          </w:tcPr>
          <w:p w14:paraId="69DE3CAC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DCA8906" w14:textId="57B66370" w:rsidR="00563DA2" w:rsidRPr="00563DA2" w:rsidRDefault="004D0F9C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(98,639)</w:t>
            </w:r>
          </w:p>
        </w:tc>
        <w:tc>
          <w:tcPr>
            <w:tcW w:w="236" w:type="dxa"/>
            <w:vAlign w:val="bottom"/>
          </w:tcPr>
          <w:p w14:paraId="2DF76C4B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08024D2B" w14:textId="3C419637" w:rsidR="00563DA2" w:rsidRPr="00563DA2" w:rsidRDefault="004D0F9C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(275)</w:t>
            </w:r>
          </w:p>
        </w:tc>
      </w:tr>
      <w:tr w:rsidR="00563DA2" w:rsidRPr="00563DA2" w14:paraId="0FB91F57" w14:textId="77777777" w:rsidTr="00806798">
        <w:tc>
          <w:tcPr>
            <w:tcW w:w="3240" w:type="dxa"/>
          </w:tcPr>
          <w:p w14:paraId="3AAE59C9" w14:textId="6F877C6D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461" w:type="dxa"/>
            <w:vAlign w:val="bottom"/>
          </w:tcPr>
          <w:p w14:paraId="4DB74B03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BC58783" w14:textId="7A2A2167" w:rsidR="00563DA2" w:rsidRPr="00563DA2" w:rsidRDefault="004D0F9C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(23,328)</w:t>
            </w:r>
          </w:p>
        </w:tc>
        <w:tc>
          <w:tcPr>
            <w:tcW w:w="236" w:type="dxa"/>
            <w:vAlign w:val="bottom"/>
          </w:tcPr>
          <w:p w14:paraId="33EC62C4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E95B932" w14:textId="76C94B01" w:rsidR="00563DA2" w:rsidRPr="00563DA2" w:rsidRDefault="004D0F9C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(1)</w:t>
            </w:r>
          </w:p>
        </w:tc>
        <w:tc>
          <w:tcPr>
            <w:tcW w:w="236" w:type="dxa"/>
            <w:vAlign w:val="bottom"/>
          </w:tcPr>
          <w:p w14:paraId="20EE6B4A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7596AB3B" w14:textId="5D9B1E26" w:rsidR="00563DA2" w:rsidRPr="00563DA2" w:rsidRDefault="005308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033DCDD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50ACC973" w14:textId="392B8F7F" w:rsidR="00563DA2" w:rsidRPr="00563DA2" w:rsidRDefault="005308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63DA2" w:rsidRPr="00686884" w14:paraId="082B97A9" w14:textId="77777777" w:rsidTr="00806798">
        <w:tc>
          <w:tcPr>
            <w:tcW w:w="3240" w:type="dxa"/>
          </w:tcPr>
          <w:p w14:paraId="0BFDF61A" w14:textId="2C4E08B4" w:rsidR="00563DA2" w:rsidRPr="0007056F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07056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ราคาตามบัญชีปลายงวด</w:t>
            </w:r>
            <w:r w:rsidRPr="0007056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7056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  <w:r w:rsidRPr="0007056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61" w:type="dxa"/>
            <w:vAlign w:val="bottom"/>
          </w:tcPr>
          <w:p w14:paraId="28D6F6A0" w14:textId="77777777" w:rsidR="00563DA2" w:rsidRPr="0007056F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00DEC" w14:textId="49477AE8" w:rsidR="00563DA2" w:rsidRPr="0007056F" w:rsidRDefault="004D0F9C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</w:t>
            </w:r>
            <w:r w:rsidR="007C1A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319,865</w:t>
            </w:r>
          </w:p>
        </w:tc>
        <w:tc>
          <w:tcPr>
            <w:tcW w:w="236" w:type="dxa"/>
            <w:vAlign w:val="bottom"/>
          </w:tcPr>
          <w:p w14:paraId="37E3009C" w14:textId="77777777" w:rsidR="00563DA2" w:rsidRPr="0007056F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9B2D67" w14:textId="6B23BAF5" w:rsidR="00563DA2" w:rsidRPr="0007056F" w:rsidRDefault="004D0F9C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229</w:t>
            </w:r>
          </w:p>
        </w:tc>
        <w:tc>
          <w:tcPr>
            <w:tcW w:w="236" w:type="dxa"/>
            <w:vAlign w:val="bottom"/>
          </w:tcPr>
          <w:p w14:paraId="4E297BE5" w14:textId="77777777" w:rsidR="00563DA2" w:rsidRPr="0007056F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82D1DD" w14:textId="4C2CD327" w:rsidR="00563DA2" w:rsidRPr="0007056F" w:rsidRDefault="007C1A1C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765,525</w:t>
            </w:r>
          </w:p>
        </w:tc>
        <w:tc>
          <w:tcPr>
            <w:tcW w:w="236" w:type="dxa"/>
            <w:vAlign w:val="bottom"/>
          </w:tcPr>
          <w:p w14:paraId="3DB9E4AD" w14:textId="77777777" w:rsidR="00563DA2" w:rsidRPr="0007056F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68F13" w14:textId="37E4B9F5" w:rsidR="00563DA2" w:rsidRPr="0007056F" w:rsidRDefault="004D0F9C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184</w:t>
            </w:r>
          </w:p>
        </w:tc>
      </w:tr>
    </w:tbl>
    <w:p w14:paraId="0DFE5EB4" w14:textId="3C1D59DC" w:rsidR="00563DA2" w:rsidRDefault="00563DA2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0CBA36D5" w14:textId="5D0E3FFC" w:rsidR="00563DA2" w:rsidRDefault="00C42D40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lang w:val="th-TH"/>
        </w:rPr>
      </w:pPr>
      <w:r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เงินกู้ยืมระยะสั้นและ</w:t>
      </w:r>
      <w:r w:rsidR="00563DA2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เงินกู้ยืมระยะยาวจากสถาบันการเงิน</w:t>
      </w:r>
    </w:p>
    <w:p w14:paraId="06B9839D" w14:textId="5EBA79F8" w:rsidR="00C42D40" w:rsidRPr="00C42D40" w:rsidRDefault="00C42D40" w:rsidP="00C42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703AF293" w14:textId="13B33DD3" w:rsidR="00C42D40" w:rsidRDefault="00CD40F4" w:rsidP="00C42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 w:rsidRPr="00CD40F4">
        <w:rPr>
          <w:rFonts w:asciiTheme="majorBidi" w:hAnsiTheme="majorBidi" w:cs="Angsana New"/>
          <w:sz w:val="30"/>
          <w:szCs w:val="30"/>
        </w:rPr>
        <w:t>9</w:t>
      </w:r>
      <w:r w:rsidR="00C42D40">
        <w:rPr>
          <w:rFonts w:asciiTheme="majorBidi" w:hAnsiTheme="majorBidi" w:cs="Angsana New"/>
          <w:sz w:val="30"/>
          <w:szCs w:val="30"/>
        </w:rPr>
        <w:t>.1</w:t>
      </w:r>
      <w:r w:rsidR="00C42D40">
        <w:rPr>
          <w:rFonts w:asciiTheme="majorBidi" w:hAnsiTheme="majorBidi" w:cs="Angsana New"/>
          <w:sz w:val="30"/>
          <w:szCs w:val="30"/>
        </w:rPr>
        <w:tab/>
      </w:r>
      <w:r w:rsidR="00C42D40">
        <w:rPr>
          <w:rFonts w:asciiTheme="majorBidi" w:hAnsiTheme="majorBidi" w:cs="Angsana New" w:hint="cs"/>
          <w:sz w:val="30"/>
          <w:szCs w:val="30"/>
          <w:cs/>
        </w:rPr>
        <w:t>เงินกู้ยืมระยะสั้นจากสถาบันการเงิน</w:t>
      </w:r>
    </w:p>
    <w:p w14:paraId="00E57FFC" w14:textId="77777777" w:rsidR="00C42D40" w:rsidRDefault="00C42D40" w:rsidP="00C42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</w:p>
    <w:p w14:paraId="2FEA8D0B" w14:textId="647708BD" w:rsidR="00C42D40" w:rsidRDefault="00C42D40" w:rsidP="00C42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tab/>
      </w:r>
      <w:r w:rsidRPr="008623FD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การเปลี่ยนแปลงของเงินกู้ยืมระยะ</w:t>
      </w:r>
      <w:r>
        <w:rPr>
          <w:rFonts w:asciiTheme="majorBidi" w:hAnsiTheme="majorBidi" w:cs="Angsana New" w:hint="cs"/>
          <w:sz w:val="30"/>
          <w:szCs w:val="30"/>
          <w:cs/>
        </w:rPr>
        <w:t>สั้น</w:t>
      </w:r>
      <w:r w:rsidRPr="008623FD">
        <w:rPr>
          <w:rFonts w:asciiTheme="majorBidi" w:hAnsiTheme="majorBidi" w:cs="Angsana New" w:hint="cs"/>
          <w:sz w:val="30"/>
          <w:szCs w:val="30"/>
          <w:cs/>
        </w:rPr>
        <w:t>จากสถาบันการเงินในระหว่างงวดแสดงได้ดังน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45972BF4" w14:textId="537DFBB1" w:rsidR="00C42D40" w:rsidRDefault="00C42D40" w:rsidP="00C42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tbl>
      <w:tblPr>
        <w:tblStyle w:val="TableGrid"/>
        <w:tblW w:w="93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0"/>
        <w:gridCol w:w="734"/>
        <w:gridCol w:w="2007"/>
      </w:tblGrid>
      <w:tr w:rsidR="00C42D40" w:rsidRPr="00563DA2" w14:paraId="5B1AF917" w14:textId="77777777" w:rsidTr="00911F6C">
        <w:tc>
          <w:tcPr>
            <w:tcW w:w="6570" w:type="dxa"/>
            <w:vAlign w:val="bottom"/>
          </w:tcPr>
          <w:p w14:paraId="27F2B191" w14:textId="63633C64" w:rsidR="00C42D40" w:rsidRPr="00563DA2" w:rsidRDefault="00C42D40" w:rsidP="00911F6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3D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E97D2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 w:rsidR="00B6626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="00E97D2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้า</w:t>
            </w:r>
            <w:r w:rsidRPr="00563D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563D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B662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Pr="00563D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97D2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</w:t>
            </w:r>
            <w:r w:rsidR="00B6626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2</w:t>
            </w:r>
            <w:r w:rsidR="00CD40F4" w:rsidRPr="00CD40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734" w:type="dxa"/>
          </w:tcPr>
          <w:p w14:paraId="2492DDB2" w14:textId="77777777" w:rsidR="00C42D40" w:rsidRPr="00563DA2" w:rsidRDefault="00C42D40" w:rsidP="00911F6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  <w:vAlign w:val="bottom"/>
          </w:tcPr>
          <w:p w14:paraId="314FBD39" w14:textId="77777777" w:rsidR="00C42D40" w:rsidRPr="00563DA2" w:rsidRDefault="00C42D40" w:rsidP="00911F6C">
            <w:pPr>
              <w:pStyle w:val="block"/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การเงินรวม</w:t>
            </w:r>
          </w:p>
        </w:tc>
      </w:tr>
      <w:tr w:rsidR="00C42D40" w:rsidRPr="00563DA2" w14:paraId="69D80642" w14:textId="77777777" w:rsidTr="00911F6C">
        <w:tc>
          <w:tcPr>
            <w:tcW w:w="6570" w:type="dxa"/>
          </w:tcPr>
          <w:p w14:paraId="34D2C8D7" w14:textId="77777777" w:rsidR="00C42D40" w:rsidRPr="00563DA2" w:rsidRDefault="00C42D40" w:rsidP="00911F6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dxa"/>
          </w:tcPr>
          <w:p w14:paraId="156F9FA6" w14:textId="77777777" w:rsidR="00C42D40" w:rsidRPr="00563DA2" w:rsidRDefault="00C42D40" w:rsidP="00911F6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764C57FA" w14:textId="77777777" w:rsidR="00C42D40" w:rsidRPr="00563DA2" w:rsidRDefault="00C42D40" w:rsidP="00911F6C">
            <w:pPr>
              <w:pStyle w:val="block"/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42D40" w:rsidRPr="00563DA2" w14:paraId="42AFFB12" w14:textId="77777777" w:rsidTr="00911F6C">
        <w:tc>
          <w:tcPr>
            <w:tcW w:w="6570" w:type="dxa"/>
          </w:tcPr>
          <w:p w14:paraId="1F74F64F" w14:textId="77777777" w:rsidR="00C42D40" w:rsidRPr="00563DA2" w:rsidRDefault="00C42D40" w:rsidP="00911F6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734" w:type="dxa"/>
          </w:tcPr>
          <w:p w14:paraId="6519F07D" w14:textId="77777777" w:rsidR="00C42D40" w:rsidRPr="00563DA2" w:rsidRDefault="00C42D40" w:rsidP="00911F6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2F2BE9AA" w14:textId="5E9459E9" w:rsidR="00C42D40" w:rsidRPr="004710DA" w:rsidRDefault="00CD40F4" w:rsidP="004710DA">
            <w:pPr>
              <w:pStyle w:val="block"/>
              <w:tabs>
                <w:tab w:val="decimal" w:pos="1708"/>
              </w:tabs>
              <w:spacing w:after="0" w:line="240" w:lineRule="auto"/>
              <w:ind w:left="0" w:right="-11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4710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1,133</w:t>
            </w:r>
          </w:p>
        </w:tc>
      </w:tr>
      <w:tr w:rsidR="00C42D40" w:rsidRPr="00563DA2" w14:paraId="71655586" w14:textId="77777777" w:rsidTr="00911F6C">
        <w:tc>
          <w:tcPr>
            <w:tcW w:w="6570" w:type="dxa"/>
          </w:tcPr>
          <w:p w14:paraId="743FB2FC" w14:textId="7200BE11" w:rsidR="00C42D40" w:rsidRPr="004710DA" w:rsidRDefault="004710DA" w:rsidP="00911F6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734" w:type="dxa"/>
          </w:tcPr>
          <w:p w14:paraId="4AC25865" w14:textId="77777777" w:rsidR="00C42D40" w:rsidRPr="00563DA2" w:rsidRDefault="00C42D40" w:rsidP="00911F6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1CC5F56F" w14:textId="6C4FEF13" w:rsidR="00C42D40" w:rsidRPr="00563DA2" w:rsidRDefault="00373292" w:rsidP="00911F6C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66,487</w:t>
            </w:r>
          </w:p>
        </w:tc>
      </w:tr>
      <w:tr w:rsidR="00C42D40" w:rsidRPr="00563DA2" w14:paraId="6FB4C3AD" w14:textId="77777777" w:rsidTr="00911F6C">
        <w:tc>
          <w:tcPr>
            <w:tcW w:w="6570" w:type="dxa"/>
          </w:tcPr>
          <w:p w14:paraId="578EEA58" w14:textId="77777777" w:rsidR="00C42D40" w:rsidRPr="00563DA2" w:rsidRDefault="00C42D40" w:rsidP="00911F6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734" w:type="dxa"/>
          </w:tcPr>
          <w:p w14:paraId="20C104C4" w14:textId="77777777" w:rsidR="00C42D40" w:rsidRPr="00563DA2" w:rsidRDefault="00C42D40" w:rsidP="00911F6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27E0A208" w14:textId="1D81C3B9" w:rsidR="00C42D40" w:rsidRPr="00563DA2" w:rsidRDefault="00373292" w:rsidP="00911F6C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(2,038)</w:t>
            </w:r>
          </w:p>
        </w:tc>
      </w:tr>
      <w:tr w:rsidR="00C42D40" w:rsidRPr="0007056F" w14:paraId="79BEA4B8" w14:textId="77777777" w:rsidTr="00911F6C">
        <w:tc>
          <w:tcPr>
            <w:tcW w:w="6570" w:type="dxa"/>
          </w:tcPr>
          <w:p w14:paraId="04C3BB96" w14:textId="77777777" w:rsidR="00C42D40" w:rsidRPr="0007056F" w:rsidRDefault="00C42D40" w:rsidP="00911F6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56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734" w:type="dxa"/>
          </w:tcPr>
          <w:p w14:paraId="64002728" w14:textId="77777777" w:rsidR="00C42D40" w:rsidRPr="0007056F" w:rsidRDefault="00C42D40" w:rsidP="00911F6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single" w:sz="4" w:space="0" w:color="auto"/>
              <w:bottom w:val="double" w:sz="4" w:space="0" w:color="auto"/>
            </w:tcBorders>
          </w:tcPr>
          <w:p w14:paraId="74EB162D" w14:textId="2582642D" w:rsidR="00C42D40" w:rsidRPr="0007056F" w:rsidRDefault="00373292" w:rsidP="00911F6C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125,582</w:t>
            </w:r>
          </w:p>
        </w:tc>
      </w:tr>
    </w:tbl>
    <w:p w14:paraId="232D9D27" w14:textId="5C780E05" w:rsidR="00C42D40" w:rsidRDefault="00C42D40" w:rsidP="00C42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72CBBFC7" w14:textId="13A92941" w:rsidR="004710DA" w:rsidRDefault="004710DA" w:rsidP="0047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3D128F">
        <w:rPr>
          <w:rFonts w:asciiTheme="majorBidi" w:hAnsiTheme="majorBidi" w:cs="Angsana New" w:hint="cs"/>
          <w:sz w:val="30"/>
          <w:szCs w:val="30"/>
          <w:cs/>
        </w:rPr>
        <w:t>ณ</w:t>
      </w:r>
      <w:r w:rsidRPr="003D128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D128F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3D128F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</w:t>
      </w:r>
      <w:r w:rsidR="00B26C37">
        <w:rPr>
          <w:rFonts w:asciiTheme="majorBidi" w:hAnsiTheme="majorBidi" w:cs="Angsana New"/>
          <w:sz w:val="30"/>
          <w:szCs w:val="30"/>
        </w:rPr>
        <w:t xml:space="preserve">0 </w:t>
      </w:r>
      <w:r w:rsidR="00E97D27">
        <w:rPr>
          <w:rFonts w:asciiTheme="majorBidi" w:hAnsiTheme="majorBidi" w:cs="Angsana New" w:hint="cs"/>
          <w:sz w:val="30"/>
          <w:szCs w:val="30"/>
          <w:cs/>
        </w:rPr>
        <w:t>กัน</w:t>
      </w:r>
      <w:r w:rsidR="000B6163">
        <w:rPr>
          <w:rFonts w:asciiTheme="majorBidi" w:hAnsiTheme="majorBidi" w:cs="Angsana New" w:hint="cs"/>
          <w:sz w:val="30"/>
          <w:szCs w:val="30"/>
          <w:cs/>
        </w:rPr>
        <w:t>ย</w:t>
      </w:r>
      <w:r w:rsidR="00B26C37">
        <w:rPr>
          <w:rFonts w:asciiTheme="majorBidi" w:hAnsiTheme="majorBidi" w:cs="Angsana New" w:hint="cs"/>
          <w:sz w:val="30"/>
          <w:szCs w:val="30"/>
          <w:cs/>
        </w:rPr>
        <w:t>ายน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</w:t>
      </w:r>
      <w:r w:rsidR="00CD40F4" w:rsidRPr="00CD40F4">
        <w:rPr>
          <w:rFonts w:asciiTheme="majorBidi" w:hAnsiTheme="majorBidi" w:cs="Angsana New"/>
          <w:sz w:val="30"/>
          <w:szCs w:val="30"/>
        </w:rPr>
        <w:t>567</w:t>
      </w:r>
      <w:r w:rsidRPr="003D128F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บริษัทย่อยในประเทศอินโดนีเซียมี</w:t>
      </w:r>
      <w:r w:rsidRPr="003D128F">
        <w:rPr>
          <w:rFonts w:asciiTheme="majorBidi" w:hAnsiTheme="majorBidi" w:cs="Angsana New" w:hint="cs"/>
          <w:sz w:val="30"/>
          <w:szCs w:val="30"/>
          <w:cs/>
        </w:rPr>
        <w:t>สัญญา</w:t>
      </w:r>
      <w:r w:rsidRPr="003811CA">
        <w:rPr>
          <w:rFonts w:asciiTheme="majorBidi" w:hAnsiTheme="majorBidi" w:cs="Angsana New" w:hint="cs"/>
          <w:sz w:val="30"/>
          <w:szCs w:val="30"/>
          <w:cs/>
        </w:rPr>
        <w:t>กู้ยืม</w:t>
      </w:r>
      <w:r>
        <w:rPr>
          <w:rFonts w:asciiTheme="majorBidi" w:hAnsiTheme="majorBidi" w:cs="Angsana New" w:hint="cs"/>
          <w:sz w:val="30"/>
          <w:szCs w:val="30"/>
          <w:cs/>
        </w:rPr>
        <w:t>ระยะสั้นจากสถาบันการเงินแห่งหนึ่งในประเทศอินโดนีเซีย</w:t>
      </w:r>
      <w:r w:rsidRPr="003811CA">
        <w:rPr>
          <w:rFonts w:asciiTheme="majorBidi" w:hAnsiTheme="majorBidi" w:cs="Angsana New" w:hint="cs"/>
          <w:sz w:val="30"/>
          <w:szCs w:val="30"/>
          <w:cs/>
        </w:rPr>
        <w:t>เพื่อใช้ในการ</w:t>
      </w:r>
      <w:r>
        <w:rPr>
          <w:rFonts w:asciiTheme="majorBidi" w:hAnsiTheme="majorBidi" w:cs="Angsana New" w:hint="cs"/>
          <w:sz w:val="30"/>
          <w:szCs w:val="30"/>
          <w:cs/>
        </w:rPr>
        <w:t>ดำเนินงาน</w:t>
      </w:r>
      <w:r w:rsidRPr="003811CA">
        <w:rPr>
          <w:rFonts w:asciiTheme="majorBidi" w:hAnsiTheme="majorBidi" w:cs="Angsana New"/>
          <w:sz w:val="30"/>
          <w:szCs w:val="30"/>
        </w:rPr>
        <w:t xml:space="preserve"> </w:t>
      </w:r>
      <w:r w:rsidRPr="003811CA">
        <w:rPr>
          <w:rFonts w:asciiTheme="majorBidi" w:hAnsiTheme="majorBidi" w:cs="Angsana New" w:hint="cs"/>
          <w:sz w:val="30"/>
          <w:szCs w:val="30"/>
          <w:cs/>
        </w:rPr>
        <w:t>เงินกู้ยืมระยะ</w:t>
      </w:r>
      <w:r w:rsidR="00D20D21">
        <w:rPr>
          <w:rFonts w:asciiTheme="majorBidi" w:hAnsiTheme="majorBidi" w:cs="Angsana New" w:hint="cs"/>
          <w:sz w:val="30"/>
          <w:szCs w:val="30"/>
          <w:cs/>
        </w:rPr>
        <w:t>สั้น</w:t>
      </w:r>
      <w:r w:rsidRPr="003811CA">
        <w:rPr>
          <w:rFonts w:asciiTheme="majorBidi" w:hAnsiTheme="majorBidi" w:cs="Angsana New" w:hint="cs"/>
          <w:sz w:val="30"/>
          <w:szCs w:val="30"/>
          <w:cs/>
        </w:rPr>
        <w:t>จากสถาบันการเงินจำนวน</w:t>
      </w:r>
      <w:r w:rsidRPr="003811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73292">
        <w:rPr>
          <w:rFonts w:asciiTheme="majorBidi" w:hAnsiTheme="majorBidi" w:cs="Angsana New"/>
          <w:sz w:val="30"/>
          <w:szCs w:val="30"/>
        </w:rPr>
        <w:t>58,683</w:t>
      </w:r>
      <w:r w:rsidRPr="00503DE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3DE0">
        <w:rPr>
          <w:rFonts w:asciiTheme="majorBidi" w:hAnsiTheme="majorBidi" w:cs="Angsana New" w:hint="cs"/>
          <w:sz w:val="30"/>
          <w:szCs w:val="30"/>
          <w:cs/>
        </w:rPr>
        <w:t>ล้านรูเปีย</w:t>
      </w:r>
      <w:r w:rsidRPr="00503DE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3DE0">
        <w:rPr>
          <w:rFonts w:asciiTheme="majorBidi" w:hAnsiTheme="majorBidi" w:cs="Angsana New" w:hint="cs"/>
          <w:sz w:val="30"/>
          <w:szCs w:val="30"/>
          <w:cs/>
        </w:rPr>
        <w:t>หรือเทียบเท่ากับ</w:t>
      </w:r>
      <w:r w:rsidRPr="00503DE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B3D33" w:rsidRPr="00503DE0">
        <w:rPr>
          <w:rFonts w:asciiTheme="majorBidi" w:hAnsiTheme="majorBidi" w:cs="Angsana New"/>
          <w:sz w:val="30"/>
          <w:szCs w:val="30"/>
        </w:rPr>
        <w:t>12</w:t>
      </w:r>
      <w:r w:rsidR="004903C4">
        <w:rPr>
          <w:rFonts w:asciiTheme="majorBidi" w:hAnsiTheme="majorBidi" w:cs="Angsana New"/>
          <w:sz w:val="30"/>
          <w:szCs w:val="30"/>
        </w:rPr>
        <w:t>6</w:t>
      </w:r>
      <w:r w:rsidRPr="00503DE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3DE0">
        <w:rPr>
          <w:rFonts w:asciiTheme="majorBidi" w:hAnsiTheme="majorBidi" w:cs="Angsana New" w:hint="cs"/>
          <w:sz w:val="30"/>
          <w:szCs w:val="30"/>
          <w:cs/>
        </w:rPr>
        <w:t xml:space="preserve">ล้านบาท </w:t>
      </w:r>
      <w:r w:rsidRPr="00503DE0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503DE0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Pr="00503DE0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Pr="00503DE0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503DE0">
        <w:rPr>
          <w:rFonts w:asciiTheme="majorBidi" w:hAnsiTheme="majorBidi" w:cs="Angsana New"/>
          <w:i/>
          <w:iCs/>
          <w:sz w:val="30"/>
          <w:szCs w:val="30"/>
        </w:rPr>
        <w:t>2</w:t>
      </w:r>
      <w:r w:rsidR="00CD40F4" w:rsidRPr="00503DE0">
        <w:rPr>
          <w:rFonts w:asciiTheme="majorBidi" w:hAnsiTheme="majorBidi" w:cs="Angsana New"/>
          <w:i/>
          <w:iCs/>
          <w:sz w:val="30"/>
          <w:szCs w:val="30"/>
        </w:rPr>
        <w:t>566</w:t>
      </w:r>
      <w:r w:rsidRPr="00503DE0">
        <w:rPr>
          <w:rFonts w:asciiTheme="majorBidi" w:hAnsiTheme="majorBidi" w:cs="Angsana New"/>
          <w:i/>
          <w:iCs/>
          <w:sz w:val="30"/>
          <w:szCs w:val="30"/>
        </w:rPr>
        <w:t xml:space="preserve">: </w:t>
      </w:r>
      <w:r w:rsidR="00D20D21" w:rsidRPr="00503DE0">
        <w:rPr>
          <w:rFonts w:asciiTheme="majorBidi" w:hAnsiTheme="majorBidi" w:cs="Angsana New"/>
          <w:i/>
          <w:iCs/>
          <w:sz w:val="30"/>
          <w:szCs w:val="30"/>
        </w:rPr>
        <w:t>2</w:t>
      </w:r>
      <w:r w:rsidR="00CD40F4" w:rsidRPr="00503DE0">
        <w:rPr>
          <w:rFonts w:asciiTheme="majorBidi" w:hAnsiTheme="majorBidi" w:cs="Angsana New"/>
          <w:i/>
          <w:iCs/>
          <w:sz w:val="30"/>
          <w:szCs w:val="30"/>
        </w:rPr>
        <w:t>7</w:t>
      </w:r>
      <w:r w:rsidR="00D20D21" w:rsidRPr="00503DE0">
        <w:rPr>
          <w:rFonts w:asciiTheme="majorBidi" w:hAnsiTheme="majorBidi" w:cs="Angsana New"/>
          <w:i/>
          <w:iCs/>
          <w:sz w:val="30"/>
          <w:szCs w:val="30"/>
        </w:rPr>
        <w:t>,</w:t>
      </w:r>
      <w:r w:rsidR="00CD40F4" w:rsidRPr="00503DE0">
        <w:rPr>
          <w:rFonts w:asciiTheme="majorBidi" w:hAnsiTheme="majorBidi" w:cs="Angsana New"/>
          <w:i/>
          <w:iCs/>
          <w:sz w:val="30"/>
          <w:szCs w:val="30"/>
        </w:rPr>
        <w:t>4</w:t>
      </w:r>
      <w:r w:rsidR="00D20D21" w:rsidRPr="00503DE0">
        <w:rPr>
          <w:rFonts w:asciiTheme="majorBidi" w:hAnsiTheme="majorBidi" w:cs="Angsana New"/>
          <w:i/>
          <w:iCs/>
          <w:sz w:val="30"/>
          <w:szCs w:val="30"/>
        </w:rPr>
        <w:t>1</w:t>
      </w:r>
      <w:r w:rsidR="00CD40F4" w:rsidRPr="00503DE0">
        <w:rPr>
          <w:rFonts w:asciiTheme="majorBidi" w:hAnsiTheme="majorBidi" w:cs="Angsana New"/>
          <w:i/>
          <w:iCs/>
          <w:sz w:val="30"/>
          <w:szCs w:val="30"/>
        </w:rPr>
        <w:t>4</w:t>
      </w:r>
      <w:r w:rsidRPr="00503DE0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Pr="00503DE0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ล้านรูเปีย หรือเทียบเท่ากับ </w:t>
      </w:r>
      <w:r w:rsidR="00CD40F4" w:rsidRPr="00503DE0">
        <w:rPr>
          <w:rFonts w:asciiTheme="majorBidi" w:hAnsiTheme="majorBidi" w:cs="Angsana New"/>
          <w:i/>
          <w:iCs/>
          <w:sz w:val="30"/>
          <w:szCs w:val="30"/>
        </w:rPr>
        <w:t>6</w:t>
      </w:r>
      <w:r w:rsidR="00D20D21" w:rsidRPr="00503DE0">
        <w:rPr>
          <w:rFonts w:asciiTheme="majorBidi" w:hAnsiTheme="majorBidi" w:cs="Angsana New"/>
          <w:i/>
          <w:iCs/>
          <w:sz w:val="30"/>
          <w:szCs w:val="30"/>
        </w:rPr>
        <w:t>1</w:t>
      </w:r>
      <w:r w:rsidRPr="00503DE0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Pr="00503DE0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Pr="00503DE0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503DE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3DE0">
        <w:rPr>
          <w:rFonts w:asciiTheme="majorBidi" w:hAnsiTheme="majorBidi" w:cs="Angsana New" w:hint="cs"/>
          <w:sz w:val="30"/>
          <w:szCs w:val="30"/>
          <w:cs/>
        </w:rPr>
        <w:t>มีอัตราดอกเบี้ย</w:t>
      </w:r>
      <w:r w:rsidR="00BB0C82" w:rsidRPr="00503DE0">
        <w:rPr>
          <w:rFonts w:asciiTheme="majorBidi" w:hAnsiTheme="majorBidi" w:cs="Angsana New"/>
          <w:sz w:val="30"/>
          <w:szCs w:val="30"/>
          <w:cs/>
        </w:rPr>
        <w:br/>
      </w:r>
      <w:r w:rsidRPr="00503DE0">
        <w:rPr>
          <w:rFonts w:asciiTheme="majorBidi" w:hAnsiTheme="majorBidi" w:cs="Angsana New" w:hint="cs"/>
          <w:sz w:val="30"/>
          <w:szCs w:val="30"/>
          <w:cs/>
        </w:rPr>
        <w:t>ร้อยละ</w:t>
      </w:r>
      <w:r w:rsidRPr="00503DE0">
        <w:rPr>
          <w:rFonts w:asciiTheme="majorBidi" w:hAnsiTheme="majorBidi" w:cs="Angsana New"/>
          <w:sz w:val="30"/>
          <w:szCs w:val="30"/>
        </w:rPr>
        <w:t xml:space="preserve"> </w:t>
      </w:r>
      <w:r w:rsidR="00CD40F4" w:rsidRPr="00503DE0">
        <w:rPr>
          <w:rFonts w:asciiTheme="majorBidi" w:hAnsiTheme="majorBidi" w:cs="Angsana New"/>
          <w:sz w:val="30"/>
          <w:szCs w:val="30"/>
        </w:rPr>
        <w:t>7</w:t>
      </w:r>
      <w:r w:rsidRPr="00503DE0">
        <w:rPr>
          <w:rFonts w:asciiTheme="majorBidi" w:hAnsiTheme="majorBidi" w:cs="Angsana New"/>
          <w:sz w:val="30"/>
          <w:szCs w:val="30"/>
        </w:rPr>
        <w:t xml:space="preserve">.3 </w:t>
      </w:r>
      <w:r w:rsidRPr="00503DE0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Pr="00503DE0">
        <w:rPr>
          <w:rFonts w:asciiTheme="majorBidi" w:hAnsiTheme="majorBidi" w:cs="Angsana New"/>
          <w:sz w:val="30"/>
          <w:szCs w:val="30"/>
        </w:rPr>
        <w:t xml:space="preserve"> </w:t>
      </w:r>
      <w:r w:rsidRPr="00503DE0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503DE0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Pr="00503DE0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Pr="00503DE0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503DE0">
        <w:rPr>
          <w:rFonts w:asciiTheme="majorBidi" w:hAnsiTheme="majorBidi" w:cs="Angsana New"/>
          <w:i/>
          <w:iCs/>
          <w:sz w:val="30"/>
          <w:szCs w:val="30"/>
        </w:rPr>
        <w:t>2</w:t>
      </w:r>
      <w:r w:rsidR="00CD40F4" w:rsidRPr="00503DE0">
        <w:rPr>
          <w:rFonts w:asciiTheme="majorBidi" w:hAnsiTheme="majorBidi" w:cs="Angsana New"/>
          <w:i/>
          <w:iCs/>
          <w:sz w:val="30"/>
          <w:szCs w:val="30"/>
        </w:rPr>
        <w:t>566</w:t>
      </w:r>
      <w:r w:rsidRPr="00503DE0">
        <w:rPr>
          <w:rFonts w:asciiTheme="majorBidi" w:hAnsiTheme="majorBidi" w:cs="Angsana New"/>
          <w:i/>
          <w:iCs/>
          <w:sz w:val="30"/>
          <w:szCs w:val="30"/>
        </w:rPr>
        <w:t xml:space="preserve">: </w:t>
      </w:r>
      <w:r w:rsidRPr="00503DE0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ร้อยละ </w:t>
      </w:r>
      <w:r w:rsidR="00CD40F4" w:rsidRPr="00503DE0">
        <w:rPr>
          <w:rFonts w:asciiTheme="majorBidi" w:hAnsiTheme="majorBidi" w:cs="Angsana New"/>
          <w:i/>
          <w:iCs/>
          <w:sz w:val="30"/>
          <w:szCs w:val="30"/>
        </w:rPr>
        <w:t>7</w:t>
      </w:r>
      <w:r w:rsidRPr="00503DE0">
        <w:rPr>
          <w:rFonts w:asciiTheme="majorBidi" w:hAnsiTheme="majorBidi" w:cs="Angsana New"/>
          <w:i/>
          <w:iCs/>
          <w:sz w:val="30"/>
          <w:szCs w:val="30"/>
        </w:rPr>
        <w:t xml:space="preserve">.3 </w:t>
      </w:r>
      <w:r w:rsidRPr="00503DE0">
        <w:rPr>
          <w:rFonts w:asciiTheme="majorBidi" w:hAnsiTheme="majorBidi" w:cs="Angsana New" w:hint="cs"/>
          <w:i/>
          <w:iCs/>
          <w:sz w:val="30"/>
          <w:szCs w:val="30"/>
          <w:cs/>
        </w:rPr>
        <w:t>ต่อปี</w:t>
      </w:r>
      <w:r w:rsidRPr="00503DE0">
        <w:rPr>
          <w:rFonts w:asciiTheme="majorBidi" w:hAnsiTheme="majorBidi" w:cs="Angsana New"/>
          <w:i/>
          <w:iCs/>
          <w:sz w:val="30"/>
          <w:szCs w:val="30"/>
        </w:rPr>
        <w:t>)</w:t>
      </w:r>
    </w:p>
    <w:p w14:paraId="33482BF9" w14:textId="77777777" w:rsidR="004710DA" w:rsidRDefault="004710DA" w:rsidP="00C42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5A8C745F" w14:textId="35297131" w:rsidR="004710DA" w:rsidRDefault="00CD40F4" w:rsidP="0047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 w:rsidRPr="00CD40F4">
        <w:rPr>
          <w:rFonts w:asciiTheme="majorBidi" w:hAnsiTheme="majorBidi" w:cs="Angsana New"/>
          <w:sz w:val="30"/>
          <w:szCs w:val="30"/>
        </w:rPr>
        <w:t>9</w:t>
      </w:r>
      <w:r w:rsidR="004710DA">
        <w:rPr>
          <w:rFonts w:asciiTheme="majorBidi" w:hAnsiTheme="majorBidi" w:cs="Angsana New"/>
          <w:sz w:val="30"/>
          <w:szCs w:val="30"/>
        </w:rPr>
        <w:t>.2</w:t>
      </w:r>
      <w:r w:rsidR="004710DA">
        <w:rPr>
          <w:rFonts w:asciiTheme="majorBidi" w:hAnsiTheme="majorBidi" w:cs="Angsana New"/>
          <w:sz w:val="30"/>
          <w:szCs w:val="30"/>
        </w:rPr>
        <w:tab/>
      </w:r>
      <w:r w:rsidR="004710DA">
        <w:rPr>
          <w:rFonts w:asciiTheme="majorBidi" w:hAnsiTheme="majorBidi" w:cs="Angsana New" w:hint="cs"/>
          <w:sz w:val="30"/>
          <w:szCs w:val="30"/>
          <w:cs/>
        </w:rPr>
        <w:t>เงินกู้ยืมระยะยาวจากสถาบันการเงิน</w:t>
      </w:r>
    </w:p>
    <w:p w14:paraId="4D0D27BC" w14:textId="48B20D92" w:rsidR="00563DA2" w:rsidRDefault="00563DA2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0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461"/>
        <w:gridCol w:w="1223"/>
        <w:gridCol w:w="236"/>
        <w:gridCol w:w="1226"/>
        <w:gridCol w:w="236"/>
        <w:gridCol w:w="1223"/>
        <w:gridCol w:w="236"/>
        <w:gridCol w:w="1226"/>
      </w:tblGrid>
      <w:tr w:rsidR="00563DA2" w:rsidRPr="00563DA2" w14:paraId="456ADCE6" w14:textId="77777777" w:rsidTr="00806798">
        <w:tc>
          <w:tcPr>
            <w:tcW w:w="3240" w:type="dxa"/>
            <w:vAlign w:val="bottom"/>
          </w:tcPr>
          <w:p w14:paraId="59294C45" w14:textId="77777777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61" w:type="dxa"/>
            <w:vAlign w:val="bottom"/>
          </w:tcPr>
          <w:p w14:paraId="205FE230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5" w:type="dxa"/>
            <w:gridSpan w:val="3"/>
            <w:vAlign w:val="bottom"/>
          </w:tcPr>
          <w:p w14:paraId="19750D3A" w14:textId="625E7778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การเงินรวม</w:t>
            </w:r>
          </w:p>
        </w:tc>
        <w:tc>
          <w:tcPr>
            <w:tcW w:w="236" w:type="dxa"/>
            <w:vAlign w:val="bottom"/>
          </w:tcPr>
          <w:p w14:paraId="3A892FFB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5" w:type="dxa"/>
            <w:gridSpan w:val="3"/>
            <w:vAlign w:val="bottom"/>
          </w:tcPr>
          <w:p w14:paraId="3C0275B8" w14:textId="4FC69806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63DA2" w:rsidRPr="00563DA2" w14:paraId="2C5338FA" w14:textId="77777777" w:rsidTr="00806798">
        <w:tc>
          <w:tcPr>
            <w:tcW w:w="3240" w:type="dxa"/>
            <w:vAlign w:val="bottom"/>
          </w:tcPr>
          <w:p w14:paraId="2A20A8C0" w14:textId="77777777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61" w:type="dxa"/>
            <w:vAlign w:val="bottom"/>
          </w:tcPr>
          <w:p w14:paraId="41F68EDD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2AD38835" w14:textId="5180632F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26C3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97D2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</w:t>
            </w:r>
            <w:r w:rsidR="00B26C3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ายน</w:t>
            </w:r>
          </w:p>
        </w:tc>
        <w:tc>
          <w:tcPr>
            <w:tcW w:w="236" w:type="dxa"/>
            <w:vAlign w:val="bottom"/>
          </w:tcPr>
          <w:p w14:paraId="101D1D84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480216A3" w14:textId="042712A5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vAlign w:val="bottom"/>
          </w:tcPr>
          <w:p w14:paraId="132B4236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7D97C0AB" w14:textId="0875578B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26C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97D2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</w:t>
            </w:r>
            <w:r w:rsidR="00B26C3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ายน</w:t>
            </w:r>
          </w:p>
        </w:tc>
        <w:tc>
          <w:tcPr>
            <w:tcW w:w="236" w:type="dxa"/>
            <w:vAlign w:val="bottom"/>
          </w:tcPr>
          <w:p w14:paraId="41C76305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192E9D3F" w14:textId="3BAB38F3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63DA2" w:rsidRPr="00563DA2" w14:paraId="689A13FE" w14:textId="77777777" w:rsidTr="00806798">
        <w:tc>
          <w:tcPr>
            <w:tcW w:w="3240" w:type="dxa"/>
            <w:vAlign w:val="bottom"/>
          </w:tcPr>
          <w:p w14:paraId="0FBDA66A" w14:textId="77777777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61" w:type="dxa"/>
            <w:vAlign w:val="bottom"/>
          </w:tcPr>
          <w:p w14:paraId="79A5F0F1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6E1955D8" w14:textId="58FB7600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  <w:tc>
          <w:tcPr>
            <w:tcW w:w="236" w:type="dxa"/>
            <w:vAlign w:val="bottom"/>
          </w:tcPr>
          <w:p w14:paraId="5CFF28E4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43D0A28C" w14:textId="454A947A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  <w:tc>
          <w:tcPr>
            <w:tcW w:w="236" w:type="dxa"/>
            <w:vAlign w:val="bottom"/>
          </w:tcPr>
          <w:p w14:paraId="35F8A808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1F530636" w14:textId="665BF09A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  <w:tc>
          <w:tcPr>
            <w:tcW w:w="236" w:type="dxa"/>
            <w:vAlign w:val="bottom"/>
          </w:tcPr>
          <w:p w14:paraId="4F220E26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68859B0C" w14:textId="27559F49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563DA2" w:rsidRPr="00563DA2" w14:paraId="23C6C6FE" w14:textId="77777777" w:rsidTr="00806798">
        <w:tc>
          <w:tcPr>
            <w:tcW w:w="3240" w:type="dxa"/>
            <w:vAlign w:val="bottom"/>
          </w:tcPr>
          <w:p w14:paraId="79FDE20B" w14:textId="77777777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61" w:type="dxa"/>
            <w:vAlign w:val="bottom"/>
          </w:tcPr>
          <w:p w14:paraId="1BD5B9FB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06" w:type="dxa"/>
            <w:gridSpan w:val="7"/>
            <w:vAlign w:val="bottom"/>
          </w:tcPr>
          <w:p w14:paraId="714CA0EE" w14:textId="3311205A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Arial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63DA2" w:rsidRPr="00563DA2" w14:paraId="4DDE6A5C" w14:textId="77777777" w:rsidTr="00806798">
        <w:tc>
          <w:tcPr>
            <w:tcW w:w="3240" w:type="dxa"/>
          </w:tcPr>
          <w:p w14:paraId="31144D97" w14:textId="315E43F6" w:rsidR="00563DA2" w:rsidRPr="00563DA2" w:rsidRDefault="00A975C1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ส่วนที่ถึงกำหนดชำระภายในหนึ่งปี</w:t>
            </w:r>
          </w:p>
        </w:tc>
        <w:tc>
          <w:tcPr>
            <w:tcW w:w="461" w:type="dxa"/>
            <w:vAlign w:val="bottom"/>
          </w:tcPr>
          <w:p w14:paraId="72F17424" w14:textId="77777777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34018490" w14:textId="2759B181" w:rsidR="00563DA2" w:rsidRPr="008168DA" w:rsidRDefault="00E56DF5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18,535</w:t>
            </w:r>
          </w:p>
        </w:tc>
        <w:tc>
          <w:tcPr>
            <w:tcW w:w="236" w:type="dxa"/>
            <w:vAlign w:val="bottom"/>
          </w:tcPr>
          <w:p w14:paraId="394748FA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7EC76F4A" w14:textId="68E44D6D" w:rsidR="00563DA2" w:rsidRPr="00563DA2" w:rsidRDefault="003D148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,3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</w:p>
        </w:tc>
        <w:tc>
          <w:tcPr>
            <w:tcW w:w="236" w:type="dxa"/>
            <w:vAlign w:val="bottom"/>
          </w:tcPr>
          <w:p w14:paraId="44056D3B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1F3C5A4F" w14:textId="79C82C67" w:rsidR="00563DA2" w:rsidRPr="00563DA2" w:rsidRDefault="008168DA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961556C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56171070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563D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3DA2" w:rsidRPr="00563DA2" w14:paraId="54AE095A" w14:textId="77777777" w:rsidTr="00806798">
        <w:tc>
          <w:tcPr>
            <w:tcW w:w="3240" w:type="dxa"/>
          </w:tcPr>
          <w:p w14:paraId="68A324CF" w14:textId="329C888F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ส่วนที่ไม่หมุนเวียน</w:t>
            </w:r>
          </w:p>
        </w:tc>
        <w:tc>
          <w:tcPr>
            <w:tcW w:w="461" w:type="dxa"/>
            <w:vAlign w:val="bottom"/>
          </w:tcPr>
          <w:p w14:paraId="55C80DC9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76C5CA22" w14:textId="0D706247" w:rsidR="00563DA2" w:rsidRPr="00563DA2" w:rsidRDefault="00E56DF5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46,601</w:t>
            </w:r>
          </w:p>
        </w:tc>
        <w:tc>
          <w:tcPr>
            <w:tcW w:w="236" w:type="dxa"/>
            <w:vAlign w:val="bottom"/>
          </w:tcPr>
          <w:p w14:paraId="1CE86CB2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1B9EA356" w14:textId="58DEA596" w:rsidR="00563DA2" w:rsidRPr="00563DA2" w:rsidRDefault="00CD40F4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3D14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3D14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2FECD656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2BE76EA5" w14:textId="0F5C53F2" w:rsidR="00563DA2" w:rsidRPr="00563DA2" w:rsidRDefault="008168DA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88C7BC4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70750782" w14:textId="77777777" w:rsidR="00563DA2" w:rsidRPr="00563DA2" w:rsidRDefault="00563DA2" w:rsidP="0080679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3D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63DA2" w:rsidRPr="00563DA2" w14:paraId="149A8F60" w14:textId="77777777" w:rsidTr="00806798">
        <w:tc>
          <w:tcPr>
            <w:tcW w:w="3240" w:type="dxa"/>
          </w:tcPr>
          <w:p w14:paraId="0C08B0B9" w14:textId="28FC7135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3DA2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 w:bidi="th-TH"/>
              </w:rPr>
              <w:t>รวมเงินกู้ยืมระยะยาวจาก</w:t>
            </w:r>
            <w:r w:rsidR="00806798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br/>
              <w:t xml:space="preserve">   </w:t>
            </w:r>
            <w:r w:rsidRPr="00563DA2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 w:bidi="th-TH"/>
              </w:rPr>
              <w:t>สถาบันการเงิน</w:t>
            </w:r>
          </w:p>
        </w:tc>
        <w:tc>
          <w:tcPr>
            <w:tcW w:w="461" w:type="dxa"/>
            <w:vAlign w:val="bottom"/>
          </w:tcPr>
          <w:p w14:paraId="44705770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D7404D" w14:textId="26972E89" w:rsidR="00563DA2" w:rsidRPr="00563DA2" w:rsidRDefault="00E56DF5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65,136</w:t>
            </w:r>
          </w:p>
        </w:tc>
        <w:tc>
          <w:tcPr>
            <w:tcW w:w="236" w:type="dxa"/>
            <w:vAlign w:val="bottom"/>
          </w:tcPr>
          <w:p w14:paraId="70CA90ED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26D4D4" w14:textId="2A3A63C4" w:rsidR="00563DA2" w:rsidRPr="00563DA2" w:rsidRDefault="00CD40F4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</w:t>
            </w:r>
            <w:r w:rsidR="003D14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449</w:t>
            </w:r>
          </w:p>
        </w:tc>
        <w:tc>
          <w:tcPr>
            <w:tcW w:w="236" w:type="dxa"/>
            <w:vAlign w:val="bottom"/>
          </w:tcPr>
          <w:p w14:paraId="3ABF7EE4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3BB4E" w14:textId="640D2D60" w:rsidR="00563DA2" w:rsidRPr="00563DA2" w:rsidRDefault="008168DA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5E58E4D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91208E" w14:textId="77777777" w:rsidR="00563DA2" w:rsidRPr="00563DA2" w:rsidRDefault="00563DA2" w:rsidP="0080679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63D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71BF7646" w14:textId="19FAA00F" w:rsidR="00D20D21" w:rsidRDefault="00D20D21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EDB0E48" w14:textId="77777777" w:rsidR="00D20D21" w:rsidRDefault="00D20D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F5D1070" w14:textId="0C922EBF" w:rsidR="00A975C1" w:rsidRPr="008623FD" w:rsidRDefault="00A975C1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8623FD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การเปลี่ยนแปลงของเงินกู้ยืมระยะยาวจากสถาบันการเงินในระหว่างงวดแสดงได้ดังน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71C4A0E3" w14:textId="77777777" w:rsidR="00A975C1" w:rsidRDefault="00A975C1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0"/>
        <w:gridCol w:w="734"/>
        <w:gridCol w:w="2007"/>
      </w:tblGrid>
      <w:tr w:rsidR="00563DA2" w:rsidRPr="00563DA2" w14:paraId="4C35D2F1" w14:textId="77777777" w:rsidTr="00806798">
        <w:tc>
          <w:tcPr>
            <w:tcW w:w="6570" w:type="dxa"/>
            <w:vAlign w:val="bottom"/>
          </w:tcPr>
          <w:p w14:paraId="0CD46AD0" w14:textId="66D53FAF" w:rsidR="00563DA2" w:rsidRPr="00563DA2" w:rsidRDefault="00563DA2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3D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E97D2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 w:rsidR="00B26C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="00E97D2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้า</w:t>
            </w:r>
            <w:r w:rsidRPr="00563D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563D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B26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Pr="00563D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97D2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</w:t>
            </w:r>
            <w:r w:rsidR="00B26C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2</w:t>
            </w:r>
            <w:r w:rsidR="00CD40F4" w:rsidRPr="00CD40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734" w:type="dxa"/>
          </w:tcPr>
          <w:p w14:paraId="4C125C18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  <w:vAlign w:val="bottom"/>
          </w:tcPr>
          <w:p w14:paraId="7763D6D6" w14:textId="179FEE63" w:rsidR="00563DA2" w:rsidRPr="00563DA2" w:rsidRDefault="00563DA2" w:rsidP="00D2581A">
            <w:pPr>
              <w:pStyle w:val="block"/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การเงินรวม</w:t>
            </w:r>
          </w:p>
        </w:tc>
      </w:tr>
      <w:tr w:rsidR="00563DA2" w:rsidRPr="00563DA2" w14:paraId="329B683C" w14:textId="77777777" w:rsidTr="00806798">
        <w:tc>
          <w:tcPr>
            <w:tcW w:w="6570" w:type="dxa"/>
          </w:tcPr>
          <w:p w14:paraId="47EA437D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dxa"/>
          </w:tcPr>
          <w:p w14:paraId="012BE762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0C584D55" w14:textId="25EC74FA" w:rsidR="00563DA2" w:rsidRPr="00563DA2" w:rsidRDefault="00563DA2" w:rsidP="00D2581A">
            <w:pPr>
              <w:pStyle w:val="block"/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63DA2" w:rsidRPr="00563DA2" w14:paraId="6014F311" w14:textId="77777777" w:rsidTr="00806798">
        <w:tc>
          <w:tcPr>
            <w:tcW w:w="6570" w:type="dxa"/>
          </w:tcPr>
          <w:p w14:paraId="4AE9F9BB" w14:textId="6BE6E929" w:rsidR="00563DA2" w:rsidRPr="00563DA2" w:rsidRDefault="00563DA2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734" w:type="dxa"/>
          </w:tcPr>
          <w:p w14:paraId="0D1E52E7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5F5F24D5" w14:textId="5DC427ED" w:rsidR="00563DA2" w:rsidRPr="00563DA2" w:rsidRDefault="00CD40F4" w:rsidP="00806798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  <w:r w:rsidR="00563DA2" w:rsidRPr="00563D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449</w:t>
            </w:r>
          </w:p>
        </w:tc>
      </w:tr>
      <w:tr w:rsidR="008E0C44" w:rsidRPr="00563DA2" w14:paraId="5442A7B1" w14:textId="77777777" w:rsidTr="00806798">
        <w:tc>
          <w:tcPr>
            <w:tcW w:w="6570" w:type="dxa"/>
          </w:tcPr>
          <w:p w14:paraId="157E005E" w14:textId="5AB160F3" w:rsidR="008E0C44" w:rsidRPr="00563DA2" w:rsidRDefault="007D3AEA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734" w:type="dxa"/>
          </w:tcPr>
          <w:p w14:paraId="1DE0D1B8" w14:textId="77777777" w:rsidR="008E0C44" w:rsidRPr="00563DA2" w:rsidRDefault="008E0C44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54DA42D4" w14:textId="6F949247" w:rsidR="008E0C44" w:rsidRPr="00A07C74" w:rsidRDefault="00A07C74" w:rsidP="00806798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(9,844)</w:t>
            </w:r>
          </w:p>
        </w:tc>
      </w:tr>
      <w:tr w:rsidR="00563DA2" w:rsidRPr="00563DA2" w14:paraId="4FDC7855" w14:textId="77777777" w:rsidTr="00806798">
        <w:tc>
          <w:tcPr>
            <w:tcW w:w="6570" w:type="dxa"/>
          </w:tcPr>
          <w:p w14:paraId="4C4A77F1" w14:textId="29919D2B" w:rsidR="00563DA2" w:rsidRPr="00563DA2" w:rsidRDefault="00563DA2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ตัดจำหน่ายค่าธรรมเนียมทางการเงิน</w:t>
            </w:r>
          </w:p>
        </w:tc>
        <w:tc>
          <w:tcPr>
            <w:tcW w:w="734" w:type="dxa"/>
          </w:tcPr>
          <w:p w14:paraId="5FE83E14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6BA263D3" w14:textId="3F4751B2" w:rsidR="00563DA2" w:rsidRPr="00563DA2" w:rsidRDefault="00A07C74" w:rsidP="00D2581A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</w:tr>
      <w:tr w:rsidR="00563DA2" w:rsidRPr="00563DA2" w14:paraId="6BBA99AF" w14:textId="77777777" w:rsidTr="00806798">
        <w:tc>
          <w:tcPr>
            <w:tcW w:w="6570" w:type="dxa"/>
          </w:tcPr>
          <w:p w14:paraId="258D9B0B" w14:textId="21514A0A" w:rsidR="00563DA2" w:rsidRPr="00563DA2" w:rsidRDefault="00563DA2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734" w:type="dxa"/>
          </w:tcPr>
          <w:p w14:paraId="4481BC7A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40287919" w14:textId="23310C2E" w:rsidR="00563DA2" w:rsidRPr="00563DA2" w:rsidRDefault="00A07C74" w:rsidP="00806798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(2,655)</w:t>
            </w:r>
          </w:p>
        </w:tc>
      </w:tr>
      <w:tr w:rsidR="00563DA2" w:rsidRPr="0007056F" w14:paraId="75297F0F" w14:textId="77777777" w:rsidTr="00806798">
        <w:tc>
          <w:tcPr>
            <w:tcW w:w="6570" w:type="dxa"/>
          </w:tcPr>
          <w:p w14:paraId="70A6B419" w14:textId="4908DBA8" w:rsidR="00563DA2" w:rsidRPr="0007056F" w:rsidRDefault="003D128F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56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734" w:type="dxa"/>
          </w:tcPr>
          <w:p w14:paraId="46582814" w14:textId="77777777" w:rsidR="00563DA2" w:rsidRPr="0007056F" w:rsidRDefault="00563DA2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single" w:sz="4" w:space="0" w:color="auto"/>
              <w:bottom w:val="double" w:sz="4" w:space="0" w:color="auto"/>
            </w:tcBorders>
          </w:tcPr>
          <w:p w14:paraId="3F0670FD" w14:textId="3A10A4A5" w:rsidR="00563DA2" w:rsidRPr="0007056F" w:rsidRDefault="0050112E" w:rsidP="00806798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65,136</w:t>
            </w:r>
          </w:p>
        </w:tc>
      </w:tr>
    </w:tbl>
    <w:p w14:paraId="48D8006B" w14:textId="77777777" w:rsidR="003D128F" w:rsidRDefault="003D128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</w:p>
    <w:p w14:paraId="20CAE76C" w14:textId="4E393591" w:rsidR="008A73C5" w:rsidRDefault="003D128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3D128F">
        <w:rPr>
          <w:rFonts w:asciiTheme="majorBidi" w:hAnsiTheme="majorBidi" w:cs="Angsana New" w:hint="cs"/>
          <w:sz w:val="30"/>
          <w:szCs w:val="30"/>
          <w:cs/>
        </w:rPr>
        <w:t>ณ</w:t>
      </w:r>
      <w:r w:rsidRPr="003D128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D128F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3D128F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</w:t>
      </w:r>
      <w:r w:rsidR="008238FF">
        <w:rPr>
          <w:rFonts w:asciiTheme="majorBidi" w:hAnsiTheme="majorBidi" w:cs="Angsana New"/>
          <w:sz w:val="30"/>
          <w:szCs w:val="30"/>
        </w:rPr>
        <w:t>0</w:t>
      </w:r>
      <w:r w:rsidRPr="003D128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97D27">
        <w:rPr>
          <w:rFonts w:asciiTheme="majorBidi" w:hAnsiTheme="majorBidi" w:cs="Angsana New" w:hint="cs"/>
          <w:sz w:val="30"/>
          <w:szCs w:val="30"/>
          <w:cs/>
        </w:rPr>
        <w:t>กันย</w:t>
      </w:r>
      <w:r w:rsidR="008238FF">
        <w:rPr>
          <w:rFonts w:asciiTheme="majorBidi" w:hAnsiTheme="majorBidi" w:cs="Angsana New" w:hint="cs"/>
          <w:sz w:val="30"/>
          <w:szCs w:val="30"/>
          <w:cs/>
        </w:rPr>
        <w:t>ายน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</w:t>
      </w:r>
      <w:r w:rsidR="00CD40F4" w:rsidRPr="00CD40F4">
        <w:rPr>
          <w:rFonts w:asciiTheme="majorBidi" w:hAnsiTheme="majorBidi" w:cs="Angsana New"/>
          <w:sz w:val="30"/>
          <w:szCs w:val="30"/>
        </w:rPr>
        <w:t>567</w:t>
      </w:r>
      <w:r w:rsidRPr="003D128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A29A4">
        <w:rPr>
          <w:rFonts w:asciiTheme="majorBidi" w:hAnsiTheme="majorBidi" w:cs="Angsana New" w:hint="cs"/>
          <w:sz w:val="30"/>
          <w:szCs w:val="30"/>
          <w:cs/>
        </w:rPr>
        <w:t>บริษัทย่อยในประเทศอินโดนีเซียมี</w:t>
      </w:r>
      <w:r w:rsidRPr="003D128F">
        <w:rPr>
          <w:rFonts w:asciiTheme="majorBidi" w:hAnsiTheme="majorBidi" w:cs="Angsana New" w:hint="cs"/>
          <w:sz w:val="30"/>
          <w:szCs w:val="30"/>
          <w:cs/>
        </w:rPr>
        <w:t>สัญญา</w:t>
      </w:r>
      <w:r w:rsidRPr="003811CA">
        <w:rPr>
          <w:rFonts w:asciiTheme="majorBidi" w:hAnsiTheme="majorBidi" w:cs="Angsana New" w:hint="cs"/>
          <w:sz w:val="30"/>
          <w:szCs w:val="30"/>
          <w:cs/>
        </w:rPr>
        <w:t>กู้ยืม</w:t>
      </w:r>
      <w:r w:rsidR="0007056F">
        <w:rPr>
          <w:rFonts w:asciiTheme="majorBidi" w:hAnsiTheme="majorBidi" w:cs="Angsana New" w:hint="cs"/>
          <w:sz w:val="30"/>
          <w:szCs w:val="30"/>
          <w:cs/>
        </w:rPr>
        <w:t>ระยะยาวจากสถาบันการเงินแห่งหนึ่ง</w:t>
      </w:r>
      <w:r w:rsidR="007A29A4">
        <w:rPr>
          <w:rFonts w:asciiTheme="majorBidi" w:hAnsiTheme="majorBidi" w:cs="Angsana New" w:hint="cs"/>
          <w:sz w:val="30"/>
          <w:szCs w:val="30"/>
          <w:cs/>
        </w:rPr>
        <w:t>ในประเท</w:t>
      </w:r>
      <w:r w:rsidR="00DB465B">
        <w:rPr>
          <w:rFonts w:asciiTheme="majorBidi" w:hAnsiTheme="majorBidi" w:cs="Angsana New" w:hint="cs"/>
          <w:sz w:val="30"/>
          <w:szCs w:val="30"/>
          <w:cs/>
        </w:rPr>
        <w:t>ศ</w:t>
      </w:r>
      <w:r w:rsidR="007A29A4">
        <w:rPr>
          <w:rFonts w:asciiTheme="majorBidi" w:hAnsiTheme="majorBidi" w:cs="Angsana New" w:hint="cs"/>
          <w:sz w:val="30"/>
          <w:szCs w:val="30"/>
          <w:cs/>
        </w:rPr>
        <w:t>อินโดนีเซีย</w:t>
      </w:r>
      <w:r w:rsidRPr="003811CA">
        <w:rPr>
          <w:rFonts w:asciiTheme="majorBidi" w:hAnsiTheme="majorBidi" w:cs="Angsana New" w:hint="cs"/>
          <w:sz w:val="30"/>
          <w:szCs w:val="30"/>
          <w:cs/>
        </w:rPr>
        <w:t>เพื่อใช้ในการลงทุนในที่ดิน</w:t>
      </w:r>
      <w:r w:rsidRPr="003811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811CA">
        <w:rPr>
          <w:rFonts w:asciiTheme="majorBidi" w:hAnsiTheme="majorBidi" w:cs="Angsana New" w:hint="cs"/>
          <w:sz w:val="30"/>
          <w:szCs w:val="30"/>
          <w:cs/>
        </w:rPr>
        <w:t>อาคาร</w:t>
      </w:r>
      <w:r w:rsidRPr="003811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811CA">
        <w:rPr>
          <w:rFonts w:asciiTheme="majorBidi" w:hAnsiTheme="majorBidi" w:cs="Angsana New" w:hint="cs"/>
          <w:sz w:val="30"/>
          <w:szCs w:val="30"/>
          <w:cs/>
        </w:rPr>
        <w:t>และอุปกรณ์</w:t>
      </w:r>
      <w:r w:rsidRPr="003811CA">
        <w:rPr>
          <w:rFonts w:asciiTheme="majorBidi" w:hAnsiTheme="majorBidi" w:cs="Angsana New"/>
          <w:sz w:val="30"/>
          <w:szCs w:val="30"/>
        </w:rPr>
        <w:t xml:space="preserve"> </w:t>
      </w:r>
      <w:r w:rsidRPr="003811CA">
        <w:rPr>
          <w:rFonts w:asciiTheme="majorBidi" w:hAnsiTheme="majorBidi" w:cs="Angsana New" w:hint="cs"/>
          <w:sz w:val="30"/>
          <w:szCs w:val="30"/>
          <w:cs/>
        </w:rPr>
        <w:t>เงินกู้ยืมระยะยาวจากสถาบันการเงินจำนวน</w:t>
      </w:r>
      <w:r w:rsidRPr="003811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811CA" w:rsidRPr="00297C29">
        <w:rPr>
          <w:rFonts w:asciiTheme="majorBidi" w:hAnsiTheme="majorBidi" w:cs="Angsana New"/>
          <w:sz w:val="30"/>
          <w:szCs w:val="30"/>
        </w:rPr>
        <w:t>3</w:t>
      </w:r>
      <w:r w:rsidR="000B6163">
        <w:rPr>
          <w:rFonts w:asciiTheme="majorBidi" w:hAnsiTheme="majorBidi" w:cs="Angsana New"/>
          <w:sz w:val="30"/>
          <w:szCs w:val="30"/>
        </w:rPr>
        <w:t>0</w:t>
      </w:r>
      <w:r w:rsidR="008E0C44" w:rsidRPr="00297C29">
        <w:rPr>
          <w:rFonts w:asciiTheme="majorBidi" w:hAnsiTheme="majorBidi" w:cs="Angsana New"/>
          <w:sz w:val="30"/>
          <w:szCs w:val="30"/>
        </w:rPr>
        <w:t>,</w:t>
      </w:r>
      <w:r w:rsidR="000B6163">
        <w:rPr>
          <w:rFonts w:asciiTheme="majorBidi" w:hAnsiTheme="majorBidi" w:cs="Angsana New"/>
          <w:sz w:val="30"/>
          <w:szCs w:val="30"/>
        </w:rPr>
        <w:t>437</w:t>
      </w:r>
      <w:r w:rsidRPr="00297C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97C29">
        <w:rPr>
          <w:rFonts w:asciiTheme="majorBidi" w:hAnsiTheme="majorBidi" w:cs="Angsana New" w:hint="cs"/>
          <w:sz w:val="30"/>
          <w:szCs w:val="30"/>
          <w:cs/>
        </w:rPr>
        <w:t>ล้านรูเปีย</w:t>
      </w:r>
      <w:r w:rsidRPr="00297C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97C29">
        <w:rPr>
          <w:rFonts w:asciiTheme="majorBidi" w:hAnsiTheme="majorBidi" w:cs="Angsana New" w:hint="cs"/>
          <w:sz w:val="30"/>
          <w:szCs w:val="30"/>
          <w:cs/>
        </w:rPr>
        <w:t>หรือเทียบเท่ากับ</w:t>
      </w:r>
      <w:r w:rsidRPr="00297C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07C74" w:rsidRPr="00297C29">
        <w:rPr>
          <w:rFonts w:asciiTheme="majorBidi" w:hAnsiTheme="majorBidi" w:cs="Angsana New"/>
          <w:sz w:val="30"/>
          <w:szCs w:val="30"/>
        </w:rPr>
        <w:t>65</w:t>
      </w:r>
      <w:r w:rsidRPr="00297C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97C29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07056F" w:rsidRPr="00297C2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A975C1" w:rsidRPr="00297C29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A975C1" w:rsidRPr="00297C29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="00A975C1" w:rsidRPr="00297C29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="00A975C1" w:rsidRPr="00297C29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A975C1" w:rsidRPr="00297C29">
        <w:rPr>
          <w:rFonts w:asciiTheme="majorBidi" w:hAnsiTheme="majorBidi" w:cs="Angsana New"/>
          <w:i/>
          <w:iCs/>
          <w:sz w:val="30"/>
          <w:szCs w:val="30"/>
        </w:rPr>
        <w:t>2</w:t>
      </w:r>
      <w:r w:rsidR="00CD40F4" w:rsidRPr="00297C29">
        <w:rPr>
          <w:rFonts w:asciiTheme="majorBidi" w:hAnsiTheme="majorBidi" w:cs="Angsana New"/>
          <w:i/>
          <w:iCs/>
          <w:sz w:val="30"/>
          <w:szCs w:val="30"/>
        </w:rPr>
        <w:t>566</w:t>
      </w:r>
      <w:r w:rsidR="00A975C1" w:rsidRPr="00297C29">
        <w:rPr>
          <w:rFonts w:asciiTheme="majorBidi" w:hAnsiTheme="majorBidi" w:cs="Angsana New"/>
          <w:i/>
          <w:iCs/>
          <w:sz w:val="30"/>
          <w:szCs w:val="30"/>
        </w:rPr>
        <w:t>: 3</w:t>
      </w:r>
      <w:r w:rsidR="00CD40F4" w:rsidRPr="00297C29">
        <w:rPr>
          <w:rFonts w:asciiTheme="majorBidi" w:hAnsiTheme="majorBidi" w:cs="Angsana New"/>
          <w:i/>
          <w:iCs/>
          <w:sz w:val="30"/>
          <w:szCs w:val="30"/>
        </w:rPr>
        <w:t>5</w:t>
      </w:r>
      <w:r w:rsidR="00A975C1" w:rsidRPr="00297C29">
        <w:rPr>
          <w:rFonts w:asciiTheme="majorBidi" w:hAnsiTheme="majorBidi" w:cs="Angsana New"/>
          <w:i/>
          <w:iCs/>
          <w:sz w:val="30"/>
          <w:szCs w:val="30"/>
        </w:rPr>
        <w:t xml:space="preserve">,000 </w:t>
      </w:r>
      <w:r w:rsidR="00A975C1" w:rsidRPr="00297C29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ล้านรูเปีย หรือเทียบเท่ากับ </w:t>
      </w:r>
      <w:r w:rsidR="00CD40F4" w:rsidRPr="00297C29">
        <w:rPr>
          <w:rFonts w:asciiTheme="majorBidi" w:hAnsiTheme="majorBidi" w:cs="Angsana New"/>
          <w:i/>
          <w:iCs/>
          <w:sz w:val="30"/>
          <w:szCs w:val="30"/>
        </w:rPr>
        <w:t>77</w:t>
      </w:r>
      <w:r w:rsidR="00A975C1" w:rsidRPr="00297C29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A975C1" w:rsidRPr="00297C29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A975C1" w:rsidRPr="00297C29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="00A975C1" w:rsidRPr="008E0C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E0C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A7C43" w:rsidRPr="00297C29">
        <w:rPr>
          <w:rFonts w:asciiTheme="majorBidi" w:hAnsiTheme="majorBidi" w:cs="Angsana New" w:hint="cs"/>
          <w:sz w:val="30"/>
          <w:szCs w:val="30"/>
          <w:cs/>
        </w:rPr>
        <w:t>มีอัตราดอกเบี้ยร้อยละ</w:t>
      </w:r>
      <w:r w:rsidR="002A7C43" w:rsidRPr="00297C29">
        <w:rPr>
          <w:rFonts w:asciiTheme="majorBidi" w:hAnsiTheme="majorBidi" w:cs="Angsana New"/>
          <w:sz w:val="30"/>
          <w:szCs w:val="30"/>
        </w:rPr>
        <w:t xml:space="preserve"> </w:t>
      </w:r>
      <w:r w:rsidR="00CD40F4" w:rsidRPr="00297C29">
        <w:rPr>
          <w:rFonts w:asciiTheme="majorBidi" w:hAnsiTheme="majorBidi" w:cs="Angsana New"/>
          <w:sz w:val="30"/>
          <w:szCs w:val="30"/>
        </w:rPr>
        <w:t>7</w:t>
      </w:r>
      <w:r w:rsidR="002A7C43" w:rsidRPr="00297C29">
        <w:rPr>
          <w:rFonts w:asciiTheme="majorBidi" w:hAnsiTheme="majorBidi" w:cs="Angsana New"/>
          <w:sz w:val="30"/>
          <w:szCs w:val="30"/>
        </w:rPr>
        <w:t xml:space="preserve">.3 </w:t>
      </w:r>
      <w:r w:rsidR="002A7C43" w:rsidRPr="00297C29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="002A7C43" w:rsidRPr="00297C29">
        <w:rPr>
          <w:rFonts w:asciiTheme="majorBidi" w:hAnsiTheme="majorBidi" w:cs="Angsana New"/>
          <w:sz w:val="30"/>
          <w:szCs w:val="30"/>
        </w:rPr>
        <w:t xml:space="preserve"> </w:t>
      </w:r>
      <w:r w:rsidR="002A7C43" w:rsidRPr="00297C29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2A7C43" w:rsidRPr="00297C29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="002A7C43" w:rsidRPr="00297C29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="002A7C43" w:rsidRPr="00297C29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2A7C43" w:rsidRPr="00297C29">
        <w:rPr>
          <w:rFonts w:asciiTheme="majorBidi" w:hAnsiTheme="majorBidi" w:cs="Angsana New"/>
          <w:i/>
          <w:iCs/>
          <w:sz w:val="30"/>
          <w:szCs w:val="30"/>
        </w:rPr>
        <w:t>2</w:t>
      </w:r>
      <w:r w:rsidR="00CD40F4" w:rsidRPr="00297C29">
        <w:rPr>
          <w:rFonts w:asciiTheme="majorBidi" w:hAnsiTheme="majorBidi" w:cs="Angsana New"/>
          <w:i/>
          <w:iCs/>
          <w:sz w:val="30"/>
          <w:szCs w:val="30"/>
        </w:rPr>
        <w:t>566</w:t>
      </w:r>
      <w:r w:rsidR="002A7C43" w:rsidRPr="00297C29">
        <w:rPr>
          <w:rFonts w:asciiTheme="majorBidi" w:hAnsiTheme="majorBidi" w:cs="Angsana New"/>
          <w:i/>
          <w:iCs/>
          <w:sz w:val="30"/>
          <w:szCs w:val="30"/>
        </w:rPr>
        <w:t xml:space="preserve">: </w:t>
      </w:r>
      <w:r w:rsidR="002A7C43" w:rsidRPr="00297C29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ร้อยละ </w:t>
      </w:r>
      <w:r w:rsidR="00CD40F4" w:rsidRPr="00297C29">
        <w:rPr>
          <w:rFonts w:asciiTheme="majorBidi" w:hAnsiTheme="majorBidi" w:cs="Angsana New"/>
          <w:i/>
          <w:iCs/>
          <w:sz w:val="30"/>
          <w:szCs w:val="30"/>
        </w:rPr>
        <w:t>7</w:t>
      </w:r>
      <w:r w:rsidR="002A7C43" w:rsidRPr="00297C29">
        <w:rPr>
          <w:rFonts w:asciiTheme="majorBidi" w:hAnsiTheme="majorBidi" w:cs="Angsana New"/>
          <w:i/>
          <w:iCs/>
          <w:sz w:val="30"/>
          <w:szCs w:val="30"/>
        </w:rPr>
        <w:t xml:space="preserve">.3 </w:t>
      </w:r>
      <w:r w:rsidR="002A7C43" w:rsidRPr="00297C29">
        <w:rPr>
          <w:rFonts w:asciiTheme="majorBidi" w:hAnsiTheme="majorBidi" w:cs="Angsana New" w:hint="cs"/>
          <w:i/>
          <w:iCs/>
          <w:sz w:val="30"/>
          <w:szCs w:val="30"/>
          <w:cs/>
        </w:rPr>
        <w:t>ต่อปี</w:t>
      </w:r>
      <w:r w:rsidR="002A7C43" w:rsidRPr="00297C29">
        <w:rPr>
          <w:rFonts w:asciiTheme="majorBidi" w:hAnsiTheme="majorBidi" w:cs="Angsana New"/>
          <w:i/>
          <w:iCs/>
          <w:sz w:val="30"/>
          <w:szCs w:val="30"/>
        </w:rPr>
        <w:t>)</w:t>
      </w:r>
      <w:r w:rsidR="002A7C43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</w:p>
    <w:p w14:paraId="23432E55" w14:textId="77777777" w:rsidR="008A73C5" w:rsidRDefault="008A73C5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</w:p>
    <w:p w14:paraId="0DDD6593" w14:textId="0F2C860A" w:rsidR="00563DA2" w:rsidRDefault="008A73C5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8A73C5">
        <w:rPr>
          <w:rFonts w:asciiTheme="majorBidi" w:hAnsiTheme="majorBidi" w:cs="Angsana New" w:hint="cs"/>
          <w:sz w:val="30"/>
          <w:szCs w:val="30"/>
          <w:cs/>
        </w:rPr>
        <w:t>เงินกู้ยืมระยะสั้นและเงินกู้ยืมระยะยาวจากสถาบันการเงิน</w:t>
      </w:r>
      <w:r w:rsidR="003D128F" w:rsidRPr="003811CA">
        <w:rPr>
          <w:rFonts w:asciiTheme="majorBidi" w:hAnsiTheme="majorBidi" w:cs="Angsana New" w:hint="cs"/>
          <w:sz w:val="30"/>
          <w:szCs w:val="30"/>
          <w:cs/>
        </w:rPr>
        <w:t>ค้ำประกันโดยที่ดิน</w:t>
      </w:r>
      <w:r w:rsidR="003D128F" w:rsidRPr="003811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D128F" w:rsidRPr="003811CA">
        <w:rPr>
          <w:rFonts w:asciiTheme="majorBidi" w:hAnsiTheme="majorBidi" w:cs="Angsana New" w:hint="cs"/>
          <w:sz w:val="30"/>
          <w:szCs w:val="30"/>
          <w:cs/>
        </w:rPr>
        <w:t>อาคาร</w:t>
      </w:r>
      <w:r w:rsidR="003D128F" w:rsidRPr="003811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D128F" w:rsidRPr="003811CA">
        <w:rPr>
          <w:rFonts w:asciiTheme="majorBidi" w:hAnsiTheme="majorBidi" w:cs="Angsana New" w:hint="cs"/>
          <w:sz w:val="30"/>
          <w:szCs w:val="30"/>
          <w:cs/>
        </w:rPr>
        <w:t>และอุปกรณ์ของบริษัทย่อยในประเทศอินโดนีเซีย</w:t>
      </w:r>
      <w:r w:rsidR="002A7C43">
        <w:rPr>
          <w:rFonts w:asciiTheme="majorBidi" w:hAnsiTheme="majorBidi" w:cs="Angsana New" w:hint="cs"/>
          <w:sz w:val="30"/>
          <w:szCs w:val="30"/>
          <w:cs/>
        </w:rPr>
        <w:t xml:space="preserve"> ซึ่งมีมูลค่าตามบัญชีเป็น</w:t>
      </w:r>
      <w:r w:rsidR="00324C9B">
        <w:rPr>
          <w:rFonts w:asciiTheme="majorBidi" w:hAnsiTheme="majorBidi" w:cs="Angsana New" w:hint="cs"/>
          <w:sz w:val="30"/>
          <w:szCs w:val="30"/>
          <w:cs/>
        </w:rPr>
        <w:t>จำนวนเงิน</w:t>
      </w:r>
      <w:r w:rsidR="00324C9B" w:rsidRPr="0050112E">
        <w:rPr>
          <w:rFonts w:asciiTheme="majorBidi" w:hAnsiTheme="majorBidi" w:cs="Angsana New" w:hint="cs"/>
          <w:sz w:val="30"/>
          <w:szCs w:val="30"/>
          <w:cs/>
        </w:rPr>
        <w:t>ทั้งสิ</w:t>
      </w:r>
      <w:r w:rsidR="00E3513F" w:rsidRPr="0050112E">
        <w:rPr>
          <w:rFonts w:asciiTheme="majorBidi" w:hAnsiTheme="majorBidi" w:cs="Angsana New" w:hint="cs"/>
          <w:sz w:val="30"/>
          <w:szCs w:val="30"/>
          <w:cs/>
        </w:rPr>
        <w:t>้</w:t>
      </w:r>
      <w:r w:rsidR="00324C9B" w:rsidRPr="0050112E">
        <w:rPr>
          <w:rFonts w:asciiTheme="majorBidi" w:hAnsiTheme="majorBidi" w:cs="Angsana New" w:hint="cs"/>
          <w:sz w:val="30"/>
          <w:szCs w:val="30"/>
          <w:cs/>
        </w:rPr>
        <w:t xml:space="preserve">น </w:t>
      </w:r>
      <w:r w:rsidR="008E0C44" w:rsidRPr="0050112E">
        <w:rPr>
          <w:rFonts w:asciiTheme="majorBidi" w:hAnsiTheme="majorBidi" w:cs="Angsana New"/>
          <w:sz w:val="30"/>
          <w:szCs w:val="30"/>
        </w:rPr>
        <w:t>12</w:t>
      </w:r>
      <w:r w:rsidR="004903C4">
        <w:rPr>
          <w:rFonts w:asciiTheme="majorBidi" w:hAnsiTheme="majorBidi" w:cs="Angsana New"/>
          <w:sz w:val="30"/>
          <w:szCs w:val="30"/>
        </w:rPr>
        <w:t>6</w:t>
      </w:r>
      <w:r w:rsidR="00324C9B">
        <w:rPr>
          <w:rFonts w:asciiTheme="majorBidi" w:hAnsiTheme="majorBidi" w:cs="Angsana New"/>
          <w:sz w:val="30"/>
          <w:szCs w:val="30"/>
        </w:rPr>
        <w:t xml:space="preserve"> </w:t>
      </w:r>
      <w:r w:rsidR="00324C9B">
        <w:rPr>
          <w:rFonts w:asciiTheme="majorBidi" w:hAnsiTheme="majorBidi" w:cs="Angsana New" w:hint="cs"/>
          <w:sz w:val="30"/>
          <w:szCs w:val="30"/>
          <w:cs/>
        </w:rPr>
        <w:t xml:space="preserve">ล้านบาท </w:t>
      </w:r>
      <w:r w:rsidR="002A7C43" w:rsidRPr="003811CA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2A7C43" w:rsidRPr="003811CA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="002A7C43" w:rsidRPr="003811CA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="002A7C43" w:rsidRPr="003811CA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2A7C43" w:rsidRPr="003811CA">
        <w:rPr>
          <w:rFonts w:asciiTheme="majorBidi" w:hAnsiTheme="majorBidi" w:cs="Angsana New"/>
          <w:i/>
          <w:iCs/>
          <w:sz w:val="30"/>
          <w:szCs w:val="30"/>
        </w:rPr>
        <w:t>2</w:t>
      </w:r>
      <w:r w:rsidR="00CD40F4" w:rsidRPr="00CD40F4">
        <w:rPr>
          <w:rFonts w:asciiTheme="majorBidi" w:hAnsiTheme="majorBidi" w:cs="Angsana New"/>
          <w:i/>
          <w:iCs/>
          <w:sz w:val="30"/>
          <w:szCs w:val="30"/>
        </w:rPr>
        <w:t>566</w:t>
      </w:r>
      <w:r w:rsidR="002A7C43" w:rsidRPr="003811CA">
        <w:rPr>
          <w:rFonts w:asciiTheme="majorBidi" w:hAnsiTheme="majorBidi" w:cs="Angsana New"/>
          <w:i/>
          <w:iCs/>
          <w:sz w:val="30"/>
          <w:szCs w:val="30"/>
        </w:rPr>
        <w:t xml:space="preserve">: </w:t>
      </w:r>
      <w:r w:rsidR="00CD40F4" w:rsidRPr="00CD40F4">
        <w:rPr>
          <w:rFonts w:asciiTheme="majorBidi" w:hAnsiTheme="majorBidi" w:cs="Angsana New"/>
          <w:i/>
          <w:iCs/>
          <w:sz w:val="30"/>
          <w:szCs w:val="30"/>
        </w:rPr>
        <w:t>6</w:t>
      </w:r>
      <w:r w:rsidR="002A7C43">
        <w:rPr>
          <w:rFonts w:asciiTheme="majorBidi" w:hAnsiTheme="majorBidi" w:cs="Angsana New"/>
          <w:i/>
          <w:iCs/>
          <w:sz w:val="30"/>
          <w:szCs w:val="30"/>
        </w:rPr>
        <w:t xml:space="preserve">1 </w:t>
      </w:r>
      <w:r w:rsidR="002A7C43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2A7C43">
        <w:rPr>
          <w:rFonts w:asciiTheme="majorBidi" w:hAnsiTheme="majorBidi" w:cs="Angsana New"/>
          <w:i/>
          <w:iCs/>
          <w:sz w:val="30"/>
          <w:szCs w:val="30"/>
        </w:rPr>
        <w:t>)</w:t>
      </w:r>
      <w:r w:rsidR="002A7C43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</w:t>
      </w:r>
      <w:r w:rsidR="003D128F" w:rsidRPr="008A73C5">
        <w:rPr>
          <w:rFonts w:asciiTheme="majorBidi" w:hAnsiTheme="majorBidi" w:cs="Angsana New" w:hint="cs"/>
          <w:spacing w:val="-2"/>
          <w:sz w:val="30"/>
          <w:szCs w:val="30"/>
          <w:cs/>
        </w:rPr>
        <w:t>และหนังสือค้ำประกันที่ออกโดยธนาคารในนามของบริษัท</w:t>
      </w:r>
      <w:r w:rsidR="003D128F" w:rsidRPr="008A73C5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3D128F" w:rsidRPr="008A73C5">
        <w:rPr>
          <w:rFonts w:asciiTheme="majorBidi" w:hAnsiTheme="majorBidi" w:cs="Angsana New" w:hint="cs"/>
          <w:spacing w:val="-2"/>
          <w:sz w:val="30"/>
          <w:szCs w:val="30"/>
          <w:cs/>
        </w:rPr>
        <w:t>ทั้งนี้</w:t>
      </w:r>
      <w:r w:rsidR="003D128F" w:rsidRPr="008A73C5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7A29A4" w:rsidRPr="008A73C5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บริษัทย่อยดังกล่าว</w:t>
      </w:r>
      <w:r w:rsidR="003D128F" w:rsidRPr="008A73C5">
        <w:rPr>
          <w:rFonts w:asciiTheme="majorBidi" w:hAnsiTheme="majorBidi" w:cs="Angsana New" w:hint="cs"/>
          <w:spacing w:val="-2"/>
          <w:sz w:val="30"/>
          <w:szCs w:val="30"/>
          <w:cs/>
        </w:rPr>
        <w:t>จะต้องปฏิบัติตามเงื่อนไขต่าง</w:t>
      </w:r>
      <w:r w:rsidR="003D128F" w:rsidRPr="008A73C5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3D128F" w:rsidRPr="008A73C5">
        <w:rPr>
          <w:rFonts w:asciiTheme="majorBidi" w:hAnsiTheme="majorBidi" w:cs="Angsana New" w:hint="cs"/>
          <w:spacing w:val="-2"/>
          <w:sz w:val="30"/>
          <w:szCs w:val="30"/>
          <w:cs/>
        </w:rPr>
        <w:t>ๆ</w:t>
      </w:r>
      <w:r>
        <w:rPr>
          <w:rFonts w:asciiTheme="majorBidi" w:hAnsiTheme="majorBidi" w:cs="Angsana New"/>
          <w:spacing w:val="-2"/>
          <w:sz w:val="30"/>
          <w:szCs w:val="30"/>
          <w:cs/>
        </w:rPr>
        <w:br/>
      </w:r>
      <w:r w:rsidR="003D128F" w:rsidRPr="003D128F">
        <w:rPr>
          <w:rFonts w:asciiTheme="majorBidi" w:hAnsiTheme="majorBidi" w:cs="Angsana New" w:hint="cs"/>
          <w:sz w:val="30"/>
          <w:szCs w:val="30"/>
          <w:cs/>
        </w:rPr>
        <w:t>ที่ระบุไว้ในสัญญาวงเงินสินเชื่อ</w:t>
      </w:r>
      <w:r w:rsidR="003D128F" w:rsidRPr="003D128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D128F" w:rsidRPr="003D128F">
        <w:rPr>
          <w:rFonts w:asciiTheme="majorBidi" w:hAnsiTheme="majorBidi" w:cs="Angsana New" w:hint="cs"/>
          <w:sz w:val="30"/>
          <w:szCs w:val="30"/>
          <w:cs/>
        </w:rPr>
        <w:t>รวมทั้งรักษาอัตราส่วนทางการเงินบางประการ</w:t>
      </w:r>
      <w:r w:rsidR="003D128F" w:rsidRPr="003D128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D128F" w:rsidRPr="003D128F">
        <w:rPr>
          <w:rFonts w:asciiTheme="majorBidi" w:hAnsiTheme="majorBidi" w:cs="Angsana New" w:hint="cs"/>
          <w:sz w:val="30"/>
          <w:szCs w:val="30"/>
          <w:cs/>
        </w:rPr>
        <w:t>และรวมถึงการจำกัดการก่อหนี้</w:t>
      </w:r>
      <w:r w:rsidR="003D128F" w:rsidRPr="003D128F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4FE01195" w14:textId="74BFA7C9" w:rsidR="00686884" w:rsidRDefault="00686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624B7F8" w14:textId="77777777" w:rsidR="003D128F" w:rsidRPr="003D128F" w:rsidRDefault="003D128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D128F">
        <w:rPr>
          <w:rFonts w:asciiTheme="majorBidi" w:hAnsiTheme="majorBidi" w:cs="Angsana New" w:hint="cs"/>
          <w:b/>
          <w:bCs/>
          <w:sz w:val="30"/>
          <w:szCs w:val="30"/>
          <w:cs/>
        </w:rPr>
        <w:t>วงเงินกู้ยืม</w:t>
      </w:r>
    </w:p>
    <w:p w14:paraId="59B28AC5" w14:textId="77777777" w:rsidR="003D128F" w:rsidRPr="003D128F" w:rsidRDefault="003D128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64F44279" w14:textId="77777777" w:rsidR="00A975C1" w:rsidRPr="00684819" w:rsidRDefault="00A975C1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Theme="majorBidi" w:hAnsiTheme="majorBidi" w:cstheme="majorBidi"/>
          <w:sz w:val="30"/>
          <w:szCs w:val="30"/>
        </w:rPr>
      </w:pPr>
      <w:r w:rsidRPr="00684819">
        <w:rPr>
          <w:rFonts w:asciiTheme="majorBidi" w:hAnsiTheme="majorBidi" w:cs="Angsana New" w:hint="cs"/>
          <w:sz w:val="30"/>
          <w:szCs w:val="30"/>
          <w:cs/>
        </w:rPr>
        <w:t>กลุ่มบริษัทมีวงเงินสินเชื่อกับสถาบันการเงินหลายแห่งที่ยังไม่ได้ใช้ดังนี้</w:t>
      </w:r>
    </w:p>
    <w:p w14:paraId="37EEE211" w14:textId="67694769" w:rsidR="003D128F" w:rsidRDefault="003D128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1008"/>
        <w:gridCol w:w="1638"/>
        <w:gridCol w:w="236"/>
        <w:gridCol w:w="1654"/>
      </w:tblGrid>
      <w:tr w:rsidR="00A4660A" w:rsidRPr="003D128F" w14:paraId="7B6E9B77" w14:textId="77777777" w:rsidTr="00806798">
        <w:tc>
          <w:tcPr>
            <w:tcW w:w="4950" w:type="dxa"/>
            <w:vAlign w:val="bottom"/>
          </w:tcPr>
          <w:p w14:paraId="71673A05" w14:textId="77777777" w:rsidR="00A4660A" w:rsidRPr="003D128F" w:rsidRDefault="00A4660A" w:rsidP="00675B5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2029CAE7" w14:textId="77777777" w:rsidR="00A4660A" w:rsidRPr="003D128F" w:rsidRDefault="00A4660A" w:rsidP="00675B5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528" w:type="dxa"/>
            <w:gridSpan w:val="3"/>
            <w:vAlign w:val="bottom"/>
          </w:tcPr>
          <w:p w14:paraId="3FDF7A96" w14:textId="41DE2C60" w:rsidR="00A4660A" w:rsidRPr="003D128F" w:rsidRDefault="00A4660A" w:rsidP="00675B59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D12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3D12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การเงินรวม</w:t>
            </w:r>
          </w:p>
        </w:tc>
      </w:tr>
      <w:tr w:rsidR="003D128F" w:rsidRPr="003D128F" w14:paraId="0B9B8F88" w14:textId="77777777" w:rsidTr="00806798">
        <w:tc>
          <w:tcPr>
            <w:tcW w:w="4950" w:type="dxa"/>
            <w:vAlign w:val="bottom"/>
          </w:tcPr>
          <w:p w14:paraId="71B7E515" w14:textId="77777777" w:rsidR="003D128F" w:rsidRPr="003D128F" w:rsidRDefault="003D128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36DC5D47" w14:textId="77777777" w:rsidR="003D128F" w:rsidRPr="003D128F" w:rsidRDefault="003D128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  <w:vAlign w:val="bottom"/>
          </w:tcPr>
          <w:p w14:paraId="3EF33001" w14:textId="70952F82" w:rsidR="003D128F" w:rsidRPr="003D128F" w:rsidRDefault="003D128F" w:rsidP="00D2581A">
            <w:pPr>
              <w:pStyle w:val="block"/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238F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97D2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</w:t>
            </w:r>
            <w:r w:rsidR="008238F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ายน</w:t>
            </w:r>
          </w:p>
        </w:tc>
        <w:tc>
          <w:tcPr>
            <w:tcW w:w="236" w:type="dxa"/>
            <w:vAlign w:val="bottom"/>
          </w:tcPr>
          <w:p w14:paraId="12856D95" w14:textId="77777777" w:rsidR="003D128F" w:rsidRPr="003D128F" w:rsidRDefault="003D128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vAlign w:val="bottom"/>
          </w:tcPr>
          <w:p w14:paraId="23C9B117" w14:textId="5FC61DEF" w:rsidR="003D128F" w:rsidRPr="003D128F" w:rsidRDefault="003D128F" w:rsidP="00D2581A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4660A" w:rsidRPr="003D128F" w14:paraId="47364CCA" w14:textId="77777777" w:rsidTr="00806798">
        <w:tc>
          <w:tcPr>
            <w:tcW w:w="4950" w:type="dxa"/>
            <w:vAlign w:val="bottom"/>
          </w:tcPr>
          <w:p w14:paraId="13A5006D" w14:textId="77777777" w:rsidR="00A4660A" w:rsidRPr="003D128F" w:rsidRDefault="00A4660A" w:rsidP="00675B5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3C0E0661" w14:textId="77777777" w:rsidR="00A4660A" w:rsidRPr="003D128F" w:rsidRDefault="00A4660A" w:rsidP="00675B5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  <w:vAlign w:val="bottom"/>
          </w:tcPr>
          <w:p w14:paraId="01178B3D" w14:textId="1617FA2F" w:rsidR="00A4660A" w:rsidRPr="003D128F" w:rsidRDefault="00A4660A" w:rsidP="00675B59">
            <w:pPr>
              <w:pStyle w:val="block"/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  <w:tc>
          <w:tcPr>
            <w:tcW w:w="236" w:type="dxa"/>
            <w:vAlign w:val="bottom"/>
          </w:tcPr>
          <w:p w14:paraId="7F454805" w14:textId="77777777" w:rsidR="00A4660A" w:rsidRPr="003D128F" w:rsidRDefault="00A4660A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vAlign w:val="bottom"/>
          </w:tcPr>
          <w:p w14:paraId="1FE8F61C" w14:textId="34C52837" w:rsidR="00A4660A" w:rsidRPr="003D128F" w:rsidRDefault="00A4660A" w:rsidP="00675B59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A4660A" w:rsidRPr="003D128F" w14:paraId="2402CA35" w14:textId="77777777" w:rsidTr="00806798">
        <w:tc>
          <w:tcPr>
            <w:tcW w:w="4950" w:type="dxa"/>
            <w:vAlign w:val="bottom"/>
          </w:tcPr>
          <w:p w14:paraId="69DE1584" w14:textId="77777777" w:rsidR="00A4660A" w:rsidRPr="003D128F" w:rsidRDefault="00A4660A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07EC633D" w14:textId="77777777" w:rsidR="00A4660A" w:rsidRPr="003D128F" w:rsidRDefault="00A4660A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528" w:type="dxa"/>
            <w:gridSpan w:val="3"/>
            <w:vAlign w:val="bottom"/>
          </w:tcPr>
          <w:p w14:paraId="375DC95D" w14:textId="3579C7B1" w:rsidR="00A4660A" w:rsidRPr="003D128F" w:rsidRDefault="00A4660A" w:rsidP="00D2581A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(ล้าน)</w:t>
            </w:r>
          </w:p>
        </w:tc>
      </w:tr>
      <w:tr w:rsidR="00A975C1" w:rsidRPr="003D128F" w14:paraId="4643442B" w14:textId="77777777" w:rsidTr="00806798">
        <w:tc>
          <w:tcPr>
            <w:tcW w:w="4950" w:type="dxa"/>
          </w:tcPr>
          <w:p w14:paraId="4F51A611" w14:textId="567B4DE8" w:rsidR="00A975C1" w:rsidRPr="003D128F" w:rsidRDefault="00A975C1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3D128F">
              <w:rPr>
                <w:rFonts w:asciiTheme="majorBidi" w:hAnsiTheme="majorBidi" w:cs="Angsana New" w:hint="cs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1008" w:type="dxa"/>
            <w:vAlign w:val="bottom"/>
          </w:tcPr>
          <w:p w14:paraId="0A5CC10E" w14:textId="77777777" w:rsidR="00A975C1" w:rsidRPr="003D128F" w:rsidRDefault="00A975C1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</w:tcPr>
          <w:p w14:paraId="2366F8A0" w14:textId="32B452E4" w:rsidR="00A975C1" w:rsidRPr="003D128F" w:rsidRDefault="00297C29" w:rsidP="00D2581A">
            <w:pPr>
              <w:pStyle w:val="block"/>
              <w:spacing w:after="0" w:line="240" w:lineRule="auto"/>
              <w:ind w:left="-108" w:right="3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1,630</w:t>
            </w:r>
          </w:p>
        </w:tc>
        <w:tc>
          <w:tcPr>
            <w:tcW w:w="236" w:type="dxa"/>
            <w:vAlign w:val="bottom"/>
          </w:tcPr>
          <w:p w14:paraId="405CD0FD" w14:textId="77777777" w:rsidR="00A975C1" w:rsidRPr="003D128F" w:rsidRDefault="00A975C1" w:rsidP="00D2581A">
            <w:pPr>
              <w:pStyle w:val="block"/>
              <w:spacing w:after="0" w:line="240" w:lineRule="auto"/>
              <w:ind w:left="0"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</w:tcPr>
          <w:p w14:paraId="43CA62F6" w14:textId="7A40CE5E" w:rsidR="00A975C1" w:rsidRPr="003D128F" w:rsidRDefault="00A975C1" w:rsidP="00D2581A">
            <w:pPr>
              <w:pStyle w:val="block"/>
              <w:spacing w:after="0" w:line="240" w:lineRule="auto"/>
              <w:ind w:left="-110" w:right="3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128F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3D128F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A975C1" w:rsidRPr="003D128F" w14:paraId="7ED24B6A" w14:textId="77777777" w:rsidTr="00806798">
        <w:tc>
          <w:tcPr>
            <w:tcW w:w="4950" w:type="dxa"/>
          </w:tcPr>
          <w:p w14:paraId="1D9B066E" w14:textId="0DAAFC01" w:rsidR="00A975C1" w:rsidRPr="003D128F" w:rsidRDefault="00A975C1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3D128F">
              <w:rPr>
                <w:rFonts w:asciiTheme="majorBidi" w:hAnsiTheme="majorBidi" w:cs="Angsana New" w:hint="cs"/>
                <w:sz w:val="30"/>
                <w:szCs w:val="30"/>
                <w:cs/>
              </w:rPr>
              <w:t>สกุล</w:t>
            </w:r>
            <w:r w:rsidR="0007056F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</w:t>
            </w:r>
            <w:r w:rsidRPr="003D128F">
              <w:rPr>
                <w:rFonts w:asciiTheme="majorBidi" w:hAnsiTheme="majorBidi" w:cs="Angsana New" w:hint="cs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008" w:type="dxa"/>
            <w:vAlign w:val="bottom"/>
          </w:tcPr>
          <w:p w14:paraId="5F527783" w14:textId="77777777" w:rsidR="00A975C1" w:rsidRPr="003D128F" w:rsidRDefault="00A975C1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</w:tcPr>
          <w:p w14:paraId="79BFB65A" w14:textId="4ADCB4E4" w:rsidR="00A975C1" w:rsidRPr="003D128F" w:rsidRDefault="00297C29" w:rsidP="00D2581A">
            <w:pPr>
              <w:pStyle w:val="block"/>
              <w:spacing w:after="0" w:line="240" w:lineRule="auto"/>
              <w:ind w:left="-108" w:right="3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4AC38BC3" w14:textId="77777777" w:rsidR="00A975C1" w:rsidRPr="003D128F" w:rsidRDefault="00A975C1" w:rsidP="00D2581A">
            <w:pPr>
              <w:pStyle w:val="block"/>
              <w:spacing w:after="0" w:line="240" w:lineRule="auto"/>
              <w:ind w:left="0"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</w:tcPr>
          <w:p w14:paraId="4AD5956D" w14:textId="02AF5C80" w:rsidR="00A975C1" w:rsidRPr="003D128F" w:rsidRDefault="00A975C1" w:rsidP="00D2581A">
            <w:pPr>
              <w:pStyle w:val="block"/>
              <w:spacing w:after="0" w:line="240" w:lineRule="auto"/>
              <w:ind w:left="-110" w:right="3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128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975C1" w:rsidRPr="003D128F" w14:paraId="4A1A7034" w14:textId="77777777" w:rsidTr="00806798">
        <w:tc>
          <w:tcPr>
            <w:tcW w:w="4950" w:type="dxa"/>
          </w:tcPr>
          <w:p w14:paraId="64A41306" w14:textId="7F9D23FA" w:rsidR="00A975C1" w:rsidRPr="003D128F" w:rsidRDefault="00A975C1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3D128F">
              <w:rPr>
                <w:rFonts w:asciiTheme="majorBidi" w:hAnsiTheme="majorBidi" w:cs="Angsana New" w:hint="cs"/>
                <w:sz w:val="30"/>
                <w:szCs w:val="30"/>
                <w:cs/>
              </w:rPr>
              <w:t>สกุลเงินรูเปียอินโดนีเซีย</w:t>
            </w:r>
          </w:p>
        </w:tc>
        <w:tc>
          <w:tcPr>
            <w:tcW w:w="1008" w:type="dxa"/>
            <w:vAlign w:val="bottom"/>
          </w:tcPr>
          <w:p w14:paraId="057AAE37" w14:textId="77777777" w:rsidR="00A975C1" w:rsidRPr="003D128F" w:rsidRDefault="00A975C1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</w:tcPr>
          <w:p w14:paraId="4E7A3013" w14:textId="2242F1D0" w:rsidR="00A975C1" w:rsidRPr="003D128F" w:rsidRDefault="00297C29" w:rsidP="00D2581A">
            <w:pPr>
              <w:pStyle w:val="block"/>
              <w:spacing w:after="0" w:line="240" w:lineRule="auto"/>
              <w:ind w:left="-108" w:right="3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61,317</w:t>
            </w:r>
          </w:p>
        </w:tc>
        <w:tc>
          <w:tcPr>
            <w:tcW w:w="236" w:type="dxa"/>
            <w:vAlign w:val="bottom"/>
          </w:tcPr>
          <w:p w14:paraId="4093164E" w14:textId="77777777" w:rsidR="00A975C1" w:rsidRPr="003D128F" w:rsidRDefault="00A975C1" w:rsidP="00D2581A">
            <w:pPr>
              <w:pStyle w:val="block"/>
              <w:spacing w:after="0" w:line="240" w:lineRule="auto"/>
              <w:ind w:left="0"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</w:tcPr>
          <w:p w14:paraId="65CB7A29" w14:textId="593D5AF9" w:rsidR="00A975C1" w:rsidRPr="003D128F" w:rsidRDefault="00CD40F4" w:rsidP="00D2581A">
            <w:pPr>
              <w:pStyle w:val="block"/>
              <w:spacing w:after="0" w:line="240" w:lineRule="auto"/>
              <w:ind w:left="-110" w:right="3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A975C1" w:rsidRPr="003D128F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586</w:t>
            </w:r>
          </w:p>
        </w:tc>
      </w:tr>
    </w:tbl>
    <w:p w14:paraId="3D4D7586" w14:textId="7794BCBB" w:rsidR="003D128F" w:rsidRDefault="003D128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30"/>
          <w:szCs w:val="30"/>
          <w:lang w:val="th-TH"/>
        </w:rPr>
      </w:pPr>
    </w:p>
    <w:p w14:paraId="0C1FAAB7" w14:textId="6CD13446" w:rsidR="00D61E1E" w:rsidRDefault="00D61E1E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lang w:val="th-TH"/>
        </w:rPr>
      </w:pPr>
      <w:r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เงินปันผล</w:t>
      </w:r>
    </w:p>
    <w:p w14:paraId="30CF5306" w14:textId="32AC89AA" w:rsidR="00D61E1E" w:rsidRPr="000B1503" w:rsidRDefault="00D61E1E" w:rsidP="00D61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3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317"/>
        <w:gridCol w:w="1483"/>
        <w:gridCol w:w="236"/>
        <w:gridCol w:w="1384"/>
        <w:gridCol w:w="236"/>
        <w:gridCol w:w="1223"/>
        <w:gridCol w:w="236"/>
        <w:gridCol w:w="1226"/>
      </w:tblGrid>
      <w:tr w:rsidR="00D61E1E" w:rsidRPr="00A975C1" w14:paraId="7332CF99" w14:textId="77777777" w:rsidTr="00E620B6">
        <w:tc>
          <w:tcPr>
            <w:tcW w:w="2970" w:type="dxa"/>
          </w:tcPr>
          <w:p w14:paraId="77F396B5" w14:textId="067FE8FF" w:rsidR="00D61E1E" w:rsidRPr="00A975C1" w:rsidRDefault="00D61E1E" w:rsidP="007667EF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17" w:type="dxa"/>
            <w:vAlign w:val="bottom"/>
          </w:tcPr>
          <w:p w14:paraId="56E9A1A0" w14:textId="77777777" w:rsidR="00D61E1E" w:rsidRPr="00A975C1" w:rsidRDefault="00D61E1E" w:rsidP="007667EF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3" w:type="dxa"/>
            <w:vAlign w:val="bottom"/>
          </w:tcPr>
          <w:p w14:paraId="5BEA6B56" w14:textId="6CC022E9" w:rsidR="00D61E1E" w:rsidRPr="00A975C1" w:rsidRDefault="00D61E1E" w:rsidP="007667EF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วันที่อนุมัติ</w:t>
            </w:r>
          </w:p>
        </w:tc>
        <w:tc>
          <w:tcPr>
            <w:tcW w:w="236" w:type="dxa"/>
            <w:vAlign w:val="bottom"/>
          </w:tcPr>
          <w:p w14:paraId="4B24B7E1" w14:textId="77777777" w:rsidR="00D61E1E" w:rsidRPr="00A975C1" w:rsidRDefault="00D61E1E" w:rsidP="007667EF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5AAF1352" w14:textId="08582F1D" w:rsidR="00D61E1E" w:rsidRPr="00A975C1" w:rsidRDefault="00D61E1E" w:rsidP="007667EF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กำหนดจ่าย</w:t>
            </w:r>
          </w:p>
        </w:tc>
        <w:tc>
          <w:tcPr>
            <w:tcW w:w="236" w:type="dxa"/>
            <w:vAlign w:val="bottom"/>
          </w:tcPr>
          <w:p w14:paraId="09850FCD" w14:textId="77777777" w:rsidR="00D61E1E" w:rsidRPr="00A975C1" w:rsidRDefault="00D61E1E" w:rsidP="007667EF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50BBEB3C" w14:textId="5B53F358" w:rsidR="00D61E1E" w:rsidRPr="00A975C1" w:rsidRDefault="00D61E1E" w:rsidP="007667EF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อัตราต่อหุ้น</w:t>
            </w:r>
          </w:p>
        </w:tc>
        <w:tc>
          <w:tcPr>
            <w:tcW w:w="236" w:type="dxa"/>
            <w:vAlign w:val="bottom"/>
          </w:tcPr>
          <w:p w14:paraId="543C4CBD" w14:textId="77777777" w:rsidR="00D61E1E" w:rsidRPr="00A975C1" w:rsidRDefault="00D61E1E" w:rsidP="007667EF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2858D6BD" w14:textId="05FAEDC2" w:rsidR="00D61E1E" w:rsidRPr="00A975C1" w:rsidRDefault="00D61E1E" w:rsidP="007667EF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จำนวนเงิน</w:t>
            </w:r>
          </w:p>
        </w:tc>
      </w:tr>
      <w:tr w:rsidR="00D61E1E" w:rsidRPr="00A975C1" w14:paraId="593B29B8" w14:textId="77777777" w:rsidTr="00E620B6">
        <w:tc>
          <w:tcPr>
            <w:tcW w:w="2970" w:type="dxa"/>
          </w:tcPr>
          <w:p w14:paraId="34DFF430" w14:textId="6CC126EB" w:rsidR="00D61E1E" w:rsidRPr="00A975C1" w:rsidRDefault="00D61E1E" w:rsidP="007667EF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7" w:type="dxa"/>
            <w:vAlign w:val="bottom"/>
          </w:tcPr>
          <w:p w14:paraId="0EA79EDF" w14:textId="77777777" w:rsidR="00D61E1E" w:rsidRPr="00A975C1" w:rsidRDefault="00D61E1E" w:rsidP="007667EF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4F8684C9" w14:textId="77777777" w:rsidR="00D61E1E" w:rsidRPr="00A975C1" w:rsidRDefault="00D61E1E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A10090" w14:textId="77777777" w:rsidR="00D61E1E" w:rsidRPr="00A975C1" w:rsidRDefault="00D61E1E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199F8395" w14:textId="2CBC2BCD" w:rsidR="00D61E1E" w:rsidRPr="00A975C1" w:rsidRDefault="00D61E1E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787BAEE" w14:textId="77777777" w:rsidR="00D61E1E" w:rsidRPr="00A975C1" w:rsidRDefault="00D61E1E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4D1B0118" w14:textId="72B3651B" w:rsidR="00D61E1E" w:rsidRPr="001602BD" w:rsidRDefault="00D61E1E" w:rsidP="001602BD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602B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1602BD" w:rsidRPr="001602B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="001602BD" w:rsidRPr="001602B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005DE3F" w14:textId="77777777" w:rsidR="00D61E1E" w:rsidRPr="001602BD" w:rsidRDefault="00D61E1E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1C2BD947" w14:textId="58B442D9" w:rsidR="00D61E1E" w:rsidRPr="001602BD" w:rsidRDefault="001602BD" w:rsidP="001602BD">
            <w:pPr>
              <w:pStyle w:val="block"/>
              <w:spacing w:after="0" w:line="240" w:lineRule="auto"/>
              <w:ind w:left="-128" w:right="-11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02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AF341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602B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1602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F341C" w:rsidRPr="001602BD" w14:paraId="09E5C820" w14:textId="77777777" w:rsidTr="00E620B6">
        <w:tc>
          <w:tcPr>
            <w:tcW w:w="2970" w:type="dxa"/>
          </w:tcPr>
          <w:p w14:paraId="004D53B4" w14:textId="3FD000D0" w:rsidR="00AF341C" w:rsidRPr="001602BD" w:rsidRDefault="00AF341C" w:rsidP="007667EF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1602B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ปี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</w:t>
            </w:r>
            <w:r w:rsidR="00CD40F4" w:rsidRPr="00CD40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317" w:type="dxa"/>
            <w:vAlign w:val="bottom"/>
          </w:tcPr>
          <w:p w14:paraId="3190C1A9" w14:textId="77777777" w:rsidR="00AF341C" w:rsidRPr="001602BD" w:rsidRDefault="00AF341C" w:rsidP="007667EF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19623CC0" w14:textId="77777777" w:rsidR="00AF341C" w:rsidRPr="001602BD" w:rsidRDefault="00AF341C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8C15722" w14:textId="77777777" w:rsidR="00AF341C" w:rsidRPr="001602BD" w:rsidRDefault="00AF341C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5C3894D5" w14:textId="77777777" w:rsidR="00AF341C" w:rsidRPr="001602BD" w:rsidRDefault="00AF341C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1B29549" w14:textId="77777777" w:rsidR="00AF341C" w:rsidRPr="001602BD" w:rsidRDefault="00AF341C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3B15C632" w14:textId="77777777" w:rsidR="00AF341C" w:rsidRPr="001602BD" w:rsidRDefault="00AF341C" w:rsidP="007667EF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D613A3E" w14:textId="77777777" w:rsidR="00AF341C" w:rsidRPr="001602BD" w:rsidRDefault="00AF341C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26043158" w14:textId="77777777" w:rsidR="00AF341C" w:rsidRPr="001602BD" w:rsidRDefault="00AF341C" w:rsidP="007667EF">
            <w:pPr>
              <w:pStyle w:val="block"/>
              <w:spacing w:after="0" w:line="240" w:lineRule="auto"/>
              <w:ind w:left="-128" w:righ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341C" w:rsidRPr="001602BD" w14:paraId="1AB30DBE" w14:textId="77777777" w:rsidTr="00E620B6">
        <w:tc>
          <w:tcPr>
            <w:tcW w:w="2970" w:type="dxa"/>
          </w:tcPr>
          <w:p w14:paraId="4F3B2E38" w14:textId="5950D80E" w:rsidR="00AF341C" w:rsidRPr="001602BD" w:rsidRDefault="00AF341C" w:rsidP="007667EF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317" w:type="dxa"/>
            <w:vAlign w:val="bottom"/>
          </w:tcPr>
          <w:p w14:paraId="2C68F5D5" w14:textId="77777777" w:rsidR="00AF341C" w:rsidRPr="001602BD" w:rsidRDefault="00AF341C" w:rsidP="007667EF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51ABBDE6" w14:textId="2C9578B0" w:rsidR="00AF341C" w:rsidRPr="001602BD" w:rsidRDefault="00CD40F4" w:rsidP="00AF341C">
            <w:pPr>
              <w:pStyle w:val="block"/>
              <w:spacing w:after="0" w:line="240" w:lineRule="auto"/>
              <w:ind w:left="-157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AF34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F341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เมษายน </w:t>
            </w:r>
            <w:r w:rsidR="00AF34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236" w:type="dxa"/>
            <w:vAlign w:val="bottom"/>
          </w:tcPr>
          <w:p w14:paraId="44A1125F" w14:textId="77777777" w:rsidR="00AF341C" w:rsidRPr="001602BD" w:rsidRDefault="00AF341C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724A9CFA" w14:textId="2AC2D446" w:rsidR="00AF341C" w:rsidRPr="001602BD" w:rsidRDefault="00AF341C" w:rsidP="007667EF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236" w:type="dxa"/>
            <w:vAlign w:val="bottom"/>
          </w:tcPr>
          <w:p w14:paraId="33751430" w14:textId="77777777" w:rsidR="00AF341C" w:rsidRPr="001602BD" w:rsidRDefault="00AF341C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2D944889" w14:textId="3696F015" w:rsidR="00AF341C" w:rsidRPr="001602BD" w:rsidRDefault="00AF341C" w:rsidP="007667EF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0.13</w:t>
            </w:r>
          </w:p>
        </w:tc>
        <w:tc>
          <w:tcPr>
            <w:tcW w:w="236" w:type="dxa"/>
            <w:vAlign w:val="bottom"/>
          </w:tcPr>
          <w:p w14:paraId="2CAF741B" w14:textId="77777777" w:rsidR="00AF341C" w:rsidRPr="001602BD" w:rsidRDefault="00AF341C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6205FC75" w14:textId="304F18C0" w:rsidR="00AF341C" w:rsidRPr="00AF341C" w:rsidRDefault="00CD40F4" w:rsidP="002769CF">
            <w:pPr>
              <w:pStyle w:val="block"/>
              <w:spacing w:after="0" w:line="240" w:lineRule="auto"/>
              <w:ind w:left="-128" w:right="1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  <w:r w:rsidR="00AF34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AF34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2F3956" w:rsidRPr="001602BD" w14:paraId="1ED5D94B" w14:textId="77777777" w:rsidTr="00E620B6">
        <w:tc>
          <w:tcPr>
            <w:tcW w:w="2970" w:type="dxa"/>
          </w:tcPr>
          <w:p w14:paraId="27ECB6F3" w14:textId="440FFC86" w:rsidR="002F3956" w:rsidRPr="00995F40" w:rsidRDefault="002F3956" w:rsidP="007667EF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เงินปันผลระหว่างกาล</w:t>
            </w:r>
            <w:r w:rsidR="00995F4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ปี </w:t>
            </w:r>
            <w:r w:rsidR="00995F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317" w:type="dxa"/>
            <w:vAlign w:val="bottom"/>
          </w:tcPr>
          <w:p w14:paraId="3F335AA0" w14:textId="77777777" w:rsidR="002F3956" w:rsidRPr="001602BD" w:rsidRDefault="002F3956" w:rsidP="007667EF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30287781" w14:textId="0287B555" w:rsidR="002F3956" w:rsidRPr="00CD40F4" w:rsidRDefault="002769CF" w:rsidP="00AF341C">
            <w:pPr>
              <w:pStyle w:val="block"/>
              <w:spacing w:after="0" w:line="240" w:lineRule="auto"/>
              <w:ind w:left="-157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สิงหาคม </w:t>
            </w:r>
            <w:r w:rsidR="00995F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  <w:vAlign w:val="bottom"/>
          </w:tcPr>
          <w:p w14:paraId="1B7D5F5D" w14:textId="77777777" w:rsidR="002F3956" w:rsidRPr="001602BD" w:rsidRDefault="002F3956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33C041E9" w14:textId="02169F92" w:rsidR="002F3956" w:rsidRDefault="002769CF" w:rsidP="007667EF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สิงหาคม </w:t>
            </w:r>
            <w:r w:rsidR="00995F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36" w:type="dxa"/>
            <w:vAlign w:val="bottom"/>
          </w:tcPr>
          <w:p w14:paraId="71AD5A4A" w14:textId="77777777" w:rsidR="002F3956" w:rsidRPr="001602BD" w:rsidRDefault="002F3956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226DB023" w14:textId="49CA5C0E" w:rsidR="002F3956" w:rsidRDefault="002769CF" w:rsidP="007667EF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0.30</w:t>
            </w:r>
          </w:p>
        </w:tc>
        <w:tc>
          <w:tcPr>
            <w:tcW w:w="236" w:type="dxa"/>
            <w:vAlign w:val="bottom"/>
          </w:tcPr>
          <w:p w14:paraId="650AEDE1" w14:textId="77777777" w:rsidR="002F3956" w:rsidRPr="001602BD" w:rsidRDefault="002F3956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6F54AF4C" w14:textId="630DAA8F" w:rsidR="002F3956" w:rsidRPr="00CD40F4" w:rsidRDefault="002769CF" w:rsidP="007667EF">
            <w:pPr>
              <w:pStyle w:val="block"/>
              <w:spacing w:after="0" w:line="240" w:lineRule="auto"/>
              <w:ind w:left="-128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150,000</w:t>
            </w:r>
          </w:p>
        </w:tc>
      </w:tr>
      <w:tr w:rsidR="00AF341C" w:rsidRPr="000B1503" w14:paraId="11F457E9" w14:textId="77777777" w:rsidTr="00E620B6">
        <w:tc>
          <w:tcPr>
            <w:tcW w:w="2970" w:type="dxa"/>
          </w:tcPr>
          <w:p w14:paraId="22728554" w14:textId="77777777" w:rsidR="00AF341C" w:rsidRPr="000B1503" w:rsidRDefault="00AF341C" w:rsidP="007667EF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17" w:type="dxa"/>
            <w:vAlign w:val="bottom"/>
          </w:tcPr>
          <w:p w14:paraId="1E71B8E4" w14:textId="77777777" w:rsidR="00AF341C" w:rsidRPr="000B1503" w:rsidRDefault="00AF341C" w:rsidP="007667EF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  <w:vAlign w:val="bottom"/>
          </w:tcPr>
          <w:p w14:paraId="0BCEC059" w14:textId="77777777" w:rsidR="00AF341C" w:rsidRPr="000B1503" w:rsidRDefault="00AF341C" w:rsidP="007667EF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5B5CEAE" w14:textId="77777777" w:rsidR="00AF341C" w:rsidRPr="000B1503" w:rsidRDefault="00AF341C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vAlign w:val="bottom"/>
          </w:tcPr>
          <w:p w14:paraId="7AC6B376" w14:textId="77777777" w:rsidR="00AF341C" w:rsidRPr="000B1503" w:rsidRDefault="00AF341C" w:rsidP="007667EF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3DFB64C" w14:textId="77777777" w:rsidR="00AF341C" w:rsidRPr="000B1503" w:rsidRDefault="00AF341C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3" w:type="dxa"/>
            <w:vAlign w:val="bottom"/>
          </w:tcPr>
          <w:p w14:paraId="286141F9" w14:textId="77777777" w:rsidR="00AF341C" w:rsidRPr="000B1503" w:rsidRDefault="00AF341C" w:rsidP="007667EF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62CC86C" w14:textId="77777777" w:rsidR="00AF341C" w:rsidRPr="000B1503" w:rsidRDefault="00AF341C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vAlign w:val="bottom"/>
          </w:tcPr>
          <w:p w14:paraId="6F119E57" w14:textId="77777777" w:rsidR="00AF341C" w:rsidRPr="000B1503" w:rsidRDefault="00AF341C" w:rsidP="007667EF">
            <w:pPr>
              <w:pStyle w:val="block"/>
              <w:spacing w:after="0" w:line="240" w:lineRule="auto"/>
              <w:ind w:left="-128" w:right="-11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1602BD" w:rsidRPr="001602BD" w14:paraId="75EFF606" w14:textId="77777777" w:rsidTr="00E620B6">
        <w:tc>
          <w:tcPr>
            <w:tcW w:w="2970" w:type="dxa"/>
          </w:tcPr>
          <w:p w14:paraId="30C7832B" w14:textId="4ED6BB4D" w:rsidR="001602BD" w:rsidRPr="001602BD" w:rsidRDefault="001602BD" w:rsidP="007667EF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1602B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ปี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</w:t>
            </w:r>
            <w:r w:rsidR="00CD40F4" w:rsidRPr="00CD40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317" w:type="dxa"/>
            <w:vAlign w:val="bottom"/>
          </w:tcPr>
          <w:p w14:paraId="70FFD38C" w14:textId="77777777" w:rsidR="001602BD" w:rsidRPr="001602BD" w:rsidRDefault="001602BD" w:rsidP="007667EF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21639447" w14:textId="77777777" w:rsidR="001602BD" w:rsidRPr="001602BD" w:rsidRDefault="001602BD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43C295C" w14:textId="77777777" w:rsidR="001602BD" w:rsidRPr="001602BD" w:rsidRDefault="001602BD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130B5F6E" w14:textId="77777777" w:rsidR="001602BD" w:rsidRPr="001602BD" w:rsidRDefault="001602BD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658AA7F" w14:textId="77777777" w:rsidR="001602BD" w:rsidRPr="001602BD" w:rsidRDefault="001602BD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02919212" w14:textId="77777777" w:rsidR="001602BD" w:rsidRPr="001602BD" w:rsidRDefault="001602BD" w:rsidP="001602BD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59D7E67" w14:textId="77777777" w:rsidR="001602BD" w:rsidRPr="001602BD" w:rsidRDefault="001602BD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2607024C" w14:textId="77777777" w:rsidR="001602BD" w:rsidRPr="001602BD" w:rsidRDefault="001602BD" w:rsidP="001602BD">
            <w:pPr>
              <w:pStyle w:val="block"/>
              <w:spacing w:after="0" w:line="240" w:lineRule="auto"/>
              <w:ind w:left="-128" w:righ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02BD" w:rsidRPr="001602BD" w14:paraId="0D73E74A" w14:textId="77777777" w:rsidTr="00E620B6">
        <w:tc>
          <w:tcPr>
            <w:tcW w:w="2970" w:type="dxa"/>
          </w:tcPr>
          <w:p w14:paraId="5189850E" w14:textId="0450B386" w:rsidR="001602BD" w:rsidRPr="001602BD" w:rsidRDefault="001602BD" w:rsidP="007667EF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565</w:t>
            </w:r>
          </w:p>
        </w:tc>
        <w:tc>
          <w:tcPr>
            <w:tcW w:w="317" w:type="dxa"/>
            <w:vAlign w:val="bottom"/>
          </w:tcPr>
          <w:p w14:paraId="23C23F48" w14:textId="77777777" w:rsidR="001602BD" w:rsidRPr="001602BD" w:rsidRDefault="001602BD" w:rsidP="007667EF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6E0274C9" w14:textId="7B0A2500" w:rsidR="001602BD" w:rsidRPr="001602BD" w:rsidRDefault="00CD40F4" w:rsidP="00AF341C">
            <w:pPr>
              <w:pStyle w:val="block"/>
              <w:spacing w:after="0" w:line="240" w:lineRule="auto"/>
              <w:ind w:left="-157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1602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602B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เมษายน </w:t>
            </w:r>
            <w:r w:rsidR="001602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236" w:type="dxa"/>
            <w:vAlign w:val="bottom"/>
          </w:tcPr>
          <w:p w14:paraId="6F4735BB" w14:textId="77777777" w:rsidR="001602BD" w:rsidRPr="001602BD" w:rsidRDefault="001602BD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19E54ABC" w14:textId="19CA36DC" w:rsidR="001602BD" w:rsidRPr="001602BD" w:rsidRDefault="00AF341C" w:rsidP="00AF341C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236" w:type="dxa"/>
            <w:vAlign w:val="bottom"/>
          </w:tcPr>
          <w:p w14:paraId="0C70D542" w14:textId="77777777" w:rsidR="001602BD" w:rsidRPr="001602BD" w:rsidRDefault="001602BD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5FB1F8FA" w14:textId="756110C8" w:rsidR="001602BD" w:rsidRPr="001602BD" w:rsidRDefault="00AF341C" w:rsidP="001602BD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0.0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49A96AE8" w14:textId="77777777" w:rsidR="001602BD" w:rsidRPr="001602BD" w:rsidRDefault="001602BD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03772931" w14:textId="19A02F30" w:rsidR="001602BD" w:rsidRPr="00AF341C" w:rsidRDefault="00CD40F4" w:rsidP="002769CF">
            <w:pPr>
              <w:pStyle w:val="block"/>
              <w:spacing w:after="0" w:line="240" w:lineRule="auto"/>
              <w:ind w:left="-128" w:right="1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AF34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0,</w:t>
            </w:r>
            <w:r w:rsidR="00AF34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</w:tbl>
    <w:p w14:paraId="3AC767F4" w14:textId="77777777" w:rsidR="00D61E1E" w:rsidRPr="000B1503" w:rsidRDefault="00D61E1E" w:rsidP="00D61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26"/>
          <w:szCs w:val="26"/>
        </w:rPr>
      </w:pPr>
    </w:p>
    <w:p w14:paraId="2DCF50FA" w14:textId="5BA60BCD" w:rsidR="003D128F" w:rsidRPr="000C7367" w:rsidRDefault="003D128F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lang w:val="th-TH"/>
        </w:rPr>
      </w:pPr>
      <w:r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ภาษีเงินได้</w:t>
      </w:r>
    </w:p>
    <w:p w14:paraId="3AC4DFED" w14:textId="77777777" w:rsidR="003D128F" w:rsidRPr="000B1503" w:rsidRDefault="003D128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34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317"/>
        <w:gridCol w:w="1223"/>
        <w:gridCol w:w="236"/>
        <w:gridCol w:w="1226"/>
        <w:gridCol w:w="236"/>
        <w:gridCol w:w="1223"/>
        <w:gridCol w:w="236"/>
        <w:gridCol w:w="1226"/>
      </w:tblGrid>
      <w:tr w:rsidR="003D128F" w:rsidRPr="00A975C1" w14:paraId="2347CE28" w14:textId="77777777" w:rsidTr="00806798">
        <w:tc>
          <w:tcPr>
            <w:tcW w:w="3420" w:type="dxa"/>
            <w:vAlign w:val="bottom"/>
          </w:tcPr>
          <w:p w14:paraId="30FE48D7" w14:textId="77777777" w:rsidR="003D128F" w:rsidRPr="00A975C1" w:rsidRDefault="003D128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17" w:type="dxa"/>
            <w:vAlign w:val="bottom"/>
          </w:tcPr>
          <w:p w14:paraId="263D3201" w14:textId="77777777" w:rsidR="003D128F" w:rsidRPr="00A975C1" w:rsidRDefault="003D128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5" w:type="dxa"/>
            <w:gridSpan w:val="3"/>
            <w:vAlign w:val="bottom"/>
          </w:tcPr>
          <w:p w14:paraId="14B4184C" w14:textId="0EB3F94B" w:rsidR="003D128F" w:rsidRPr="00A975C1" w:rsidRDefault="00A975C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D12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3D12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การเงินรวม</w:t>
            </w:r>
          </w:p>
        </w:tc>
        <w:tc>
          <w:tcPr>
            <w:tcW w:w="236" w:type="dxa"/>
            <w:vAlign w:val="bottom"/>
          </w:tcPr>
          <w:p w14:paraId="5C14DD78" w14:textId="77777777" w:rsidR="003D128F" w:rsidRPr="00A975C1" w:rsidRDefault="003D128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5" w:type="dxa"/>
            <w:gridSpan w:val="3"/>
            <w:vAlign w:val="bottom"/>
          </w:tcPr>
          <w:p w14:paraId="278137D6" w14:textId="420BC10B" w:rsidR="003D128F" w:rsidRPr="00A975C1" w:rsidRDefault="00A975C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975C1" w:rsidRPr="00A975C1" w14:paraId="21281916" w14:textId="77777777" w:rsidTr="00806798">
        <w:tc>
          <w:tcPr>
            <w:tcW w:w="3420" w:type="dxa"/>
          </w:tcPr>
          <w:p w14:paraId="77B5CA03" w14:textId="2709CCB1" w:rsidR="00A975C1" w:rsidRPr="00A975C1" w:rsidRDefault="00A975C1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995F40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 w:rsidR="008238FF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="00995F40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้า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 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8238F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995F40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</w:t>
            </w:r>
            <w:r w:rsidR="008238FF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น</w:t>
            </w:r>
          </w:p>
        </w:tc>
        <w:tc>
          <w:tcPr>
            <w:tcW w:w="317" w:type="dxa"/>
            <w:vAlign w:val="bottom"/>
          </w:tcPr>
          <w:p w14:paraId="1413BAC5" w14:textId="77777777" w:rsidR="00A975C1" w:rsidRPr="00A975C1" w:rsidRDefault="00A975C1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53F0DDC6" w14:textId="0DB4450F" w:rsidR="00A975C1" w:rsidRPr="00A975C1" w:rsidRDefault="00A975C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  <w:tc>
          <w:tcPr>
            <w:tcW w:w="236" w:type="dxa"/>
            <w:vAlign w:val="bottom"/>
          </w:tcPr>
          <w:p w14:paraId="5A78D656" w14:textId="77777777" w:rsidR="00A975C1" w:rsidRPr="00A975C1" w:rsidRDefault="00A975C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68C3802D" w14:textId="48259DAC" w:rsidR="00A975C1" w:rsidRPr="00A975C1" w:rsidRDefault="00A975C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  <w:tc>
          <w:tcPr>
            <w:tcW w:w="236" w:type="dxa"/>
            <w:vAlign w:val="bottom"/>
          </w:tcPr>
          <w:p w14:paraId="2F191D82" w14:textId="77777777" w:rsidR="00A975C1" w:rsidRPr="00A975C1" w:rsidRDefault="00A975C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718DD1ED" w14:textId="7BB21084" w:rsidR="00A975C1" w:rsidRPr="00A975C1" w:rsidRDefault="00A975C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  <w:tc>
          <w:tcPr>
            <w:tcW w:w="236" w:type="dxa"/>
            <w:vAlign w:val="bottom"/>
          </w:tcPr>
          <w:p w14:paraId="68BB58CC" w14:textId="77777777" w:rsidR="00A975C1" w:rsidRPr="00A975C1" w:rsidRDefault="00A975C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764A72EE" w14:textId="0D79593D" w:rsidR="00A975C1" w:rsidRPr="00A975C1" w:rsidRDefault="00A975C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3D128F" w:rsidRPr="00A975C1" w14:paraId="6D19A60A" w14:textId="77777777" w:rsidTr="00806798">
        <w:tc>
          <w:tcPr>
            <w:tcW w:w="3420" w:type="dxa"/>
            <w:vAlign w:val="bottom"/>
          </w:tcPr>
          <w:p w14:paraId="2C13082E" w14:textId="77777777" w:rsidR="003D128F" w:rsidRPr="00A975C1" w:rsidRDefault="003D128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17" w:type="dxa"/>
            <w:vAlign w:val="bottom"/>
          </w:tcPr>
          <w:p w14:paraId="712D9AA2" w14:textId="77777777" w:rsidR="003D128F" w:rsidRPr="00A975C1" w:rsidRDefault="003D128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06" w:type="dxa"/>
            <w:gridSpan w:val="7"/>
            <w:vAlign w:val="bottom"/>
          </w:tcPr>
          <w:p w14:paraId="7D923574" w14:textId="1EDC231E" w:rsidR="003D128F" w:rsidRPr="00A975C1" w:rsidRDefault="00A975C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975C1" w:rsidRPr="00A975C1" w14:paraId="008411A1" w14:textId="77777777" w:rsidTr="00040372">
        <w:tc>
          <w:tcPr>
            <w:tcW w:w="3420" w:type="dxa"/>
          </w:tcPr>
          <w:p w14:paraId="0E810BFA" w14:textId="646D6974" w:rsidR="00A975C1" w:rsidRPr="00A975C1" w:rsidRDefault="00A975C1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317" w:type="dxa"/>
            <w:vAlign w:val="bottom"/>
          </w:tcPr>
          <w:p w14:paraId="07B52926" w14:textId="77777777" w:rsidR="00A975C1" w:rsidRPr="00A975C1" w:rsidRDefault="00A975C1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4BF85A8A" w14:textId="4FBBE687" w:rsidR="00A975C1" w:rsidRPr="00A975C1" w:rsidRDefault="00297234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17,464</w:t>
            </w:r>
          </w:p>
        </w:tc>
        <w:tc>
          <w:tcPr>
            <w:tcW w:w="236" w:type="dxa"/>
            <w:vAlign w:val="bottom"/>
          </w:tcPr>
          <w:p w14:paraId="11B641C4" w14:textId="77777777" w:rsidR="00A975C1" w:rsidRPr="00A975C1" w:rsidRDefault="00A975C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1805C9AF" w14:textId="0752378B" w:rsidR="00A975C1" w:rsidRPr="00A975C1" w:rsidRDefault="0067398E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116EB02" w14:textId="77777777" w:rsidR="00A975C1" w:rsidRPr="00A975C1" w:rsidRDefault="00A975C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57427A8D" w14:textId="7E5116EE" w:rsidR="00A975C1" w:rsidRPr="00A975C1" w:rsidRDefault="00297234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17,464</w:t>
            </w:r>
          </w:p>
        </w:tc>
        <w:tc>
          <w:tcPr>
            <w:tcW w:w="236" w:type="dxa"/>
            <w:vAlign w:val="bottom"/>
          </w:tcPr>
          <w:p w14:paraId="2C64505C" w14:textId="77777777" w:rsidR="00A975C1" w:rsidRPr="00A975C1" w:rsidRDefault="00A975C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1F6BAACC" w14:textId="1D67AE9B" w:rsidR="00A975C1" w:rsidRPr="00A975C1" w:rsidRDefault="0067398E" w:rsidP="00806798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398E" w:rsidRPr="00A975C1" w14:paraId="6BC55903" w14:textId="77777777" w:rsidTr="00040372">
        <w:tc>
          <w:tcPr>
            <w:tcW w:w="3420" w:type="dxa"/>
          </w:tcPr>
          <w:p w14:paraId="2B23FCC4" w14:textId="293EC8DF" w:rsidR="0067398E" w:rsidRDefault="0067398E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ภาษีงวดก่อน</w:t>
            </w:r>
            <w:r w:rsidR="00F4607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ๆ ที่บันทึกสูงไป</w:t>
            </w:r>
          </w:p>
        </w:tc>
        <w:tc>
          <w:tcPr>
            <w:tcW w:w="317" w:type="dxa"/>
            <w:vAlign w:val="bottom"/>
          </w:tcPr>
          <w:p w14:paraId="1EA4C292" w14:textId="77777777" w:rsidR="0067398E" w:rsidRPr="00A975C1" w:rsidRDefault="0067398E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31C92CF0" w14:textId="5511D2C7" w:rsidR="0067398E" w:rsidRDefault="00297234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(1,552)</w:t>
            </w:r>
          </w:p>
        </w:tc>
        <w:tc>
          <w:tcPr>
            <w:tcW w:w="236" w:type="dxa"/>
            <w:vAlign w:val="bottom"/>
          </w:tcPr>
          <w:p w14:paraId="0DCDBB1F" w14:textId="77777777" w:rsidR="0067398E" w:rsidRPr="00A975C1" w:rsidRDefault="0067398E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28905620" w14:textId="087D54FE" w:rsidR="0067398E" w:rsidRDefault="00995F40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5F4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</w:t>
            </w:r>
            <w:r w:rsidRPr="00995F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5F4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566</w:t>
            </w:r>
          </w:p>
        </w:tc>
        <w:tc>
          <w:tcPr>
            <w:tcW w:w="236" w:type="dxa"/>
            <w:vAlign w:val="bottom"/>
          </w:tcPr>
          <w:p w14:paraId="4444D680" w14:textId="77777777" w:rsidR="0067398E" w:rsidRPr="00A975C1" w:rsidRDefault="0067398E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1FE5D447" w14:textId="311F087E" w:rsidR="0067398E" w:rsidRDefault="00297234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(1,552)</w:t>
            </w:r>
          </w:p>
        </w:tc>
        <w:tc>
          <w:tcPr>
            <w:tcW w:w="236" w:type="dxa"/>
            <w:vAlign w:val="bottom"/>
          </w:tcPr>
          <w:p w14:paraId="4F0D7139" w14:textId="77777777" w:rsidR="0067398E" w:rsidRPr="00A975C1" w:rsidRDefault="0067398E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51BD71D8" w14:textId="20E1EBDC" w:rsidR="0067398E" w:rsidRPr="00CD40F4" w:rsidRDefault="00995F40" w:rsidP="0080679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5F4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</w:t>
            </w:r>
            <w:r w:rsidRPr="00995F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5F4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566</w:t>
            </w:r>
          </w:p>
        </w:tc>
      </w:tr>
      <w:tr w:rsidR="00040372" w:rsidRPr="00A975C1" w14:paraId="7F8A416F" w14:textId="77777777" w:rsidTr="00040372">
        <w:tc>
          <w:tcPr>
            <w:tcW w:w="3420" w:type="dxa"/>
          </w:tcPr>
          <w:p w14:paraId="08EF72EA" w14:textId="77777777" w:rsidR="00040372" w:rsidRPr="00A975C1" w:rsidRDefault="00040372" w:rsidP="0099313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317" w:type="dxa"/>
            <w:vAlign w:val="bottom"/>
          </w:tcPr>
          <w:p w14:paraId="65183F1E" w14:textId="77777777" w:rsidR="00040372" w:rsidRPr="00A975C1" w:rsidRDefault="00040372" w:rsidP="0099313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6E3A4002" w14:textId="09E565AE" w:rsidR="00040372" w:rsidRPr="00A975C1" w:rsidRDefault="00297234" w:rsidP="0099313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(18,296)</w:t>
            </w:r>
          </w:p>
        </w:tc>
        <w:tc>
          <w:tcPr>
            <w:tcW w:w="236" w:type="dxa"/>
            <w:vAlign w:val="bottom"/>
          </w:tcPr>
          <w:p w14:paraId="4BB66BF6" w14:textId="77777777" w:rsidR="00040372" w:rsidRPr="00A975C1" w:rsidRDefault="00040372" w:rsidP="0099313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3058911D" w14:textId="4F6C7AC8" w:rsidR="00040372" w:rsidRPr="00A975C1" w:rsidRDefault="00995F40" w:rsidP="0099313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5F4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(4</w:t>
            </w:r>
            <w:r w:rsidRPr="00995F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5F4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206)</w:t>
            </w:r>
          </w:p>
        </w:tc>
        <w:tc>
          <w:tcPr>
            <w:tcW w:w="236" w:type="dxa"/>
            <w:vAlign w:val="bottom"/>
          </w:tcPr>
          <w:p w14:paraId="50C3C9B8" w14:textId="77777777" w:rsidR="00040372" w:rsidRPr="00A975C1" w:rsidRDefault="00040372" w:rsidP="0099313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021E7CED" w14:textId="026484C5" w:rsidR="00040372" w:rsidRPr="00A975C1" w:rsidRDefault="00297234" w:rsidP="0099313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(22,030)</w:t>
            </w:r>
          </w:p>
        </w:tc>
        <w:tc>
          <w:tcPr>
            <w:tcW w:w="236" w:type="dxa"/>
            <w:vAlign w:val="bottom"/>
          </w:tcPr>
          <w:p w14:paraId="66AB44D8" w14:textId="77777777" w:rsidR="00040372" w:rsidRPr="00A975C1" w:rsidRDefault="00040372" w:rsidP="0099313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537D0DE1" w14:textId="5DCE0265" w:rsidR="00040372" w:rsidRPr="00A975C1" w:rsidRDefault="00995F40" w:rsidP="0099313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5F4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</w:t>
            </w:r>
            <w:r w:rsidRPr="00995F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5F4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397</w:t>
            </w:r>
          </w:p>
        </w:tc>
      </w:tr>
      <w:tr w:rsidR="00A975C1" w:rsidRPr="00A975C1" w14:paraId="6E923DA7" w14:textId="77777777" w:rsidTr="00806798">
        <w:tc>
          <w:tcPr>
            <w:tcW w:w="3420" w:type="dxa"/>
          </w:tcPr>
          <w:p w14:paraId="2A5C981D" w14:textId="1C806D1B" w:rsidR="00A975C1" w:rsidRPr="00A975C1" w:rsidRDefault="00A975C1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  <w:r w:rsidR="00A737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ค่าใช้จ่าย </w:t>
            </w:r>
            <w:r w:rsidR="00A737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รายได้</w:t>
            </w:r>
            <w:r w:rsidR="00A737A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  <w:r w:rsidR="00607DB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</w:t>
            </w: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317" w:type="dxa"/>
            <w:vAlign w:val="bottom"/>
          </w:tcPr>
          <w:p w14:paraId="3D444E5A" w14:textId="77777777" w:rsidR="00A975C1" w:rsidRPr="00A975C1" w:rsidRDefault="00A975C1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7EA6EB" w14:textId="09E6775B" w:rsidR="00A975C1" w:rsidRPr="00A975C1" w:rsidRDefault="00297234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(2,384)</w:t>
            </w:r>
          </w:p>
        </w:tc>
        <w:tc>
          <w:tcPr>
            <w:tcW w:w="236" w:type="dxa"/>
            <w:vAlign w:val="bottom"/>
          </w:tcPr>
          <w:p w14:paraId="15D63F25" w14:textId="77777777" w:rsidR="00A975C1" w:rsidRPr="00A975C1" w:rsidRDefault="00A975C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4123A4" w14:textId="121D0DE6" w:rsidR="00A975C1" w:rsidRPr="00A975C1" w:rsidRDefault="00995F40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5F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2,360</w:t>
            </w:r>
          </w:p>
        </w:tc>
        <w:tc>
          <w:tcPr>
            <w:tcW w:w="236" w:type="dxa"/>
            <w:vAlign w:val="bottom"/>
          </w:tcPr>
          <w:p w14:paraId="79012E91" w14:textId="77777777" w:rsidR="00A975C1" w:rsidRPr="00A975C1" w:rsidRDefault="00A975C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646D0F" w14:textId="6923E846" w:rsidR="00A975C1" w:rsidRPr="00A975C1" w:rsidRDefault="00297234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(6,118)</w:t>
            </w:r>
          </w:p>
        </w:tc>
        <w:tc>
          <w:tcPr>
            <w:tcW w:w="236" w:type="dxa"/>
            <w:vAlign w:val="bottom"/>
          </w:tcPr>
          <w:p w14:paraId="50B8A001" w14:textId="77777777" w:rsidR="00A975C1" w:rsidRPr="00A975C1" w:rsidRDefault="00A975C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DF321C" w14:textId="688CE69B" w:rsidR="00A975C1" w:rsidRPr="00A975C1" w:rsidRDefault="00995F40" w:rsidP="00A4660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5F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11,963</w:t>
            </w:r>
          </w:p>
        </w:tc>
      </w:tr>
    </w:tbl>
    <w:p w14:paraId="02BCE6C9" w14:textId="77777777" w:rsidR="003D128F" w:rsidRPr="000B1503" w:rsidRDefault="003D128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26"/>
          <w:szCs w:val="26"/>
        </w:rPr>
      </w:pPr>
    </w:p>
    <w:p w14:paraId="1CC39B5C" w14:textId="4AF337C8" w:rsidR="00D71364" w:rsidRDefault="00E3513F" w:rsidP="003D5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E3513F">
        <w:rPr>
          <w:rFonts w:asciiTheme="majorBidi" w:hAnsiTheme="majorBidi" w:cs="Angsana New" w:hint="cs"/>
          <w:sz w:val="30"/>
          <w:szCs w:val="30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</w:t>
      </w:r>
      <w:r w:rsidR="005760B2">
        <w:rPr>
          <w:rFonts w:asciiTheme="majorBidi" w:hAnsiTheme="majorBidi" w:cs="Angsana New"/>
          <w:sz w:val="30"/>
          <w:szCs w:val="30"/>
          <w:cs/>
        </w:rPr>
        <w:br/>
      </w:r>
      <w:r w:rsidRPr="00E3513F">
        <w:rPr>
          <w:rFonts w:asciiTheme="majorBidi" w:hAnsiTheme="majorBidi" w:cs="Angsana New" w:hint="cs"/>
          <w:sz w:val="30"/>
          <w:szCs w:val="30"/>
          <w:cs/>
        </w:rPr>
        <w:t>ใช้</w:t>
      </w:r>
      <w:r w:rsidRPr="008E0C44">
        <w:rPr>
          <w:rFonts w:asciiTheme="majorBidi" w:hAnsiTheme="majorBidi" w:cs="Angsana New" w:hint="cs"/>
          <w:sz w:val="30"/>
          <w:szCs w:val="30"/>
          <w:cs/>
        </w:rPr>
        <w:t>กับกําไรรวมทั้งปีที่คาดว่าจะเกิดขึ้นสําหรับกลุ่มบริษัทและบริษัท</w:t>
      </w:r>
      <w:r w:rsidRPr="008E0C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E0C44">
        <w:rPr>
          <w:rFonts w:asciiTheme="majorBidi" w:hAnsiTheme="majorBidi" w:cs="Angsana New" w:hint="cs"/>
          <w:sz w:val="30"/>
          <w:szCs w:val="30"/>
          <w:cs/>
        </w:rPr>
        <w:t>คือ</w:t>
      </w:r>
      <w:r w:rsidRPr="008E0C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E0C44">
        <w:rPr>
          <w:rFonts w:asciiTheme="majorBidi" w:hAnsiTheme="majorBidi" w:cs="Angsana New" w:hint="cs"/>
          <w:sz w:val="30"/>
          <w:szCs w:val="30"/>
          <w:cs/>
        </w:rPr>
        <w:t>อัตราร้อยละ</w:t>
      </w:r>
      <w:r w:rsidRPr="008E0C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B3F62">
        <w:rPr>
          <w:rFonts w:asciiTheme="majorBidi" w:hAnsiTheme="majorBidi" w:cs="Angsana New"/>
          <w:sz w:val="30"/>
          <w:szCs w:val="30"/>
        </w:rPr>
        <w:t>-0.6</w:t>
      </w:r>
      <w:r w:rsidRPr="008E0C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E0C44">
        <w:rPr>
          <w:rFonts w:asciiTheme="majorBidi" w:hAnsiTheme="majorBidi" w:cs="Angsana New" w:hint="cs"/>
          <w:sz w:val="30"/>
          <w:szCs w:val="30"/>
          <w:cs/>
        </w:rPr>
        <w:t>และร้อยละ</w:t>
      </w:r>
      <w:r w:rsidRPr="008E0C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B3F62">
        <w:rPr>
          <w:rFonts w:asciiTheme="majorBidi" w:hAnsiTheme="majorBidi" w:cs="Angsana New"/>
          <w:sz w:val="30"/>
          <w:szCs w:val="30"/>
        </w:rPr>
        <w:t>-1.6</w:t>
      </w:r>
      <w:r w:rsidRPr="008E0C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E0C44">
        <w:rPr>
          <w:rFonts w:asciiTheme="majorBidi" w:hAnsiTheme="majorBidi" w:cs="Angsana New" w:hint="cs"/>
          <w:sz w:val="30"/>
          <w:szCs w:val="30"/>
          <w:cs/>
        </w:rPr>
        <w:t>ตามลําดับ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E3513F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E3513F">
        <w:rPr>
          <w:rFonts w:asciiTheme="majorBidi" w:hAnsiTheme="majorBidi" w:cs="Angsana New"/>
          <w:i/>
          <w:iCs/>
          <w:sz w:val="30"/>
          <w:szCs w:val="30"/>
        </w:rPr>
        <w:t>3</w:t>
      </w:r>
      <w:r w:rsidR="00F755F2">
        <w:rPr>
          <w:rFonts w:asciiTheme="majorBidi" w:hAnsiTheme="majorBidi" w:cs="Angsana New"/>
          <w:i/>
          <w:iCs/>
          <w:sz w:val="30"/>
          <w:szCs w:val="30"/>
        </w:rPr>
        <w:t>0</w:t>
      </w:r>
      <w:r w:rsidRPr="00E3513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995F40">
        <w:rPr>
          <w:rFonts w:asciiTheme="majorBidi" w:hAnsiTheme="majorBidi" w:cs="Angsana New" w:hint="cs"/>
          <w:i/>
          <w:iCs/>
          <w:sz w:val="30"/>
          <w:szCs w:val="30"/>
          <w:cs/>
        </w:rPr>
        <w:t>กันย</w:t>
      </w:r>
      <w:r w:rsidR="00F755F2">
        <w:rPr>
          <w:rFonts w:asciiTheme="majorBidi" w:hAnsiTheme="majorBidi" w:cs="Angsana New" w:hint="cs"/>
          <w:i/>
          <w:iCs/>
          <w:sz w:val="30"/>
          <w:szCs w:val="30"/>
          <w:cs/>
        </w:rPr>
        <w:t>ายน</w:t>
      </w:r>
      <w:r w:rsidRPr="00E3513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E3513F">
        <w:rPr>
          <w:rFonts w:asciiTheme="majorBidi" w:hAnsiTheme="majorBidi" w:cs="Angsana New"/>
          <w:i/>
          <w:iCs/>
          <w:sz w:val="30"/>
          <w:szCs w:val="30"/>
        </w:rPr>
        <w:t>2</w:t>
      </w:r>
      <w:r w:rsidR="00CD40F4" w:rsidRPr="00CD40F4">
        <w:rPr>
          <w:rFonts w:asciiTheme="majorBidi" w:hAnsiTheme="majorBidi" w:cs="Angsana New"/>
          <w:i/>
          <w:iCs/>
          <w:sz w:val="30"/>
          <w:szCs w:val="30"/>
        </w:rPr>
        <w:t>566</w:t>
      </w:r>
      <w:r w:rsidRPr="00E3513F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Pr="00E3513F">
        <w:rPr>
          <w:rFonts w:asciiTheme="majorBidi" w:hAnsiTheme="majorBidi" w:cs="Angsana New" w:hint="cs"/>
          <w:i/>
          <w:iCs/>
          <w:sz w:val="30"/>
          <w:szCs w:val="30"/>
          <w:cs/>
        </w:rPr>
        <w:t>อัตราร้อยละ</w:t>
      </w:r>
      <w:r w:rsidRPr="00E3513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995F40">
        <w:rPr>
          <w:rFonts w:asciiTheme="majorBidi" w:hAnsiTheme="majorBidi" w:cs="Angsana New"/>
          <w:i/>
          <w:iCs/>
          <w:sz w:val="30"/>
          <w:szCs w:val="30"/>
        </w:rPr>
        <w:t>4.2</w:t>
      </w:r>
      <w:r w:rsidRPr="00E3513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E3513F">
        <w:rPr>
          <w:rFonts w:asciiTheme="majorBidi" w:hAnsiTheme="majorBidi" w:cs="Angsana New" w:hint="cs"/>
          <w:i/>
          <w:iCs/>
          <w:sz w:val="30"/>
          <w:szCs w:val="30"/>
          <w:cs/>
        </w:rPr>
        <w:t>และร้อยละ</w:t>
      </w:r>
      <w:r w:rsidRPr="00E3513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E3513F">
        <w:rPr>
          <w:rFonts w:asciiTheme="majorBidi" w:hAnsiTheme="majorBidi" w:cs="Angsana New"/>
          <w:i/>
          <w:iCs/>
          <w:sz w:val="30"/>
          <w:szCs w:val="30"/>
        </w:rPr>
        <w:t>1</w:t>
      </w:r>
      <w:r w:rsidR="00F755F2">
        <w:rPr>
          <w:rFonts w:asciiTheme="majorBidi" w:hAnsiTheme="majorBidi" w:cs="Angsana New"/>
          <w:i/>
          <w:iCs/>
          <w:sz w:val="30"/>
          <w:szCs w:val="30"/>
        </w:rPr>
        <w:t>0</w:t>
      </w:r>
      <w:r w:rsidRPr="00E3513F">
        <w:rPr>
          <w:rFonts w:asciiTheme="majorBidi" w:hAnsiTheme="majorBidi" w:cs="Angsana New"/>
          <w:i/>
          <w:iCs/>
          <w:sz w:val="30"/>
          <w:szCs w:val="30"/>
        </w:rPr>
        <w:t>.</w:t>
      </w:r>
      <w:r w:rsidR="00995F40">
        <w:rPr>
          <w:rFonts w:asciiTheme="majorBidi" w:hAnsiTheme="majorBidi" w:cs="Angsana New"/>
          <w:i/>
          <w:iCs/>
          <w:sz w:val="30"/>
          <w:szCs w:val="30"/>
        </w:rPr>
        <w:t>2</w:t>
      </w:r>
      <w:r w:rsidRPr="00E3513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E3513F">
        <w:rPr>
          <w:rFonts w:asciiTheme="majorBidi" w:hAnsiTheme="majorBidi" w:cs="Angsana New" w:hint="cs"/>
          <w:i/>
          <w:iCs/>
          <w:sz w:val="30"/>
          <w:szCs w:val="30"/>
          <w:cs/>
        </w:rPr>
        <w:t>ตามลําดับ</w:t>
      </w:r>
      <w:r w:rsidRPr="00E3513F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="003D5E9B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</w:p>
    <w:p w14:paraId="75547DD2" w14:textId="77777777" w:rsidR="00D71364" w:rsidRPr="000B1503" w:rsidRDefault="00D71364" w:rsidP="000B1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26"/>
          <w:szCs w:val="26"/>
        </w:rPr>
      </w:pPr>
    </w:p>
    <w:p w14:paraId="684FACF1" w14:textId="38B09230" w:rsidR="00BE15F2" w:rsidRDefault="00F37884" w:rsidP="00C44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F37884">
        <w:rPr>
          <w:rFonts w:asciiTheme="majorBidi" w:hAnsiTheme="majorBidi" w:cs="Angsana New" w:hint="cs"/>
          <w:sz w:val="30"/>
          <w:szCs w:val="30"/>
          <w:cs/>
        </w:rPr>
        <w:t>การเปลี่ยนแปลงประมาณการอัตราภาษีเงินได้ถัวเฉลี่ยสําหรับกลุ่มบริษัทและบริษัทเกิดจากกำไรสุทธิบางส่วนของบริษัทมาจากธุรกรรมที่ได้รับการส่งเสริมการลงทุน</w:t>
      </w:r>
      <w:r w:rsidRPr="00F3788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37884">
        <w:rPr>
          <w:rFonts w:asciiTheme="majorBidi" w:hAnsiTheme="majorBidi" w:cs="Angsana New" w:hint="cs"/>
          <w:sz w:val="30"/>
          <w:szCs w:val="30"/>
          <w:cs/>
        </w:rPr>
        <w:t>โดยกำไรสุทธิจากธุรกรรมดังกล่าวไม่ต้องเสียภาษีเงินได้</w:t>
      </w:r>
      <w:r w:rsidRPr="00F3788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37884">
        <w:rPr>
          <w:rFonts w:asciiTheme="majorBidi" w:hAnsiTheme="majorBidi" w:cs="Angsana New" w:hint="cs"/>
          <w:sz w:val="30"/>
          <w:szCs w:val="30"/>
          <w:cs/>
        </w:rPr>
        <w:t>และมีการรับรู้สินทรัพย์ภาษีเงินได้รอตัดบัญชีจากผลขาดทุนจากการด้อยค่าด้านเครดิตที่คาดว่าจะเกิดขึ้นของลูกหนี้การค้าและลูกหนี้อื่นและภาระผูกพันผลประโยชน์พนักงานที่เพิ่มขึ้นจากธุรกรรมที่ไม่ได้รับการส่งเสริมการลงทุนของกลุ่มบริษัทและบริษัท</w:t>
      </w:r>
    </w:p>
    <w:p w14:paraId="489A558E" w14:textId="63D0FB3B" w:rsidR="00F37884" w:rsidRDefault="00F37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77ED67B2" w14:textId="7B685A1D" w:rsidR="00707D71" w:rsidRPr="00707D71" w:rsidRDefault="00707D71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lang w:val="th-TH"/>
        </w:rPr>
      </w:pPr>
      <w:r w:rsidRPr="00707D71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69B001AF" w14:textId="77777777" w:rsidR="00707D71" w:rsidRPr="00173238" w:rsidRDefault="00707D71" w:rsidP="00D2581A">
      <w:pPr>
        <w:pStyle w:val="BodyText2"/>
        <w:tabs>
          <w:tab w:val="left" w:pos="540"/>
        </w:tabs>
        <w:ind w:left="540" w:right="20" w:firstLine="0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03D97AE" w14:textId="25054F97" w:rsidR="00707D71" w:rsidRDefault="00707D71" w:rsidP="00D2581A">
      <w:pPr>
        <w:pStyle w:val="BodyText2"/>
        <w:ind w:left="540" w:right="20" w:firstLine="0"/>
        <w:jc w:val="thaiDistribute"/>
        <w:rPr>
          <w:rFonts w:asciiTheme="majorBidi" w:hAnsiTheme="majorBidi" w:cs="Angsana New"/>
          <w:bCs/>
          <w:sz w:val="30"/>
          <w:szCs w:val="30"/>
        </w:rPr>
      </w:pPr>
      <w:r w:rsidRPr="00707D71">
        <w:rPr>
          <w:rFonts w:asciiTheme="majorBidi" w:hAnsiTheme="majorBidi" w:cs="Angsana New" w:hint="cs"/>
          <w:b/>
          <w:spacing w:val="-4"/>
          <w:sz w:val="30"/>
          <w:szCs w:val="30"/>
          <w:cs/>
        </w:rPr>
        <w:t>ความสัมพันธ์ที่มีกับบริษัทย่อย</w:t>
      </w:r>
      <w:r w:rsidRPr="00707D71">
        <w:rPr>
          <w:rFonts w:asciiTheme="majorBidi" w:hAnsiTheme="majorBidi" w:cs="Angsana New"/>
          <w:b/>
          <w:spacing w:val="-4"/>
          <w:sz w:val="30"/>
          <w:szCs w:val="30"/>
          <w:cs/>
        </w:rPr>
        <w:t xml:space="preserve"> </w:t>
      </w:r>
      <w:r w:rsidRPr="00707D71">
        <w:rPr>
          <w:rFonts w:asciiTheme="majorBidi" w:hAnsiTheme="majorBidi" w:cs="Angsana New" w:hint="cs"/>
          <w:b/>
          <w:spacing w:val="-4"/>
          <w:sz w:val="30"/>
          <w:szCs w:val="30"/>
          <w:cs/>
        </w:rPr>
        <w:t>ผู้บริหารสำคัญและบุคคลหรือกิจการอื่นที่เกี่ยวข้องกัน</w:t>
      </w:r>
      <w:r w:rsidRPr="00707D71">
        <w:rPr>
          <w:rFonts w:asciiTheme="majorBidi" w:hAnsiTheme="majorBidi" w:cs="Angsana New"/>
          <w:b/>
          <w:spacing w:val="-4"/>
          <w:sz w:val="30"/>
          <w:szCs w:val="30"/>
          <w:cs/>
        </w:rPr>
        <w:t xml:space="preserve"> </w:t>
      </w:r>
      <w:r w:rsidRPr="00707D71">
        <w:rPr>
          <w:rFonts w:asciiTheme="majorBidi" w:hAnsiTheme="majorBidi" w:cs="Angsana New" w:hint="cs"/>
          <w:b/>
          <w:spacing w:val="-4"/>
          <w:sz w:val="30"/>
          <w:szCs w:val="30"/>
          <w:cs/>
        </w:rPr>
        <w:t>และนโยบายการกำหนดราคา</w:t>
      </w:r>
      <w:r w:rsidRPr="000866BF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ไม่มีการเปลี่ยนแปลงอย่างมีสาระสำคัญจากงบการเงินสำหรับปีสิ้นสุดวันที่</w:t>
      </w:r>
      <w:r w:rsidRPr="000866BF">
        <w:rPr>
          <w:rFonts w:asciiTheme="majorBidi" w:hAnsiTheme="majorBidi" w:cs="Angsana New"/>
          <w:bCs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/>
          <w:bCs/>
          <w:sz w:val="30"/>
          <w:szCs w:val="30"/>
        </w:rPr>
        <w:t xml:space="preserve">31 </w:t>
      </w: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ธันวาคม</w:t>
      </w:r>
      <w:r w:rsidRPr="000866BF">
        <w:rPr>
          <w:rFonts w:asciiTheme="majorBidi" w:hAnsiTheme="majorBidi" w:cs="Angsana New"/>
          <w:bCs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/>
          <w:bCs/>
          <w:sz w:val="30"/>
          <w:szCs w:val="30"/>
        </w:rPr>
        <w:t>2</w:t>
      </w:r>
      <w:r w:rsidR="00CD40F4" w:rsidRPr="00CD40F4">
        <w:rPr>
          <w:rFonts w:asciiTheme="majorBidi" w:hAnsiTheme="majorBidi" w:cs="Angsana New"/>
          <w:bCs/>
          <w:sz w:val="30"/>
          <w:szCs w:val="30"/>
        </w:rPr>
        <w:t>566</w:t>
      </w:r>
    </w:p>
    <w:p w14:paraId="6706A948" w14:textId="3E7EBB33" w:rsidR="00707D71" w:rsidRDefault="00707D71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630"/>
        <w:gridCol w:w="1004"/>
        <w:gridCol w:w="236"/>
        <w:gridCol w:w="1024"/>
        <w:gridCol w:w="243"/>
        <w:gridCol w:w="1024"/>
        <w:gridCol w:w="236"/>
        <w:gridCol w:w="1017"/>
      </w:tblGrid>
      <w:tr w:rsidR="009269D3" w:rsidRPr="00707D71" w14:paraId="7BBF4630" w14:textId="77777777" w:rsidTr="00DB445C">
        <w:trPr>
          <w:tblHeader/>
        </w:trPr>
        <w:tc>
          <w:tcPr>
            <w:tcW w:w="4500" w:type="dxa"/>
            <w:gridSpan w:val="2"/>
          </w:tcPr>
          <w:p w14:paraId="33D38C11" w14:textId="0D77A31D" w:rsidR="009269D3" w:rsidRPr="00707D71" w:rsidRDefault="009269D3" w:rsidP="00675B5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bookmarkStart w:id="3" w:name="_Hlk164371006"/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64" w:type="dxa"/>
            <w:gridSpan w:val="3"/>
          </w:tcPr>
          <w:p w14:paraId="21DDD16A" w14:textId="0E62C91A" w:rsidR="009269D3" w:rsidRPr="00707D71" w:rsidRDefault="009269D3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55B79A49" w14:textId="77777777" w:rsidR="009269D3" w:rsidRPr="00707D71" w:rsidRDefault="009269D3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77" w:type="dxa"/>
            <w:gridSpan w:val="3"/>
          </w:tcPr>
          <w:p w14:paraId="28811996" w14:textId="402CDF07" w:rsidR="009269D3" w:rsidRPr="00707D71" w:rsidRDefault="009269D3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51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9269D3" w:rsidRPr="00707D71" w14:paraId="4F952BB9" w14:textId="77777777" w:rsidTr="00DB445C">
        <w:trPr>
          <w:tblHeader/>
        </w:trPr>
        <w:tc>
          <w:tcPr>
            <w:tcW w:w="4500" w:type="dxa"/>
            <w:gridSpan w:val="2"/>
          </w:tcPr>
          <w:p w14:paraId="4F1D605B" w14:textId="53C70C85" w:rsidR="00707D71" w:rsidRPr="00707D71" w:rsidRDefault="00707D71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531FD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 w:rsidR="008238F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="00531FD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้า</w:t>
            </w: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8238F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31FD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</w:t>
            </w:r>
            <w:r w:rsidR="008238F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ายน</w:t>
            </w:r>
          </w:p>
        </w:tc>
        <w:tc>
          <w:tcPr>
            <w:tcW w:w="1004" w:type="dxa"/>
          </w:tcPr>
          <w:p w14:paraId="35067028" w14:textId="52C41C05" w:rsidR="00707D71" w:rsidRPr="00707D71" w:rsidRDefault="00707D7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CD40F4" w:rsidRPr="00CD40F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56</w:t>
            </w:r>
            <w:r w:rsidR="00CD40F4" w:rsidRPr="00CD40F4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530973FD" w14:textId="77777777" w:rsidR="00707D71" w:rsidRPr="00707D71" w:rsidRDefault="00707D7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2CB3995D" w14:textId="0F1FDE51" w:rsidR="00707D71" w:rsidRPr="00707D71" w:rsidRDefault="009269D3" w:rsidP="009269D3">
            <w:pPr>
              <w:pStyle w:val="block"/>
              <w:spacing w:after="0"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243" w:type="dxa"/>
          </w:tcPr>
          <w:p w14:paraId="010F4035" w14:textId="77777777" w:rsidR="00707D71" w:rsidRPr="00707D71" w:rsidRDefault="00707D7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411EE64E" w14:textId="1F1EB0ED" w:rsidR="00707D71" w:rsidRPr="00707D71" w:rsidRDefault="00707D7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CD40F4" w:rsidRPr="00CD40F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56</w:t>
            </w:r>
            <w:r w:rsidR="00CD40F4" w:rsidRPr="00CD40F4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597608E4" w14:textId="77777777" w:rsidR="00707D71" w:rsidRPr="00707D71" w:rsidRDefault="00707D7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203FEDDE" w14:textId="5414F51B" w:rsidR="00707D71" w:rsidRPr="00707D71" w:rsidRDefault="00707D7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CD40F4" w:rsidRPr="00CD40F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56</w:t>
            </w:r>
            <w:r w:rsidR="00CD40F4" w:rsidRPr="00CD40F4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</w:tr>
      <w:tr w:rsidR="009269D3" w:rsidRPr="00707D71" w14:paraId="546BAC1B" w14:textId="77777777" w:rsidTr="00DB445C">
        <w:trPr>
          <w:tblHeader/>
        </w:trPr>
        <w:tc>
          <w:tcPr>
            <w:tcW w:w="3870" w:type="dxa"/>
          </w:tcPr>
          <w:p w14:paraId="24CB2206" w14:textId="36FCF689" w:rsidR="009269D3" w:rsidRPr="00707D71" w:rsidRDefault="009269D3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FE500B2" w14:textId="77777777" w:rsidR="009269D3" w:rsidRPr="00707D71" w:rsidRDefault="009269D3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84" w:type="dxa"/>
            <w:gridSpan w:val="7"/>
          </w:tcPr>
          <w:p w14:paraId="66292B36" w14:textId="3A775E22" w:rsidR="009269D3" w:rsidRPr="00707D71" w:rsidRDefault="009269D3" w:rsidP="009269D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69D3" w:rsidRPr="00707D71" w14:paraId="2ACBEB96" w14:textId="77777777" w:rsidTr="00DB445C">
        <w:tc>
          <w:tcPr>
            <w:tcW w:w="3870" w:type="dxa"/>
          </w:tcPr>
          <w:p w14:paraId="2C7F176B" w14:textId="284DDDED" w:rsidR="00707D71" w:rsidRPr="00707D71" w:rsidRDefault="00707D71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125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630" w:type="dxa"/>
            <w:vAlign w:val="bottom"/>
          </w:tcPr>
          <w:p w14:paraId="22B22B48" w14:textId="77777777" w:rsidR="00707D71" w:rsidRPr="00707D71" w:rsidRDefault="00707D71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833209B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C769DAB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7D8B8E45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6DDDF582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77207396" w14:textId="77777777" w:rsidR="00707D71" w:rsidRPr="00707D71" w:rsidRDefault="00707D71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2FF28F8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01D38618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269D3" w:rsidRPr="00707D71" w14:paraId="7AD4D400" w14:textId="77777777" w:rsidTr="00DB445C">
        <w:tc>
          <w:tcPr>
            <w:tcW w:w="3870" w:type="dxa"/>
          </w:tcPr>
          <w:p w14:paraId="6C199B0E" w14:textId="124C8AA6" w:rsidR="00707D71" w:rsidRPr="00707D71" w:rsidRDefault="00707D71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2D5E5675" w14:textId="77777777" w:rsidR="00707D71" w:rsidRPr="00707D71" w:rsidRDefault="00707D71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17278F69" w14:textId="244F1474" w:rsidR="00707D71" w:rsidRPr="00707D71" w:rsidRDefault="00DB445C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3B57EDE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44D0EEAE" w14:textId="589A886A" w:rsidR="00707D71" w:rsidRPr="00707D71" w:rsidRDefault="00531FD9" w:rsidP="00DB445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1F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2,096</w:t>
            </w:r>
          </w:p>
        </w:tc>
        <w:tc>
          <w:tcPr>
            <w:tcW w:w="243" w:type="dxa"/>
            <w:vAlign w:val="bottom"/>
          </w:tcPr>
          <w:p w14:paraId="1E614F7F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6337D27" w14:textId="3EB35FCA" w:rsidR="00707D71" w:rsidRPr="00707D71" w:rsidRDefault="00DB445C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054F59E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665F8DEE" w14:textId="33E7DC93" w:rsidR="00707D71" w:rsidRPr="00707D71" w:rsidRDefault="00531FD9" w:rsidP="009269D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1F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2,096</w:t>
            </w:r>
          </w:p>
        </w:tc>
      </w:tr>
      <w:tr w:rsidR="00DB445C" w:rsidRPr="00DB445C" w14:paraId="5CB46751" w14:textId="77777777" w:rsidTr="00675B59">
        <w:tc>
          <w:tcPr>
            <w:tcW w:w="3870" w:type="dxa"/>
          </w:tcPr>
          <w:p w14:paraId="134C4212" w14:textId="7516D5E5" w:rsidR="00DB445C" w:rsidRPr="00DB445C" w:rsidRDefault="00DB445C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445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0" w:type="dxa"/>
            <w:vAlign w:val="bottom"/>
          </w:tcPr>
          <w:p w14:paraId="6F8F5F30" w14:textId="77777777" w:rsidR="00DB445C" w:rsidRPr="00DB445C" w:rsidRDefault="00DB445C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6A43AC8C" w14:textId="3CB06A93" w:rsidR="00DB445C" w:rsidRPr="00DB445C" w:rsidRDefault="00DB445C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13F574B" w14:textId="77777777" w:rsidR="00DB445C" w:rsidRPr="00DB445C" w:rsidRDefault="00DB445C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3604A952" w14:textId="4B8B4695" w:rsidR="00DB445C" w:rsidRPr="00DB445C" w:rsidRDefault="00E16F25" w:rsidP="00DB445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6BE076CB" w14:textId="77777777" w:rsidR="00DB445C" w:rsidRPr="00DB445C" w:rsidRDefault="00DB445C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D3A38F1" w14:textId="40C9D5FB" w:rsidR="00DB445C" w:rsidRPr="00DB445C" w:rsidRDefault="00B4331A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961</w:t>
            </w:r>
          </w:p>
        </w:tc>
        <w:tc>
          <w:tcPr>
            <w:tcW w:w="236" w:type="dxa"/>
            <w:vAlign w:val="bottom"/>
          </w:tcPr>
          <w:p w14:paraId="5DA73E4E" w14:textId="77777777" w:rsidR="00DB445C" w:rsidRPr="00DB445C" w:rsidRDefault="00DB445C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740E1E7C" w14:textId="1469B08F" w:rsidR="00DB445C" w:rsidRPr="00DB445C" w:rsidRDefault="00E16F25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269D3" w:rsidRPr="00707D71" w14:paraId="531CF1E0" w14:textId="77777777" w:rsidTr="00DB445C">
        <w:tc>
          <w:tcPr>
            <w:tcW w:w="3870" w:type="dxa"/>
          </w:tcPr>
          <w:p w14:paraId="51D5FD75" w14:textId="72B295DF" w:rsidR="00707D71" w:rsidRPr="00707D71" w:rsidRDefault="004000BC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19695C48" w14:textId="77777777" w:rsidR="00707D71" w:rsidRPr="00707D71" w:rsidRDefault="00707D71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7A05E369" w14:textId="221030BA" w:rsidR="00707D71" w:rsidRPr="00707D71" w:rsidRDefault="009C1563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139,340</w:t>
            </w:r>
          </w:p>
        </w:tc>
        <w:tc>
          <w:tcPr>
            <w:tcW w:w="236" w:type="dxa"/>
            <w:vAlign w:val="bottom"/>
          </w:tcPr>
          <w:p w14:paraId="4EF22842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3AFF4238" w14:textId="0A89F3B3" w:rsidR="00707D71" w:rsidRPr="00707D71" w:rsidRDefault="00E16F25" w:rsidP="00531FD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191,885</w:t>
            </w:r>
          </w:p>
        </w:tc>
        <w:tc>
          <w:tcPr>
            <w:tcW w:w="243" w:type="dxa"/>
            <w:vAlign w:val="bottom"/>
          </w:tcPr>
          <w:p w14:paraId="6D9C3ACE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D88D039" w14:textId="06561FB6" w:rsidR="00707D71" w:rsidRPr="00707D71" w:rsidRDefault="00B4331A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133,116</w:t>
            </w:r>
          </w:p>
        </w:tc>
        <w:tc>
          <w:tcPr>
            <w:tcW w:w="236" w:type="dxa"/>
            <w:vAlign w:val="bottom"/>
          </w:tcPr>
          <w:p w14:paraId="24A8D707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7C4DE37B" w14:textId="29F0C2B0" w:rsidR="00707D71" w:rsidRPr="00707D71" w:rsidRDefault="00E16F25" w:rsidP="009269D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173,328</w:t>
            </w:r>
          </w:p>
        </w:tc>
      </w:tr>
      <w:tr w:rsidR="009269D3" w:rsidRPr="00707D71" w14:paraId="496F7B67" w14:textId="77777777" w:rsidTr="00DB445C">
        <w:tc>
          <w:tcPr>
            <w:tcW w:w="3870" w:type="dxa"/>
          </w:tcPr>
          <w:p w14:paraId="1877F286" w14:textId="77777777" w:rsidR="00707D71" w:rsidRPr="00707D71" w:rsidRDefault="00707D71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4C9FB17B" w14:textId="77777777" w:rsidR="00707D71" w:rsidRPr="00707D71" w:rsidRDefault="00707D71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5689B5E" w14:textId="77777777" w:rsidR="00707D71" w:rsidRPr="00707D71" w:rsidRDefault="00707D71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91D3D44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31C4248F" w14:textId="77777777" w:rsidR="00707D71" w:rsidRPr="00707D71" w:rsidRDefault="00707D71" w:rsidP="00DB445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CBB4708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7A0E9E1" w14:textId="77777777" w:rsidR="00707D71" w:rsidRPr="00707D71" w:rsidRDefault="00707D71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3392CC4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43770E61" w14:textId="77777777" w:rsidR="00707D71" w:rsidRPr="00707D71" w:rsidRDefault="00707D71" w:rsidP="009269D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269D3" w:rsidRPr="00707D71" w14:paraId="1784C0F7" w14:textId="77777777" w:rsidTr="00DB445C">
        <w:tc>
          <w:tcPr>
            <w:tcW w:w="3870" w:type="dxa"/>
          </w:tcPr>
          <w:p w14:paraId="54DDF8EE" w14:textId="2CC14A5C" w:rsidR="00707D71" w:rsidRPr="00707D71" w:rsidRDefault="004000BC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125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0" w:type="dxa"/>
            <w:vAlign w:val="bottom"/>
          </w:tcPr>
          <w:p w14:paraId="62A3AC7C" w14:textId="77777777" w:rsidR="00707D71" w:rsidRPr="00707D71" w:rsidRDefault="00707D71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3C1CEBB6" w14:textId="77777777" w:rsidR="00707D71" w:rsidRPr="00707D71" w:rsidRDefault="00707D71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C8B76B7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4D561CE7" w14:textId="77777777" w:rsidR="00707D71" w:rsidRPr="00707D71" w:rsidRDefault="00707D71" w:rsidP="00DB445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7B9F9C43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53AA815" w14:textId="77777777" w:rsidR="00707D71" w:rsidRPr="00707D71" w:rsidRDefault="00707D71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64EFD48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3F5769DB" w14:textId="77777777" w:rsidR="00707D71" w:rsidRPr="00707D71" w:rsidRDefault="00707D71" w:rsidP="009269D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269D3" w:rsidRPr="00707D71" w14:paraId="77923A63" w14:textId="77777777" w:rsidTr="00DB445C">
        <w:tc>
          <w:tcPr>
            <w:tcW w:w="3870" w:type="dxa"/>
          </w:tcPr>
          <w:p w14:paraId="5AEB855E" w14:textId="5F6291C1" w:rsidR="00707D71" w:rsidRPr="00707D71" w:rsidRDefault="004000BC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1868457C" w14:textId="77777777" w:rsidR="00707D71" w:rsidRPr="00707D71" w:rsidRDefault="00707D71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733E73D2" w14:textId="4F5F6934" w:rsidR="00707D71" w:rsidRPr="00707D71" w:rsidRDefault="009C1563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327</w:t>
            </w:r>
          </w:p>
        </w:tc>
        <w:tc>
          <w:tcPr>
            <w:tcW w:w="236" w:type="dxa"/>
            <w:vAlign w:val="bottom"/>
          </w:tcPr>
          <w:p w14:paraId="3DEE2DF5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7565F4C8" w14:textId="271DA942" w:rsidR="00707D71" w:rsidRPr="00707D71" w:rsidRDefault="00531FD9" w:rsidP="00DB445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1F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254</w:t>
            </w:r>
          </w:p>
        </w:tc>
        <w:tc>
          <w:tcPr>
            <w:tcW w:w="243" w:type="dxa"/>
            <w:vAlign w:val="bottom"/>
          </w:tcPr>
          <w:p w14:paraId="636C8242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4CE0381" w14:textId="4AF78EEB" w:rsidR="00707D71" w:rsidRPr="00707D71" w:rsidRDefault="00B4331A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327</w:t>
            </w:r>
          </w:p>
        </w:tc>
        <w:tc>
          <w:tcPr>
            <w:tcW w:w="236" w:type="dxa"/>
            <w:vAlign w:val="bottom"/>
          </w:tcPr>
          <w:p w14:paraId="7E694A6B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2858F3EB" w14:textId="4FCB4068" w:rsidR="00707D71" w:rsidRPr="00707D71" w:rsidRDefault="00531FD9" w:rsidP="009269D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1F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254</w:t>
            </w:r>
          </w:p>
        </w:tc>
      </w:tr>
      <w:tr w:rsidR="00DB445C" w:rsidRPr="00707D71" w14:paraId="0E4198A1" w14:textId="77777777" w:rsidTr="00DB445C">
        <w:tc>
          <w:tcPr>
            <w:tcW w:w="3870" w:type="dxa"/>
          </w:tcPr>
          <w:p w14:paraId="62254C4B" w14:textId="3BAE1574" w:rsidR="00DB445C" w:rsidRDefault="00DB445C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0" w:type="dxa"/>
            <w:vAlign w:val="bottom"/>
          </w:tcPr>
          <w:p w14:paraId="4BECC238" w14:textId="77777777" w:rsidR="00DB445C" w:rsidRPr="00707D71" w:rsidRDefault="00DB445C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54E3CA8A" w14:textId="33B1DE26" w:rsidR="00DB445C" w:rsidRDefault="00DB445C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1DDF510" w14:textId="77777777" w:rsidR="00DB445C" w:rsidRPr="00707D71" w:rsidRDefault="00DB445C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7B0F33FC" w14:textId="49A41878" w:rsidR="00DB445C" w:rsidRPr="00707D71" w:rsidRDefault="00DB445C" w:rsidP="00DB445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114A4E33" w14:textId="77777777" w:rsidR="00DB445C" w:rsidRPr="00707D71" w:rsidRDefault="00DB445C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6AA6B38C" w14:textId="236570C0" w:rsidR="00DB445C" w:rsidRDefault="00B4331A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533</w:t>
            </w:r>
          </w:p>
        </w:tc>
        <w:tc>
          <w:tcPr>
            <w:tcW w:w="236" w:type="dxa"/>
            <w:vAlign w:val="bottom"/>
          </w:tcPr>
          <w:p w14:paraId="1842E478" w14:textId="77777777" w:rsidR="00DB445C" w:rsidRPr="00707D71" w:rsidRDefault="00DB445C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59438491" w14:textId="655FF00D" w:rsidR="00DB445C" w:rsidRPr="00707D71" w:rsidRDefault="00531FD9" w:rsidP="009269D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1F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1,153</w:t>
            </w:r>
          </w:p>
        </w:tc>
      </w:tr>
      <w:tr w:rsidR="009269D3" w:rsidRPr="00707D71" w14:paraId="59A05A8A" w14:textId="77777777" w:rsidTr="00DB445C">
        <w:tc>
          <w:tcPr>
            <w:tcW w:w="3870" w:type="dxa"/>
          </w:tcPr>
          <w:p w14:paraId="3FD6D4C3" w14:textId="5EAAEF70" w:rsidR="00707D71" w:rsidRPr="00707D71" w:rsidRDefault="004000BC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2FAD0CCA" w14:textId="77777777" w:rsidR="00707D71" w:rsidRPr="00707D71" w:rsidRDefault="00707D71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1CD073F5" w14:textId="212FF378" w:rsidR="00707D71" w:rsidRPr="00707D71" w:rsidRDefault="009C1563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25,071</w:t>
            </w:r>
          </w:p>
        </w:tc>
        <w:tc>
          <w:tcPr>
            <w:tcW w:w="236" w:type="dxa"/>
            <w:vAlign w:val="bottom"/>
          </w:tcPr>
          <w:p w14:paraId="03FD37ED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2457423C" w14:textId="7A5BA9F2" w:rsidR="00707D71" w:rsidRPr="00707D71" w:rsidRDefault="00531FD9" w:rsidP="00DB445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1F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32,515</w:t>
            </w:r>
          </w:p>
        </w:tc>
        <w:tc>
          <w:tcPr>
            <w:tcW w:w="243" w:type="dxa"/>
            <w:vAlign w:val="bottom"/>
          </w:tcPr>
          <w:p w14:paraId="4294C80C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60CB3C70" w14:textId="5048F4AD" w:rsidR="00707D71" w:rsidRPr="00707D71" w:rsidRDefault="00B4331A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25,071</w:t>
            </w:r>
          </w:p>
        </w:tc>
        <w:tc>
          <w:tcPr>
            <w:tcW w:w="236" w:type="dxa"/>
            <w:vAlign w:val="bottom"/>
          </w:tcPr>
          <w:p w14:paraId="6FDA8AD9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2E0D91D5" w14:textId="4B114639" w:rsidR="00707D71" w:rsidRPr="00707D71" w:rsidRDefault="00531FD9" w:rsidP="009269D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1F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32,515</w:t>
            </w:r>
          </w:p>
        </w:tc>
      </w:tr>
      <w:tr w:rsidR="009269D3" w:rsidRPr="00707D71" w14:paraId="223E8DA6" w14:textId="77777777" w:rsidTr="00DB445C">
        <w:tc>
          <w:tcPr>
            <w:tcW w:w="3870" w:type="dxa"/>
          </w:tcPr>
          <w:p w14:paraId="4B894B5D" w14:textId="77777777" w:rsidR="00707D71" w:rsidRPr="00707D71" w:rsidRDefault="00707D71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6D1D15CF" w14:textId="77777777" w:rsidR="00707D71" w:rsidRPr="00707D71" w:rsidRDefault="00707D71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0FDA9D0A" w14:textId="77777777" w:rsidR="00707D71" w:rsidRPr="00707D71" w:rsidRDefault="00707D71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0C73F68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06D84A28" w14:textId="77777777" w:rsidR="00707D71" w:rsidRPr="00707D71" w:rsidRDefault="00707D71" w:rsidP="00DB445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32A19E0C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7D391111" w14:textId="77777777" w:rsidR="00707D71" w:rsidRPr="00707D71" w:rsidRDefault="00707D71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150A9CC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5E8EAAE2" w14:textId="77777777" w:rsidR="00707D71" w:rsidRPr="00707D71" w:rsidRDefault="00707D71" w:rsidP="009269D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446AE" w:rsidRPr="00707D71" w14:paraId="08C1E744" w14:textId="77777777" w:rsidTr="007667EF">
        <w:tc>
          <w:tcPr>
            <w:tcW w:w="3870" w:type="dxa"/>
          </w:tcPr>
          <w:p w14:paraId="0823DBBD" w14:textId="67E3E2A3" w:rsidR="006446AE" w:rsidRPr="00707D71" w:rsidRDefault="006446AE" w:rsidP="007667EF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กำไรจากการขายสินทรัพย์</w:t>
            </w:r>
          </w:p>
        </w:tc>
        <w:tc>
          <w:tcPr>
            <w:tcW w:w="630" w:type="dxa"/>
            <w:vAlign w:val="bottom"/>
          </w:tcPr>
          <w:p w14:paraId="62B19B21" w14:textId="77777777" w:rsidR="006446AE" w:rsidRPr="00707D71" w:rsidRDefault="006446AE" w:rsidP="007667EF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5299270A" w14:textId="77777777" w:rsidR="006446AE" w:rsidRPr="00707D71" w:rsidRDefault="006446AE" w:rsidP="007667EF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87B939B" w14:textId="77777777" w:rsidR="006446AE" w:rsidRPr="00707D71" w:rsidRDefault="006446AE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17DA8D82" w14:textId="77777777" w:rsidR="006446AE" w:rsidRPr="00707D71" w:rsidRDefault="006446AE" w:rsidP="007667EF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367372CB" w14:textId="77777777" w:rsidR="006446AE" w:rsidRPr="00707D71" w:rsidRDefault="006446AE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607A2ED" w14:textId="77777777" w:rsidR="006446AE" w:rsidRPr="00707D71" w:rsidRDefault="006446AE" w:rsidP="007667EF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E021505" w14:textId="77777777" w:rsidR="006446AE" w:rsidRPr="00707D71" w:rsidRDefault="006446AE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60ED4020" w14:textId="77777777" w:rsidR="006446AE" w:rsidRPr="00707D71" w:rsidRDefault="006446AE" w:rsidP="007667EF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446AE" w:rsidRPr="00707D71" w14:paraId="2AF23393" w14:textId="77777777" w:rsidTr="007667EF">
        <w:tc>
          <w:tcPr>
            <w:tcW w:w="3870" w:type="dxa"/>
          </w:tcPr>
          <w:p w14:paraId="423941C2" w14:textId="77777777" w:rsidR="006446AE" w:rsidRDefault="006446AE" w:rsidP="007667EF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0" w:type="dxa"/>
            <w:vAlign w:val="bottom"/>
          </w:tcPr>
          <w:p w14:paraId="299C79BB" w14:textId="77777777" w:rsidR="006446AE" w:rsidRPr="00707D71" w:rsidRDefault="006446AE" w:rsidP="007667EF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72F6D4FF" w14:textId="757E7408" w:rsidR="006446AE" w:rsidRDefault="006446AE" w:rsidP="007667EF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2562138" w14:textId="77777777" w:rsidR="006446AE" w:rsidRPr="00707D71" w:rsidRDefault="006446AE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3D450815" w14:textId="77777777" w:rsidR="006446AE" w:rsidRPr="00707D71" w:rsidRDefault="006446AE" w:rsidP="007667EF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1C53E3F3" w14:textId="77777777" w:rsidR="006446AE" w:rsidRPr="00707D71" w:rsidRDefault="006446AE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95CB558" w14:textId="37745A02" w:rsidR="006446AE" w:rsidRDefault="00AC62B4" w:rsidP="007667EF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4A5E987" w14:textId="77777777" w:rsidR="006446AE" w:rsidRPr="00707D71" w:rsidRDefault="006446AE" w:rsidP="007667EF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7BFCC3D8" w14:textId="6CEAA37E" w:rsidR="006446AE" w:rsidRPr="00707D71" w:rsidRDefault="00531FD9" w:rsidP="007667EF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1F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996</w:t>
            </w:r>
          </w:p>
        </w:tc>
      </w:tr>
      <w:tr w:rsidR="006446AE" w:rsidRPr="00707D71" w14:paraId="07F8E124" w14:textId="77777777" w:rsidTr="00DB445C">
        <w:tc>
          <w:tcPr>
            <w:tcW w:w="3870" w:type="dxa"/>
          </w:tcPr>
          <w:p w14:paraId="7D8EF15F" w14:textId="77777777" w:rsidR="006446AE" w:rsidRPr="00707D71" w:rsidRDefault="006446AE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6FCEB99A" w14:textId="77777777" w:rsidR="006446AE" w:rsidRPr="00707D71" w:rsidRDefault="006446AE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68B33EF5" w14:textId="77777777" w:rsidR="006446AE" w:rsidRPr="00707D71" w:rsidRDefault="006446AE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F831A24" w14:textId="77777777" w:rsidR="006446AE" w:rsidRPr="00707D71" w:rsidRDefault="006446AE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238EA874" w14:textId="77777777" w:rsidR="006446AE" w:rsidRPr="00707D71" w:rsidRDefault="006446AE" w:rsidP="00DB445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32E127A8" w14:textId="77777777" w:rsidR="006446AE" w:rsidRPr="00707D71" w:rsidRDefault="006446AE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2BB36BF" w14:textId="77777777" w:rsidR="006446AE" w:rsidRPr="00707D71" w:rsidRDefault="006446AE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32FE147" w14:textId="77777777" w:rsidR="006446AE" w:rsidRPr="00707D71" w:rsidRDefault="006446AE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3EE23ADC" w14:textId="77777777" w:rsidR="006446AE" w:rsidRPr="00707D71" w:rsidRDefault="006446AE" w:rsidP="009269D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269D3" w:rsidRPr="00707D71" w14:paraId="1CBDC895" w14:textId="77777777" w:rsidTr="00DB445C">
        <w:tc>
          <w:tcPr>
            <w:tcW w:w="3870" w:type="dxa"/>
          </w:tcPr>
          <w:p w14:paraId="54CCE235" w14:textId="6C92AF2F" w:rsidR="00707D71" w:rsidRPr="00707D71" w:rsidRDefault="004000BC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125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630" w:type="dxa"/>
            <w:vAlign w:val="bottom"/>
          </w:tcPr>
          <w:p w14:paraId="530F0157" w14:textId="77777777" w:rsidR="00707D71" w:rsidRPr="00707D71" w:rsidRDefault="00707D71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01B34AA4" w14:textId="77777777" w:rsidR="00707D71" w:rsidRPr="00707D71" w:rsidRDefault="00707D71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643157F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669C9183" w14:textId="77777777" w:rsidR="00707D71" w:rsidRPr="00707D71" w:rsidRDefault="00707D71" w:rsidP="00DB445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1F874069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22BEAC40" w14:textId="77777777" w:rsidR="00707D71" w:rsidRPr="00707D71" w:rsidRDefault="00707D71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7E2DE42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257536A3" w14:textId="77777777" w:rsidR="00707D71" w:rsidRPr="00707D71" w:rsidRDefault="00707D71" w:rsidP="009269D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269D3" w:rsidRPr="00707D71" w14:paraId="390A693F" w14:textId="77777777" w:rsidTr="00DB445C">
        <w:tc>
          <w:tcPr>
            <w:tcW w:w="3870" w:type="dxa"/>
          </w:tcPr>
          <w:p w14:paraId="37C4CCE7" w14:textId="63FF01E4" w:rsidR="00707D71" w:rsidRPr="00707D71" w:rsidRDefault="004000BC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13F58C6B" w14:textId="77777777" w:rsidR="00707D71" w:rsidRPr="00707D71" w:rsidRDefault="00707D71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4E1897D2" w14:textId="0B8BEF59" w:rsidR="00707D71" w:rsidRPr="00707D71" w:rsidRDefault="009C1563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33,874</w:t>
            </w:r>
          </w:p>
        </w:tc>
        <w:tc>
          <w:tcPr>
            <w:tcW w:w="236" w:type="dxa"/>
            <w:vAlign w:val="bottom"/>
          </w:tcPr>
          <w:p w14:paraId="208540E9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3317FA85" w14:textId="7943A7EF" w:rsidR="00707D71" w:rsidRPr="00707D71" w:rsidRDefault="00531FD9" w:rsidP="00DB445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1F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33,988</w:t>
            </w:r>
          </w:p>
        </w:tc>
        <w:tc>
          <w:tcPr>
            <w:tcW w:w="243" w:type="dxa"/>
            <w:vAlign w:val="bottom"/>
          </w:tcPr>
          <w:p w14:paraId="39F28BEB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28EE9AC7" w14:textId="56FCDA00" w:rsidR="00707D71" w:rsidRPr="00707D71" w:rsidRDefault="00B4331A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33,874</w:t>
            </w:r>
          </w:p>
        </w:tc>
        <w:tc>
          <w:tcPr>
            <w:tcW w:w="236" w:type="dxa"/>
            <w:vAlign w:val="bottom"/>
          </w:tcPr>
          <w:p w14:paraId="64B4870D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7CADF7DA" w14:textId="0EC1BE2E" w:rsidR="00707D71" w:rsidRPr="00707D71" w:rsidRDefault="00531FD9" w:rsidP="009269D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1F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33,988</w:t>
            </w:r>
          </w:p>
        </w:tc>
      </w:tr>
      <w:tr w:rsidR="00B4331A" w:rsidRPr="00707D71" w14:paraId="69664321" w14:textId="77777777" w:rsidTr="00DB445C">
        <w:tc>
          <w:tcPr>
            <w:tcW w:w="3870" w:type="dxa"/>
          </w:tcPr>
          <w:p w14:paraId="109CBD8D" w14:textId="767496FD" w:rsidR="00B4331A" w:rsidRDefault="00B4331A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0" w:type="dxa"/>
            <w:vAlign w:val="bottom"/>
          </w:tcPr>
          <w:p w14:paraId="682086EA" w14:textId="77777777" w:rsidR="00B4331A" w:rsidRPr="00707D71" w:rsidRDefault="00B4331A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42E49DCB" w14:textId="270C152D" w:rsidR="00B4331A" w:rsidRPr="00707D71" w:rsidRDefault="00B4331A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78645F8" w14:textId="77777777" w:rsidR="00B4331A" w:rsidRPr="00707D71" w:rsidRDefault="00B4331A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55371109" w14:textId="6E25466F" w:rsidR="00B4331A" w:rsidRPr="00531FD9" w:rsidRDefault="00B4331A" w:rsidP="00DB445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3C956D39" w14:textId="77777777" w:rsidR="00B4331A" w:rsidRPr="00707D71" w:rsidRDefault="00B4331A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B8BED36" w14:textId="1B58BEAE" w:rsidR="00B4331A" w:rsidRPr="00707D71" w:rsidRDefault="00B4331A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201</w:t>
            </w:r>
          </w:p>
        </w:tc>
        <w:tc>
          <w:tcPr>
            <w:tcW w:w="236" w:type="dxa"/>
            <w:vAlign w:val="bottom"/>
          </w:tcPr>
          <w:p w14:paraId="521811B9" w14:textId="77777777" w:rsidR="00B4331A" w:rsidRPr="00707D71" w:rsidRDefault="00B4331A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006CCFA3" w14:textId="269CF30F" w:rsidR="00B4331A" w:rsidRPr="00531FD9" w:rsidRDefault="00B4331A" w:rsidP="009269D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269D3" w:rsidRPr="00707D71" w14:paraId="53C5F6C0" w14:textId="77777777" w:rsidTr="00DB445C">
        <w:tc>
          <w:tcPr>
            <w:tcW w:w="3870" w:type="dxa"/>
          </w:tcPr>
          <w:p w14:paraId="5F7463E3" w14:textId="3725B957" w:rsidR="00707D71" w:rsidRPr="00707D71" w:rsidRDefault="004000BC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0F28D8AE" w14:textId="77777777" w:rsidR="00707D71" w:rsidRPr="00707D71" w:rsidRDefault="00707D71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D0D3D31" w14:textId="77502D08" w:rsidR="00707D71" w:rsidRPr="00707D71" w:rsidRDefault="009C1563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217,091</w:t>
            </w:r>
          </w:p>
        </w:tc>
        <w:tc>
          <w:tcPr>
            <w:tcW w:w="236" w:type="dxa"/>
            <w:vAlign w:val="bottom"/>
          </w:tcPr>
          <w:p w14:paraId="6FF13A31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14526F40" w14:textId="652832CB" w:rsidR="00707D71" w:rsidRPr="00707D71" w:rsidRDefault="00531FD9" w:rsidP="00DB445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1F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247,280</w:t>
            </w:r>
          </w:p>
        </w:tc>
        <w:tc>
          <w:tcPr>
            <w:tcW w:w="243" w:type="dxa"/>
            <w:vAlign w:val="bottom"/>
          </w:tcPr>
          <w:p w14:paraId="3982B10F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65CF58E0" w14:textId="5E3B5E49" w:rsidR="00707D71" w:rsidRPr="00707D71" w:rsidRDefault="00B4331A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217,091</w:t>
            </w:r>
          </w:p>
        </w:tc>
        <w:tc>
          <w:tcPr>
            <w:tcW w:w="236" w:type="dxa"/>
            <w:vAlign w:val="bottom"/>
          </w:tcPr>
          <w:p w14:paraId="5E916DB4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0C2A748D" w14:textId="365F2690" w:rsidR="00707D71" w:rsidRPr="00707D71" w:rsidRDefault="00531FD9" w:rsidP="009269D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1F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247,280</w:t>
            </w:r>
          </w:p>
        </w:tc>
      </w:tr>
      <w:tr w:rsidR="009269D3" w:rsidRPr="00707D71" w14:paraId="1308D805" w14:textId="77777777" w:rsidTr="00DB445C">
        <w:tc>
          <w:tcPr>
            <w:tcW w:w="3870" w:type="dxa"/>
          </w:tcPr>
          <w:p w14:paraId="6C98000F" w14:textId="77777777" w:rsidR="00707D71" w:rsidRPr="00707D71" w:rsidRDefault="00707D71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E473743" w14:textId="77777777" w:rsidR="00707D71" w:rsidRPr="00707D71" w:rsidRDefault="00707D71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D1FC9E7" w14:textId="77777777" w:rsidR="00707D71" w:rsidRPr="00707D71" w:rsidRDefault="00707D71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7915E1D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5ED4450B" w14:textId="77777777" w:rsidR="00707D71" w:rsidRPr="00707D71" w:rsidRDefault="00707D71" w:rsidP="00DB445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10698DEB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C761875" w14:textId="77777777" w:rsidR="00707D71" w:rsidRPr="00707D71" w:rsidRDefault="00707D71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995212A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092607E0" w14:textId="77777777" w:rsidR="00707D71" w:rsidRPr="00707D71" w:rsidRDefault="00707D71" w:rsidP="009269D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269D3" w:rsidRPr="00707D71" w14:paraId="78D95EEB" w14:textId="77777777" w:rsidTr="00DB445C">
        <w:tc>
          <w:tcPr>
            <w:tcW w:w="3870" w:type="dxa"/>
          </w:tcPr>
          <w:p w14:paraId="555401C5" w14:textId="315AF0EE" w:rsidR="00707D71" w:rsidRPr="00707D71" w:rsidRDefault="004000BC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7B125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ค่าตอบแทนกรรมการและผู้บริหารสําคัญ</w:t>
            </w:r>
          </w:p>
        </w:tc>
        <w:tc>
          <w:tcPr>
            <w:tcW w:w="630" w:type="dxa"/>
            <w:vAlign w:val="bottom"/>
          </w:tcPr>
          <w:p w14:paraId="12D4C720" w14:textId="77777777" w:rsidR="00707D71" w:rsidRPr="00707D71" w:rsidRDefault="00707D71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07E7C0F7" w14:textId="77777777" w:rsidR="00707D71" w:rsidRPr="00707D71" w:rsidRDefault="00707D71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0E268E5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8DEF6A0" w14:textId="77777777" w:rsidR="00707D71" w:rsidRPr="00707D71" w:rsidRDefault="00707D71" w:rsidP="00DB445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CA8455F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E7A20E8" w14:textId="77777777" w:rsidR="00707D71" w:rsidRPr="00707D71" w:rsidRDefault="00707D71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E4D447D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554951F1" w14:textId="77777777" w:rsidR="00707D71" w:rsidRPr="00707D71" w:rsidRDefault="00707D71" w:rsidP="009269D3">
            <w:pPr>
              <w:pStyle w:val="block"/>
              <w:tabs>
                <w:tab w:val="decimal" w:pos="728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69D3" w:rsidRPr="00707D71" w14:paraId="0E1784C1" w14:textId="77777777" w:rsidTr="00DB445C">
        <w:tc>
          <w:tcPr>
            <w:tcW w:w="3870" w:type="dxa"/>
          </w:tcPr>
          <w:p w14:paraId="3F8F4802" w14:textId="5A84FC77" w:rsidR="004000BC" w:rsidRPr="00707D71" w:rsidRDefault="004000BC" w:rsidP="00D2581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B1251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30" w:type="dxa"/>
            <w:vAlign w:val="bottom"/>
          </w:tcPr>
          <w:p w14:paraId="76CA5D06" w14:textId="77777777" w:rsidR="004000BC" w:rsidRPr="00707D71" w:rsidRDefault="004000BC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4C5FA963" w14:textId="6CFE51D6" w:rsidR="004000BC" w:rsidRPr="00F70A7D" w:rsidRDefault="00036D2E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44,966</w:t>
            </w:r>
          </w:p>
        </w:tc>
        <w:tc>
          <w:tcPr>
            <w:tcW w:w="236" w:type="dxa"/>
            <w:vAlign w:val="bottom"/>
          </w:tcPr>
          <w:p w14:paraId="0CF21EB3" w14:textId="77777777" w:rsidR="004000BC" w:rsidRPr="00F70A7D" w:rsidRDefault="004000BC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3F906370" w14:textId="4B038CD8" w:rsidR="004000BC" w:rsidRPr="00F70A7D" w:rsidRDefault="003C292D" w:rsidP="00DB445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26,307</w:t>
            </w:r>
          </w:p>
        </w:tc>
        <w:tc>
          <w:tcPr>
            <w:tcW w:w="243" w:type="dxa"/>
            <w:vAlign w:val="bottom"/>
          </w:tcPr>
          <w:p w14:paraId="21439230" w14:textId="77777777" w:rsidR="004000BC" w:rsidRPr="00707D71" w:rsidRDefault="004000BC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84BEE64" w14:textId="2D1CA1D0" w:rsidR="004000BC" w:rsidRPr="00707D71" w:rsidRDefault="00036D2E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37,244</w:t>
            </w:r>
          </w:p>
        </w:tc>
        <w:tc>
          <w:tcPr>
            <w:tcW w:w="236" w:type="dxa"/>
            <w:vAlign w:val="bottom"/>
          </w:tcPr>
          <w:p w14:paraId="54053996" w14:textId="77777777" w:rsidR="004000BC" w:rsidRPr="00707D71" w:rsidRDefault="004000BC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677EFF5D" w14:textId="29B8D971" w:rsidR="004000BC" w:rsidRPr="00707D71" w:rsidRDefault="002769CF" w:rsidP="009269D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69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20,992</w:t>
            </w:r>
          </w:p>
        </w:tc>
      </w:tr>
      <w:tr w:rsidR="009269D3" w:rsidRPr="00707D71" w14:paraId="0DF0AC71" w14:textId="77777777" w:rsidTr="00DB445C">
        <w:tc>
          <w:tcPr>
            <w:tcW w:w="3870" w:type="dxa"/>
          </w:tcPr>
          <w:p w14:paraId="374C9E28" w14:textId="47239908" w:rsidR="004000BC" w:rsidRPr="00707D71" w:rsidRDefault="004000BC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7B125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630" w:type="dxa"/>
            <w:vAlign w:val="bottom"/>
          </w:tcPr>
          <w:p w14:paraId="115C274C" w14:textId="77777777" w:rsidR="004000BC" w:rsidRPr="00707D71" w:rsidRDefault="004000BC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  <w:vAlign w:val="bottom"/>
          </w:tcPr>
          <w:p w14:paraId="175C3C05" w14:textId="02A991F6" w:rsidR="004000BC" w:rsidRPr="00F70A7D" w:rsidRDefault="00036D2E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3,102</w:t>
            </w:r>
          </w:p>
        </w:tc>
        <w:tc>
          <w:tcPr>
            <w:tcW w:w="236" w:type="dxa"/>
            <w:vAlign w:val="bottom"/>
          </w:tcPr>
          <w:p w14:paraId="48774224" w14:textId="77777777" w:rsidR="004000BC" w:rsidRPr="00F70A7D" w:rsidRDefault="004000BC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2312D01" w14:textId="7A3DB50D" w:rsidR="004000BC" w:rsidRPr="00F70A7D" w:rsidRDefault="00E37D5F" w:rsidP="00DB445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3C29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897</w:t>
            </w:r>
          </w:p>
        </w:tc>
        <w:tc>
          <w:tcPr>
            <w:tcW w:w="243" w:type="dxa"/>
            <w:vAlign w:val="bottom"/>
          </w:tcPr>
          <w:p w14:paraId="5398559B" w14:textId="77777777" w:rsidR="004000BC" w:rsidRPr="00707D71" w:rsidRDefault="004000BC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1618F7C6" w14:textId="2E49497D" w:rsidR="004000BC" w:rsidRPr="00707D71" w:rsidRDefault="00036D2E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3,001</w:t>
            </w:r>
          </w:p>
        </w:tc>
        <w:tc>
          <w:tcPr>
            <w:tcW w:w="236" w:type="dxa"/>
            <w:vAlign w:val="bottom"/>
          </w:tcPr>
          <w:p w14:paraId="56E61FF3" w14:textId="77777777" w:rsidR="004000BC" w:rsidRPr="00707D71" w:rsidRDefault="004000BC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55648FE2" w14:textId="0F47D140" w:rsidR="004000BC" w:rsidRPr="00707D71" w:rsidRDefault="002769CF" w:rsidP="009269D3">
            <w:pPr>
              <w:pStyle w:val="block"/>
              <w:tabs>
                <w:tab w:val="decimal" w:pos="728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2769CF">
              <w:rPr>
                <w:rFonts w:asciiTheme="majorBidi" w:hAnsiTheme="majorBidi" w:cstheme="majorBidi"/>
                <w:sz w:val="30"/>
                <w:szCs w:val="30"/>
              </w:rPr>
              <w:t>1,057</w:t>
            </w:r>
          </w:p>
        </w:tc>
      </w:tr>
      <w:tr w:rsidR="009269D3" w:rsidRPr="00707D71" w14:paraId="0AD690D1" w14:textId="77777777" w:rsidTr="00DB445C">
        <w:tc>
          <w:tcPr>
            <w:tcW w:w="3870" w:type="dxa"/>
          </w:tcPr>
          <w:p w14:paraId="7825B586" w14:textId="3E1B35DE" w:rsidR="00707D71" w:rsidRPr="004000BC" w:rsidRDefault="004000BC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00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รวมค่าตอบแทนกรรมการและผู้บริหารสําคัญ</w:t>
            </w:r>
          </w:p>
        </w:tc>
        <w:tc>
          <w:tcPr>
            <w:tcW w:w="630" w:type="dxa"/>
            <w:vAlign w:val="bottom"/>
          </w:tcPr>
          <w:p w14:paraId="59B1DD13" w14:textId="77777777" w:rsidR="00707D71" w:rsidRPr="00707D71" w:rsidRDefault="00707D71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7B0470" w14:textId="299D1BDD" w:rsidR="00707D71" w:rsidRPr="00F70A7D" w:rsidRDefault="00036D2E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48,068</w:t>
            </w:r>
          </w:p>
        </w:tc>
        <w:tc>
          <w:tcPr>
            <w:tcW w:w="236" w:type="dxa"/>
            <w:vAlign w:val="bottom"/>
          </w:tcPr>
          <w:p w14:paraId="6565EAB1" w14:textId="77777777" w:rsidR="00707D71" w:rsidRPr="00F70A7D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97660" w14:textId="0386870B" w:rsidR="00707D71" w:rsidRPr="00F70A7D" w:rsidRDefault="00E37D5F" w:rsidP="00F70A7D">
            <w:pPr>
              <w:pStyle w:val="block"/>
              <w:tabs>
                <w:tab w:val="decimal" w:pos="720"/>
              </w:tabs>
              <w:spacing w:after="0" w:line="240" w:lineRule="auto"/>
              <w:ind w:left="0" w:right="-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28,204</w:t>
            </w:r>
          </w:p>
        </w:tc>
        <w:tc>
          <w:tcPr>
            <w:tcW w:w="243" w:type="dxa"/>
            <w:vAlign w:val="bottom"/>
          </w:tcPr>
          <w:p w14:paraId="446EEDD5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A6DD9E" w14:textId="04BB9FC4" w:rsidR="00707D71" w:rsidRPr="00707D71" w:rsidRDefault="00036D2E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40,245</w:t>
            </w:r>
          </w:p>
        </w:tc>
        <w:tc>
          <w:tcPr>
            <w:tcW w:w="236" w:type="dxa"/>
            <w:vAlign w:val="bottom"/>
          </w:tcPr>
          <w:p w14:paraId="1290DD0E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7D0FDE" w14:textId="7A56A520" w:rsidR="00707D71" w:rsidRPr="00707D71" w:rsidRDefault="002769CF" w:rsidP="009269D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769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22,049</w:t>
            </w:r>
          </w:p>
        </w:tc>
      </w:tr>
      <w:bookmarkEnd w:id="3"/>
    </w:tbl>
    <w:p w14:paraId="1EE075FC" w14:textId="35801422" w:rsidR="00A70167" w:rsidRDefault="00A70167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0E6F92" w14:textId="77777777" w:rsidR="00742BB0" w:rsidRDefault="00742BB0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0608B7A" w14:textId="465A9A36" w:rsidR="004000BC" w:rsidRPr="007A695D" w:rsidRDefault="004000BC" w:rsidP="00D2581A">
      <w:pPr>
        <w:ind w:left="540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ยอดคงเหลือกับบุลคลหรือกิจการที่เกี่ยวข้องกัน ณ วันที่</w:t>
      </w:r>
      <w:r>
        <w:rPr>
          <w:rFonts w:ascii="Angsana New" w:hAnsi="Angsana New" w:cs="Angsana New"/>
          <w:sz w:val="30"/>
          <w:szCs w:val="30"/>
        </w:rPr>
        <w:t xml:space="preserve"> 3</w:t>
      </w:r>
      <w:r w:rsidR="00D95711">
        <w:rPr>
          <w:rFonts w:ascii="Angsana New" w:hAnsi="Angsana New" w:cs="Angsana New"/>
          <w:sz w:val="30"/>
          <w:szCs w:val="30"/>
        </w:rPr>
        <w:t>0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1FD9">
        <w:rPr>
          <w:rFonts w:ascii="Angsana New" w:hAnsi="Angsana New" w:cs="Angsana New" w:hint="cs"/>
          <w:sz w:val="30"/>
          <w:szCs w:val="30"/>
          <w:cs/>
        </w:rPr>
        <w:t>กันย</w:t>
      </w:r>
      <w:r w:rsidR="00D95711">
        <w:rPr>
          <w:rFonts w:ascii="Angsana New" w:hAnsi="Angsana New" w:cs="Angsana New" w:hint="cs"/>
          <w:sz w:val="30"/>
          <w:szCs w:val="30"/>
          <w:cs/>
        </w:rPr>
        <w:t>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</w:t>
      </w:r>
      <w:r w:rsidR="00CD40F4" w:rsidRPr="00CD40F4">
        <w:rPr>
          <w:rFonts w:ascii="Angsana New" w:hAnsi="Angsana New" w:cs="Angsana New"/>
          <w:sz w:val="30"/>
          <w:szCs w:val="30"/>
        </w:rPr>
        <w:t>567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>
        <w:rPr>
          <w:rFonts w:ascii="Angsana New" w:hAnsi="Angsana New" w:cs="Angsana New"/>
          <w:sz w:val="30"/>
          <w:szCs w:val="30"/>
        </w:rPr>
        <w:t xml:space="preserve"> 31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>
        <w:rPr>
          <w:rFonts w:ascii="Angsana New" w:hAnsi="Angsana New" w:cs="Angsana New"/>
          <w:sz w:val="30"/>
          <w:szCs w:val="30"/>
        </w:rPr>
        <w:t xml:space="preserve"> 2</w:t>
      </w:r>
      <w:r w:rsidR="00CD40F4" w:rsidRPr="00CD40F4">
        <w:rPr>
          <w:rFonts w:ascii="Angsana New" w:hAnsi="Angsana New" w:cs="Angsana New"/>
          <w:sz w:val="30"/>
          <w:szCs w:val="30"/>
        </w:rPr>
        <w:t>566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0D3188FA" w14:textId="7467F311" w:rsidR="004000BC" w:rsidRDefault="004000BC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630"/>
        <w:gridCol w:w="1004"/>
        <w:gridCol w:w="236"/>
        <w:gridCol w:w="1024"/>
        <w:gridCol w:w="243"/>
        <w:gridCol w:w="1024"/>
        <w:gridCol w:w="236"/>
        <w:gridCol w:w="1017"/>
      </w:tblGrid>
      <w:tr w:rsidR="00F55016" w:rsidRPr="00707D71" w14:paraId="2457EAD4" w14:textId="77777777" w:rsidTr="00675B59">
        <w:trPr>
          <w:tblHeader/>
        </w:trPr>
        <w:tc>
          <w:tcPr>
            <w:tcW w:w="4500" w:type="dxa"/>
            <w:gridSpan w:val="2"/>
          </w:tcPr>
          <w:p w14:paraId="6E89CF34" w14:textId="6089AC58" w:rsidR="00F55016" w:rsidRPr="00707D71" w:rsidRDefault="00F55016" w:rsidP="00675B5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264" w:type="dxa"/>
            <w:gridSpan w:val="3"/>
          </w:tcPr>
          <w:p w14:paraId="37DEDDCD" w14:textId="77777777" w:rsidR="00F55016" w:rsidRPr="00707D71" w:rsidRDefault="00F55016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7BEFC820" w14:textId="77777777" w:rsidR="00F55016" w:rsidRPr="00707D71" w:rsidRDefault="00F55016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77" w:type="dxa"/>
            <w:gridSpan w:val="3"/>
          </w:tcPr>
          <w:p w14:paraId="38DD7ED8" w14:textId="77777777" w:rsidR="00F55016" w:rsidRPr="00707D71" w:rsidRDefault="00F55016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51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07056F" w:rsidRPr="00707D71" w14:paraId="644118D8" w14:textId="77777777" w:rsidTr="00C34A49">
        <w:trPr>
          <w:tblHeader/>
        </w:trPr>
        <w:tc>
          <w:tcPr>
            <w:tcW w:w="4500" w:type="dxa"/>
            <w:gridSpan w:val="2"/>
          </w:tcPr>
          <w:p w14:paraId="6D779608" w14:textId="1CA59626" w:rsidR="0007056F" w:rsidRPr="00707D71" w:rsidRDefault="0007056F" w:rsidP="0007056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</w:tcPr>
          <w:p w14:paraId="1FC391F1" w14:textId="509C2DED" w:rsidR="0007056F" w:rsidRPr="00707D71" w:rsidRDefault="0007056F" w:rsidP="0007056F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D957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531FD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</w:t>
            </w:r>
            <w:r w:rsidR="00D9571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ายน</w:t>
            </w:r>
          </w:p>
        </w:tc>
        <w:tc>
          <w:tcPr>
            <w:tcW w:w="236" w:type="dxa"/>
          </w:tcPr>
          <w:p w14:paraId="2CC286B8" w14:textId="77777777" w:rsidR="0007056F" w:rsidRPr="00707D71" w:rsidRDefault="0007056F" w:rsidP="0007056F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3DB71537" w14:textId="3272F787" w:rsidR="0007056F" w:rsidRPr="00707D71" w:rsidRDefault="0007056F" w:rsidP="0007056F">
            <w:pPr>
              <w:pStyle w:val="block"/>
              <w:spacing w:after="0"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43" w:type="dxa"/>
          </w:tcPr>
          <w:p w14:paraId="33B5A6B0" w14:textId="77777777" w:rsidR="0007056F" w:rsidRPr="00707D71" w:rsidRDefault="0007056F" w:rsidP="0007056F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5AC88142" w14:textId="7695F9C2" w:rsidR="0007056F" w:rsidRPr="00707D71" w:rsidRDefault="0007056F" w:rsidP="0007056F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D957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531FD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</w:t>
            </w:r>
            <w:r w:rsidR="00D9571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ายน</w:t>
            </w:r>
          </w:p>
        </w:tc>
        <w:tc>
          <w:tcPr>
            <w:tcW w:w="236" w:type="dxa"/>
          </w:tcPr>
          <w:p w14:paraId="59139A37" w14:textId="77777777" w:rsidR="0007056F" w:rsidRPr="00707D71" w:rsidRDefault="0007056F" w:rsidP="0007056F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601016A1" w14:textId="70B5A69A" w:rsidR="0007056F" w:rsidRPr="00707D71" w:rsidRDefault="0007056F" w:rsidP="0007056F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F55016" w:rsidRPr="00707D71" w14:paraId="03F035F2" w14:textId="77777777" w:rsidTr="00675B59">
        <w:trPr>
          <w:tblHeader/>
        </w:trPr>
        <w:tc>
          <w:tcPr>
            <w:tcW w:w="4500" w:type="dxa"/>
            <w:gridSpan w:val="2"/>
          </w:tcPr>
          <w:p w14:paraId="5BD88FFF" w14:textId="392FBD8C" w:rsidR="00F55016" w:rsidRPr="00707D71" w:rsidRDefault="00F55016" w:rsidP="00675B5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</w:tcPr>
          <w:p w14:paraId="1E190055" w14:textId="07B252F2" w:rsidR="00F55016" w:rsidRPr="00707D71" w:rsidRDefault="00F55016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CD40F4" w:rsidRPr="00CD40F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56</w:t>
            </w:r>
            <w:r w:rsidR="00CD40F4" w:rsidRPr="00CD40F4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402E766D" w14:textId="77777777" w:rsidR="00F55016" w:rsidRPr="00707D71" w:rsidRDefault="00F55016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5181FA41" w14:textId="4E38A8A1" w:rsidR="00F55016" w:rsidRPr="00707D71" w:rsidRDefault="00F55016" w:rsidP="00675B59">
            <w:pPr>
              <w:pStyle w:val="block"/>
              <w:spacing w:after="0"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243" w:type="dxa"/>
          </w:tcPr>
          <w:p w14:paraId="026A7479" w14:textId="77777777" w:rsidR="00F55016" w:rsidRPr="00707D71" w:rsidRDefault="00F55016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4902E5CD" w14:textId="1E97DC76" w:rsidR="00F55016" w:rsidRPr="00707D71" w:rsidRDefault="00F55016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CD40F4" w:rsidRPr="00CD40F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56</w:t>
            </w:r>
            <w:r w:rsidR="00CD40F4" w:rsidRPr="00CD40F4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0F36CAE3" w14:textId="77777777" w:rsidR="00F55016" w:rsidRPr="00707D71" w:rsidRDefault="00F55016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44120FAD" w14:textId="35E2BAFC" w:rsidR="00F55016" w:rsidRPr="00707D71" w:rsidRDefault="00F55016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CD40F4" w:rsidRPr="00CD40F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56</w:t>
            </w:r>
            <w:r w:rsidR="00CD40F4" w:rsidRPr="00CD40F4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</w:tr>
      <w:tr w:rsidR="00F55016" w:rsidRPr="00707D71" w14:paraId="413F26F0" w14:textId="77777777" w:rsidTr="00675B59">
        <w:trPr>
          <w:tblHeader/>
        </w:trPr>
        <w:tc>
          <w:tcPr>
            <w:tcW w:w="3870" w:type="dxa"/>
          </w:tcPr>
          <w:p w14:paraId="31522D14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8981987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84" w:type="dxa"/>
            <w:gridSpan w:val="7"/>
          </w:tcPr>
          <w:p w14:paraId="3E1831E6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39F3" w:rsidRPr="00707D71" w14:paraId="335FCFD0" w14:textId="77777777" w:rsidTr="00FB3C1E">
        <w:tc>
          <w:tcPr>
            <w:tcW w:w="4500" w:type="dxa"/>
            <w:gridSpan w:val="2"/>
          </w:tcPr>
          <w:p w14:paraId="6B8A22B5" w14:textId="504BB623" w:rsidR="003B39F3" w:rsidRPr="00707D71" w:rsidRDefault="003B39F3" w:rsidP="003C4325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และลูกหนี้อื่น</w:t>
            </w:r>
            <w:r w:rsidRPr="003173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(</w:t>
            </w: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ไม่รวมค่าเผื่อผลขาดทุน</w:t>
            </w:r>
            <w:r w:rsidRPr="003173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004" w:type="dxa"/>
            <w:vAlign w:val="bottom"/>
          </w:tcPr>
          <w:p w14:paraId="2D6272B1" w14:textId="77777777" w:rsidR="003B39F3" w:rsidRPr="00707D71" w:rsidRDefault="003B39F3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4D6AA5F" w14:textId="77777777" w:rsidR="003B39F3" w:rsidRPr="00707D71" w:rsidRDefault="003B39F3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2A52CF96" w14:textId="77777777" w:rsidR="003B39F3" w:rsidRPr="00707D71" w:rsidRDefault="003B39F3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5F27580" w14:textId="77777777" w:rsidR="003B39F3" w:rsidRPr="00707D71" w:rsidRDefault="003B39F3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1927856" w14:textId="77777777" w:rsidR="003B39F3" w:rsidRPr="00707D71" w:rsidRDefault="003B39F3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B1F1DA2" w14:textId="77777777" w:rsidR="003B39F3" w:rsidRPr="00707D71" w:rsidRDefault="003B39F3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23C0B801" w14:textId="77777777" w:rsidR="003B39F3" w:rsidRPr="00707D71" w:rsidRDefault="003B39F3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55016" w:rsidRPr="00707D71" w14:paraId="6D0071D2" w14:textId="77777777" w:rsidTr="00675B59">
        <w:tc>
          <w:tcPr>
            <w:tcW w:w="3870" w:type="dxa"/>
          </w:tcPr>
          <w:p w14:paraId="7DB4230B" w14:textId="31AB08EA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02B15DF4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696DFDFB" w14:textId="5A491FFC" w:rsidR="00F55016" w:rsidRPr="009E0A5A" w:rsidRDefault="009C1563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</w:p>
        </w:tc>
        <w:tc>
          <w:tcPr>
            <w:tcW w:w="236" w:type="dxa"/>
            <w:vAlign w:val="bottom"/>
          </w:tcPr>
          <w:p w14:paraId="3BB563B2" w14:textId="77777777" w:rsidR="00F55016" w:rsidRPr="009E0A5A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38BE8885" w14:textId="2229C36C" w:rsidR="00F55016" w:rsidRPr="009E0A5A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0A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3" w:type="dxa"/>
            <w:vAlign w:val="bottom"/>
          </w:tcPr>
          <w:p w14:paraId="00881C87" w14:textId="77777777" w:rsidR="00F55016" w:rsidRPr="009E0A5A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0BB2217" w14:textId="0EC17D46" w:rsidR="00F55016" w:rsidRPr="009E0A5A" w:rsidRDefault="00B4331A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</w:p>
        </w:tc>
        <w:tc>
          <w:tcPr>
            <w:tcW w:w="236" w:type="dxa"/>
            <w:vAlign w:val="bottom"/>
          </w:tcPr>
          <w:p w14:paraId="261784EE" w14:textId="77777777" w:rsidR="00F55016" w:rsidRPr="009E0A5A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6F5362C1" w14:textId="10351D48" w:rsidR="00F55016" w:rsidRPr="009E0A5A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0A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F55016" w:rsidRPr="00DB445C" w14:paraId="416079EA" w14:textId="77777777" w:rsidTr="00675B59">
        <w:tc>
          <w:tcPr>
            <w:tcW w:w="3870" w:type="dxa"/>
          </w:tcPr>
          <w:p w14:paraId="451B7681" w14:textId="77777777" w:rsidR="00F55016" w:rsidRPr="00DB445C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445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0" w:type="dxa"/>
            <w:vAlign w:val="bottom"/>
          </w:tcPr>
          <w:p w14:paraId="499E1E63" w14:textId="77777777" w:rsidR="00F55016" w:rsidRPr="00DB445C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5200888A" w14:textId="77777777" w:rsidR="00F55016" w:rsidRPr="009E0A5A" w:rsidRDefault="00F55016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0A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9830865" w14:textId="77777777" w:rsidR="00F55016" w:rsidRPr="009E0A5A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32E60AF8" w14:textId="183DEFDA" w:rsidR="00F55016" w:rsidRPr="009E0A5A" w:rsidRDefault="00091D8F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3E3FA4BC" w14:textId="77777777" w:rsidR="00F55016" w:rsidRPr="009E0A5A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2A9F9591" w14:textId="34323D65" w:rsidR="00F55016" w:rsidRPr="009E0A5A" w:rsidRDefault="00B4331A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3,764</w:t>
            </w:r>
          </w:p>
        </w:tc>
        <w:tc>
          <w:tcPr>
            <w:tcW w:w="236" w:type="dxa"/>
            <w:vAlign w:val="bottom"/>
          </w:tcPr>
          <w:p w14:paraId="4739AA47" w14:textId="77777777" w:rsidR="00F55016" w:rsidRPr="009E0A5A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0A462E07" w14:textId="7A65C081" w:rsidR="00F55016" w:rsidRPr="009E0A5A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0A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</w:p>
        </w:tc>
      </w:tr>
      <w:tr w:rsidR="00F55016" w:rsidRPr="00707D71" w14:paraId="5CECD668" w14:textId="77777777" w:rsidTr="00675B59">
        <w:tc>
          <w:tcPr>
            <w:tcW w:w="3870" w:type="dxa"/>
          </w:tcPr>
          <w:p w14:paraId="2D31E8C4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6EBB6A1D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6E2BC3E" w14:textId="67C2852D" w:rsidR="00F55016" w:rsidRPr="009E0A5A" w:rsidRDefault="009C1563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27,322</w:t>
            </w:r>
          </w:p>
        </w:tc>
        <w:tc>
          <w:tcPr>
            <w:tcW w:w="236" w:type="dxa"/>
            <w:vAlign w:val="bottom"/>
          </w:tcPr>
          <w:p w14:paraId="635C6AF7" w14:textId="77777777" w:rsidR="00F55016" w:rsidRPr="009E0A5A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6B807AC4" w14:textId="3860FDC2" w:rsidR="00F55016" w:rsidRPr="009E0A5A" w:rsidRDefault="00CD40F4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F55016" w:rsidRPr="009E0A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  <w:r w:rsidR="00DB465B" w:rsidRPr="009E0A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43" w:type="dxa"/>
            <w:vAlign w:val="bottom"/>
          </w:tcPr>
          <w:p w14:paraId="3AF2A6C4" w14:textId="77777777" w:rsidR="00F55016" w:rsidRPr="009E0A5A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9F486E5" w14:textId="086E7CAA" w:rsidR="00F55016" w:rsidRPr="009E0A5A" w:rsidRDefault="00B4331A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19,994</w:t>
            </w:r>
          </w:p>
        </w:tc>
        <w:tc>
          <w:tcPr>
            <w:tcW w:w="236" w:type="dxa"/>
            <w:vAlign w:val="bottom"/>
          </w:tcPr>
          <w:p w14:paraId="04E7C2EE" w14:textId="77777777" w:rsidR="00F55016" w:rsidRPr="009E0A5A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4A2DDFBB" w14:textId="298FAAEB" w:rsidR="00F55016" w:rsidRPr="009E0A5A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E0A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9E0A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DB465B" w:rsidRPr="009E0A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F55016" w:rsidRPr="00707D71" w14:paraId="2ECC4BED" w14:textId="77777777" w:rsidTr="00675B59">
        <w:tc>
          <w:tcPr>
            <w:tcW w:w="3870" w:type="dxa"/>
          </w:tcPr>
          <w:p w14:paraId="04EA4CF2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2B968860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48FAA803" w14:textId="77777777" w:rsidR="00F55016" w:rsidRPr="00707D71" w:rsidRDefault="00F55016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30C4C76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19DE2EC0" w14:textId="77777777" w:rsidR="00F55016" w:rsidRPr="00707D71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7BB43418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B3F6D56" w14:textId="77777777" w:rsidR="00F55016" w:rsidRPr="00707D71" w:rsidRDefault="00F55016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B525661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00C8B4CA" w14:textId="77777777" w:rsidR="00F55016" w:rsidRPr="00707D71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55016" w:rsidRPr="00707D71" w14:paraId="28D1C668" w14:textId="77777777" w:rsidTr="00675B59">
        <w:tc>
          <w:tcPr>
            <w:tcW w:w="3870" w:type="dxa"/>
          </w:tcPr>
          <w:p w14:paraId="6E8992D2" w14:textId="15E6B28A" w:rsidR="00F55016" w:rsidRPr="00707D71" w:rsidRDefault="005D46C2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รายได้</w:t>
            </w:r>
            <w:r w:rsidR="00F55016"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ค้างรับ</w:t>
            </w:r>
          </w:p>
        </w:tc>
        <w:tc>
          <w:tcPr>
            <w:tcW w:w="630" w:type="dxa"/>
            <w:vAlign w:val="bottom"/>
          </w:tcPr>
          <w:p w14:paraId="2ED271D2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5A655A55" w14:textId="77777777" w:rsidR="00F55016" w:rsidRPr="00707D71" w:rsidRDefault="00F55016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D474EEF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33AC21C8" w14:textId="77777777" w:rsidR="00F55016" w:rsidRPr="00707D71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6D98D257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ACA47E6" w14:textId="77777777" w:rsidR="00F55016" w:rsidRPr="00707D71" w:rsidRDefault="00F55016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D34F26F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534568C9" w14:textId="77777777" w:rsidR="00F55016" w:rsidRPr="00707D71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4331A" w:rsidRPr="00707D71" w14:paraId="66F0747D" w14:textId="77777777" w:rsidTr="00675B59">
        <w:tc>
          <w:tcPr>
            <w:tcW w:w="3870" w:type="dxa"/>
          </w:tcPr>
          <w:p w14:paraId="7139FC51" w14:textId="55D00CA8" w:rsidR="00B4331A" w:rsidRPr="00B4331A" w:rsidRDefault="00B4331A" w:rsidP="00675B59">
            <w:pPr>
              <w:pStyle w:val="block"/>
              <w:spacing w:after="0" w:line="240" w:lineRule="auto"/>
              <w:ind w:left="0" w:right="-11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4331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0" w:type="dxa"/>
            <w:vAlign w:val="bottom"/>
          </w:tcPr>
          <w:p w14:paraId="5891B193" w14:textId="77777777" w:rsidR="00B4331A" w:rsidRPr="00707D71" w:rsidRDefault="00B4331A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685641DF" w14:textId="2C7BFBB2" w:rsidR="00B4331A" w:rsidRPr="00707D71" w:rsidRDefault="009C1563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029F050" w14:textId="77777777" w:rsidR="00B4331A" w:rsidRPr="00707D71" w:rsidRDefault="00B4331A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73F500E8" w14:textId="6B53B920" w:rsidR="00B4331A" w:rsidRPr="00707D71" w:rsidRDefault="00B4331A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1930A7F0" w14:textId="77777777" w:rsidR="00B4331A" w:rsidRPr="00707D71" w:rsidRDefault="00B4331A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7AA76C23" w14:textId="30615367" w:rsidR="00B4331A" w:rsidRPr="00707D71" w:rsidRDefault="00B4331A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</w:p>
        </w:tc>
        <w:tc>
          <w:tcPr>
            <w:tcW w:w="236" w:type="dxa"/>
            <w:vAlign w:val="bottom"/>
          </w:tcPr>
          <w:p w14:paraId="03EC85A3" w14:textId="77777777" w:rsidR="00B4331A" w:rsidRPr="00707D71" w:rsidRDefault="00B4331A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23CF68B4" w14:textId="4BBEA1D8" w:rsidR="00B4331A" w:rsidRPr="00707D71" w:rsidRDefault="00B4331A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55016" w:rsidRPr="00707D71" w14:paraId="3282B110" w14:textId="77777777" w:rsidTr="00675B59">
        <w:tc>
          <w:tcPr>
            <w:tcW w:w="3870" w:type="dxa"/>
          </w:tcPr>
          <w:p w14:paraId="741248B3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7C7BDFE1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3748A776" w14:textId="149CA456" w:rsidR="00F55016" w:rsidRPr="00707D71" w:rsidRDefault="009C1563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6,437</w:t>
            </w:r>
          </w:p>
        </w:tc>
        <w:tc>
          <w:tcPr>
            <w:tcW w:w="236" w:type="dxa"/>
            <w:vAlign w:val="bottom"/>
          </w:tcPr>
          <w:p w14:paraId="794D22EB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1F419566" w14:textId="205DB5FE" w:rsidR="00F55016" w:rsidRPr="00707D71" w:rsidRDefault="00CD40F4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F550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F550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43" w:type="dxa"/>
            <w:vAlign w:val="bottom"/>
          </w:tcPr>
          <w:p w14:paraId="320D1FA1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C833875" w14:textId="07C723F3" w:rsidR="00F55016" w:rsidRPr="00707D71" w:rsidRDefault="00B4331A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6,437</w:t>
            </w:r>
          </w:p>
        </w:tc>
        <w:tc>
          <w:tcPr>
            <w:tcW w:w="236" w:type="dxa"/>
            <w:vAlign w:val="bottom"/>
          </w:tcPr>
          <w:p w14:paraId="1119B999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22F1D4F0" w14:textId="2B474E53" w:rsidR="00F55016" w:rsidRPr="00707D71" w:rsidRDefault="00CD40F4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F550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F550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F55016" w:rsidRPr="00707D71" w14:paraId="41636CC3" w14:textId="77777777" w:rsidTr="00675B59">
        <w:tc>
          <w:tcPr>
            <w:tcW w:w="3870" w:type="dxa"/>
          </w:tcPr>
          <w:p w14:paraId="5ACF7D4A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65066EDA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42D77B69" w14:textId="77777777" w:rsidR="00F55016" w:rsidRPr="00707D71" w:rsidRDefault="00F55016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FA6394B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06F0DD66" w14:textId="77777777" w:rsidR="00F55016" w:rsidRPr="00707D71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616A3BCA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38494E4" w14:textId="77777777" w:rsidR="00F55016" w:rsidRPr="00707D71" w:rsidRDefault="00F55016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050C6DE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45EA1CE6" w14:textId="77777777" w:rsidR="00F55016" w:rsidRPr="00707D71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55016" w:rsidRPr="00707D71" w14:paraId="46E968E6" w14:textId="77777777" w:rsidTr="00675B59">
        <w:tc>
          <w:tcPr>
            <w:tcW w:w="3870" w:type="dxa"/>
          </w:tcPr>
          <w:p w14:paraId="1E503A13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630" w:type="dxa"/>
            <w:vAlign w:val="bottom"/>
          </w:tcPr>
          <w:p w14:paraId="06D0BE74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11270990" w14:textId="77777777" w:rsidR="00F55016" w:rsidRPr="00707D71" w:rsidRDefault="00F55016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1A68D3D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0D853248" w14:textId="77777777" w:rsidR="00F55016" w:rsidRPr="00707D71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9E6B4D2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2B3ACC3" w14:textId="77777777" w:rsidR="00F55016" w:rsidRPr="00707D71" w:rsidRDefault="00F55016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1F791D4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01A23575" w14:textId="77777777" w:rsidR="00F55016" w:rsidRPr="00707D71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55016" w:rsidRPr="00707D71" w14:paraId="3BD5F848" w14:textId="77777777" w:rsidTr="00675B59">
        <w:tc>
          <w:tcPr>
            <w:tcW w:w="3870" w:type="dxa"/>
          </w:tcPr>
          <w:p w14:paraId="036A1D85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18FB2DB8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77159A5F" w14:textId="577D1748" w:rsidR="00F55016" w:rsidRPr="00707D71" w:rsidRDefault="009C1563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1,977</w:t>
            </w:r>
          </w:p>
        </w:tc>
        <w:tc>
          <w:tcPr>
            <w:tcW w:w="236" w:type="dxa"/>
            <w:vAlign w:val="bottom"/>
          </w:tcPr>
          <w:p w14:paraId="12D02700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5674E179" w14:textId="525A0C78" w:rsidR="00F55016" w:rsidRPr="00707D71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798</w:t>
            </w:r>
          </w:p>
        </w:tc>
        <w:tc>
          <w:tcPr>
            <w:tcW w:w="243" w:type="dxa"/>
            <w:vAlign w:val="bottom"/>
          </w:tcPr>
          <w:p w14:paraId="5CFABAD1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9DDD84B" w14:textId="0940360C" w:rsidR="00F55016" w:rsidRPr="00707D71" w:rsidRDefault="00B4331A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1,977</w:t>
            </w:r>
          </w:p>
        </w:tc>
        <w:tc>
          <w:tcPr>
            <w:tcW w:w="236" w:type="dxa"/>
            <w:vAlign w:val="bottom"/>
          </w:tcPr>
          <w:p w14:paraId="6EBF6C17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40A2AD0F" w14:textId="23CB5AFA" w:rsidR="00F55016" w:rsidRPr="00707D71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798</w:t>
            </w:r>
          </w:p>
        </w:tc>
      </w:tr>
      <w:tr w:rsidR="00F55016" w:rsidRPr="00707D71" w14:paraId="0EE9B8A0" w14:textId="77777777" w:rsidTr="00675B59">
        <w:tc>
          <w:tcPr>
            <w:tcW w:w="3870" w:type="dxa"/>
          </w:tcPr>
          <w:p w14:paraId="1AA2C836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1E7823A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597BD744" w14:textId="77777777" w:rsidR="00F55016" w:rsidRPr="00707D71" w:rsidRDefault="00F55016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EFE30A1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789C8406" w14:textId="77777777" w:rsidR="00F55016" w:rsidRPr="00707D71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2781DDFB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C2DAD24" w14:textId="77777777" w:rsidR="00F55016" w:rsidRPr="00707D71" w:rsidRDefault="00F55016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F581871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31AE8324" w14:textId="77777777" w:rsidR="00F55016" w:rsidRPr="00707D71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55016" w:rsidRPr="00707D71" w14:paraId="6956BBC1" w14:textId="77777777" w:rsidTr="00675B59">
        <w:tc>
          <w:tcPr>
            <w:tcW w:w="3870" w:type="dxa"/>
          </w:tcPr>
          <w:p w14:paraId="375C7C9C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สินทรัพย์ไม่หมุนเวียนอื่น</w:t>
            </w:r>
            <w:r w:rsidRPr="003173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- </w:t>
            </w: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ผลประโยชน์</w:t>
            </w:r>
          </w:p>
        </w:tc>
        <w:tc>
          <w:tcPr>
            <w:tcW w:w="630" w:type="dxa"/>
            <w:vAlign w:val="bottom"/>
          </w:tcPr>
          <w:p w14:paraId="72254622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1B0081E9" w14:textId="77777777" w:rsidR="00F55016" w:rsidRPr="00707D71" w:rsidRDefault="00F55016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D848F59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17C4304" w14:textId="77777777" w:rsidR="00F55016" w:rsidRPr="00707D71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7723C9B1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2FD71F4" w14:textId="77777777" w:rsidR="00F55016" w:rsidRPr="00707D71" w:rsidRDefault="00F55016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00971C9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455F052F" w14:textId="77777777" w:rsidR="00F55016" w:rsidRPr="00707D71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5016" w:rsidRPr="00707D71" w14:paraId="109FA49B" w14:textId="77777777" w:rsidTr="00675B59">
        <w:tc>
          <w:tcPr>
            <w:tcW w:w="3870" w:type="dxa"/>
          </w:tcPr>
          <w:p w14:paraId="3F6DD998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พนักงานจากการรับโอนพนักงาน</w:t>
            </w:r>
          </w:p>
        </w:tc>
        <w:tc>
          <w:tcPr>
            <w:tcW w:w="630" w:type="dxa"/>
            <w:vAlign w:val="bottom"/>
          </w:tcPr>
          <w:p w14:paraId="74416712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0C1C08FD" w14:textId="77777777" w:rsidR="00F55016" w:rsidRPr="00707D71" w:rsidRDefault="00F55016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A9197AC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E745915" w14:textId="77777777" w:rsidR="00F55016" w:rsidRPr="00707D71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08A4BED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48FA003" w14:textId="77777777" w:rsidR="00F55016" w:rsidRPr="00707D71" w:rsidRDefault="00F55016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4FA4F8E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71CAEAD3" w14:textId="77777777" w:rsidR="00F55016" w:rsidRPr="00707D71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5016" w:rsidRPr="00707D71" w14:paraId="0EB75472" w14:textId="77777777" w:rsidTr="00675B59">
        <w:tc>
          <w:tcPr>
            <w:tcW w:w="3870" w:type="dxa"/>
          </w:tcPr>
          <w:p w14:paraId="577A7CD7" w14:textId="764AB160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</w:t>
            </w:r>
            <w:r w:rsidR="00AE141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่</w:t>
            </w:r>
          </w:p>
        </w:tc>
        <w:tc>
          <w:tcPr>
            <w:tcW w:w="630" w:type="dxa"/>
            <w:vAlign w:val="bottom"/>
          </w:tcPr>
          <w:p w14:paraId="1114163B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4AA58BE8" w14:textId="3857F401" w:rsidR="00F55016" w:rsidRPr="00707D71" w:rsidRDefault="009C1563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23,841</w:t>
            </w:r>
          </w:p>
        </w:tc>
        <w:tc>
          <w:tcPr>
            <w:tcW w:w="236" w:type="dxa"/>
            <w:vAlign w:val="bottom"/>
          </w:tcPr>
          <w:p w14:paraId="4BF51F25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15B89C72" w14:textId="0167E201" w:rsidR="00F55016" w:rsidRPr="00707D71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874</w:t>
            </w:r>
          </w:p>
        </w:tc>
        <w:tc>
          <w:tcPr>
            <w:tcW w:w="243" w:type="dxa"/>
            <w:vAlign w:val="bottom"/>
          </w:tcPr>
          <w:p w14:paraId="66567842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E507AAF" w14:textId="12B8207F" w:rsidR="00F55016" w:rsidRPr="00707D71" w:rsidRDefault="00B4331A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23,841</w:t>
            </w:r>
          </w:p>
        </w:tc>
        <w:tc>
          <w:tcPr>
            <w:tcW w:w="236" w:type="dxa"/>
            <w:vAlign w:val="bottom"/>
          </w:tcPr>
          <w:p w14:paraId="107F44F9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7D85BD2D" w14:textId="07E55861" w:rsidR="00F55016" w:rsidRPr="00707D71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874</w:t>
            </w:r>
          </w:p>
        </w:tc>
      </w:tr>
      <w:tr w:rsidR="00F55016" w:rsidRPr="00707D71" w14:paraId="32CEB242" w14:textId="77777777" w:rsidTr="00675B59">
        <w:tc>
          <w:tcPr>
            <w:tcW w:w="3870" w:type="dxa"/>
          </w:tcPr>
          <w:p w14:paraId="2A2F5EE0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76577975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14DB85A7" w14:textId="57EA33F9" w:rsidR="00F55016" w:rsidRPr="00707D71" w:rsidRDefault="009C1563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2,403</w:t>
            </w:r>
          </w:p>
        </w:tc>
        <w:tc>
          <w:tcPr>
            <w:tcW w:w="236" w:type="dxa"/>
            <w:vAlign w:val="bottom"/>
          </w:tcPr>
          <w:p w14:paraId="44A30CCB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3E2E9945" w14:textId="32A11EEB" w:rsidR="00F55016" w:rsidRPr="00707D71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</w:t>
            </w:r>
          </w:p>
        </w:tc>
        <w:tc>
          <w:tcPr>
            <w:tcW w:w="243" w:type="dxa"/>
            <w:vAlign w:val="bottom"/>
          </w:tcPr>
          <w:p w14:paraId="1CBAB786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21F3FC9" w14:textId="02E8F0DC" w:rsidR="00F55016" w:rsidRPr="00707D71" w:rsidRDefault="00B4331A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2,403</w:t>
            </w:r>
          </w:p>
        </w:tc>
        <w:tc>
          <w:tcPr>
            <w:tcW w:w="236" w:type="dxa"/>
            <w:vAlign w:val="bottom"/>
          </w:tcPr>
          <w:p w14:paraId="43DECD06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556C3233" w14:textId="348171E8" w:rsidR="00F55016" w:rsidRPr="00707D71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</w:t>
            </w:r>
          </w:p>
        </w:tc>
      </w:tr>
      <w:tr w:rsidR="00F55016" w:rsidRPr="00707D71" w14:paraId="3D817834" w14:textId="77777777" w:rsidTr="00675B59">
        <w:tc>
          <w:tcPr>
            <w:tcW w:w="3870" w:type="dxa"/>
          </w:tcPr>
          <w:p w14:paraId="3E995EC0" w14:textId="77777777" w:rsidR="00F55016" w:rsidRPr="00E45ED3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CD4BE40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8935034" w14:textId="77777777" w:rsidR="00F55016" w:rsidRDefault="00F55016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678A226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4CF15BAE" w14:textId="77777777" w:rsidR="00F55016" w:rsidRPr="00707D71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6256EDD0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BEE28F8" w14:textId="77777777" w:rsidR="00F55016" w:rsidRDefault="00F55016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AA674DB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1EDDC955" w14:textId="77777777" w:rsidR="00F55016" w:rsidRPr="00707D71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55016" w:rsidRPr="00707D71" w14:paraId="0915549A" w14:textId="77777777" w:rsidTr="00675B59">
        <w:tc>
          <w:tcPr>
            <w:tcW w:w="3870" w:type="dxa"/>
          </w:tcPr>
          <w:p w14:paraId="2AED30D1" w14:textId="116E6C32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เจ้าหนี้การค้า</w:t>
            </w:r>
            <w:r w:rsidR="007A29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และเจ้าหนี้อื่น</w:t>
            </w:r>
          </w:p>
        </w:tc>
        <w:tc>
          <w:tcPr>
            <w:tcW w:w="630" w:type="dxa"/>
            <w:vAlign w:val="bottom"/>
          </w:tcPr>
          <w:p w14:paraId="6876982B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8B88616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9FCB303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7E6C5CB1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1E2CF401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D998E06" w14:textId="77777777" w:rsidR="00F55016" w:rsidRPr="00707D71" w:rsidRDefault="00F55016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6EA56D8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27126E11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55016" w:rsidRPr="00707D71" w14:paraId="38E3403D" w14:textId="77777777" w:rsidTr="00675B59">
        <w:tc>
          <w:tcPr>
            <w:tcW w:w="3870" w:type="dxa"/>
          </w:tcPr>
          <w:p w14:paraId="125B43EE" w14:textId="2A83AC7B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5249CCD7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7444239A" w14:textId="3B7E62AF" w:rsidR="00F55016" w:rsidRPr="00707D71" w:rsidRDefault="009C1563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15,536</w:t>
            </w:r>
          </w:p>
        </w:tc>
        <w:tc>
          <w:tcPr>
            <w:tcW w:w="236" w:type="dxa"/>
            <w:vAlign w:val="bottom"/>
          </w:tcPr>
          <w:p w14:paraId="7516C06E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04E134F9" w14:textId="52FF0661" w:rsidR="00F55016" w:rsidRPr="00707D71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43" w:type="dxa"/>
            <w:vAlign w:val="bottom"/>
          </w:tcPr>
          <w:p w14:paraId="4EB9F56B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F08F638" w14:textId="4A81C564" w:rsidR="00F55016" w:rsidRPr="00707D71" w:rsidRDefault="00B4331A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15,536</w:t>
            </w:r>
          </w:p>
        </w:tc>
        <w:tc>
          <w:tcPr>
            <w:tcW w:w="236" w:type="dxa"/>
            <w:vAlign w:val="bottom"/>
          </w:tcPr>
          <w:p w14:paraId="25DA8ED9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4CA6DFC4" w14:textId="74131342" w:rsidR="00F55016" w:rsidRPr="00707D71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</w:tr>
      <w:tr w:rsidR="00F55016" w:rsidRPr="00DB445C" w14:paraId="029B9B5A" w14:textId="77777777" w:rsidTr="00675B59">
        <w:tc>
          <w:tcPr>
            <w:tcW w:w="3870" w:type="dxa"/>
          </w:tcPr>
          <w:p w14:paraId="01243C6E" w14:textId="77777777" w:rsidR="00F55016" w:rsidRPr="00DB445C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445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0" w:type="dxa"/>
            <w:vAlign w:val="bottom"/>
          </w:tcPr>
          <w:p w14:paraId="662EFA63" w14:textId="77777777" w:rsidR="00F55016" w:rsidRPr="00DB445C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33488B2C" w14:textId="77777777" w:rsidR="00F55016" w:rsidRPr="00DB445C" w:rsidRDefault="00F55016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10FE8CF" w14:textId="77777777" w:rsidR="00F55016" w:rsidRPr="00DB445C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5A630E29" w14:textId="77777777" w:rsidR="00F55016" w:rsidRPr="00DB445C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2523273E" w14:textId="77777777" w:rsidR="00F55016" w:rsidRPr="00DB445C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0A54D7D" w14:textId="77777777" w:rsidR="00F55016" w:rsidRPr="00DB445C" w:rsidRDefault="00F55016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09A97B0" w14:textId="77777777" w:rsidR="00F55016" w:rsidRPr="00DB445C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75BA2EA0" w14:textId="3A9713FB" w:rsidR="00F55016" w:rsidRPr="00DB445C" w:rsidRDefault="00CD40F4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</w:p>
        </w:tc>
      </w:tr>
      <w:tr w:rsidR="00F55016" w:rsidRPr="00707D71" w14:paraId="3C3D2B70" w14:textId="77777777" w:rsidTr="00675B59">
        <w:tc>
          <w:tcPr>
            <w:tcW w:w="3870" w:type="dxa"/>
          </w:tcPr>
          <w:p w14:paraId="26A37C7A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68EB1150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1D04155D" w14:textId="1ECAB6E0" w:rsidR="00F55016" w:rsidRPr="00707D71" w:rsidRDefault="009C1563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31,439</w:t>
            </w:r>
          </w:p>
        </w:tc>
        <w:tc>
          <w:tcPr>
            <w:tcW w:w="236" w:type="dxa"/>
            <w:vAlign w:val="bottom"/>
          </w:tcPr>
          <w:p w14:paraId="40B44875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5F4C88C5" w14:textId="7614196A" w:rsidR="00F55016" w:rsidRPr="00707D71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43" w:type="dxa"/>
            <w:vAlign w:val="bottom"/>
          </w:tcPr>
          <w:p w14:paraId="1627C65C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EF17444" w14:textId="4FC2F0CF" w:rsidR="00F55016" w:rsidRPr="00707D71" w:rsidRDefault="00B4331A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31,439</w:t>
            </w:r>
          </w:p>
        </w:tc>
        <w:tc>
          <w:tcPr>
            <w:tcW w:w="236" w:type="dxa"/>
            <w:vAlign w:val="bottom"/>
          </w:tcPr>
          <w:p w14:paraId="60061B0F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6548FDCA" w14:textId="76956522" w:rsidR="00F55016" w:rsidRPr="00707D71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F55016" w:rsidRPr="00707D71" w14:paraId="1CE37E4F" w14:textId="77777777" w:rsidTr="00675B59">
        <w:tc>
          <w:tcPr>
            <w:tcW w:w="3870" w:type="dxa"/>
          </w:tcPr>
          <w:p w14:paraId="11B84799" w14:textId="77777777" w:rsidR="00F55016" w:rsidRPr="00707D71" w:rsidRDefault="00F55016" w:rsidP="00675B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659F7F3D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32E12C04" w14:textId="77777777" w:rsidR="00F55016" w:rsidRPr="00707D71" w:rsidRDefault="00F55016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3625BAA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6F6343CC" w14:textId="77777777" w:rsidR="00F55016" w:rsidRPr="00707D71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E2CEE68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2CC2EB04" w14:textId="77777777" w:rsidR="00F55016" w:rsidRPr="00707D71" w:rsidRDefault="00F55016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CBECD1F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4ED001D7" w14:textId="77777777" w:rsidR="00F55016" w:rsidRPr="00707D71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55016" w:rsidRPr="00707D71" w14:paraId="50385ED6" w14:textId="77777777" w:rsidTr="00675B59">
        <w:tc>
          <w:tcPr>
            <w:tcW w:w="3870" w:type="dxa"/>
          </w:tcPr>
          <w:p w14:paraId="5E715113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หนี้สินไม่หมุนเวียนอื่น</w:t>
            </w:r>
            <w:r w:rsidRPr="003173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- </w:t>
            </w: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ผลประโยชน์</w:t>
            </w:r>
          </w:p>
        </w:tc>
        <w:tc>
          <w:tcPr>
            <w:tcW w:w="630" w:type="dxa"/>
            <w:vAlign w:val="bottom"/>
          </w:tcPr>
          <w:p w14:paraId="3C401E78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02DDAFE6" w14:textId="77777777" w:rsidR="00F55016" w:rsidRPr="00707D71" w:rsidRDefault="00F55016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DB1B6EA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5C2F6DD" w14:textId="77777777" w:rsidR="00F55016" w:rsidRPr="00707D71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5385748B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1D4E6DE" w14:textId="77777777" w:rsidR="00F55016" w:rsidRPr="00707D71" w:rsidRDefault="00F55016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FA99B7B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48BE8670" w14:textId="77777777" w:rsidR="00F55016" w:rsidRPr="00707D71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5016" w:rsidRPr="00707D71" w14:paraId="4A5D1B91" w14:textId="77777777" w:rsidTr="00675B59">
        <w:tc>
          <w:tcPr>
            <w:tcW w:w="3870" w:type="dxa"/>
          </w:tcPr>
          <w:p w14:paraId="1D9B2404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พนักงานจากการรับโอนพนักงาน</w:t>
            </w:r>
          </w:p>
        </w:tc>
        <w:tc>
          <w:tcPr>
            <w:tcW w:w="630" w:type="dxa"/>
            <w:vAlign w:val="bottom"/>
          </w:tcPr>
          <w:p w14:paraId="63C172FC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0F651CF8" w14:textId="77777777" w:rsidR="00F55016" w:rsidRPr="00707D71" w:rsidRDefault="00F55016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5150D64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3AF911F" w14:textId="77777777" w:rsidR="00F55016" w:rsidRPr="00707D71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015EF2EF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29A75CB" w14:textId="77777777" w:rsidR="00F55016" w:rsidRPr="00707D71" w:rsidRDefault="00F55016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AA5C4B6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747868E5" w14:textId="77777777" w:rsidR="00F55016" w:rsidRPr="00707D71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5016" w:rsidRPr="00707D71" w14:paraId="09D6034A" w14:textId="77777777" w:rsidTr="00675B59">
        <w:tc>
          <w:tcPr>
            <w:tcW w:w="3870" w:type="dxa"/>
          </w:tcPr>
          <w:p w14:paraId="70F7659C" w14:textId="187CC739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5E020D01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0FB9B89B" w14:textId="3F0CCA84" w:rsidR="00F55016" w:rsidRPr="00707D71" w:rsidRDefault="009C1563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529</w:t>
            </w:r>
          </w:p>
        </w:tc>
        <w:tc>
          <w:tcPr>
            <w:tcW w:w="236" w:type="dxa"/>
            <w:vAlign w:val="bottom"/>
          </w:tcPr>
          <w:p w14:paraId="62EBD298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0BFB0B95" w14:textId="3A4BB809" w:rsidR="00F55016" w:rsidRPr="00707D71" w:rsidRDefault="00CD40F4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F550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43" w:type="dxa"/>
            <w:vAlign w:val="bottom"/>
          </w:tcPr>
          <w:p w14:paraId="38F7F7FF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BF1B334" w14:textId="20128825" w:rsidR="00F55016" w:rsidRPr="00707D71" w:rsidRDefault="00B4331A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529</w:t>
            </w:r>
          </w:p>
        </w:tc>
        <w:tc>
          <w:tcPr>
            <w:tcW w:w="236" w:type="dxa"/>
            <w:vAlign w:val="bottom"/>
          </w:tcPr>
          <w:p w14:paraId="227482E5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6ACE5D16" w14:textId="1AA2A5D8" w:rsidR="00F55016" w:rsidRPr="00707D71" w:rsidRDefault="00CD40F4" w:rsidP="00F55016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F550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F55016" w:rsidRPr="00707D71" w14:paraId="678473E0" w14:textId="77777777" w:rsidTr="00675B59">
        <w:tc>
          <w:tcPr>
            <w:tcW w:w="3870" w:type="dxa"/>
          </w:tcPr>
          <w:p w14:paraId="7248EFBE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73223F43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03E1D545" w14:textId="35BA8B75" w:rsidR="00F55016" w:rsidRPr="00707D71" w:rsidRDefault="009C1563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514</w:t>
            </w:r>
          </w:p>
        </w:tc>
        <w:tc>
          <w:tcPr>
            <w:tcW w:w="236" w:type="dxa"/>
            <w:vAlign w:val="bottom"/>
          </w:tcPr>
          <w:p w14:paraId="09BF6926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0F31894F" w14:textId="749B3D29" w:rsidR="00F55016" w:rsidRPr="00707D71" w:rsidRDefault="00CD40F4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F550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43" w:type="dxa"/>
            <w:vAlign w:val="bottom"/>
          </w:tcPr>
          <w:p w14:paraId="7A6D5F82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0F5E6D3" w14:textId="6A13615F" w:rsidR="00AC62B4" w:rsidRPr="00707D71" w:rsidRDefault="00B4331A" w:rsidP="00AC62B4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514</w:t>
            </w:r>
          </w:p>
        </w:tc>
        <w:tc>
          <w:tcPr>
            <w:tcW w:w="236" w:type="dxa"/>
            <w:vAlign w:val="bottom"/>
          </w:tcPr>
          <w:p w14:paraId="04A51C60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4D3E3BAF" w14:textId="3CF09D72" w:rsidR="00F55016" w:rsidRPr="00707D71" w:rsidRDefault="00CD40F4" w:rsidP="00F55016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F550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</w:tbl>
    <w:p w14:paraId="5309496D" w14:textId="0B8B57EF" w:rsidR="004000BC" w:rsidRPr="004000BC" w:rsidRDefault="004000BC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lang w:val="th-TH"/>
        </w:rPr>
      </w:pPr>
      <w:r w:rsidRPr="004000BC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ภาระผูกพันและหนี้สินที่อาจจะเกิดขึ้น</w:t>
      </w:r>
      <w:r w:rsidRPr="004000BC">
        <w:rPr>
          <w:rFonts w:asciiTheme="majorBidi" w:hAnsiTheme="majorBidi" w:cs="Angsana New"/>
          <w:sz w:val="30"/>
          <w:szCs w:val="30"/>
          <w:u w:val="none"/>
          <w:lang w:val="th-TH"/>
        </w:rPr>
        <w:t xml:space="preserve"> </w:t>
      </w:r>
    </w:p>
    <w:p w14:paraId="22C7BD1A" w14:textId="77777777" w:rsidR="004000BC" w:rsidRDefault="004000BC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30"/>
          <w:szCs w:val="30"/>
        </w:rPr>
      </w:pPr>
    </w:p>
    <w:p w14:paraId="4E179BE7" w14:textId="56E9E0F8" w:rsidR="004000BC" w:rsidRPr="001F096F" w:rsidRDefault="004000BC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 w:rsidRPr="004000BC">
        <w:rPr>
          <w:rFonts w:asciiTheme="majorBidi" w:hAnsiTheme="majorBidi" w:cs="Angsana New"/>
          <w:sz w:val="30"/>
          <w:szCs w:val="30"/>
        </w:rPr>
        <w:t>1</w:t>
      </w:r>
      <w:r w:rsidR="00EC2EA7">
        <w:rPr>
          <w:rFonts w:asciiTheme="majorBidi" w:hAnsiTheme="majorBidi" w:cs="Angsana New" w:hint="cs"/>
          <w:sz w:val="30"/>
          <w:szCs w:val="30"/>
          <w:cs/>
        </w:rPr>
        <w:t>3</w:t>
      </w:r>
      <w:r w:rsidRPr="004000BC">
        <w:rPr>
          <w:rFonts w:asciiTheme="majorBidi" w:hAnsiTheme="majorBidi" w:cs="Angsana New"/>
          <w:sz w:val="30"/>
          <w:szCs w:val="30"/>
        </w:rPr>
        <w:t>.1</w:t>
      </w:r>
      <w:r>
        <w:rPr>
          <w:rFonts w:asciiTheme="majorBidi" w:hAnsiTheme="majorBidi" w:cs="Angsana New"/>
          <w:b/>
          <w:bCs/>
          <w:sz w:val="30"/>
          <w:szCs w:val="30"/>
        </w:rPr>
        <w:tab/>
      </w:r>
      <w:r w:rsidRPr="001F096F">
        <w:rPr>
          <w:rFonts w:asciiTheme="majorBidi" w:hAnsiTheme="majorBidi" w:cs="Angsana New" w:hint="cs"/>
          <w:sz w:val="30"/>
          <w:szCs w:val="30"/>
          <w:cs/>
        </w:rPr>
        <w:t>ภาระผูกพันที่เป็นรายจ่ายฝ่ายทุน</w:t>
      </w:r>
    </w:p>
    <w:p w14:paraId="7AC4C4BB" w14:textId="77777777" w:rsidR="004000BC" w:rsidRDefault="004000BC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 w:firstLine="90"/>
        <w:rPr>
          <w:rFonts w:asciiTheme="majorBidi" w:hAnsiTheme="majorBidi" w:cs="Angsana New"/>
          <w:b/>
          <w:bCs/>
          <w:sz w:val="30"/>
          <w:szCs w:val="30"/>
        </w:rPr>
      </w:pPr>
    </w:p>
    <w:tbl>
      <w:tblPr>
        <w:tblStyle w:val="TableGrid"/>
        <w:tblW w:w="912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990"/>
        <w:gridCol w:w="2016"/>
        <w:gridCol w:w="236"/>
        <w:gridCol w:w="2016"/>
      </w:tblGrid>
      <w:tr w:rsidR="004000BC" w:rsidRPr="004000BC" w14:paraId="636EF80D" w14:textId="77777777" w:rsidTr="00F55016">
        <w:tc>
          <w:tcPr>
            <w:tcW w:w="3870" w:type="dxa"/>
            <w:vAlign w:val="bottom"/>
          </w:tcPr>
          <w:p w14:paraId="66CB3403" w14:textId="415FA7D4" w:rsidR="004000BC" w:rsidRPr="004000BC" w:rsidRDefault="004000BC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09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009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D957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1009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769C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</w:t>
            </w:r>
            <w:r w:rsidR="00D957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ยน</w:t>
            </w:r>
            <w:r w:rsidRPr="001009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009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CD40F4" w:rsidRPr="00CD40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567</w:t>
            </w:r>
          </w:p>
        </w:tc>
        <w:tc>
          <w:tcPr>
            <w:tcW w:w="990" w:type="dxa"/>
            <w:vAlign w:val="bottom"/>
          </w:tcPr>
          <w:p w14:paraId="1C97416A" w14:textId="77777777" w:rsidR="004000BC" w:rsidRPr="004000BC" w:rsidRDefault="004000BC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16" w:type="dxa"/>
            <w:vAlign w:val="bottom"/>
          </w:tcPr>
          <w:p w14:paraId="71B54FAE" w14:textId="389E2301" w:rsidR="004000BC" w:rsidRPr="004000BC" w:rsidRDefault="004000BC" w:rsidP="00D2581A">
            <w:pPr>
              <w:pStyle w:val="block"/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09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1009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3BEADB0" w14:textId="77777777" w:rsidR="004000BC" w:rsidRPr="004000BC" w:rsidRDefault="004000BC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16" w:type="dxa"/>
            <w:vAlign w:val="bottom"/>
          </w:tcPr>
          <w:p w14:paraId="551A0CEE" w14:textId="2B613380" w:rsidR="004000BC" w:rsidRPr="004000BC" w:rsidRDefault="004000BC" w:rsidP="00D2581A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09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00BC" w:rsidRPr="004000BC" w14:paraId="2DEC38D9" w14:textId="77777777" w:rsidTr="00F55016">
        <w:tc>
          <w:tcPr>
            <w:tcW w:w="3870" w:type="dxa"/>
            <w:vAlign w:val="bottom"/>
          </w:tcPr>
          <w:p w14:paraId="2729777F" w14:textId="77777777" w:rsidR="004000BC" w:rsidRPr="004000BC" w:rsidRDefault="004000BC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CDA1A80" w14:textId="77777777" w:rsidR="004000BC" w:rsidRPr="004000BC" w:rsidRDefault="004000BC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268" w:type="dxa"/>
            <w:gridSpan w:val="3"/>
            <w:vAlign w:val="bottom"/>
          </w:tcPr>
          <w:p w14:paraId="563798C2" w14:textId="5B37B2F5" w:rsidR="004000BC" w:rsidRPr="004000BC" w:rsidRDefault="004000BC" w:rsidP="00D2581A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</w:tr>
      <w:tr w:rsidR="00D2581A" w:rsidRPr="004000BC" w14:paraId="24C3DBB6" w14:textId="77777777" w:rsidTr="00E53917">
        <w:tc>
          <w:tcPr>
            <w:tcW w:w="3870" w:type="dxa"/>
          </w:tcPr>
          <w:p w14:paraId="6AAA4646" w14:textId="085A0520" w:rsidR="00D2581A" w:rsidRPr="004000BC" w:rsidRDefault="004A2844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สัญญาซื้อเครื่องจักรและ</w:t>
            </w:r>
            <w:r w:rsidR="00D2581A" w:rsidRPr="00D2581A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อุปกรณ์</w:t>
            </w:r>
          </w:p>
        </w:tc>
        <w:tc>
          <w:tcPr>
            <w:tcW w:w="990" w:type="dxa"/>
            <w:vAlign w:val="bottom"/>
          </w:tcPr>
          <w:p w14:paraId="2156E6EA" w14:textId="77777777" w:rsidR="00D2581A" w:rsidRPr="004000BC" w:rsidRDefault="00D2581A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16" w:type="dxa"/>
            <w:vAlign w:val="bottom"/>
          </w:tcPr>
          <w:p w14:paraId="1DE55FAC" w14:textId="7F2341D2" w:rsidR="00D2581A" w:rsidRPr="004000BC" w:rsidRDefault="00BF27CF" w:rsidP="00EC2EA7">
            <w:pPr>
              <w:pStyle w:val="block"/>
              <w:tabs>
                <w:tab w:val="decimal" w:pos="1350"/>
              </w:tabs>
              <w:spacing w:after="0" w:line="240" w:lineRule="auto"/>
              <w:ind w:left="-108" w:right="19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="009770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E5391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236" w:type="dxa"/>
            <w:vAlign w:val="bottom"/>
          </w:tcPr>
          <w:p w14:paraId="039419F6" w14:textId="77777777" w:rsidR="00D2581A" w:rsidRPr="004000BC" w:rsidRDefault="00D2581A" w:rsidP="00D2581A">
            <w:pPr>
              <w:pStyle w:val="block"/>
              <w:tabs>
                <w:tab w:val="decimal" w:pos="135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16" w:type="dxa"/>
            <w:vAlign w:val="bottom"/>
          </w:tcPr>
          <w:p w14:paraId="63B4A8FD" w14:textId="697AFA48" w:rsidR="00D2581A" w:rsidRPr="004000BC" w:rsidRDefault="00BF27CF" w:rsidP="00E53917">
            <w:pPr>
              <w:pStyle w:val="block"/>
              <w:tabs>
                <w:tab w:val="decimal" w:pos="1350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="009770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E5391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</w:tr>
      <w:tr w:rsidR="00116201" w:rsidRPr="004000BC" w14:paraId="70E4EF73" w14:textId="77777777" w:rsidTr="00E53917">
        <w:tc>
          <w:tcPr>
            <w:tcW w:w="3870" w:type="dxa"/>
          </w:tcPr>
          <w:p w14:paraId="6CDFC3BF" w14:textId="77777777" w:rsidR="00116201" w:rsidRDefault="00116201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F65679A" w14:textId="77777777" w:rsidR="00116201" w:rsidRPr="004000BC" w:rsidRDefault="00116201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16" w:type="dxa"/>
            <w:vAlign w:val="bottom"/>
          </w:tcPr>
          <w:p w14:paraId="50446A77" w14:textId="1AEC969A" w:rsidR="00116201" w:rsidRDefault="00116201" w:rsidP="00EC2EA7">
            <w:pPr>
              <w:pStyle w:val="block"/>
              <w:tabs>
                <w:tab w:val="decimal" w:pos="1350"/>
              </w:tabs>
              <w:spacing w:after="0" w:line="240" w:lineRule="auto"/>
              <w:ind w:left="-108" w:right="19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0.1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ล้านดอลลาร์</w:t>
            </w:r>
          </w:p>
        </w:tc>
        <w:tc>
          <w:tcPr>
            <w:tcW w:w="236" w:type="dxa"/>
            <w:vAlign w:val="bottom"/>
          </w:tcPr>
          <w:p w14:paraId="6BB54A2B" w14:textId="77777777" w:rsidR="00116201" w:rsidRPr="004000BC" w:rsidRDefault="00116201" w:rsidP="00D2581A">
            <w:pPr>
              <w:pStyle w:val="block"/>
              <w:tabs>
                <w:tab w:val="decimal" w:pos="135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16" w:type="dxa"/>
            <w:vAlign w:val="bottom"/>
          </w:tcPr>
          <w:p w14:paraId="24EB45E4" w14:textId="5246E48B" w:rsidR="00116201" w:rsidRDefault="00116201" w:rsidP="000B6163">
            <w:pPr>
              <w:pStyle w:val="block"/>
              <w:tabs>
                <w:tab w:val="decimal" w:pos="135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0.1 ล้านดอลลาร์</w:t>
            </w:r>
          </w:p>
        </w:tc>
      </w:tr>
      <w:tr w:rsidR="00116201" w:rsidRPr="004000BC" w14:paraId="4468A36C" w14:textId="77777777" w:rsidTr="00E53917">
        <w:tc>
          <w:tcPr>
            <w:tcW w:w="3870" w:type="dxa"/>
          </w:tcPr>
          <w:p w14:paraId="2CD2168A" w14:textId="77777777" w:rsidR="00116201" w:rsidRDefault="00116201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2B765FB" w14:textId="77777777" w:rsidR="00116201" w:rsidRPr="004000BC" w:rsidRDefault="00116201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16" w:type="dxa"/>
            <w:vAlign w:val="bottom"/>
          </w:tcPr>
          <w:p w14:paraId="20D00A5A" w14:textId="016B853A" w:rsidR="00116201" w:rsidRDefault="00116201" w:rsidP="00EC2EA7">
            <w:pPr>
              <w:pStyle w:val="block"/>
              <w:tabs>
                <w:tab w:val="decimal" w:pos="1350"/>
              </w:tabs>
              <w:spacing w:after="0" w:line="240" w:lineRule="auto"/>
              <w:ind w:left="-108" w:right="19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0.6 ล้านยูโร</w:t>
            </w:r>
          </w:p>
        </w:tc>
        <w:tc>
          <w:tcPr>
            <w:tcW w:w="236" w:type="dxa"/>
            <w:vAlign w:val="bottom"/>
          </w:tcPr>
          <w:p w14:paraId="6829F310" w14:textId="77777777" w:rsidR="00116201" w:rsidRPr="004000BC" w:rsidRDefault="00116201" w:rsidP="00D2581A">
            <w:pPr>
              <w:pStyle w:val="block"/>
              <w:tabs>
                <w:tab w:val="decimal" w:pos="135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16" w:type="dxa"/>
            <w:vAlign w:val="bottom"/>
          </w:tcPr>
          <w:p w14:paraId="2C5E9AE2" w14:textId="63B0698E" w:rsidR="00116201" w:rsidRDefault="00116201" w:rsidP="00E53917">
            <w:pPr>
              <w:pStyle w:val="block"/>
              <w:tabs>
                <w:tab w:val="decimal" w:pos="1350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0.6 ล้านยูโร</w:t>
            </w:r>
          </w:p>
        </w:tc>
      </w:tr>
      <w:tr w:rsidR="00E53917" w:rsidRPr="004000BC" w14:paraId="49A914DD" w14:textId="77777777" w:rsidTr="00E53917">
        <w:tc>
          <w:tcPr>
            <w:tcW w:w="3870" w:type="dxa"/>
          </w:tcPr>
          <w:p w14:paraId="5553EAA0" w14:textId="77777777" w:rsidR="00E53917" w:rsidRDefault="00E53917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F5CE4D7" w14:textId="77777777" w:rsidR="00E53917" w:rsidRPr="004000BC" w:rsidRDefault="00E53917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16" w:type="dxa"/>
            <w:vAlign w:val="bottom"/>
          </w:tcPr>
          <w:p w14:paraId="79C3CCB1" w14:textId="0C133506" w:rsidR="00E53917" w:rsidRPr="004000BC" w:rsidRDefault="00BF27CF" w:rsidP="00EC2EA7">
            <w:pPr>
              <w:pStyle w:val="block"/>
              <w:tabs>
                <w:tab w:val="decimal" w:pos="1350"/>
              </w:tabs>
              <w:spacing w:after="0" w:line="240" w:lineRule="auto"/>
              <w:ind w:left="-108" w:right="19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35 </w:t>
            </w:r>
            <w:r w:rsidR="00E5391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ล้าน</w:t>
            </w:r>
            <w:r w:rsidR="006E078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รูเปีย</w:t>
            </w:r>
          </w:p>
        </w:tc>
        <w:tc>
          <w:tcPr>
            <w:tcW w:w="236" w:type="dxa"/>
            <w:vAlign w:val="bottom"/>
          </w:tcPr>
          <w:p w14:paraId="6790922B" w14:textId="77777777" w:rsidR="00E53917" w:rsidRPr="004000BC" w:rsidRDefault="00E53917" w:rsidP="00D2581A">
            <w:pPr>
              <w:pStyle w:val="block"/>
              <w:tabs>
                <w:tab w:val="decimal" w:pos="135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16" w:type="dxa"/>
            <w:vAlign w:val="bottom"/>
          </w:tcPr>
          <w:p w14:paraId="30445CCE" w14:textId="00227E1D" w:rsidR="00E53917" w:rsidRPr="004000BC" w:rsidRDefault="00E53917" w:rsidP="00EC2EA7">
            <w:pPr>
              <w:pStyle w:val="block"/>
              <w:tabs>
                <w:tab w:val="decimal" w:pos="180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6C8B88E" w14:textId="77777777" w:rsidR="00F63365" w:rsidRDefault="00F63365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5807F53A" w14:textId="71026E2B" w:rsidR="00D2581A" w:rsidRPr="001F096F" w:rsidRDefault="00D2581A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 w:rsidRPr="004000BC">
        <w:rPr>
          <w:rFonts w:asciiTheme="majorBidi" w:hAnsiTheme="majorBidi" w:cs="Angsana New"/>
          <w:sz w:val="30"/>
          <w:szCs w:val="30"/>
        </w:rPr>
        <w:t>1</w:t>
      </w:r>
      <w:r w:rsidR="00EC2EA7">
        <w:rPr>
          <w:rFonts w:asciiTheme="majorBidi" w:hAnsiTheme="majorBidi" w:cs="Angsana New" w:hint="cs"/>
          <w:sz w:val="30"/>
          <w:szCs w:val="30"/>
          <w:cs/>
        </w:rPr>
        <w:t>3</w:t>
      </w:r>
      <w:r w:rsidRPr="004000BC">
        <w:rPr>
          <w:rFonts w:asciiTheme="majorBidi" w:hAnsiTheme="majorBidi" w:cs="Angsana New"/>
          <w:sz w:val="30"/>
          <w:szCs w:val="30"/>
        </w:rPr>
        <w:t>.</w:t>
      </w:r>
      <w:r w:rsidR="007A29A4">
        <w:rPr>
          <w:rFonts w:asciiTheme="majorBidi" w:hAnsiTheme="majorBidi" w:cs="Angsana New"/>
          <w:sz w:val="30"/>
          <w:szCs w:val="30"/>
        </w:rPr>
        <w:t>2</w:t>
      </w:r>
      <w:r>
        <w:rPr>
          <w:rFonts w:asciiTheme="majorBidi" w:hAnsiTheme="majorBidi" w:cs="Angsana New"/>
          <w:b/>
          <w:bCs/>
          <w:sz w:val="30"/>
          <w:szCs w:val="30"/>
        </w:rPr>
        <w:tab/>
      </w:r>
      <w:r>
        <w:rPr>
          <w:rFonts w:asciiTheme="majorBidi" w:hAnsiTheme="majorBidi" w:cs="Angsana New" w:hint="cs"/>
          <w:sz w:val="30"/>
          <w:szCs w:val="30"/>
          <w:cs/>
        </w:rPr>
        <w:t>การค้ำประกัน</w:t>
      </w:r>
    </w:p>
    <w:p w14:paraId="67483436" w14:textId="10A39C5B" w:rsidR="00D2581A" w:rsidRPr="00D2581A" w:rsidRDefault="00D2581A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C08183" w14:textId="62C4C507" w:rsidR="00D2581A" w:rsidRPr="00977057" w:rsidRDefault="00D2581A" w:rsidP="00D2581A">
      <w:pPr>
        <w:pStyle w:val="BodyText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6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BF27CF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Pr="00BF27C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F27CF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</w:t>
      </w:r>
      <w:r w:rsidRPr="00BF27C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F27CF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D95711" w:rsidRPr="00BF27CF">
        <w:rPr>
          <w:rFonts w:asciiTheme="majorBidi" w:hAnsiTheme="majorBidi" w:cstheme="majorBidi"/>
          <w:spacing w:val="-2"/>
          <w:sz w:val="30"/>
          <w:szCs w:val="30"/>
        </w:rPr>
        <w:t>0</w:t>
      </w:r>
      <w:r w:rsidRPr="00BF27C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2769CF" w:rsidRPr="00BF27CF">
        <w:rPr>
          <w:rFonts w:asciiTheme="majorBidi" w:hAnsiTheme="majorBidi" w:cs="Angsana New" w:hint="cs"/>
          <w:spacing w:val="-2"/>
          <w:sz w:val="30"/>
          <w:szCs w:val="30"/>
          <w:cs/>
        </w:rPr>
        <w:t>กันย</w:t>
      </w:r>
      <w:r w:rsidR="00D95711" w:rsidRPr="00BF27CF">
        <w:rPr>
          <w:rFonts w:asciiTheme="majorBidi" w:hAnsiTheme="majorBidi" w:cs="Angsana New" w:hint="cs"/>
          <w:spacing w:val="-2"/>
          <w:sz w:val="30"/>
          <w:szCs w:val="30"/>
          <w:cs/>
        </w:rPr>
        <w:t>ายน</w:t>
      </w:r>
      <w:r w:rsidRPr="00BF27C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F27CF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CD40F4" w:rsidRPr="00BF27CF">
        <w:rPr>
          <w:rFonts w:asciiTheme="majorBidi" w:hAnsiTheme="majorBidi" w:cstheme="majorBidi"/>
          <w:spacing w:val="-2"/>
          <w:sz w:val="30"/>
          <w:szCs w:val="30"/>
        </w:rPr>
        <w:t>567</w:t>
      </w:r>
      <w:r w:rsidRPr="00BF27C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F27CF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บริษัทมีหนังสือค้ำประกันที่ออกโดยธนาคารในนามของบริษัทจำนวน</w:t>
      </w:r>
      <w:r w:rsidRPr="00BF27C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F55016" w:rsidRPr="00BF27CF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60577B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BF27CF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ล้านบาท</w:t>
      </w:r>
      <w:r w:rsidRPr="009770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E0A5A" w:rsidRPr="00977057">
        <w:rPr>
          <w:rFonts w:asciiTheme="majorBidi" w:hAnsiTheme="majorBidi" w:cs="Angsana New"/>
          <w:sz w:val="30"/>
          <w:szCs w:val="30"/>
          <w:cs/>
        </w:rPr>
        <w:br/>
      </w:r>
      <w:r w:rsidR="006B46ED" w:rsidRPr="00977057">
        <w:rPr>
          <w:rFonts w:asciiTheme="majorBidi" w:hAnsiTheme="majorBidi" w:cs="Angsana New" w:hint="cs"/>
          <w:sz w:val="30"/>
          <w:szCs w:val="30"/>
          <w:cs/>
        </w:rPr>
        <w:t>ซึ่ง</w:t>
      </w:r>
      <w:r w:rsidRPr="00977057">
        <w:rPr>
          <w:rFonts w:asciiTheme="majorBidi" w:hAnsiTheme="majorBidi" w:cs="Angsana New" w:hint="cs"/>
          <w:sz w:val="30"/>
          <w:szCs w:val="30"/>
          <w:cs/>
        </w:rPr>
        <w:t>เกี่ยวกับการดำเนินงานตามปกติของบริษัท</w:t>
      </w:r>
      <w:r w:rsidRPr="00977057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4C8E34D4" w14:textId="77777777" w:rsidR="00D2581A" w:rsidRPr="00977057" w:rsidRDefault="00D2581A" w:rsidP="00D258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60" w:lineRule="atLeast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3862FA" w14:textId="5175590C" w:rsidR="00D2581A" w:rsidRPr="00BE15F2" w:rsidRDefault="00D2581A" w:rsidP="009C32EC">
      <w:pPr>
        <w:pStyle w:val="BodyText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E15F2">
        <w:rPr>
          <w:rFonts w:asciiTheme="majorBidi" w:hAnsiTheme="majorBidi" w:cs="Angsana New" w:hint="cs"/>
          <w:sz w:val="30"/>
          <w:szCs w:val="30"/>
          <w:cs/>
        </w:rPr>
        <w:t>ณ</w:t>
      </w:r>
      <w:r w:rsidRPr="00BE15F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E15F2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BE15F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E15F2">
        <w:rPr>
          <w:rFonts w:asciiTheme="majorBidi" w:hAnsiTheme="majorBidi" w:cstheme="majorBidi"/>
          <w:sz w:val="30"/>
          <w:szCs w:val="30"/>
        </w:rPr>
        <w:t>3</w:t>
      </w:r>
      <w:r w:rsidR="00D95711" w:rsidRPr="00BE15F2">
        <w:rPr>
          <w:rFonts w:asciiTheme="majorBidi" w:hAnsiTheme="majorBidi" w:cstheme="majorBidi"/>
          <w:sz w:val="30"/>
          <w:szCs w:val="30"/>
        </w:rPr>
        <w:t>0</w:t>
      </w:r>
      <w:r w:rsidRPr="00BE15F2">
        <w:rPr>
          <w:rFonts w:asciiTheme="majorBidi" w:hAnsiTheme="majorBidi" w:cstheme="majorBidi"/>
          <w:sz w:val="30"/>
          <w:szCs w:val="30"/>
        </w:rPr>
        <w:t xml:space="preserve"> </w:t>
      </w:r>
      <w:r w:rsidR="002769CF" w:rsidRPr="00BE15F2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D95711" w:rsidRPr="00BE15F2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Pr="00BE15F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E15F2">
        <w:rPr>
          <w:rFonts w:asciiTheme="majorBidi" w:hAnsiTheme="majorBidi" w:cstheme="majorBidi"/>
          <w:sz w:val="30"/>
          <w:szCs w:val="30"/>
        </w:rPr>
        <w:t>2</w:t>
      </w:r>
      <w:r w:rsidR="00CD40F4" w:rsidRPr="00BE15F2">
        <w:rPr>
          <w:rFonts w:asciiTheme="majorBidi" w:hAnsiTheme="majorBidi" w:cstheme="majorBidi"/>
          <w:sz w:val="30"/>
          <w:szCs w:val="30"/>
        </w:rPr>
        <w:t>567</w:t>
      </w:r>
      <w:r w:rsidRPr="00BE15F2">
        <w:rPr>
          <w:rFonts w:asciiTheme="majorBidi" w:hAnsiTheme="majorBidi" w:cstheme="majorBidi"/>
          <w:sz w:val="30"/>
          <w:szCs w:val="30"/>
        </w:rPr>
        <w:t xml:space="preserve"> </w:t>
      </w:r>
      <w:r w:rsidRPr="00BE15F2">
        <w:rPr>
          <w:rFonts w:asciiTheme="majorBidi" w:hAnsiTheme="majorBidi" w:cs="Angsana New" w:hint="cs"/>
          <w:sz w:val="30"/>
          <w:szCs w:val="30"/>
          <w:cs/>
        </w:rPr>
        <w:t>บริษัทมีหนังสือค้ำประกันที่ออกโดยธนาคารในนามของบริษัทจำนวน</w:t>
      </w:r>
      <w:r w:rsidRPr="00BE15F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D40F4" w:rsidRPr="00BE15F2">
        <w:rPr>
          <w:rFonts w:asciiTheme="majorBidi" w:hAnsiTheme="majorBidi" w:cs="Angsana New"/>
          <w:sz w:val="30"/>
          <w:szCs w:val="30"/>
        </w:rPr>
        <w:t>9</w:t>
      </w:r>
      <w:r w:rsidR="00F55016" w:rsidRPr="00BE15F2">
        <w:rPr>
          <w:rFonts w:asciiTheme="majorBidi" w:hAnsiTheme="majorBidi" w:cs="Angsana New"/>
          <w:sz w:val="30"/>
          <w:szCs w:val="30"/>
        </w:rPr>
        <w:t>0,</w:t>
      </w:r>
      <w:r w:rsidR="00CD40F4" w:rsidRPr="00BE15F2">
        <w:rPr>
          <w:rFonts w:asciiTheme="majorBidi" w:hAnsiTheme="majorBidi" w:cs="Angsana New"/>
          <w:sz w:val="30"/>
          <w:szCs w:val="30"/>
        </w:rPr>
        <w:t>75</w:t>
      </w:r>
      <w:r w:rsidR="00F55016" w:rsidRPr="00BE15F2">
        <w:rPr>
          <w:rFonts w:asciiTheme="majorBidi" w:hAnsiTheme="majorBidi" w:cs="Angsana New"/>
          <w:sz w:val="30"/>
          <w:szCs w:val="30"/>
        </w:rPr>
        <w:t>0</w:t>
      </w:r>
      <w:r w:rsidR="00883760" w:rsidRPr="00BE15F2">
        <w:rPr>
          <w:rFonts w:asciiTheme="majorBidi" w:hAnsiTheme="majorBidi" w:cstheme="majorBidi"/>
          <w:sz w:val="30"/>
          <w:szCs w:val="30"/>
          <w:cs/>
        </w:rPr>
        <w:br/>
      </w:r>
      <w:r w:rsidRPr="00BE15F2">
        <w:rPr>
          <w:rFonts w:asciiTheme="majorBidi" w:hAnsiTheme="majorBidi" w:cs="Angsana New" w:hint="cs"/>
          <w:sz w:val="30"/>
          <w:szCs w:val="30"/>
          <w:cs/>
        </w:rPr>
        <w:t>ล้านรูเปีย</w:t>
      </w:r>
      <w:r w:rsidRPr="00BE15F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E15F2">
        <w:rPr>
          <w:rFonts w:asciiTheme="majorBidi" w:hAnsiTheme="majorBidi" w:cs="Angsana New" w:hint="cs"/>
          <w:sz w:val="30"/>
          <w:szCs w:val="30"/>
          <w:cs/>
        </w:rPr>
        <w:t>เพื่อค้ำประกันวงเงินสินเชื่อให้กับบริษัทย่อยของบริษัท</w:t>
      </w:r>
    </w:p>
    <w:sectPr w:rsidR="00D2581A" w:rsidRPr="00BE15F2" w:rsidSect="00251738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6C6CC" w14:textId="77777777" w:rsidR="00B573DB" w:rsidRDefault="00B573DB">
      <w:r>
        <w:separator/>
      </w:r>
    </w:p>
  </w:endnote>
  <w:endnote w:type="continuationSeparator" w:id="0">
    <w:p w14:paraId="25D570C4" w14:textId="77777777" w:rsidR="00B573DB" w:rsidRDefault="00B57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284C5" w14:textId="77777777" w:rsidR="00437E2E" w:rsidRPr="00504D64" w:rsidRDefault="00437E2E" w:rsidP="007E59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rPr>
        <w:rFonts w:asciiTheme="majorBidi" w:hAnsiTheme="majorBidi" w:cstheme="majorBidi"/>
        <w:i/>
        <w:iCs/>
        <w:color w:val="0000FF"/>
        <w:sz w:val="30"/>
        <w:szCs w:val="30"/>
        <w:lang w:val="fr-FR"/>
      </w:rPr>
    </w:pPr>
    <w:r w:rsidRPr="00504D64">
      <w:rPr>
        <w:rFonts w:asciiTheme="majorBidi" w:hAnsiTheme="majorBidi" w:cstheme="majorBidi"/>
        <w:sz w:val="30"/>
        <w:szCs w:val="30"/>
      </w:rPr>
      <w:ptab w:relativeTo="margin" w:alignment="center" w:leader="none"/>
    </w:r>
    <w:r w:rsidRPr="00251738">
      <w:rPr>
        <w:rFonts w:asciiTheme="majorBidi" w:hAnsiTheme="majorBidi" w:cstheme="majorBidi"/>
        <w:sz w:val="30"/>
        <w:szCs w:val="30"/>
      </w:rPr>
      <w:fldChar w:fldCharType="begin"/>
    </w:r>
    <w:r w:rsidRPr="00251738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251738">
      <w:rPr>
        <w:rFonts w:asciiTheme="majorBidi" w:hAnsiTheme="majorBidi" w:cstheme="majorBidi"/>
        <w:sz w:val="30"/>
        <w:szCs w:val="30"/>
      </w:rPr>
      <w:fldChar w:fldCharType="separate"/>
    </w:r>
    <w:r w:rsidRPr="00251738">
      <w:rPr>
        <w:rFonts w:asciiTheme="majorBidi" w:hAnsiTheme="majorBidi" w:cstheme="majorBidi"/>
        <w:noProof/>
        <w:sz w:val="30"/>
        <w:szCs w:val="30"/>
      </w:rPr>
      <w:t>93</w:t>
    </w:r>
    <w:r w:rsidRPr="00251738">
      <w:rPr>
        <w:rFonts w:asciiTheme="majorBidi" w:hAnsiTheme="majorBidi" w:cstheme="majorBidi"/>
        <w:sz w:val="30"/>
        <w:szCs w:val="30"/>
      </w:rPr>
      <w:fldChar w:fldCharType="end"/>
    </w:r>
    <w:r w:rsidRPr="00504D64">
      <w:rPr>
        <w:rFonts w:asciiTheme="majorBidi" w:hAnsiTheme="majorBidi" w:cstheme="majorBidi"/>
        <w:sz w:val="30"/>
        <w:szCs w:val="30"/>
      </w:rPr>
      <w:ptab w:relativeTo="margin" w:alignment="right" w:leader="none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E0D56" w14:textId="3DA52A5C" w:rsidR="0031573A" w:rsidRPr="00C827F6" w:rsidRDefault="0031573A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2D3C25">
      <w:rPr>
        <w:rFonts w:ascii="Angsana New" w:hAnsi="Angsana New"/>
        <w:noProof/>
        <w:sz w:val="30"/>
        <w:szCs w:val="30"/>
        <w:lang w:val="fr-FR"/>
      </w:rPr>
      <w:t>TFM_TH3_Q32024 (V4).docx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74928B5C" w14:textId="77777777" w:rsidR="0031573A" w:rsidRPr="00C827F6" w:rsidRDefault="0031573A">
    <w:pPr>
      <w:pStyle w:val="Footer"/>
      <w:rPr>
        <w:lang w:val="fr-FR"/>
      </w:rPr>
    </w:pPr>
  </w:p>
  <w:p w14:paraId="34F930A6" w14:textId="77777777" w:rsidR="0031573A" w:rsidRDefault="0031573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36361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9582F2B" w14:textId="74239ED1" w:rsidR="006426FF" w:rsidRPr="006426FF" w:rsidRDefault="006426F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426F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426F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426F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426F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426F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8E04" w14:textId="77777777" w:rsidR="00B573DB" w:rsidRDefault="00B573DB">
      <w:r>
        <w:separator/>
      </w:r>
    </w:p>
  </w:footnote>
  <w:footnote w:type="continuationSeparator" w:id="0">
    <w:p w14:paraId="0A941A0F" w14:textId="77777777" w:rsidR="00B573DB" w:rsidRDefault="00B573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A346D" w14:textId="77777777" w:rsidR="00437E2E" w:rsidRPr="00504D64" w:rsidRDefault="00437E2E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504D64">
      <w:rPr>
        <w:rFonts w:ascii="Angsana New" w:hAnsi="Angsana New" w:cs="Angsana New" w:hint="cs"/>
        <w:b/>
        <w:bCs/>
        <w:sz w:val="30"/>
        <w:szCs w:val="30"/>
        <w:cs/>
      </w:rPr>
      <w:t>บริษัท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ไทยยูเนี่ยน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ฟีดมิลล์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จำกัด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)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และบริษัทย่อย</w:t>
    </w:r>
  </w:p>
  <w:p w14:paraId="6459EE7F" w14:textId="77777777" w:rsidR="00437E2E" w:rsidRPr="00504D64" w:rsidRDefault="00437E2E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504D64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504D64">
      <w:rPr>
        <w:rFonts w:ascii="Angsana New" w:hAnsi="Angsana New" w:cs="Angsana New"/>
        <w:b/>
        <w:bCs/>
        <w:sz w:val="30"/>
        <w:szCs w:val="30"/>
        <w:cs/>
      </w:rPr>
      <w:t>การเงินระหว่างกาลแบบย่อ</w:t>
    </w:r>
  </w:p>
  <w:p w14:paraId="691F611D" w14:textId="1FF92CA0" w:rsidR="00437E2E" w:rsidRPr="00504D64" w:rsidRDefault="00437E2E" w:rsidP="00A9055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สำหรับงวด</w:t>
    </w:r>
    <w:r w:rsidR="00F17256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สามเดือนและ</w:t>
    </w:r>
    <w:r w:rsidR="00503B79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เ</w:t>
    </w:r>
    <w:r w:rsidR="006C594F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ก</w:t>
    </w:r>
    <w:r w:rsidR="00503B79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้า</w:t>
    </w: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เดือนสิ้นสุดวันที่ </w:t>
    </w:r>
    <w:r w:rsidRPr="00504D64">
      <w:rPr>
        <w:rFonts w:ascii="Angsana New" w:hAnsi="Angsana New" w:cs="Angsana New"/>
        <w:sz w:val="30"/>
        <w:szCs w:val="30"/>
        <w:lang w:bidi="th-TH"/>
      </w:rPr>
      <w:t>3</w:t>
    </w:r>
    <w:r w:rsidR="006C594F" w:rsidRPr="006C594F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0</w:t>
    </w:r>
    <w:r w:rsidRPr="006C594F">
      <w:rPr>
        <w:rFonts w:ascii="Angsana New" w:hAnsi="Angsana New" w:cs="Angsana New"/>
        <w:b w:val="0"/>
        <w:bCs/>
        <w:sz w:val="30"/>
        <w:szCs w:val="30"/>
        <w:lang w:bidi="th-TH"/>
      </w:rPr>
      <w:t xml:space="preserve"> </w:t>
    </w:r>
    <w:r w:rsidR="00503B79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กันย</w:t>
    </w:r>
    <w:r w:rsidR="006C594F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ายน</w:t>
    </w:r>
    <w:r w:rsidRPr="00504D64">
      <w:rPr>
        <w:rFonts w:ascii="Angsana New" w:hAnsi="Angsana New" w:cs="Angsana New" w:hint="cs"/>
        <w:sz w:val="30"/>
        <w:szCs w:val="30"/>
        <w:cs/>
        <w:lang w:val="en-US" w:bidi="th-TH"/>
      </w:rPr>
      <w:t xml:space="preserve"> </w:t>
    </w:r>
    <w:r w:rsidRPr="00504D64">
      <w:rPr>
        <w:rFonts w:ascii="Angsana New" w:hAnsi="Angsana New" w:cs="Angsana New"/>
        <w:sz w:val="30"/>
        <w:szCs w:val="30"/>
        <w:lang w:val="en-US" w:bidi="th-TH"/>
      </w:rPr>
      <w:t>2</w:t>
    </w:r>
    <w:r w:rsidR="00CD40F4" w:rsidRPr="00CD40F4">
      <w:rPr>
        <w:rFonts w:ascii="Angsana New" w:hAnsi="Angsana New" w:cs="Angsana New"/>
        <w:sz w:val="30"/>
        <w:szCs w:val="30"/>
        <w:lang w:val="en-US" w:bidi="th-TH"/>
      </w:rPr>
      <w:t>567</w:t>
    </w:r>
    <w:r w:rsidRPr="00504D64">
      <w:rPr>
        <w:rFonts w:ascii="Angsana New" w:hAnsi="Angsana New" w:cs="Angsana New"/>
        <w:sz w:val="30"/>
        <w:szCs w:val="30"/>
        <w:lang w:val="en-US" w:bidi="th-TH"/>
      </w:rPr>
      <w:t xml:space="preserve"> </w:t>
    </w:r>
    <w:r w:rsidRPr="00504D64">
      <w:rPr>
        <w:rFonts w:ascii="Angsana New" w:hAnsi="Angsana New" w:cs="Angsana New"/>
        <w:b w:val="0"/>
        <w:bCs/>
        <w:sz w:val="30"/>
        <w:szCs w:val="30"/>
        <w:lang w:bidi="th-TH"/>
      </w:rPr>
      <w:t>(</w:t>
    </w: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>ไม่ได้ตรวจสอบ</w:t>
    </w:r>
    <w:r w:rsidRPr="00504D64">
      <w:rPr>
        <w:rFonts w:ascii="Angsana New" w:hAnsi="Angsana New" w:cs="Angsana New"/>
        <w:b w:val="0"/>
        <w:bCs/>
        <w:sz w:val="30"/>
        <w:szCs w:val="30"/>
        <w:lang w:val="en-US" w:bidi="th-TH"/>
      </w:rPr>
      <w:t>)</w:t>
    </w:r>
  </w:p>
  <w:p w14:paraId="73DD93B6" w14:textId="77777777" w:rsidR="00437E2E" w:rsidRPr="00504D64" w:rsidRDefault="00437E2E" w:rsidP="00A90552">
    <w:pPr>
      <w:pStyle w:val="acctmainheading"/>
      <w:spacing w:after="0" w:line="240" w:lineRule="atLeast"/>
      <w:rPr>
        <w:rFonts w:ascii="Angsana New" w:hAnsi="Angsana New" w:cs="Angsana New"/>
        <w:b w:val="0"/>
        <w:i/>
        <w:sz w:val="30"/>
        <w:szCs w:val="30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131CF" w14:textId="77777777" w:rsidR="0031573A" w:rsidRPr="00FA7747" w:rsidRDefault="0031573A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1DE0A84B" w14:textId="77777777" w:rsidR="0031573A" w:rsidRPr="00FA7747" w:rsidRDefault="0031573A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EA513C5" w14:textId="62F7C9EA" w:rsidR="0031573A" w:rsidRPr="00410770" w:rsidRDefault="0031573A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สำหรับงวดสามเดือนและหกเดือนสิ้นสุดวันที่ 30 มิถุนายน 2</w:t>
    </w:r>
    <w:r w:rsidR="00CD40F4" w:rsidRPr="00CD40F4">
      <w:rPr>
        <w:rFonts w:ascii="Angsana New" w:hAnsi="Angsana New" w:cs="Angsana New"/>
        <w:b w:val="0"/>
        <w:bCs/>
        <w:sz w:val="32"/>
        <w:szCs w:val="32"/>
        <w:lang w:val="en-US" w:bidi="th-TH"/>
      </w:rPr>
      <w:t>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DF45432" w14:textId="77777777" w:rsidR="0031573A" w:rsidRPr="00074891" w:rsidRDefault="0031573A" w:rsidP="00713C50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7FD6A" w14:textId="77777777" w:rsidR="00504D64" w:rsidRPr="00504D64" w:rsidRDefault="00504D64" w:rsidP="00504D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504D64">
      <w:rPr>
        <w:rFonts w:ascii="Angsana New" w:hAnsi="Angsana New" w:cs="Angsana New" w:hint="cs"/>
        <w:b/>
        <w:bCs/>
        <w:sz w:val="30"/>
        <w:szCs w:val="30"/>
        <w:cs/>
      </w:rPr>
      <w:t>บริษัท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ไทยยูเนี่ยน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ฟีดมิลล์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จำกัด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)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และบริษัทย่อย</w:t>
    </w:r>
  </w:p>
  <w:p w14:paraId="6C217B9C" w14:textId="77777777" w:rsidR="00504D64" w:rsidRPr="00504D64" w:rsidRDefault="00504D64" w:rsidP="00504D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504D64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504D64">
      <w:rPr>
        <w:rFonts w:ascii="Angsana New" w:hAnsi="Angsana New" w:cs="Angsana New"/>
        <w:b/>
        <w:bCs/>
        <w:sz w:val="30"/>
        <w:szCs w:val="30"/>
        <w:cs/>
      </w:rPr>
      <w:t>การเงินระหว่างกาลแบบย่อ</w:t>
    </w:r>
  </w:p>
  <w:p w14:paraId="5B900109" w14:textId="317489E4" w:rsidR="00504D64" w:rsidRPr="00504D64" w:rsidRDefault="00504D64" w:rsidP="00504D6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สำหรับงวด</w:t>
    </w:r>
    <w:r w:rsidR="00F17256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สามเดือนและ</w:t>
    </w:r>
    <w:r w:rsidR="00503B79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เ</w:t>
    </w:r>
    <w:r w:rsidR="006446AE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ก</w:t>
    </w:r>
    <w:r w:rsidR="00503B79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้า</w:t>
    </w:r>
    <w:r w:rsidR="006446AE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เ</w:t>
    </w: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ดือนสิ้นสุดวันที่ </w:t>
    </w:r>
    <w:r w:rsidRPr="00504D64">
      <w:rPr>
        <w:rFonts w:ascii="Angsana New" w:hAnsi="Angsana New" w:cs="Angsana New"/>
        <w:sz w:val="30"/>
        <w:szCs w:val="30"/>
        <w:lang w:bidi="th-TH"/>
      </w:rPr>
      <w:t>3</w:t>
    </w:r>
    <w:r w:rsidR="006C594F">
      <w:rPr>
        <w:rFonts w:ascii="Angsana New" w:hAnsi="Angsana New" w:cs="Angsana New"/>
        <w:sz w:val="30"/>
        <w:szCs w:val="30"/>
        <w:lang w:bidi="th-TH"/>
      </w:rPr>
      <w:t>0</w:t>
    </w:r>
    <w:r w:rsidRPr="00504D64">
      <w:rPr>
        <w:rFonts w:ascii="Angsana New" w:hAnsi="Angsana New" w:cs="Angsana New"/>
        <w:sz w:val="30"/>
        <w:szCs w:val="30"/>
        <w:lang w:bidi="th-TH"/>
      </w:rPr>
      <w:t xml:space="preserve"> </w:t>
    </w:r>
    <w:r w:rsidR="00503B79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กันย</w:t>
    </w:r>
    <w:r w:rsidR="006C594F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ายน</w:t>
    </w:r>
    <w:r w:rsidRPr="00504D64">
      <w:rPr>
        <w:rFonts w:ascii="Angsana New" w:hAnsi="Angsana New" w:cs="Angsana New" w:hint="cs"/>
        <w:sz w:val="30"/>
        <w:szCs w:val="30"/>
        <w:cs/>
        <w:lang w:val="en-US" w:bidi="th-TH"/>
      </w:rPr>
      <w:t xml:space="preserve"> </w:t>
    </w:r>
    <w:r w:rsidRPr="00504D64">
      <w:rPr>
        <w:rFonts w:ascii="Angsana New" w:hAnsi="Angsana New" w:cs="Angsana New"/>
        <w:sz w:val="30"/>
        <w:szCs w:val="30"/>
        <w:lang w:val="en-US" w:bidi="th-TH"/>
      </w:rPr>
      <w:t>2</w:t>
    </w:r>
    <w:r w:rsidR="00CD40F4" w:rsidRPr="00CD40F4">
      <w:rPr>
        <w:rFonts w:ascii="Angsana New" w:hAnsi="Angsana New" w:cs="Angsana New"/>
        <w:sz w:val="30"/>
        <w:szCs w:val="30"/>
        <w:lang w:val="en-US" w:bidi="th-TH"/>
      </w:rPr>
      <w:t>567</w:t>
    </w:r>
    <w:r w:rsidRPr="00504D64">
      <w:rPr>
        <w:rFonts w:ascii="Angsana New" w:hAnsi="Angsana New" w:cs="Angsana New"/>
        <w:sz w:val="30"/>
        <w:szCs w:val="30"/>
        <w:lang w:val="en-US" w:bidi="th-TH"/>
      </w:rPr>
      <w:t xml:space="preserve"> </w:t>
    </w:r>
    <w:r w:rsidRPr="00504D64">
      <w:rPr>
        <w:rFonts w:ascii="Angsana New" w:hAnsi="Angsana New" w:cs="Angsana New"/>
        <w:b w:val="0"/>
        <w:bCs/>
        <w:sz w:val="30"/>
        <w:szCs w:val="30"/>
        <w:lang w:bidi="th-TH"/>
      </w:rPr>
      <w:t>(</w:t>
    </w: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>ไม่ได้ตรวจสอบ</w:t>
    </w:r>
    <w:r w:rsidRPr="00504D64">
      <w:rPr>
        <w:rFonts w:ascii="Angsana New" w:hAnsi="Angsana New" w:cs="Angsana New"/>
        <w:b w:val="0"/>
        <w:bCs/>
        <w:sz w:val="30"/>
        <w:szCs w:val="30"/>
        <w:lang w:val="en-US" w:bidi="th-TH"/>
      </w:rPr>
      <w:t>)</w:t>
    </w:r>
  </w:p>
  <w:p w14:paraId="18659A13" w14:textId="77777777" w:rsidR="0031573A" w:rsidRPr="002714EC" w:rsidRDefault="0031573A" w:rsidP="00504D64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E1587" w14:textId="77777777" w:rsidR="0031573A" w:rsidRDefault="0031573A" w:rsidP="00713C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BC147" w14:textId="455CB22A" w:rsidR="0031573A" w:rsidRPr="00360B28" w:rsidRDefault="006426FF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426FF">
      <w:rPr>
        <w:rFonts w:ascii="Angsana New" w:hAnsi="Angsana New" w:cs="Angsana New" w:hint="cs"/>
        <w:b/>
        <w:bCs/>
        <w:sz w:val="30"/>
        <w:szCs w:val="30"/>
        <w:cs/>
      </w:rPr>
      <w:t>บริษัท</w:t>
    </w:r>
    <w:r w:rsidRPr="006426FF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426FF">
      <w:rPr>
        <w:rFonts w:ascii="Angsana New" w:hAnsi="Angsana New" w:cs="Angsana New" w:hint="cs"/>
        <w:b/>
        <w:bCs/>
        <w:sz w:val="30"/>
        <w:szCs w:val="30"/>
        <w:cs/>
      </w:rPr>
      <w:t>ไทยยูเนี่ยน</w:t>
    </w:r>
    <w:r w:rsidRPr="006426FF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426FF">
      <w:rPr>
        <w:rFonts w:ascii="Angsana New" w:hAnsi="Angsana New" w:cs="Angsana New" w:hint="cs"/>
        <w:b/>
        <w:bCs/>
        <w:sz w:val="30"/>
        <w:szCs w:val="30"/>
        <w:cs/>
      </w:rPr>
      <w:t>ฟีดมิลล์</w:t>
    </w:r>
    <w:r w:rsidRPr="006426FF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426FF">
      <w:rPr>
        <w:rFonts w:ascii="Angsana New" w:hAnsi="Angsana New" w:cs="Angsana New" w:hint="cs"/>
        <w:b/>
        <w:bCs/>
        <w:sz w:val="30"/>
        <w:szCs w:val="30"/>
        <w:cs/>
      </w:rPr>
      <w:t>จำกัด</w:t>
    </w:r>
    <w:r w:rsidRPr="006426FF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6426FF"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 w:rsidRPr="006426FF">
      <w:rPr>
        <w:rFonts w:ascii="Angsana New" w:hAnsi="Angsana New" w:cs="Angsana New"/>
        <w:b/>
        <w:bCs/>
        <w:sz w:val="30"/>
        <w:szCs w:val="30"/>
        <w:cs/>
      </w:rPr>
      <w:t>)</w:t>
    </w:r>
  </w:p>
  <w:p w14:paraId="2B526AAE" w14:textId="77777777" w:rsidR="0031573A" w:rsidRPr="00360B28" w:rsidRDefault="0031573A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360B28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360B28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360B28">
      <w:rPr>
        <w:rFonts w:ascii="Angsana New" w:hAnsi="Angsana New" w:cs="Angsana New"/>
        <w:b/>
        <w:bCs/>
        <w:sz w:val="30"/>
        <w:szCs w:val="30"/>
        <w:cs/>
      </w:rPr>
      <w:t>การเงินระหว่าง</w:t>
    </w:r>
    <w:r w:rsidRPr="00866EED">
      <w:rPr>
        <w:rFonts w:ascii="Angsana New" w:hAnsi="Angsana New" w:cs="Angsana New"/>
        <w:b/>
        <w:bCs/>
        <w:sz w:val="30"/>
        <w:szCs w:val="30"/>
        <w:cs/>
      </w:rPr>
      <w:t>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13D35D4C" w14:textId="02C9F2C8" w:rsidR="0031573A" w:rsidRPr="00360B28" w:rsidRDefault="0031573A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360B28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สำหรับงวด</w:t>
    </w:r>
    <w:r w:rsidR="00084536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สามเดือนและ</w:t>
    </w:r>
    <w:r w:rsidR="008751BB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เ</w:t>
    </w:r>
    <w:r w:rsidR="006446AE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ก</w:t>
    </w:r>
    <w:r w:rsidR="008751BB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้า</w:t>
    </w:r>
    <w:r w:rsidRPr="00360B28">
      <w:rPr>
        <w:rFonts w:ascii="Angsana New" w:hAnsi="Angsana New" w:cs="Angsana New"/>
        <w:b w:val="0"/>
        <w:bCs/>
        <w:sz w:val="30"/>
        <w:szCs w:val="30"/>
        <w:cs/>
        <w:lang w:bidi="th-TH"/>
      </w:rPr>
      <w:t>เดือนสิ้นสุดวันที่</w:t>
    </w:r>
    <w:r w:rsidR="006426FF">
      <w:rPr>
        <w:rFonts w:ascii="Angsana New" w:hAnsi="Angsana New" w:cs="Angsana New"/>
        <w:b w:val="0"/>
        <w:bCs/>
        <w:sz w:val="30"/>
        <w:szCs w:val="30"/>
        <w:lang w:val="en-US" w:bidi="th-TH"/>
      </w:rPr>
      <w:t xml:space="preserve"> </w:t>
    </w:r>
    <w:r w:rsidR="006426FF" w:rsidRPr="006426FF">
      <w:rPr>
        <w:rFonts w:ascii="Angsana New" w:hAnsi="Angsana New" w:cs="Angsana New"/>
        <w:sz w:val="30"/>
        <w:szCs w:val="30"/>
        <w:lang w:val="en-US" w:bidi="th-TH"/>
      </w:rPr>
      <w:t>3</w:t>
    </w:r>
    <w:r w:rsidR="00750A2A">
      <w:rPr>
        <w:rFonts w:ascii="Angsana New" w:hAnsi="Angsana New" w:cs="Angsana New"/>
        <w:sz w:val="30"/>
        <w:szCs w:val="30"/>
        <w:lang w:val="en-US" w:bidi="th-TH"/>
      </w:rPr>
      <w:t>0</w:t>
    </w:r>
    <w:r w:rsidR="006426FF">
      <w:rPr>
        <w:rFonts w:ascii="Angsana New" w:hAnsi="Angsana New" w:cs="Angsana New"/>
        <w:b w:val="0"/>
        <w:bCs/>
        <w:sz w:val="30"/>
        <w:szCs w:val="30"/>
        <w:lang w:val="en-US" w:bidi="th-TH"/>
      </w:rPr>
      <w:t xml:space="preserve"> </w:t>
    </w:r>
    <w:r w:rsidR="008751BB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กันย</w:t>
    </w:r>
    <w:r w:rsidR="00750A2A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ายน</w:t>
    </w:r>
    <w:r w:rsidR="006426FF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 xml:space="preserve"> </w:t>
    </w:r>
    <w:r w:rsidR="006426FF" w:rsidRPr="006426FF">
      <w:rPr>
        <w:rFonts w:ascii="Angsana New" w:hAnsi="Angsana New" w:cs="Angsana New"/>
        <w:sz w:val="30"/>
        <w:szCs w:val="30"/>
        <w:lang w:val="en-US" w:bidi="th-TH"/>
      </w:rPr>
      <w:t>2</w:t>
    </w:r>
    <w:r w:rsidR="00CD40F4" w:rsidRPr="00CD40F4">
      <w:rPr>
        <w:rFonts w:ascii="Angsana New" w:hAnsi="Angsana New" w:cs="Angsana New"/>
        <w:sz w:val="30"/>
        <w:szCs w:val="30"/>
        <w:lang w:val="en-US" w:bidi="th-TH"/>
      </w:rPr>
      <w:t>567</w:t>
    </w:r>
    <w:r w:rsidRPr="006426FF">
      <w:rPr>
        <w:rFonts w:ascii="Angsana New" w:hAnsi="Angsana New" w:cs="Angsana New"/>
        <w:sz w:val="30"/>
        <w:szCs w:val="30"/>
        <w:lang w:val="en-US" w:bidi="th-TH"/>
      </w:rPr>
      <w:t xml:space="preserve"> </w:t>
    </w:r>
    <w:r w:rsidRPr="006426FF">
      <w:rPr>
        <w:rFonts w:ascii="Angsana New" w:hAnsi="Angsana New" w:cs="Angsana New"/>
        <w:b w:val="0"/>
        <w:bCs/>
        <w:sz w:val="30"/>
        <w:szCs w:val="30"/>
        <w:lang w:val="en-US" w:bidi="th-TH"/>
      </w:rPr>
      <w:t>(</w:t>
    </w:r>
    <w:r w:rsidRPr="006426FF">
      <w:rPr>
        <w:rFonts w:ascii="Angsana New" w:hAnsi="Angsana New" w:cs="Angsana New"/>
        <w:b w:val="0"/>
        <w:bCs/>
        <w:sz w:val="30"/>
        <w:szCs w:val="30"/>
        <w:cs/>
        <w:lang w:val="en-US" w:bidi="th-TH"/>
      </w:rPr>
      <w:t>ไม่ได้ตรวจสอบ</w:t>
    </w:r>
    <w:r w:rsidRPr="00360B28">
      <w:rPr>
        <w:rFonts w:ascii="Angsana New" w:hAnsi="Angsana New" w:cs="Angsana New"/>
        <w:b w:val="0"/>
        <w:bCs/>
        <w:sz w:val="30"/>
        <w:szCs w:val="30"/>
        <w:lang w:val="en-US" w:bidi="th-TH"/>
      </w:rPr>
      <w:t>)</w:t>
    </w:r>
  </w:p>
  <w:p w14:paraId="2EAED60C" w14:textId="77777777" w:rsidR="0031573A" w:rsidRPr="00410770" w:rsidRDefault="0031573A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21DA6D57"/>
    <w:multiLevelType w:val="hybridMultilevel"/>
    <w:tmpl w:val="C3F64C9C"/>
    <w:lvl w:ilvl="0" w:tplc="D0AAA758">
      <w:start w:val="1"/>
      <w:numFmt w:val="bullet"/>
      <w:lvlText w:val=""/>
      <w:lvlJc w:val="left"/>
      <w:pPr>
        <w:ind w:left="909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62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9" w:hanging="360"/>
      </w:pPr>
      <w:rPr>
        <w:rFonts w:ascii="Wingdings" w:hAnsi="Wingdings" w:hint="default"/>
      </w:rPr>
    </w:lvl>
  </w:abstractNum>
  <w:abstractNum w:abstractNumId="3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491A3D85"/>
    <w:multiLevelType w:val="hybridMultilevel"/>
    <w:tmpl w:val="83303E52"/>
    <w:lvl w:ilvl="0" w:tplc="14C66F5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6A6E40C4"/>
    <w:multiLevelType w:val="hybridMultilevel"/>
    <w:tmpl w:val="6024A132"/>
    <w:lvl w:ilvl="0" w:tplc="D0AAA758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  <w:color w:val="auto"/>
        <w:sz w:val="22"/>
        <w:szCs w:val="28"/>
      </w:rPr>
    </w:lvl>
    <w:lvl w:ilvl="1" w:tplc="FFFFFFFF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6" w15:restartNumberingAfterBreak="0">
    <w:nsid w:val="74374206"/>
    <w:multiLevelType w:val="hybridMultilevel"/>
    <w:tmpl w:val="06205A3A"/>
    <w:lvl w:ilvl="0" w:tplc="F56E2F90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 w16cid:durableId="661469895">
    <w:abstractNumId w:val="0"/>
  </w:num>
  <w:num w:numId="2" w16cid:durableId="1442414042">
    <w:abstractNumId w:val="1"/>
  </w:num>
  <w:num w:numId="3" w16cid:durableId="523204629">
    <w:abstractNumId w:val="3"/>
  </w:num>
  <w:num w:numId="4" w16cid:durableId="2058625418">
    <w:abstractNumId w:val="2"/>
  </w:num>
  <w:num w:numId="5" w16cid:durableId="720325894">
    <w:abstractNumId w:val="6"/>
  </w:num>
  <w:num w:numId="6" w16cid:durableId="1252813944">
    <w:abstractNumId w:val="0"/>
  </w:num>
  <w:num w:numId="7" w16cid:durableId="1637375734">
    <w:abstractNumId w:val="0"/>
  </w:num>
  <w:num w:numId="8" w16cid:durableId="398477487">
    <w:abstractNumId w:val="0"/>
  </w:num>
  <w:num w:numId="9" w16cid:durableId="563295214">
    <w:abstractNumId w:val="4"/>
  </w:num>
  <w:num w:numId="10" w16cid:durableId="1827237708">
    <w:abstractNumId w:val="0"/>
  </w:num>
  <w:num w:numId="11" w16cid:durableId="1497572878">
    <w:abstractNumId w:val="5"/>
  </w:num>
  <w:num w:numId="12" w16cid:durableId="1140418223">
    <w:abstractNumId w:val="0"/>
  </w:num>
  <w:num w:numId="13" w16cid:durableId="1312442537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0BE2"/>
    <w:rsid w:val="000015A1"/>
    <w:rsid w:val="000019CD"/>
    <w:rsid w:val="00001BEF"/>
    <w:rsid w:val="0000200C"/>
    <w:rsid w:val="000025CB"/>
    <w:rsid w:val="00002C59"/>
    <w:rsid w:val="00002D6B"/>
    <w:rsid w:val="00002F50"/>
    <w:rsid w:val="00003133"/>
    <w:rsid w:val="000034F2"/>
    <w:rsid w:val="00003891"/>
    <w:rsid w:val="000039AE"/>
    <w:rsid w:val="00003B1E"/>
    <w:rsid w:val="00003F24"/>
    <w:rsid w:val="0000435C"/>
    <w:rsid w:val="0000464A"/>
    <w:rsid w:val="00004819"/>
    <w:rsid w:val="00004A86"/>
    <w:rsid w:val="00005185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6A1"/>
    <w:rsid w:val="00006B52"/>
    <w:rsid w:val="00007873"/>
    <w:rsid w:val="00007B57"/>
    <w:rsid w:val="00007EE9"/>
    <w:rsid w:val="00007F8E"/>
    <w:rsid w:val="00010374"/>
    <w:rsid w:val="00010738"/>
    <w:rsid w:val="000112EE"/>
    <w:rsid w:val="000115FB"/>
    <w:rsid w:val="0001192B"/>
    <w:rsid w:val="00012E83"/>
    <w:rsid w:val="00012FF6"/>
    <w:rsid w:val="0001324D"/>
    <w:rsid w:val="000135F7"/>
    <w:rsid w:val="0001364C"/>
    <w:rsid w:val="0001367E"/>
    <w:rsid w:val="0001370F"/>
    <w:rsid w:val="00013716"/>
    <w:rsid w:val="00013C02"/>
    <w:rsid w:val="000149D1"/>
    <w:rsid w:val="00014A12"/>
    <w:rsid w:val="00014A4A"/>
    <w:rsid w:val="000156CC"/>
    <w:rsid w:val="0001596B"/>
    <w:rsid w:val="00015A3D"/>
    <w:rsid w:val="00015C52"/>
    <w:rsid w:val="00015E7A"/>
    <w:rsid w:val="000160A4"/>
    <w:rsid w:val="00016254"/>
    <w:rsid w:val="000167EF"/>
    <w:rsid w:val="00016879"/>
    <w:rsid w:val="00016E14"/>
    <w:rsid w:val="000171CC"/>
    <w:rsid w:val="000172C5"/>
    <w:rsid w:val="00017563"/>
    <w:rsid w:val="000179F5"/>
    <w:rsid w:val="00020021"/>
    <w:rsid w:val="00020144"/>
    <w:rsid w:val="000204D0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1EE"/>
    <w:rsid w:val="00025287"/>
    <w:rsid w:val="00025B1F"/>
    <w:rsid w:val="00025B80"/>
    <w:rsid w:val="00026132"/>
    <w:rsid w:val="000261DD"/>
    <w:rsid w:val="0002634E"/>
    <w:rsid w:val="0002666D"/>
    <w:rsid w:val="00026B06"/>
    <w:rsid w:val="00026E3B"/>
    <w:rsid w:val="0002732F"/>
    <w:rsid w:val="0002763F"/>
    <w:rsid w:val="00027A4F"/>
    <w:rsid w:val="00027BD5"/>
    <w:rsid w:val="00027E00"/>
    <w:rsid w:val="00027ED2"/>
    <w:rsid w:val="0003010E"/>
    <w:rsid w:val="00030329"/>
    <w:rsid w:val="00030579"/>
    <w:rsid w:val="000307FB"/>
    <w:rsid w:val="00031583"/>
    <w:rsid w:val="000315C3"/>
    <w:rsid w:val="000316A7"/>
    <w:rsid w:val="00031980"/>
    <w:rsid w:val="00031A44"/>
    <w:rsid w:val="00031ADE"/>
    <w:rsid w:val="00031F4C"/>
    <w:rsid w:val="0003250C"/>
    <w:rsid w:val="00032ABF"/>
    <w:rsid w:val="0003340E"/>
    <w:rsid w:val="00033483"/>
    <w:rsid w:val="000339D5"/>
    <w:rsid w:val="00033D3C"/>
    <w:rsid w:val="00033EFB"/>
    <w:rsid w:val="0003464D"/>
    <w:rsid w:val="0003495C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6576"/>
    <w:rsid w:val="00036714"/>
    <w:rsid w:val="000367E5"/>
    <w:rsid w:val="000367ED"/>
    <w:rsid w:val="00036C21"/>
    <w:rsid w:val="00036C24"/>
    <w:rsid w:val="00036D2E"/>
    <w:rsid w:val="00036E95"/>
    <w:rsid w:val="00036F52"/>
    <w:rsid w:val="00037609"/>
    <w:rsid w:val="000378C7"/>
    <w:rsid w:val="00037979"/>
    <w:rsid w:val="00040331"/>
    <w:rsid w:val="00040372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325"/>
    <w:rsid w:val="000425EC"/>
    <w:rsid w:val="00042ACF"/>
    <w:rsid w:val="00042B99"/>
    <w:rsid w:val="00042CA0"/>
    <w:rsid w:val="00042F74"/>
    <w:rsid w:val="0004334B"/>
    <w:rsid w:val="00043355"/>
    <w:rsid w:val="000434F1"/>
    <w:rsid w:val="000437CB"/>
    <w:rsid w:val="00043DDD"/>
    <w:rsid w:val="00043EF5"/>
    <w:rsid w:val="0004445C"/>
    <w:rsid w:val="000444A8"/>
    <w:rsid w:val="00044500"/>
    <w:rsid w:val="00044872"/>
    <w:rsid w:val="00044D24"/>
    <w:rsid w:val="00044DAA"/>
    <w:rsid w:val="00045154"/>
    <w:rsid w:val="00045740"/>
    <w:rsid w:val="00045BC3"/>
    <w:rsid w:val="00045E6A"/>
    <w:rsid w:val="00045ECC"/>
    <w:rsid w:val="000463AC"/>
    <w:rsid w:val="00046429"/>
    <w:rsid w:val="0004661A"/>
    <w:rsid w:val="00046F48"/>
    <w:rsid w:val="0004701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9C9"/>
    <w:rsid w:val="00051E25"/>
    <w:rsid w:val="00051F69"/>
    <w:rsid w:val="00052204"/>
    <w:rsid w:val="00052251"/>
    <w:rsid w:val="000527D9"/>
    <w:rsid w:val="000528EF"/>
    <w:rsid w:val="000529F4"/>
    <w:rsid w:val="00052EB3"/>
    <w:rsid w:val="00052FF6"/>
    <w:rsid w:val="00053483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9A6"/>
    <w:rsid w:val="00056AB5"/>
    <w:rsid w:val="00056C01"/>
    <w:rsid w:val="00056DFE"/>
    <w:rsid w:val="00056F2D"/>
    <w:rsid w:val="000570A0"/>
    <w:rsid w:val="00057A0E"/>
    <w:rsid w:val="00057AD1"/>
    <w:rsid w:val="00057C08"/>
    <w:rsid w:val="00057E98"/>
    <w:rsid w:val="000601DE"/>
    <w:rsid w:val="000607AD"/>
    <w:rsid w:val="00060AB1"/>
    <w:rsid w:val="00060D01"/>
    <w:rsid w:val="00061623"/>
    <w:rsid w:val="0006165F"/>
    <w:rsid w:val="000616BD"/>
    <w:rsid w:val="00061955"/>
    <w:rsid w:val="00061A77"/>
    <w:rsid w:val="00061ACE"/>
    <w:rsid w:val="00061B0E"/>
    <w:rsid w:val="00061CDD"/>
    <w:rsid w:val="00061E0B"/>
    <w:rsid w:val="00062766"/>
    <w:rsid w:val="0006276B"/>
    <w:rsid w:val="000629BD"/>
    <w:rsid w:val="00062A11"/>
    <w:rsid w:val="00062B25"/>
    <w:rsid w:val="0006324D"/>
    <w:rsid w:val="000632B1"/>
    <w:rsid w:val="000632F6"/>
    <w:rsid w:val="000639A9"/>
    <w:rsid w:val="00063A6E"/>
    <w:rsid w:val="00063DC3"/>
    <w:rsid w:val="00063EC0"/>
    <w:rsid w:val="000640C2"/>
    <w:rsid w:val="000641F4"/>
    <w:rsid w:val="000643EC"/>
    <w:rsid w:val="00064837"/>
    <w:rsid w:val="00064DF1"/>
    <w:rsid w:val="00065008"/>
    <w:rsid w:val="00065061"/>
    <w:rsid w:val="0006537A"/>
    <w:rsid w:val="000654B1"/>
    <w:rsid w:val="00065604"/>
    <w:rsid w:val="00065C76"/>
    <w:rsid w:val="00065E8B"/>
    <w:rsid w:val="00065F17"/>
    <w:rsid w:val="000660AB"/>
    <w:rsid w:val="0006644C"/>
    <w:rsid w:val="0006646D"/>
    <w:rsid w:val="00066735"/>
    <w:rsid w:val="00066B40"/>
    <w:rsid w:val="000672DA"/>
    <w:rsid w:val="000672F9"/>
    <w:rsid w:val="000674C2"/>
    <w:rsid w:val="000675C1"/>
    <w:rsid w:val="000675C4"/>
    <w:rsid w:val="0006774B"/>
    <w:rsid w:val="000677AC"/>
    <w:rsid w:val="00067BEB"/>
    <w:rsid w:val="000704B7"/>
    <w:rsid w:val="00070559"/>
    <w:rsid w:val="0007056F"/>
    <w:rsid w:val="0007075C"/>
    <w:rsid w:val="000708C8"/>
    <w:rsid w:val="000708D6"/>
    <w:rsid w:val="00070C82"/>
    <w:rsid w:val="00071020"/>
    <w:rsid w:val="000719EE"/>
    <w:rsid w:val="00071A3A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3E62"/>
    <w:rsid w:val="00073EED"/>
    <w:rsid w:val="00074621"/>
    <w:rsid w:val="00074727"/>
    <w:rsid w:val="00074891"/>
    <w:rsid w:val="00074AF2"/>
    <w:rsid w:val="00074BBC"/>
    <w:rsid w:val="00074D50"/>
    <w:rsid w:val="00074F14"/>
    <w:rsid w:val="00074F69"/>
    <w:rsid w:val="00075041"/>
    <w:rsid w:val="00075605"/>
    <w:rsid w:val="000758AE"/>
    <w:rsid w:val="00075907"/>
    <w:rsid w:val="00075927"/>
    <w:rsid w:val="00075BC1"/>
    <w:rsid w:val="00075D21"/>
    <w:rsid w:val="00075FFE"/>
    <w:rsid w:val="00076170"/>
    <w:rsid w:val="00076657"/>
    <w:rsid w:val="00076BDC"/>
    <w:rsid w:val="00076E25"/>
    <w:rsid w:val="00077245"/>
    <w:rsid w:val="000779B6"/>
    <w:rsid w:val="00077E11"/>
    <w:rsid w:val="00077F9C"/>
    <w:rsid w:val="00080A5F"/>
    <w:rsid w:val="0008106E"/>
    <w:rsid w:val="0008157C"/>
    <w:rsid w:val="00081762"/>
    <w:rsid w:val="00081947"/>
    <w:rsid w:val="000819B2"/>
    <w:rsid w:val="00081EEF"/>
    <w:rsid w:val="00081F3B"/>
    <w:rsid w:val="00081F88"/>
    <w:rsid w:val="00082360"/>
    <w:rsid w:val="000826F9"/>
    <w:rsid w:val="00082881"/>
    <w:rsid w:val="00082944"/>
    <w:rsid w:val="00083497"/>
    <w:rsid w:val="000838C3"/>
    <w:rsid w:val="00083A90"/>
    <w:rsid w:val="00083E1D"/>
    <w:rsid w:val="00084299"/>
    <w:rsid w:val="00084536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0D8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5D"/>
    <w:rsid w:val="00090EBA"/>
    <w:rsid w:val="00090F48"/>
    <w:rsid w:val="0009110B"/>
    <w:rsid w:val="000911C3"/>
    <w:rsid w:val="000913A0"/>
    <w:rsid w:val="00091D8F"/>
    <w:rsid w:val="00092224"/>
    <w:rsid w:val="000926A7"/>
    <w:rsid w:val="00092B09"/>
    <w:rsid w:val="00092BAE"/>
    <w:rsid w:val="00092EEE"/>
    <w:rsid w:val="0009316C"/>
    <w:rsid w:val="000931F5"/>
    <w:rsid w:val="0009353D"/>
    <w:rsid w:val="00093B30"/>
    <w:rsid w:val="00093B78"/>
    <w:rsid w:val="000941C0"/>
    <w:rsid w:val="0009470A"/>
    <w:rsid w:val="00094BAF"/>
    <w:rsid w:val="00094D1B"/>
    <w:rsid w:val="00094E2F"/>
    <w:rsid w:val="00094FB4"/>
    <w:rsid w:val="00095A5F"/>
    <w:rsid w:val="00095B3D"/>
    <w:rsid w:val="00095E09"/>
    <w:rsid w:val="00095E95"/>
    <w:rsid w:val="00096268"/>
    <w:rsid w:val="000967D6"/>
    <w:rsid w:val="00096A7A"/>
    <w:rsid w:val="00096A8E"/>
    <w:rsid w:val="00096F65"/>
    <w:rsid w:val="00097067"/>
    <w:rsid w:val="000970FD"/>
    <w:rsid w:val="00097659"/>
    <w:rsid w:val="00097847"/>
    <w:rsid w:val="000A0559"/>
    <w:rsid w:val="000A06B8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01D"/>
    <w:rsid w:val="000A203C"/>
    <w:rsid w:val="000A2225"/>
    <w:rsid w:val="000A26A7"/>
    <w:rsid w:val="000A28AB"/>
    <w:rsid w:val="000A29F1"/>
    <w:rsid w:val="000A3093"/>
    <w:rsid w:val="000A37E2"/>
    <w:rsid w:val="000A390B"/>
    <w:rsid w:val="000A398B"/>
    <w:rsid w:val="000A4071"/>
    <w:rsid w:val="000A4114"/>
    <w:rsid w:val="000A42BF"/>
    <w:rsid w:val="000A4553"/>
    <w:rsid w:val="000A4763"/>
    <w:rsid w:val="000A4B0B"/>
    <w:rsid w:val="000A4C2E"/>
    <w:rsid w:val="000A4D19"/>
    <w:rsid w:val="000A50C8"/>
    <w:rsid w:val="000A534B"/>
    <w:rsid w:val="000A5401"/>
    <w:rsid w:val="000A64E6"/>
    <w:rsid w:val="000A6842"/>
    <w:rsid w:val="000A6A51"/>
    <w:rsid w:val="000A6B33"/>
    <w:rsid w:val="000A6D5A"/>
    <w:rsid w:val="000A6E57"/>
    <w:rsid w:val="000A6F12"/>
    <w:rsid w:val="000A706D"/>
    <w:rsid w:val="000A74A7"/>
    <w:rsid w:val="000A7635"/>
    <w:rsid w:val="000A78E1"/>
    <w:rsid w:val="000A79CC"/>
    <w:rsid w:val="000A7B48"/>
    <w:rsid w:val="000A7C89"/>
    <w:rsid w:val="000A7CD7"/>
    <w:rsid w:val="000A7DB4"/>
    <w:rsid w:val="000B00A5"/>
    <w:rsid w:val="000B09DC"/>
    <w:rsid w:val="000B0D32"/>
    <w:rsid w:val="000B1006"/>
    <w:rsid w:val="000B132A"/>
    <w:rsid w:val="000B140D"/>
    <w:rsid w:val="000B142E"/>
    <w:rsid w:val="000B14A1"/>
    <w:rsid w:val="000B1503"/>
    <w:rsid w:val="000B1666"/>
    <w:rsid w:val="000B1C16"/>
    <w:rsid w:val="000B1CB1"/>
    <w:rsid w:val="000B21CA"/>
    <w:rsid w:val="000B268E"/>
    <w:rsid w:val="000B287F"/>
    <w:rsid w:val="000B3319"/>
    <w:rsid w:val="000B33FE"/>
    <w:rsid w:val="000B3D85"/>
    <w:rsid w:val="000B3DCD"/>
    <w:rsid w:val="000B44E3"/>
    <w:rsid w:val="000B4D54"/>
    <w:rsid w:val="000B4D87"/>
    <w:rsid w:val="000B4F74"/>
    <w:rsid w:val="000B5306"/>
    <w:rsid w:val="000B5333"/>
    <w:rsid w:val="000B5589"/>
    <w:rsid w:val="000B57F9"/>
    <w:rsid w:val="000B599C"/>
    <w:rsid w:val="000B5A36"/>
    <w:rsid w:val="000B5F3F"/>
    <w:rsid w:val="000B6163"/>
    <w:rsid w:val="000B68D0"/>
    <w:rsid w:val="000B6B2A"/>
    <w:rsid w:val="000B6C2A"/>
    <w:rsid w:val="000B6CDD"/>
    <w:rsid w:val="000B6FC3"/>
    <w:rsid w:val="000B6FD3"/>
    <w:rsid w:val="000B7081"/>
    <w:rsid w:val="000B7292"/>
    <w:rsid w:val="000B7375"/>
    <w:rsid w:val="000B74CF"/>
    <w:rsid w:val="000B7961"/>
    <w:rsid w:val="000B7DFA"/>
    <w:rsid w:val="000C00BB"/>
    <w:rsid w:val="000C0354"/>
    <w:rsid w:val="000C0362"/>
    <w:rsid w:val="000C0738"/>
    <w:rsid w:val="000C09D7"/>
    <w:rsid w:val="000C0B62"/>
    <w:rsid w:val="000C0CD4"/>
    <w:rsid w:val="000C0D1C"/>
    <w:rsid w:val="000C0DBC"/>
    <w:rsid w:val="000C0E68"/>
    <w:rsid w:val="000C1276"/>
    <w:rsid w:val="000C135C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B77"/>
    <w:rsid w:val="000C2DF8"/>
    <w:rsid w:val="000C3273"/>
    <w:rsid w:val="000C3646"/>
    <w:rsid w:val="000C3693"/>
    <w:rsid w:val="000C38FA"/>
    <w:rsid w:val="000C3CF9"/>
    <w:rsid w:val="000C3DA0"/>
    <w:rsid w:val="000C3E3E"/>
    <w:rsid w:val="000C41C4"/>
    <w:rsid w:val="000C431B"/>
    <w:rsid w:val="000C451D"/>
    <w:rsid w:val="000C45B1"/>
    <w:rsid w:val="000C49CD"/>
    <w:rsid w:val="000C4ACA"/>
    <w:rsid w:val="000C4CAA"/>
    <w:rsid w:val="000C4DF0"/>
    <w:rsid w:val="000C5243"/>
    <w:rsid w:val="000C5376"/>
    <w:rsid w:val="000C539F"/>
    <w:rsid w:val="000C582A"/>
    <w:rsid w:val="000C5D19"/>
    <w:rsid w:val="000C5EB5"/>
    <w:rsid w:val="000C6330"/>
    <w:rsid w:val="000C633A"/>
    <w:rsid w:val="000C698D"/>
    <w:rsid w:val="000C6AB3"/>
    <w:rsid w:val="000C6B3B"/>
    <w:rsid w:val="000C6DDD"/>
    <w:rsid w:val="000C6F4D"/>
    <w:rsid w:val="000C7237"/>
    <w:rsid w:val="000C7367"/>
    <w:rsid w:val="000C7C98"/>
    <w:rsid w:val="000C7D97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947"/>
    <w:rsid w:val="000D1979"/>
    <w:rsid w:val="000D1F12"/>
    <w:rsid w:val="000D2500"/>
    <w:rsid w:val="000D262E"/>
    <w:rsid w:val="000D2D38"/>
    <w:rsid w:val="000D2EF9"/>
    <w:rsid w:val="000D30D7"/>
    <w:rsid w:val="000D31E5"/>
    <w:rsid w:val="000D3327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565"/>
    <w:rsid w:val="000D5A77"/>
    <w:rsid w:val="000D5A9D"/>
    <w:rsid w:val="000D6054"/>
    <w:rsid w:val="000D614D"/>
    <w:rsid w:val="000D6183"/>
    <w:rsid w:val="000D6590"/>
    <w:rsid w:val="000D6696"/>
    <w:rsid w:val="000D66BA"/>
    <w:rsid w:val="000D6971"/>
    <w:rsid w:val="000D6F8E"/>
    <w:rsid w:val="000D6FB3"/>
    <w:rsid w:val="000D7072"/>
    <w:rsid w:val="000D71CC"/>
    <w:rsid w:val="000D7A82"/>
    <w:rsid w:val="000E015E"/>
    <w:rsid w:val="000E024A"/>
    <w:rsid w:val="000E0498"/>
    <w:rsid w:val="000E0629"/>
    <w:rsid w:val="000E069E"/>
    <w:rsid w:val="000E0BB8"/>
    <w:rsid w:val="000E0F5D"/>
    <w:rsid w:val="000E10DB"/>
    <w:rsid w:val="000E14C0"/>
    <w:rsid w:val="000E16D7"/>
    <w:rsid w:val="000E1BF7"/>
    <w:rsid w:val="000E226B"/>
    <w:rsid w:val="000E23F3"/>
    <w:rsid w:val="000E2710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6F3"/>
    <w:rsid w:val="000E4BD7"/>
    <w:rsid w:val="000E54C4"/>
    <w:rsid w:val="000E56AF"/>
    <w:rsid w:val="000E5738"/>
    <w:rsid w:val="000E5B32"/>
    <w:rsid w:val="000E5B65"/>
    <w:rsid w:val="000E5F52"/>
    <w:rsid w:val="000E5FA0"/>
    <w:rsid w:val="000E608C"/>
    <w:rsid w:val="000E6788"/>
    <w:rsid w:val="000E69D1"/>
    <w:rsid w:val="000E6DE5"/>
    <w:rsid w:val="000E7766"/>
    <w:rsid w:val="000E7AEE"/>
    <w:rsid w:val="000F0217"/>
    <w:rsid w:val="000F0637"/>
    <w:rsid w:val="000F072F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7FD"/>
    <w:rsid w:val="000F2C64"/>
    <w:rsid w:val="000F2D2C"/>
    <w:rsid w:val="000F2DC7"/>
    <w:rsid w:val="000F2EE7"/>
    <w:rsid w:val="000F2FE2"/>
    <w:rsid w:val="000F3123"/>
    <w:rsid w:val="000F3B1D"/>
    <w:rsid w:val="000F412F"/>
    <w:rsid w:val="000F48BF"/>
    <w:rsid w:val="000F4D71"/>
    <w:rsid w:val="000F59B5"/>
    <w:rsid w:val="000F6169"/>
    <w:rsid w:val="000F6231"/>
    <w:rsid w:val="000F65F5"/>
    <w:rsid w:val="000F6D44"/>
    <w:rsid w:val="000F6F02"/>
    <w:rsid w:val="000F6F4B"/>
    <w:rsid w:val="000F6FBD"/>
    <w:rsid w:val="000F700F"/>
    <w:rsid w:val="000F71DD"/>
    <w:rsid w:val="000F7354"/>
    <w:rsid w:val="00100142"/>
    <w:rsid w:val="001001F6"/>
    <w:rsid w:val="00100259"/>
    <w:rsid w:val="0010049A"/>
    <w:rsid w:val="0010067E"/>
    <w:rsid w:val="00100A6A"/>
    <w:rsid w:val="001011B7"/>
    <w:rsid w:val="00101A27"/>
    <w:rsid w:val="00101A8B"/>
    <w:rsid w:val="00101CFC"/>
    <w:rsid w:val="00101E1D"/>
    <w:rsid w:val="001028C1"/>
    <w:rsid w:val="00102C97"/>
    <w:rsid w:val="00103103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E29"/>
    <w:rsid w:val="001060B0"/>
    <w:rsid w:val="00106136"/>
    <w:rsid w:val="00106190"/>
    <w:rsid w:val="001063D4"/>
    <w:rsid w:val="00107004"/>
    <w:rsid w:val="0010720D"/>
    <w:rsid w:val="00107B8A"/>
    <w:rsid w:val="00107C58"/>
    <w:rsid w:val="00107EA8"/>
    <w:rsid w:val="0011021A"/>
    <w:rsid w:val="00110B7B"/>
    <w:rsid w:val="00110C30"/>
    <w:rsid w:val="001111E1"/>
    <w:rsid w:val="00111396"/>
    <w:rsid w:val="00111498"/>
    <w:rsid w:val="00111815"/>
    <w:rsid w:val="00111928"/>
    <w:rsid w:val="00111B59"/>
    <w:rsid w:val="00111B99"/>
    <w:rsid w:val="00111E17"/>
    <w:rsid w:val="00111E44"/>
    <w:rsid w:val="00111F68"/>
    <w:rsid w:val="0011252E"/>
    <w:rsid w:val="00112677"/>
    <w:rsid w:val="00112D60"/>
    <w:rsid w:val="00113150"/>
    <w:rsid w:val="001131B7"/>
    <w:rsid w:val="00113288"/>
    <w:rsid w:val="00113E35"/>
    <w:rsid w:val="00113FA9"/>
    <w:rsid w:val="00113FF0"/>
    <w:rsid w:val="00114277"/>
    <w:rsid w:val="0011430C"/>
    <w:rsid w:val="001144C8"/>
    <w:rsid w:val="00114D64"/>
    <w:rsid w:val="00114DEB"/>
    <w:rsid w:val="00115B5F"/>
    <w:rsid w:val="00115B7F"/>
    <w:rsid w:val="00115D9F"/>
    <w:rsid w:val="00116201"/>
    <w:rsid w:val="00116430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E6"/>
    <w:rsid w:val="00117D0F"/>
    <w:rsid w:val="001201B0"/>
    <w:rsid w:val="001202A8"/>
    <w:rsid w:val="001202FD"/>
    <w:rsid w:val="00120A0C"/>
    <w:rsid w:val="00120B4C"/>
    <w:rsid w:val="00120C4E"/>
    <w:rsid w:val="00120D7D"/>
    <w:rsid w:val="00120DB4"/>
    <w:rsid w:val="00120E82"/>
    <w:rsid w:val="00120EDE"/>
    <w:rsid w:val="00120F23"/>
    <w:rsid w:val="0012117C"/>
    <w:rsid w:val="001214B7"/>
    <w:rsid w:val="001216E4"/>
    <w:rsid w:val="0012182C"/>
    <w:rsid w:val="001218DC"/>
    <w:rsid w:val="00121944"/>
    <w:rsid w:val="00121F8D"/>
    <w:rsid w:val="00121F9D"/>
    <w:rsid w:val="0012295A"/>
    <w:rsid w:val="001229DE"/>
    <w:rsid w:val="00122A8E"/>
    <w:rsid w:val="00122B08"/>
    <w:rsid w:val="00122BAF"/>
    <w:rsid w:val="00122C19"/>
    <w:rsid w:val="00122C1B"/>
    <w:rsid w:val="00122D3A"/>
    <w:rsid w:val="00123587"/>
    <w:rsid w:val="001238A0"/>
    <w:rsid w:val="001239BC"/>
    <w:rsid w:val="00123DBE"/>
    <w:rsid w:val="001240FA"/>
    <w:rsid w:val="001246CB"/>
    <w:rsid w:val="00124898"/>
    <w:rsid w:val="00124D32"/>
    <w:rsid w:val="00124FCF"/>
    <w:rsid w:val="0012508D"/>
    <w:rsid w:val="00125754"/>
    <w:rsid w:val="00125877"/>
    <w:rsid w:val="00125D41"/>
    <w:rsid w:val="00126653"/>
    <w:rsid w:val="00126C48"/>
    <w:rsid w:val="00126D86"/>
    <w:rsid w:val="00127721"/>
    <w:rsid w:val="001278C2"/>
    <w:rsid w:val="0012795F"/>
    <w:rsid w:val="00127973"/>
    <w:rsid w:val="00127D8B"/>
    <w:rsid w:val="0013011B"/>
    <w:rsid w:val="00130588"/>
    <w:rsid w:val="001305BB"/>
    <w:rsid w:val="00130698"/>
    <w:rsid w:val="00131191"/>
    <w:rsid w:val="001311D3"/>
    <w:rsid w:val="001314A3"/>
    <w:rsid w:val="00131892"/>
    <w:rsid w:val="00131993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D5F"/>
    <w:rsid w:val="00135009"/>
    <w:rsid w:val="00135138"/>
    <w:rsid w:val="0013549D"/>
    <w:rsid w:val="00135511"/>
    <w:rsid w:val="0013557B"/>
    <w:rsid w:val="001357F2"/>
    <w:rsid w:val="0013583A"/>
    <w:rsid w:val="001359C9"/>
    <w:rsid w:val="00135AB7"/>
    <w:rsid w:val="00135F5A"/>
    <w:rsid w:val="001362AB"/>
    <w:rsid w:val="001362B5"/>
    <w:rsid w:val="001363AF"/>
    <w:rsid w:val="0013657B"/>
    <w:rsid w:val="00137083"/>
    <w:rsid w:val="0013717D"/>
    <w:rsid w:val="00137699"/>
    <w:rsid w:val="001377AE"/>
    <w:rsid w:val="0013795E"/>
    <w:rsid w:val="0013796D"/>
    <w:rsid w:val="001379B1"/>
    <w:rsid w:val="001400CC"/>
    <w:rsid w:val="001401E0"/>
    <w:rsid w:val="00140292"/>
    <w:rsid w:val="001403A2"/>
    <w:rsid w:val="00140BB9"/>
    <w:rsid w:val="00141279"/>
    <w:rsid w:val="00141A20"/>
    <w:rsid w:val="00141D2E"/>
    <w:rsid w:val="00141FC7"/>
    <w:rsid w:val="00142201"/>
    <w:rsid w:val="001422FE"/>
    <w:rsid w:val="0014236C"/>
    <w:rsid w:val="00142451"/>
    <w:rsid w:val="001424C2"/>
    <w:rsid w:val="001425A7"/>
    <w:rsid w:val="00142A43"/>
    <w:rsid w:val="00142B35"/>
    <w:rsid w:val="00142C71"/>
    <w:rsid w:val="001430E7"/>
    <w:rsid w:val="0014329A"/>
    <w:rsid w:val="00143530"/>
    <w:rsid w:val="001435C0"/>
    <w:rsid w:val="00143A1A"/>
    <w:rsid w:val="00143A89"/>
    <w:rsid w:val="00143F40"/>
    <w:rsid w:val="001441A1"/>
    <w:rsid w:val="00144706"/>
    <w:rsid w:val="001447D3"/>
    <w:rsid w:val="00144E7A"/>
    <w:rsid w:val="00144F79"/>
    <w:rsid w:val="0014507B"/>
    <w:rsid w:val="0014517B"/>
    <w:rsid w:val="001452F7"/>
    <w:rsid w:val="00145522"/>
    <w:rsid w:val="001455E8"/>
    <w:rsid w:val="001457CD"/>
    <w:rsid w:val="00145B06"/>
    <w:rsid w:val="00145CBB"/>
    <w:rsid w:val="00145D01"/>
    <w:rsid w:val="00146334"/>
    <w:rsid w:val="0014644A"/>
    <w:rsid w:val="00146476"/>
    <w:rsid w:val="00146C91"/>
    <w:rsid w:val="00146F44"/>
    <w:rsid w:val="0014738E"/>
    <w:rsid w:val="001476D2"/>
    <w:rsid w:val="001476E8"/>
    <w:rsid w:val="0014774F"/>
    <w:rsid w:val="001478A7"/>
    <w:rsid w:val="00150273"/>
    <w:rsid w:val="0015060B"/>
    <w:rsid w:val="001508F8"/>
    <w:rsid w:val="0015162A"/>
    <w:rsid w:val="00151AD7"/>
    <w:rsid w:val="00151CA8"/>
    <w:rsid w:val="001520E7"/>
    <w:rsid w:val="001525FB"/>
    <w:rsid w:val="00152601"/>
    <w:rsid w:val="0015288D"/>
    <w:rsid w:val="00152942"/>
    <w:rsid w:val="00152E00"/>
    <w:rsid w:val="00152E38"/>
    <w:rsid w:val="0015357F"/>
    <w:rsid w:val="00153A70"/>
    <w:rsid w:val="00153B37"/>
    <w:rsid w:val="00153B4E"/>
    <w:rsid w:val="00153B52"/>
    <w:rsid w:val="00153B92"/>
    <w:rsid w:val="00153E26"/>
    <w:rsid w:val="00153FFB"/>
    <w:rsid w:val="00154105"/>
    <w:rsid w:val="001544E3"/>
    <w:rsid w:val="0015451C"/>
    <w:rsid w:val="001545E7"/>
    <w:rsid w:val="00154776"/>
    <w:rsid w:val="001547A1"/>
    <w:rsid w:val="00154D62"/>
    <w:rsid w:val="00154EB7"/>
    <w:rsid w:val="00154F2F"/>
    <w:rsid w:val="001550B0"/>
    <w:rsid w:val="00155479"/>
    <w:rsid w:val="00155582"/>
    <w:rsid w:val="001557BD"/>
    <w:rsid w:val="00155971"/>
    <w:rsid w:val="00155A8A"/>
    <w:rsid w:val="00155D02"/>
    <w:rsid w:val="00155D10"/>
    <w:rsid w:val="0015615A"/>
    <w:rsid w:val="00156307"/>
    <w:rsid w:val="00156719"/>
    <w:rsid w:val="001569A1"/>
    <w:rsid w:val="00156A84"/>
    <w:rsid w:val="00156C5A"/>
    <w:rsid w:val="00156D01"/>
    <w:rsid w:val="001572A8"/>
    <w:rsid w:val="001573FD"/>
    <w:rsid w:val="00157412"/>
    <w:rsid w:val="00157621"/>
    <w:rsid w:val="00157C97"/>
    <w:rsid w:val="00160128"/>
    <w:rsid w:val="001602BD"/>
    <w:rsid w:val="0016031D"/>
    <w:rsid w:val="00160769"/>
    <w:rsid w:val="001608CB"/>
    <w:rsid w:val="00160A32"/>
    <w:rsid w:val="00161720"/>
    <w:rsid w:val="0016178C"/>
    <w:rsid w:val="00161AC9"/>
    <w:rsid w:val="00161BDE"/>
    <w:rsid w:val="00161C6E"/>
    <w:rsid w:val="00162451"/>
    <w:rsid w:val="001628F2"/>
    <w:rsid w:val="00162E95"/>
    <w:rsid w:val="00162FFC"/>
    <w:rsid w:val="001634A2"/>
    <w:rsid w:val="001639BA"/>
    <w:rsid w:val="00163FB1"/>
    <w:rsid w:val="00164529"/>
    <w:rsid w:val="00164BF3"/>
    <w:rsid w:val="00164FA7"/>
    <w:rsid w:val="0016501A"/>
    <w:rsid w:val="001650C9"/>
    <w:rsid w:val="0016556C"/>
    <w:rsid w:val="001657B2"/>
    <w:rsid w:val="00165A2C"/>
    <w:rsid w:val="00165AFD"/>
    <w:rsid w:val="00165C2D"/>
    <w:rsid w:val="00165CD4"/>
    <w:rsid w:val="00166027"/>
    <w:rsid w:val="001662EE"/>
    <w:rsid w:val="0016760F"/>
    <w:rsid w:val="00167728"/>
    <w:rsid w:val="00167EB5"/>
    <w:rsid w:val="00170371"/>
    <w:rsid w:val="00170380"/>
    <w:rsid w:val="00170451"/>
    <w:rsid w:val="0017045E"/>
    <w:rsid w:val="0017047A"/>
    <w:rsid w:val="001704F4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659"/>
    <w:rsid w:val="00173786"/>
    <w:rsid w:val="00173D47"/>
    <w:rsid w:val="00174060"/>
    <w:rsid w:val="00174161"/>
    <w:rsid w:val="0017439B"/>
    <w:rsid w:val="00174842"/>
    <w:rsid w:val="00174AAC"/>
    <w:rsid w:val="00174BF5"/>
    <w:rsid w:val="001751A8"/>
    <w:rsid w:val="00175590"/>
    <w:rsid w:val="001757CF"/>
    <w:rsid w:val="001758A5"/>
    <w:rsid w:val="00175E89"/>
    <w:rsid w:val="00175F1A"/>
    <w:rsid w:val="001768D4"/>
    <w:rsid w:val="00176C9D"/>
    <w:rsid w:val="0017765D"/>
    <w:rsid w:val="00177B2E"/>
    <w:rsid w:val="00177EE2"/>
    <w:rsid w:val="001804E5"/>
    <w:rsid w:val="0018075B"/>
    <w:rsid w:val="00180DB8"/>
    <w:rsid w:val="0018127B"/>
    <w:rsid w:val="00181638"/>
    <w:rsid w:val="001816E8"/>
    <w:rsid w:val="001818DA"/>
    <w:rsid w:val="00181B8C"/>
    <w:rsid w:val="00181D49"/>
    <w:rsid w:val="001821FB"/>
    <w:rsid w:val="00182234"/>
    <w:rsid w:val="001826FA"/>
    <w:rsid w:val="001826FB"/>
    <w:rsid w:val="00182D71"/>
    <w:rsid w:val="00183341"/>
    <w:rsid w:val="001835BA"/>
    <w:rsid w:val="00183A4D"/>
    <w:rsid w:val="00183E7A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9C2"/>
    <w:rsid w:val="00185FDB"/>
    <w:rsid w:val="001865C5"/>
    <w:rsid w:val="0018681D"/>
    <w:rsid w:val="00186AC3"/>
    <w:rsid w:val="00186E89"/>
    <w:rsid w:val="00187057"/>
    <w:rsid w:val="00187423"/>
    <w:rsid w:val="001879C1"/>
    <w:rsid w:val="00187C92"/>
    <w:rsid w:val="00187CAC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1564"/>
    <w:rsid w:val="00191940"/>
    <w:rsid w:val="0019198D"/>
    <w:rsid w:val="00191B7A"/>
    <w:rsid w:val="001921AD"/>
    <w:rsid w:val="001921AF"/>
    <w:rsid w:val="00192F3E"/>
    <w:rsid w:val="00193035"/>
    <w:rsid w:val="00193725"/>
    <w:rsid w:val="00193BFA"/>
    <w:rsid w:val="0019403B"/>
    <w:rsid w:val="001940EA"/>
    <w:rsid w:val="00194531"/>
    <w:rsid w:val="001949BC"/>
    <w:rsid w:val="00194D35"/>
    <w:rsid w:val="00194D7B"/>
    <w:rsid w:val="00194DD2"/>
    <w:rsid w:val="00195149"/>
    <w:rsid w:val="00195304"/>
    <w:rsid w:val="00195345"/>
    <w:rsid w:val="00195516"/>
    <w:rsid w:val="00195AD7"/>
    <w:rsid w:val="00195B1F"/>
    <w:rsid w:val="00195DC1"/>
    <w:rsid w:val="00196228"/>
    <w:rsid w:val="0019626A"/>
    <w:rsid w:val="001964A9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3281"/>
    <w:rsid w:val="001A35BC"/>
    <w:rsid w:val="001A428E"/>
    <w:rsid w:val="001A442F"/>
    <w:rsid w:val="001A4825"/>
    <w:rsid w:val="001A485D"/>
    <w:rsid w:val="001A4A19"/>
    <w:rsid w:val="001A4E3A"/>
    <w:rsid w:val="001A5ABA"/>
    <w:rsid w:val="001A5CAA"/>
    <w:rsid w:val="001A5E35"/>
    <w:rsid w:val="001A65B3"/>
    <w:rsid w:val="001A6BB5"/>
    <w:rsid w:val="001A727B"/>
    <w:rsid w:val="001A72D9"/>
    <w:rsid w:val="001A74B6"/>
    <w:rsid w:val="001A76CF"/>
    <w:rsid w:val="001A77F0"/>
    <w:rsid w:val="001A7A47"/>
    <w:rsid w:val="001A7C47"/>
    <w:rsid w:val="001B00BF"/>
    <w:rsid w:val="001B025A"/>
    <w:rsid w:val="001B0394"/>
    <w:rsid w:val="001B087C"/>
    <w:rsid w:val="001B0CF7"/>
    <w:rsid w:val="001B0E6A"/>
    <w:rsid w:val="001B0F87"/>
    <w:rsid w:val="001B127F"/>
    <w:rsid w:val="001B1480"/>
    <w:rsid w:val="001B15BE"/>
    <w:rsid w:val="001B1625"/>
    <w:rsid w:val="001B1B48"/>
    <w:rsid w:val="001B1BE6"/>
    <w:rsid w:val="001B1D5B"/>
    <w:rsid w:val="001B1EFC"/>
    <w:rsid w:val="001B24DE"/>
    <w:rsid w:val="001B27CE"/>
    <w:rsid w:val="001B2865"/>
    <w:rsid w:val="001B28B1"/>
    <w:rsid w:val="001B2937"/>
    <w:rsid w:val="001B2CD4"/>
    <w:rsid w:val="001B33F9"/>
    <w:rsid w:val="001B375C"/>
    <w:rsid w:val="001B37F6"/>
    <w:rsid w:val="001B4233"/>
    <w:rsid w:val="001B425F"/>
    <w:rsid w:val="001B49E6"/>
    <w:rsid w:val="001B4F5D"/>
    <w:rsid w:val="001B4F5E"/>
    <w:rsid w:val="001B514E"/>
    <w:rsid w:val="001B53FA"/>
    <w:rsid w:val="001B5774"/>
    <w:rsid w:val="001B5928"/>
    <w:rsid w:val="001B5F0C"/>
    <w:rsid w:val="001B5FAE"/>
    <w:rsid w:val="001B662B"/>
    <w:rsid w:val="001B6A47"/>
    <w:rsid w:val="001B6C03"/>
    <w:rsid w:val="001B6D32"/>
    <w:rsid w:val="001B6DC0"/>
    <w:rsid w:val="001B6E98"/>
    <w:rsid w:val="001B71ED"/>
    <w:rsid w:val="001B7369"/>
    <w:rsid w:val="001B749F"/>
    <w:rsid w:val="001B764C"/>
    <w:rsid w:val="001B764F"/>
    <w:rsid w:val="001B7900"/>
    <w:rsid w:val="001B7B73"/>
    <w:rsid w:val="001B7DBC"/>
    <w:rsid w:val="001B7E1F"/>
    <w:rsid w:val="001C036A"/>
    <w:rsid w:val="001C069E"/>
    <w:rsid w:val="001C080C"/>
    <w:rsid w:val="001C084F"/>
    <w:rsid w:val="001C0A5F"/>
    <w:rsid w:val="001C0CE9"/>
    <w:rsid w:val="001C1415"/>
    <w:rsid w:val="001C1823"/>
    <w:rsid w:val="001C1A36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7A"/>
    <w:rsid w:val="001C368F"/>
    <w:rsid w:val="001C3B09"/>
    <w:rsid w:val="001C3C91"/>
    <w:rsid w:val="001C3E93"/>
    <w:rsid w:val="001C41AB"/>
    <w:rsid w:val="001C4325"/>
    <w:rsid w:val="001C45FD"/>
    <w:rsid w:val="001C4805"/>
    <w:rsid w:val="001C492B"/>
    <w:rsid w:val="001C4995"/>
    <w:rsid w:val="001C4A99"/>
    <w:rsid w:val="001C50F2"/>
    <w:rsid w:val="001C5927"/>
    <w:rsid w:val="001C5939"/>
    <w:rsid w:val="001C615F"/>
    <w:rsid w:val="001C619F"/>
    <w:rsid w:val="001C65F2"/>
    <w:rsid w:val="001C6956"/>
    <w:rsid w:val="001C6A84"/>
    <w:rsid w:val="001C6B2D"/>
    <w:rsid w:val="001C6D27"/>
    <w:rsid w:val="001C6D57"/>
    <w:rsid w:val="001C7210"/>
    <w:rsid w:val="001C7218"/>
    <w:rsid w:val="001C74C6"/>
    <w:rsid w:val="001D004C"/>
    <w:rsid w:val="001D0217"/>
    <w:rsid w:val="001D0DFC"/>
    <w:rsid w:val="001D0EFA"/>
    <w:rsid w:val="001D0F58"/>
    <w:rsid w:val="001D0FFF"/>
    <w:rsid w:val="001D13A9"/>
    <w:rsid w:val="001D1638"/>
    <w:rsid w:val="001D174E"/>
    <w:rsid w:val="001D17BF"/>
    <w:rsid w:val="001D1889"/>
    <w:rsid w:val="001D1E49"/>
    <w:rsid w:val="001D2824"/>
    <w:rsid w:val="001D2C80"/>
    <w:rsid w:val="001D2FEC"/>
    <w:rsid w:val="001D38AB"/>
    <w:rsid w:val="001D3DA4"/>
    <w:rsid w:val="001D3DFA"/>
    <w:rsid w:val="001D4174"/>
    <w:rsid w:val="001D47B2"/>
    <w:rsid w:val="001D522E"/>
    <w:rsid w:val="001D5645"/>
    <w:rsid w:val="001D5D99"/>
    <w:rsid w:val="001D65E4"/>
    <w:rsid w:val="001D6F41"/>
    <w:rsid w:val="001D73E2"/>
    <w:rsid w:val="001D792D"/>
    <w:rsid w:val="001D7DA1"/>
    <w:rsid w:val="001E05B0"/>
    <w:rsid w:val="001E0976"/>
    <w:rsid w:val="001E0CE4"/>
    <w:rsid w:val="001E152F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181"/>
    <w:rsid w:val="001E45B6"/>
    <w:rsid w:val="001E45BD"/>
    <w:rsid w:val="001E4733"/>
    <w:rsid w:val="001E4992"/>
    <w:rsid w:val="001E4FB5"/>
    <w:rsid w:val="001E5203"/>
    <w:rsid w:val="001E528E"/>
    <w:rsid w:val="001E5659"/>
    <w:rsid w:val="001E56F2"/>
    <w:rsid w:val="001E6380"/>
    <w:rsid w:val="001E656B"/>
    <w:rsid w:val="001E6CDC"/>
    <w:rsid w:val="001E6F38"/>
    <w:rsid w:val="001E7058"/>
    <w:rsid w:val="001E7168"/>
    <w:rsid w:val="001E7747"/>
    <w:rsid w:val="001E7A88"/>
    <w:rsid w:val="001E7EF8"/>
    <w:rsid w:val="001F045F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2F4"/>
    <w:rsid w:val="001F2343"/>
    <w:rsid w:val="001F248C"/>
    <w:rsid w:val="001F2870"/>
    <w:rsid w:val="001F2E68"/>
    <w:rsid w:val="001F2E8C"/>
    <w:rsid w:val="001F2ECD"/>
    <w:rsid w:val="001F2F98"/>
    <w:rsid w:val="001F3A53"/>
    <w:rsid w:val="001F3CD1"/>
    <w:rsid w:val="001F3D49"/>
    <w:rsid w:val="001F45AD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627"/>
    <w:rsid w:val="001F7AB2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4D4"/>
    <w:rsid w:val="00202B12"/>
    <w:rsid w:val="00202E26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5021"/>
    <w:rsid w:val="0020518E"/>
    <w:rsid w:val="0020590F"/>
    <w:rsid w:val="002061BD"/>
    <w:rsid w:val="00206210"/>
    <w:rsid w:val="002062AA"/>
    <w:rsid w:val="0020690E"/>
    <w:rsid w:val="0020693D"/>
    <w:rsid w:val="00206CB0"/>
    <w:rsid w:val="00206DEC"/>
    <w:rsid w:val="00207168"/>
    <w:rsid w:val="00207395"/>
    <w:rsid w:val="00207454"/>
    <w:rsid w:val="0020745F"/>
    <w:rsid w:val="002076C9"/>
    <w:rsid w:val="00207AB7"/>
    <w:rsid w:val="00207B09"/>
    <w:rsid w:val="00207C56"/>
    <w:rsid w:val="002102C4"/>
    <w:rsid w:val="00210987"/>
    <w:rsid w:val="00210A44"/>
    <w:rsid w:val="00211165"/>
    <w:rsid w:val="0021139F"/>
    <w:rsid w:val="002115C2"/>
    <w:rsid w:val="002115CB"/>
    <w:rsid w:val="002115E0"/>
    <w:rsid w:val="002117DD"/>
    <w:rsid w:val="00211F8C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B6"/>
    <w:rsid w:val="002139F4"/>
    <w:rsid w:val="00213A1E"/>
    <w:rsid w:val="00213B00"/>
    <w:rsid w:val="00213C1F"/>
    <w:rsid w:val="00213D82"/>
    <w:rsid w:val="00214017"/>
    <w:rsid w:val="002140E9"/>
    <w:rsid w:val="00214177"/>
    <w:rsid w:val="002141E8"/>
    <w:rsid w:val="002141F0"/>
    <w:rsid w:val="00214863"/>
    <w:rsid w:val="002148A9"/>
    <w:rsid w:val="00214909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A4D"/>
    <w:rsid w:val="00217ABA"/>
    <w:rsid w:val="00217AC3"/>
    <w:rsid w:val="00217C0A"/>
    <w:rsid w:val="00217E08"/>
    <w:rsid w:val="00217F39"/>
    <w:rsid w:val="0022014A"/>
    <w:rsid w:val="00220478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650"/>
    <w:rsid w:val="002238C4"/>
    <w:rsid w:val="0022392A"/>
    <w:rsid w:val="002239D8"/>
    <w:rsid w:val="00223AEC"/>
    <w:rsid w:val="00223CD5"/>
    <w:rsid w:val="00223DD1"/>
    <w:rsid w:val="00223F8E"/>
    <w:rsid w:val="002241CE"/>
    <w:rsid w:val="002242DF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383"/>
    <w:rsid w:val="00230D25"/>
    <w:rsid w:val="00230F38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F08"/>
    <w:rsid w:val="00234014"/>
    <w:rsid w:val="0023412E"/>
    <w:rsid w:val="00234B12"/>
    <w:rsid w:val="0023559E"/>
    <w:rsid w:val="002359D4"/>
    <w:rsid w:val="00235D13"/>
    <w:rsid w:val="00235E48"/>
    <w:rsid w:val="00236096"/>
    <w:rsid w:val="0023687A"/>
    <w:rsid w:val="0023694E"/>
    <w:rsid w:val="00236EFF"/>
    <w:rsid w:val="00236F74"/>
    <w:rsid w:val="00237122"/>
    <w:rsid w:val="00237317"/>
    <w:rsid w:val="00237580"/>
    <w:rsid w:val="00237DA6"/>
    <w:rsid w:val="00237EF0"/>
    <w:rsid w:val="002402EF"/>
    <w:rsid w:val="002403EE"/>
    <w:rsid w:val="00240B99"/>
    <w:rsid w:val="00240BD4"/>
    <w:rsid w:val="00240E83"/>
    <w:rsid w:val="00240FB9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2E1"/>
    <w:rsid w:val="00242375"/>
    <w:rsid w:val="002423E1"/>
    <w:rsid w:val="002424EE"/>
    <w:rsid w:val="0024255F"/>
    <w:rsid w:val="002425E4"/>
    <w:rsid w:val="00242804"/>
    <w:rsid w:val="00242AF0"/>
    <w:rsid w:val="00242C6C"/>
    <w:rsid w:val="00243234"/>
    <w:rsid w:val="0024351C"/>
    <w:rsid w:val="00243648"/>
    <w:rsid w:val="0024399A"/>
    <w:rsid w:val="00243C61"/>
    <w:rsid w:val="002442ED"/>
    <w:rsid w:val="002443B7"/>
    <w:rsid w:val="00244601"/>
    <w:rsid w:val="002447E4"/>
    <w:rsid w:val="00244A6D"/>
    <w:rsid w:val="00244B90"/>
    <w:rsid w:val="00245271"/>
    <w:rsid w:val="00245379"/>
    <w:rsid w:val="00245AA3"/>
    <w:rsid w:val="00246001"/>
    <w:rsid w:val="0024655A"/>
    <w:rsid w:val="00246926"/>
    <w:rsid w:val="002469A7"/>
    <w:rsid w:val="00246C27"/>
    <w:rsid w:val="00246C64"/>
    <w:rsid w:val="00246D80"/>
    <w:rsid w:val="0024704D"/>
    <w:rsid w:val="002470E8"/>
    <w:rsid w:val="00247D36"/>
    <w:rsid w:val="00247E7D"/>
    <w:rsid w:val="00247EE4"/>
    <w:rsid w:val="00250290"/>
    <w:rsid w:val="00250423"/>
    <w:rsid w:val="00250A7F"/>
    <w:rsid w:val="00250B66"/>
    <w:rsid w:val="0025105F"/>
    <w:rsid w:val="0025142D"/>
    <w:rsid w:val="0025164D"/>
    <w:rsid w:val="00251738"/>
    <w:rsid w:val="00251BB8"/>
    <w:rsid w:val="00251BEC"/>
    <w:rsid w:val="00251F58"/>
    <w:rsid w:val="00252647"/>
    <w:rsid w:val="00252A5D"/>
    <w:rsid w:val="00252B10"/>
    <w:rsid w:val="00252B4F"/>
    <w:rsid w:val="00252FFE"/>
    <w:rsid w:val="00253264"/>
    <w:rsid w:val="0025326E"/>
    <w:rsid w:val="0025386D"/>
    <w:rsid w:val="002538E4"/>
    <w:rsid w:val="002539C6"/>
    <w:rsid w:val="00253ECD"/>
    <w:rsid w:val="0025422D"/>
    <w:rsid w:val="00254279"/>
    <w:rsid w:val="002543A0"/>
    <w:rsid w:val="00254490"/>
    <w:rsid w:val="002544AB"/>
    <w:rsid w:val="00254E70"/>
    <w:rsid w:val="00254FD9"/>
    <w:rsid w:val="00255041"/>
    <w:rsid w:val="00255332"/>
    <w:rsid w:val="00255666"/>
    <w:rsid w:val="0025598B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5A"/>
    <w:rsid w:val="002600EF"/>
    <w:rsid w:val="002603B1"/>
    <w:rsid w:val="002606BD"/>
    <w:rsid w:val="0026085C"/>
    <w:rsid w:val="002608C3"/>
    <w:rsid w:val="00260911"/>
    <w:rsid w:val="0026092F"/>
    <w:rsid w:val="00260CA0"/>
    <w:rsid w:val="00260F18"/>
    <w:rsid w:val="00261074"/>
    <w:rsid w:val="00261E9B"/>
    <w:rsid w:val="00262497"/>
    <w:rsid w:val="0026256A"/>
    <w:rsid w:val="002626C0"/>
    <w:rsid w:val="00262ADE"/>
    <w:rsid w:val="00262AFD"/>
    <w:rsid w:val="00263041"/>
    <w:rsid w:val="00263341"/>
    <w:rsid w:val="00263417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7FA"/>
    <w:rsid w:val="0026595F"/>
    <w:rsid w:val="00265B98"/>
    <w:rsid w:val="00265F36"/>
    <w:rsid w:val="00265F65"/>
    <w:rsid w:val="002662D6"/>
    <w:rsid w:val="00266557"/>
    <w:rsid w:val="002665F4"/>
    <w:rsid w:val="00266610"/>
    <w:rsid w:val="0026680E"/>
    <w:rsid w:val="00266CF3"/>
    <w:rsid w:val="00267877"/>
    <w:rsid w:val="00267B76"/>
    <w:rsid w:val="002700DB"/>
    <w:rsid w:val="002701B3"/>
    <w:rsid w:val="00270429"/>
    <w:rsid w:val="0027073F"/>
    <w:rsid w:val="00270B19"/>
    <w:rsid w:val="00270C49"/>
    <w:rsid w:val="00270E9F"/>
    <w:rsid w:val="00270F60"/>
    <w:rsid w:val="0027107E"/>
    <w:rsid w:val="00271216"/>
    <w:rsid w:val="002714EC"/>
    <w:rsid w:val="00272031"/>
    <w:rsid w:val="0027215C"/>
    <w:rsid w:val="0027221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B49"/>
    <w:rsid w:val="002759A8"/>
    <w:rsid w:val="00275B69"/>
    <w:rsid w:val="00275D10"/>
    <w:rsid w:val="00275E19"/>
    <w:rsid w:val="0027604B"/>
    <w:rsid w:val="0027615D"/>
    <w:rsid w:val="00276171"/>
    <w:rsid w:val="00276423"/>
    <w:rsid w:val="002769CF"/>
    <w:rsid w:val="00276F0F"/>
    <w:rsid w:val="0027703D"/>
    <w:rsid w:val="0027724F"/>
    <w:rsid w:val="00277369"/>
    <w:rsid w:val="002773C2"/>
    <w:rsid w:val="0027745D"/>
    <w:rsid w:val="002775DC"/>
    <w:rsid w:val="0028029D"/>
    <w:rsid w:val="002803F6"/>
    <w:rsid w:val="0028075C"/>
    <w:rsid w:val="002807E8"/>
    <w:rsid w:val="00280B2C"/>
    <w:rsid w:val="00280FFC"/>
    <w:rsid w:val="002811B8"/>
    <w:rsid w:val="00282600"/>
    <w:rsid w:val="002826FE"/>
    <w:rsid w:val="00282AE8"/>
    <w:rsid w:val="00283130"/>
    <w:rsid w:val="00283275"/>
    <w:rsid w:val="0028327B"/>
    <w:rsid w:val="0028337F"/>
    <w:rsid w:val="002835F6"/>
    <w:rsid w:val="002838F0"/>
    <w:rsid w:val="00284E05"/>
    <w:rsid w:val="00284FE0"/>
    <w:rsid w:val="002853AE"/>
    <w:rsid w:val="00285442"/>
    <w:rsid w:val="0028559F"/>
    <w:rsid w:val="002858DA"/>
    <w:rsid w:val="00285AF5"/>
    <w:rsid w:val="00285B4F"/>
    <w:rsid w:val="002865F4"/>
    <w:rsid w:val="00286617"/>
    <w:rsid w:val="00286671"/>
    <w:rsid w:val="00287416"/>
    <w:rsid w:val="0028799B"/>
    <w:rsid w:val="00287BD2"/>
    <w:rsid w:val="00287FD5"/>
    <w:rsid w:val="002900A6"/>
    <w:rsid w:val="002900E7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49B"/>
    <w:rsid w:val="002925F7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6E6"/>
    <w:rsid w:val="0029489D"/>
    <w:rsid w:val="00294959"/>
    <w:rsid w:val="00294C8E"/>
    <w:rsid w:val="00294D99"/>
    <w:rsid w:val="00294F97"/>
    <w:rsid w:val="0029537C"/>
    <w:rsid w:val="0029563C"/>
    <w:rsid w:val="002956A4"/>
    <w:rsid w:val="002956D5"/>
    <w:rsid w:val="00295FF9"/>
    <w:rsid w:val="00296054"/>
    <w:rsid w:val="0029640F"/>
    <w:rsid w:val="0029672F"/>
    <w:rsid w:val="002968DE"/>
    <w:rsid w:val="00296A92"/>
    <w:rsid w:val="00296D5F"/>
    <w:rsid w:val="00297234"/>
    <w:rsid w:val="002972A7"/>
    <w:rsid w:val="002975B1"/>
    <w:rsid w:val="00297AF9"/>
    <w:rsid w:val="00297BE8"/>
    <w:rsid w:val="00297C29"/>
    <w:rsid w:val="00297D6B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539"/>
    <w:rsid w:val="002A1922"/>
    <w:rsid w:val="002A1A62"/>
    <w:rsid w:val="002A1F87"/>
    <w:rsid w:val="002A27D5"/>
    <w:rsid w:val="002A28E1"/>
    <w:rsid w:val="002A2D02"/>
    <w:rsid w:val="002A2D24"/>
    <w:rsid w:val="002A2DBB"/>
    <w:rsid w:val="002A370B"/>
    <w:rsid w:val="002A37CB"/>
    <w:rsid w:val="002A3DA2"/>
    <w:rsid w:val="002A4057"/>
    <w:rsid w:val="002A443C"/>
    <w:rsid w:val="002A4469"/>
    <w:rsid w:val="002A447F"/>
    <w:rsid w:val="002A495F"/>
    <w:rsid w:val="002A4B3E"/>
    <w:rsid w:val="002A4C02"/>
    <w:rsid w:val="002A5647"/>
    <w:rsid w:val="002A6302"/>
    <w:rsid w:val="002A644B"/>
    <w:rsid w:val="002A689B"/>
    <w:rsid w:val="002A6908"/>
    <w:rsid w:val="002A6930"/>
    <w:rsid w:val="002A6B9A"/>
    <w:rsid w:val="002A6C0B"/>
    <w:rsid w:val="002A6DD9"/>
    <w:rsid w:val="002A7581"/>
    <w:rsid w:val="002A7603"/>
    <w:rsid w:val="002A78B6"/>
    <w:rsid w:val="002A7BA5"/>
    <w:rsid w:val="002A7C43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71"/>
    <w:rsid w:val="002B42FB"/>
    <w:rsid w:val="002B4F5D"/>
    <w:rsid w:val="002B5240"/>
    <w:rsid w:val="002B55C6"/>
    <w:rsid w:val="002B5715"/>
    <w:rsid w:val="002B57A1"/>
    <w:rsid w:val="002B5B13"/>
    <w:rsid w:val="002B5B7D"/>
    <w:rsid w:val="002B5B9A"/>
    <w:rsid w:val="002B5BD7"/>
    <w:rsid w:val="002B5DA6"/>
    <w:rsid w:val="002B5E59"/>
    <w:rsid w:val="002B6159"/>
    <w:rsid w:val="002B61BE"/>
    <w:rsid w:val="002B6408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C0387"/>
    <w:rsid w:val="002C03D9"/>
    <w:rsid w:val="002C0607"/>
    <w:rsid w:val="002C08A2"/>
    <w:rsid w:val="002C0E74"/>
    <w:rsid w:val="002C0EED"/>
    <w:rsid w:val="002C155B"/>
    <w:rsid w:val="002C17F3"/>
    <w:rsid w:val="002C22BA"/>
    <w:rsid w:val="002C23D0"/>
    <w:rsid w:val="002C25B7"/>
    <w:rsid w:val="002C25C9"/>
    <w:rsid w:val="002C26CC"/>
    <w:rsid w:val="002C284C"/>
    <w:rsid w:val="002C2921"/>
    <w:rsid w:val="002C2954"/>
    <w:rsid w:val="002C29F6"/>
    <w:rsid w:val="002C36F6"/>
    <w:rsid w:val="002C3852"/>
    <w:rsid w:val="002C3C07"/>
    <w:rsid w:val="002C4417"/>
    <w:rsid w:val="002C461D"/>
    <w:rsid w:val="002C49EC"/>
    <w:rsid w:val="002C4AF6"/>
    <w:rsid w:val="002C519B"/>
    <w:rsid w:val="002C5359"/>
    <w:rsid w:val="002C57C6"/>
    <w:rsid w:val="002C583E"/>
    <w:rsid w:val="002C60A7"/>
    <w:rsid w:val="002C681D"/>
    <w:rsid w:val="002C6A9B"/>
    <w:rsid w:val="002C7217"/>
    <w:rsid w:val="002C7739"/>
    <w:rsid w:val="002C7E28"/>
    <w:rsid w:val="002D0113"/>
    <w:rsid w:val="002D01F5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AEB"/>
    <w:rsid w:val="002D1C3F"/>
    <w:rsid w:val="002D27BD"/>
    <w:rsid w:val="002D2979"/>
    <w:rsid w:val="002D304C"/>
    <w:rsid w:val="002D3165"/>
    <w:rsid w:val="002D369B"/>
    <w:rsid w:val="002D3C25"/>
    <w:rsid w:val="002D456F"/>
    <w:rsid w:val="002D45A1"/>
    <w:rsid w:val="002D4A98"/>
    <w:rsid w:val="002D4F70"/>
    <w:rsid w:val="002D528A"/>
    <w:rsid w:val="002D53F4"/>
    <w:rsid w:val="002D54CF"/>
    <w:rsid w:val="002D55E7"/>
    <w:rsid w:val="002D5678"/>
    <w:rsid w:val="002D56BF"/>
    <w:rsid w:val="002D5BE0"/>
    <w:rsid w:val="002D5FF4"/>
    <w:rsid w:val="002D60EF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7BA"/>
    <w:rsid w:val="002E2079"/>
    <w:rsid w:val="002E22BF"/>
    <w:rsid w:val="002E276A"/>
    <w:rsid w:val="002E2783"/>
    <w:rsid w:val="002E2973"/>
    <w:rsid w:val="002E29E9"/>
    <w:rsid w:val="002E2AD3"/>
    <w:rsid w:val="002E2B73"/>
    <w:rsid w:val="002E2B9C"/>
    <w:rsid w:val="002E2C49"/>
    <w:rsid w:val="002E33D1"/>
    <w:rsid w:val="002E3B80"/>
    <w:rsid w:val="002E3C03"/>
    <w:rsid w:val="002E3C5F"/>
    <w:rsid w:val="002E3FC1"/>
    <w:rsid w:val="002E4442"/>
    <w:rsid w:val="002E4A9D"/>
    <w:rsid w:val="002E4C88"/>
    <w:rsid w:val="002E4D02"/>
    <w:rsid w:val="002E50A6"/>
    <w:rsid w:val="002E5D6C"/>
    <w:rsid w:val="002E5E04"/>
    <w:rsid w:val="002E5E86"/>
    <w:rsid w:val="002E6263"/>
    <w:rsid w:val="002E654A"/>
    <w:rsid w:val="002E6591"/>
    <w:rsid w:val="002E6904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E7EA6"/>
    <w:rsid w:val="002F03D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256A"/>
    <w:rsid w:val="002F33BD"/>
    <w:rsid w:val="002F373D"/>
    <w:rsid w:val="002F3956"/>
    <w:rsid w:val="002F3F31"/>
    <w:rsid w:val="002F4668"/>
    <w:rsid w:val="002F48A4"/>
    <w:rsid w:val="002F4B48"/>
    <w:rsid w:val="002F4C49"/>
    <w:rsid w:val="002F4D1B"/>
    <w:rsid w:val="002F516A"/>
    <w:rsid w:val="002F5220"/>
    <w:rsid w:val="002F54D6"/>
    <w:rsid w:val="002F573C"/>
    <w:rsid w:val="002F5E95"/>
    <w:rsid w:val="002F6148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8A1"/>
    <w:rsid w:val="002F7AD5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205F"/>
    <w:rsid w:val="0030209C"/>
    <w:rsid w:val="00302130"/>
    <w:rsid w:val="003021AC"/>
    <w:rsid w:val="0030230B"/>
    <w:rsid w:val="00302E85"/>
    <w:rsid w:val="00302EE6"/>
    <w:rsid w:val="00303409"/>
    <w:rsid w:val="003034E8"/>
    <w:rsid w:val="003035D9"/>
    <w:rsid w:val="003036EF"/>
    <w:rsid w:val="00303D44"/>
    <w:rsid w:val="00303DFD"/>
    <w:rsid w:val="0030490B"/>
    <w:rsid w:val="00304997"/>
    <w:rsid w:val="00304D2A"/>
    <w:rsid w:val="00304D39"/>
    <w:rsid w:val="00305255"/>
    <w:rsid w:val="003054DE"/>
    <w:rsid w:val="003055F1"/>
    <w:rsid w:val="00305951"/>
    <w:rsid w:val="00305B63"/>
    <w:rsid w:val="00305CA7"/>
    <w:rsid w:val="0030636F"/>
    <w:rsid w:val="00306676"/>
    <w:rsid w:val="0030698E"/>
    <w:rsid w:val="00306DA0"/>
    <w:rsid w:val="00307352"/>
    <w:rsid w:val="003075E8"/>
    <w:rsid w:val="00307BC3"/>
    <w:rsid w:val="00307C65"/>
    <w:rsid w:val="00307F22"/>
    <w:rsid w:val="00310177"/>
    <w:rsid w:val="0031089B"/>
    <w:rsid w:val="00310B22"/>
    <w:rsid w:val="00310BAA"/>
    <w:rsid w:val="00310C8F"/>
    <w:rsid w:val="00310CC6"/>
    <w:rsid w:val="0031116E"/>
    <w:rsid w:val="0031155B"/>
    <w:rsid w:val="00311948"/>
    <w:rsid w:val="00311F22"/>
    <w:rsid w:val="00312238"/>
    <w:rsid w:val="003125CC"/>
    <w:rsid w:val="00312CDE"/>
    <w:rsid w:val="00312D54"/>
    <w:rsid w:val="00313335"/>
    <w:rsid w:val="003133F9"/>
    <w:rsid w:val="0031343C"/>
    <w:rsid w:val="0031346D"/>
    <w:rsid w:val="003134B6"/>
    <w:rsid w:val="00313761"/>
    <w:rsid w:val="003137A6"/>
    <w:rsid w:val="0031399E"/>
    <w:rsid w:val="00313A04"/>
    <w:rsid w:val="00313B2C"/>
    <w:rsid w:val="00314048"/>
    <w:rsid w:val="00314060"/>
    <w:rsid w:val="00314088"/>
    <w:rsid w:val="003140CB"/>
    <w:rsid w:val="003147B4"/>
    <w:rsid w:val="00314A06"/>
    <w:rsid w:val="00314B8A"/>
    <w:rsid w:val="0031573A"/>
    <w:rsid w:val="003161E3"/>
    <w:rsid w:val="003166A7"/>
    <w:rsid w:val="003166CD"/>
    <w:rsid w:val="0031699E"/>
    <w:rsid w:val="00316A40"/>
    <w:rsid w:val="00316DC3"/>
    <w:rsid w:val="003177CF"/>
    <w:rsid w:val="00317C3A"/>
    <w:rsid w:val="00317D07"/>
    <w:rsid w:val="00317E7E"/>
    <w:rsid w:val="0032044C"/>
    <w:rsid w:val="00320792"/>
    <w:rsid w:val="0032083B"/>
    <w:rsid w:val="003209F0"/>
    <w:rsid w:val="00321203"/>
    <w:rsid w:val="00321924"/>
    <w:rsid w:val="00322063"/>
    <w:rsid w:val="00322571"/>
    <w:rsid w:val="00322774"/>
    <w:rsid w:val="0032287A"/>
    <w:rsid w:val="003228CC"/>
    <w:rsid w:val="00322CC6"/>
    <w:rsid w:val="003230CE"/>
    <w:rsid w:val="00323185"/>
    <w:rsid w:val="00323554"/>
    <w:rsid w:val="0032361C"/>
    <w:rsid w:val="00323771"/>
    <w:rsid w:val="00324055"/>
    <w:rsid w:val="00324478"/>
    <w:rsid w:val="003245D6"/>
    <w:rsid w:val="00324AC9"/>
    <w:rsid w:val="00324B0E"/>
    <w:rsid w:val="00324C9B"/>
    <w:rsid w:val="0032529C"/>
    <w:rsid w:val="00325C89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30278"/>
    <w:rsid w:val="00330745"/>
    <w:rsid w:val="00330856"/>
    <w:rsid w:val="0033085C"/>
    <w:rsid w:val="00330E9E"/>
    <w:rsid w:val="00331012"/>
    <w:rsid w:val="00331205"/>
    <w:rsid w:val="00331BDC"/>
    <w:rsid w:val="0033276F"/>
    <w:rsid w:val="00332962"/>
    <w:rsid w:val="00332D2E"/>
    <w:rsid w:val="00333482"/>
    <w:rsid w:val="00333CEF"/>
    <w:rsid w:val="00333E34"/>
    <w:rsid w:val="00333F36"/>
    <w:rsid w:val="00334526"/>
    <w:rsid w:val="0033481B"/>
    <w:rsid w:val="00334E00"/>
    <w:rsid w:val="00334F40"/>
    <w:rsid w:val="003353E4"/>
    <w:rsid w:val="00335D0D"/>
    <w:rsid w:val="003363E9"/>
    <w:rsid w:val="003365E6"/>
    <w:rsid w:val="003367A9"/>
    <w:rsid w:val="00336A5E"/>
    <w:rsid w:val="00336AC0"/>
    <w:rsid w:val="003373F4"/>
    <w:rsid w:val="0033781D"/>
    <w:rsid w:val="00337A18"/>
    <w:rsid w:val="00337D25"/>
    <w:rsid w:val="003403DB"/>
    <w:rsid w:val="00340488"/>
    <w:rsid w:val="003405C6"/>
    <w:rsid w:val="00340952"/>
    <w:rsid w:val="00340AD1"/>
    <w:rsid w:val="00340B12"/>
    <w:rsid w:val="00340CDB"/>
    <w:rsid w:val="0034141D"/>
    <w:rsid w:val="003414C0"/>
    <w:rsid w:val="0034156A"/>
    <w:rsid w:val="00341605"/>
    <w:rsid w:val="00341AC9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3655"/>
    <w:rsid w:val="00343BDF"/>
    <w:rsid w:val="00344210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3A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501A3"/>
    <w:rsid w:val="003503BC"/>
    <w:rsid w:val="00350981"/>
    <w:rsid w:val="00350994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6DB"/>
    <w:rsid w:val="0035281F"/>
    <w:rsid w:val="00352EAF"/>
    <w:rsid w:val="003533B9"/>
    <w:rsid w:val="00353649"/>
    <w:rsid w:val="003536CF"/>
    <w:rsid w:val="00353730"/>
    <w:rsid w:val="00353BDC"/>
    <w:rsid w:val="00353DA4"/>
    <w:rsid w:val="00353E4D"/>
    <w:rsid w:val="00353EE4"/>
    <w:rsid w:val="003541A4"/>
    <w:rsid w:val="00354205"/>
    <w:rsid w:val="0035424A"/>
    <w:rsid w:val="00354621"/>
    <w:rsid w:val="003547D7"/>
    <w:rsid w:val="00354899"/>
    <w:rsid w:val="003549F5"/>
    <w:rsid w:val="00354A33"/>
    <w:rsid w:val="00354A36"/>
    <w:rsid w:val="00354FD5"/>
    <w:rsid w:val="00355252"/>
    <w:rsid w:val="00355453"/>
    <w:rsid w:val="0035564A"/>
    <w:rsid w:val="0035585D"/>
    <w:rsid w:val="00355CA1"/>
    <w:rsid w:val="00355CA7"/>
    <w:rsid w:val="00355F44"/>
    <w:rsid w:val="00356539"/>
    <w:rsid w:val="0035679D"/>
    <w:rsid w:val="00357151"/>
    <w:rsid w:val="003571C0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10A2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512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C7A"/>
    <w:rsid w:val="00365C86"/>
    <w:rsid w:val="00365F41"/>
    <w:rsid w:val="00366510"/>
    <w:rsid w:val="00366869"/>
    <w:rsid w:val="00366CF3"/>
    <w:rsid w:val="00366D1D"/>
    <w:rsid w:val="00366F86"/>
    <w:rsid w:val="00367606"/>
    <w:rsid w:val="003676C6"/>
    <w:rsid w:val="0036784A"/>
    <w:rsid w:val="003679C8"/>
    <w:rsid w:val="00367A93"/>
    <w:rsid w:val="00367E0E"/>
    <w:rsid w:val="00367E33"/>
    <w:rsid w:val="00367E9C"/>
    <w:rsid w:val="0037028F"/>
    <w:rsid w:val="003702BE"/>
    <w:rsid w:val="00370549"/>
    <w:rsid w:val="00370CD5"/>
    <w:rsid w:val="00370CE0"/>
    <w:rsid w:val="00371225"/>
    <w:rsid w:val="00371360"/>
    <w:rsid w:val="00371AC8"/>
    <w:rsid w:val="00371BBF"/>
    <w:rsid w:val="00371C96"/>
    <w:rsid w:val="00372198"/>
    <w:rsid w:val="0037226D"/>
    <w:rsid w:val="0037242C"/>
    <w:rsid w:val="0037248A"/>
    <w:rsid w:val="00372A4F"/>
    <w:rsid w:val="00372A7E"/>
    <w:rsid w:val="00372AAC"/>
    <w:rsid w:val="00372EFD"/>
    <w:rsid w:val="00373258"/>
    <w:rsid w:val="00373292"/>
    <w:rsid w:val="0037352F"/>
    <w:rsid w:val="0037354E"/>
    <w:rsid w:val="003735D3"/>
    <w:rsid w:val="00373B0B"/>
    <w:rsid w:val="00373BAD"/>
    <w:rsid w:val="00373ED9"/>
    <w:rsid w:val="00373FEF"/>
    <w:rsid w:val="003743F7"/>
    <w:rsid w:val="0037448C"/>
    <w:rsid w:val="003744FD"/>
    <w:rsid w:val="00374C40"/>
    <w:rsid w:val="00374DCA"/>
    <w:rsid w:val="003752ED"/>
    <w:rsid w:val="00375392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9BF"/>
    <w:rsid w:val="00377CE9"/>
    <w:rsid w:val="00377DDD"/>
    <w:rsid w:val="00377F9E"/>
    <w:rsid w:val="00380100"/>
    <w:rsid w:val="00380491"/>
    <w:rsid w:val="0038051B"/>
    <w:rsid w:val="0038062D"/>
    <w:rsid w:val="00380948"/>
    <w:rsid w:val="003811CA"/>
    <w:rsid w:val="0038139A"/>
    <w:rsid w:val="00382179"/>
    <w:rsid w:val="003821E0"/>
    <w:rsid w:val="00382848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7A0"/>
    <w:rsid w:val="00387E46"/>
    <w:rsid w:val="00387E76"/>
    <w:rsid w:val="00387FBD"/>
    <w:rsid w:val="00390103"/>
    <w:rsid w:val="0039026D"/>
    <w:rsid w:val="00390943"/>
    <w:rsid w:val="0039094B"/>
    <w:rsid w:val="00390979"/>
    <w:rsid w:val="00390FD4"/>
    <w:rsid w:val="003913A6"/>
    <w:rsid w:val="00391515"/>
    <w:rsid w:val="00391821"/>
    <w:rsid w:val="00391A73"/>
    <w:rsid w:val="00391AC0"/>
    <w:rsid w:val="00391B41"/>
    <w:rsid w:val="00391BFB"/>
    <w:rsid w:val="00391CD1"/>
    <w:rsid w:val="00392195"/>
    <w:rsid w:val="003923AC"/>
    <w:rsid w:val="003928DD"/>
    <w:rsid w:val="00392AA4"/>
    <w:rsid w:val="00392AC0"/>
    <w:rsid w:val="00392BAB"/>
    <w:rsid w:val="0039387A"/>
    <w:rsid w:val="00394291"/>
    <w:rsid w:val="0039456C"/>
    <w:rsid w:val="00394C1B"/>
    <w:rsid w:val="00394C4C"/>
    <w:rsid w:val="0039558C"/>
    <w:rsid w:val="003955B1"/>
    <w:rsid w:val="003959D2"/>
    <w:rsid w:val="00395D09"/>
    <w:rsid w:val="00396074"/>
    <w:rsid w:val="00396479"/>
    <w:rsid w:val="003964E8"/>
    <w:rsid w:val="00396930"/>
    <w:rsid w:val="003969E7"/>
    <w:rsid w:val="00396AB9"/>
    <w:rsid w:val="00396DDB"/>
    <w:rsid w:val="003975C2"/>
    <w:rsid w:val="003976EF"/>
    <w:rsid w:val="00397B22"/>
    <w:rsid w:val="003A000F"/>
    <w:rsid w:val="003A00DB"/>
    <w:rsid w:val="003A01DA"/>
    <w:rsid w:val="003A02A1"/>
    <w:rsid w:val="003A09E0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8BE"/>
    <w:rsid w:val="003A1DAF"/>
    <w:rsid w:val="003A1FE0"/>
    <w:rsid w:val="003A20B0"/>
    <w:rsid w:val="003A24BE"/>
    <w:rsid w:val="003A24E7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A81"/>
    <w:rsid w:val="003A4C7C"/>
    <w:rsid w:val="003A4FF8"/>
    <w:rsid w:val="003A52E8"/>
    <w:rsid w:val="003A5627"/>
    <w:rsid w:val="003A5CFF"/>
    <w:rsid w:val="003A61C3"/>
    <w:rsid w:val="003A6754"/>
    <w:rsid w:val="003A699A"/>
    <w:rsid w:val="003A6D53"/>
    <w:rsid w:val="003A6F0C"/>
    <w:rsid w:val="003A74C6"/>
    <w:rsid w:val="003A7A04"/>
    <w:rsid w:val="003A7F51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2364"/>
    <w:rsid w:val="003B314F"/>
    <w:rsid w:val="003B37EC"/>
    <w:rsid w:val="003B3918"/>
    <w:rsid w:val="003B392D"/>
    <w:rsid w:val="003B39F3"/>
    <w:rsid w:val="003B3D33"/>
    <w:rsid w:val="003B3FDB"/>
    <w:rsid w:val="003B5005"/>
    <w:rsid w:val="003B507A"/>
    <w:rsid w:val="003B50D2"/>
    <w:rsid w:val="003B5403"/>
    <w:rsid w:val="003B580C"/>
    <w:rsid w:val="003B6776"/>
    <w:rsid w:val="003B68AE"/>
    <w:rsid w:val="003B68CF"/>
    <w:rsid w:val="003B697C"/>
    <w:rsid w:val="003B6B27"/>
    <w:rsid w:val="003B6DDD"/>
    <w:rsid w:val="003B6E9B"/>
    <w:rsid w:val="003B6FE6"/>
    <w:rsid w:val="003B70C3"/>
    <w:rsid w:val="003B751A"/>
    <w:rsid w:val="003B758D"/>
    <w:rsid w:val="003B78FE"/>
    <w:rsid w:val="003B7C45"/>
    <w:rsid w:val="003B7DB4"/>
    <w:rsid w:val="003C094B"/>
    <w:rsid w:val="003C0B81"/>
    <w:rsid w:val="003C0C88"/>
    <w:rsid w:val="003C1195"/>
    <w:rsid w:val="003C18B0"/>
    <w:rsid w:val="003C19A4"/>
    <w:rsid w:val="003C1B73"/>
    <w:rsid w:val="003C1CC6"/>
    <w:rsid w:val="003C2133"/>
    <w:rsid w:val="003C2172"/>
    <w:rsid w:val="003C25D8"/>
    <w:rsid w:val="003C292D"/>
    <w:rsid w:val="003C2E4B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4325"/>
    <w:rsid w:val="003C4CE9"/>
    <w:rsid w:val="003C5F0F"/>
    <w:rsid w:val="003C5F7F"/>
    <w:rsid w:val="003C617E"/>
    <w:rsid w:val="003C62CC"/>
    <w:rsid w:val="003C675C"/>
    <w:rsid w:val="003C681F"/>
    <w:rsid w:val="003C6B5B"/>
    <w:rsid w:val="003C6D9F"/>
    <w:rsid w:val="003C71E0"/>
    <w:rsid w:val="003C7367"/>
    <w:rsid w:val="003C763B"/>
    <w:rsid w:val="003C78F0"/>
    <w:rsid w:val="003C7FBB"/>
    <w:rsid w:val="003D0799"/>
    <w:rsid w:val="003D08E1"/>
    <w:rsid w:val="003D0BC4"/>
    <w:rsid w:val="003D0C18"/>
    <w:rsid w:val="003D0DA6"/>
    <w:rsid w:val="003D0E54"/>
    <w:rsid w:val="003D128F"/>
    <w:rsid w:val="003D1481"/>
    <w:rsid w:val="003D1AF0"/>
    <w:rsid w:val="003D1BF5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3D46"/>
    <w:rsid w:val="003D42A1"/>
    <w:rsid w:val="003D49F3"/>
    <w:rsid w:val="003D4C0D"/>
    <w:rsid w:val="003D525F"/>
    <w:rsid w:val="003D5362"/>
    <w:rsid w:val="003D5472"/>
    <w:rsid w:val="003D58BE"/>
    <w:rsid w:val="003D5B91"/>
    <w:rsid w:val="003D5E9B"/>
    <w:rsid w:val="003D5F01"/>
    <w:rsid w:val="003D6828"/>
    <w:rsid w:val="003D6BA4"/>
    <w:rsid w:val="003D78FA"/>
    <w:rsid w:val="003E00F9"/>
    <w:rsid w:val="003E0BCC"/>
    <w:rsid w:val="003E0FB3"/>
    <w:rsid w:val="003E10D2"/>
    <w:rsid w:val="003E12A9"/>
    <w:rsid w:val="003E1490"/>
    <w:rsid w:val="003E1731"/>
    <w:rsid w:val="003E2001"/>
    <w:rsid w:val="003E2414"/>
    <w:rsid w:val="003E2500"/>
    <w:rsid w:val="003E259B"/>
    <w:rsid w:val="003E265E"/>
    <w:rsid w:val="003E2695"/>
    <w:rsid w:val="003E2849"/>
    <w:rsid w:val="003E2897"/>
    <w:rsid w:val="003E2A2F"/>
    <w:rsid w:val="003E3222"/>
    <w:rsid w:val="003E3602"/>
    <w:rsid w:val="003E3873"/>
    <w:rsid w:val="003E3C23"/>
    <w:rsid w:val="003E4295"/>
    <w:rsid w:val="003E44C3"/>
    <w:rsid w:val="003E45EC"/>
    <w:rsid w:val="003E4C9B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3CA"/>
    <w:rsid w:val="003E7613"/>
    <w:rsid w:val="003E7DC7"/>
    <w:rsid w:val="003F0524"/>
    <w:rsid w:val="003F06E0"/>
    <w:rsid w:val="003F0C1C"/>
    <w:rsid w:val="003F0CE8"/>
    <w:rsid w:val="003F148A"/>
    <w:rsid w:val="003F1655"/>
    <w:rsid w:val="003F1F53"/>
    <w:rsid w:val="003F226E"/>
    <w:rsid w:val="003F2371"/>
    <w:rsid w:val="003F2508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C65"/>
    <w:rsid w:val="003F61FA"/>
    <w:rsid w:val="003F62FF"/>
    <w:rsid w:val="003F636A"/>
    <w:rsid w:val="003F691F"/>
    <w:rsid w:val="003F6B7A"/>
    <w:rsid w:val="003F6CA2"/>
    <w:rsid w:val="003F6F38"/>
    <w:rsid w:val="003F759B"/>
    <w:rsid w:val="003F7692"/>
    <w:rsid w:val="003F7EEE"/>
    <w:rsid w:val="003F7FB3"/>
    <w:rsid w:val="004000BC"/>
    <w:rsid w:val="004003D7"/>
    <w:rsid w:val="00400819"/>
    <w:rsid w:val="00400972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50"/>
    <w:rsid w:val="0040306B"/>
    <w:rsid w:val="00403717"/>
    <w:rsid w:val="00403A57"/>
    <w:rsid w:val="00403A67"/>
    <w:rsid w:val="00403D66"/>
    <w:rsid w:val="00403D9F"/>
    <w:rsid w:val="00403E14"/>
    <w:rsid w:val="00403ECE"/>
    <w:rsid w:val="00404039"/>
    <w:rsid w:val="004040E6"/>
    <w:rsid w:val="00404252"/>
    <w:rsid w:val="004044DC"/>
    <w:rsid w:val="00404609"/>
    <w:rsid w:val="00405062"/>
    <w:rsid w:val="00405108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E82"/>
    <w:rsid w:val="00407303"/>
    <w:rsid w:val="00407B9E"/>
    <w:rsid w:val="00407DA5"/>
    <w:rsid w:val="00407F1D"/>
    <w:rsid w:val="00410770"/>
    <w:rsid w:val="0041089C"/>
    <w:rsid w:val="00410966"/>
    <w:rsid w:val="00410E02"/>
    <w:rsid w:val="0041106F"/>
    <w:rsid w:val="004119BC"/>
    <w:rsid w:val="00411CFE"/>
    <w:rsid w:val="004123F4"/>
    <w:rsid w:val="00412542"/>
    <w:rsid w:val="0041299E"/>
    <w:rsid w:val="00412B1C"/>
    <w:rsid w:val="00412D7B"/>
    <w:rsid w:val="00413666"/>
    <w:rsid w:val="004136A8"/>
    <w:rsid w:val="00413945"/>
    <w:rsid w:val="00413E23"/>
    <w:rsid w:val="00413F17"/>
    <w:rsid w:val="00414347"/>
    <w:rsid w:val="004146E0"/>
    <w:rsid w:val="0041479E"/>
    <w:rsid w:val="00414843"/>
    <w:rsid w:val="00414941"/>
    <w:rsid w:val="0041541C"/>
    <w:rsid w:val="004155C8"/>
    <w:rsid w:val="004156EF"/>
    <w:rsid w:val="00415BA7"/>
    <w:rsid w:val="00415DFA"/>
    <w:rsid w:val="00415E3E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974"/>
    <w:rsid w:val="00420A82"/>
    <w:rsid w:val="00420EDC"/>
    <w:rsid w:val="004210F2"/>
    <w:rsid w:val="00421243"/>
    <w:rsid w:val="00421340"/>
    <w:rsid w:val="00421508"/>
    <w:rsid w:val="00421814"/>
    <w:rsid w:val="00421D7F"/>
    <w:rsid w:val="00421E82"/>
    <w:rsid w:val="00421EBF"/>
    <w:rsid w:val="004221FD"/>
    <w:rsid w:val="00422293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668"/>
    <w:rsid w:val="0042468B"/>
    <w:rsid w:val="0042491D"/>
    <w:rsid w:val="00424FCC"/>
    <w:rsid w:val="0042534C"/>
    <w:rsid w:val="0042587C"/>
    <w:rsid w:val="00425A7C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F1"/>
    <w:rsid w:val="00427D4A"/>
    <w:rsid w:val="00427EB9"/>
    <w:rsid w:val="00427FCC"/>
    <w:rsid w:val="00430055"/>
    <w:rsid w:val="004301E6"/>
    <w:rsid w:val="004308AC"/>
    <w:rsid w:val="00430D53"/>
    <w:rsid w:val="00430D70"/>
    <w:rsid w:val="00430E6A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A56"/>
    <w:rsid w:val="00433BD3"/>
    <w:rsid w:val="00433D45"/>
    <w:rsid w:val="00433DC6"/>
    <w:rsid w:val="00433E84"/>
    <w:rsid w:val="0043416E"/>
    <w:rsid w:val="0043421E"/>
    <w:rsid w:val="00434231"/>
    <w:rsid w:val="004342D5"/>
    <w:rsid w:val="0043508A"/>
    <w:rsid w:val="004350AE"/>
    <w:rsid w:val="0043526D"/>
    <w:rsid w:val="004353DA"/>
    <w:rsid w:val="004354B6"/>
    <w:rsid w:val="00435C4D"/>
    <w:rsid w:val="00435DC0"/>
    <w:rsid w:val="00436BA2"/>
    <w:rsid w:val="00436E1F"/>
    <w:rsid w:val="0043728C"/>
    <w:rsid w:val="0043740F"/>
    <w:rsid w:val="004374F2"/>
    <w:rsid w:val="00437BA7"/>
    <w:rsid w:val="00437DCA"/>
    <w:rsid w:val="00437E2E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74C"/>
    <w:rsid w:val="0044275B"/>
    <w:rsid w:val="0044312A"/>
    <w:rsid w:val="004434E0"/>
    <w:rsid w:val="004434FD"/>
    <w:rsid w:val="0044411B"/>
    <w:rsid w:val="00444262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6C18"/>
    <w:rsid w:val="00446F4C"/>
    <w:rsid w:val="0044723A"/>
    <w:rsid w:val="004472C7"/>
    <w:rsid w:val="004474F9"/>
    <w:rsid w:val="00447BB8"/>
    <w:rsid w:val="00450012"/>
    <w:rsid w:val="00450237"/>
    <w:rsid w:val="00450590"/>
    <w:rsid w:val="004511FA"/>
    <w:rsid w:val="0045141E"/>
    <w:rsid w:val="00451545"/>
    <w:rsid w:val="00451BC0"/>
    <w:rsid w:val="00452011"/>
    <w:rsid w:val="0045203F"/>
    <w:rsid w:val="0045207E"/>
    <w:rsid w:val="00452B79"/>
    <w:rsid w:val="0045391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40C"/>
    <w:rsid w:val="00455597"/>
    <w:rsid w:val="004555CB"/>
    <w:rsid w:val="00455BA5"/>
    <w:rsid w:val="00455CDA"/>
    <w:rsid w:val="00455DF9"/>
    <w:rsid w:val="00455E76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6052F"/>
    <w:rsid w:val="00460722"/>
    <w:rsid w:val="00461041"/>
    <w:rsid w:val="00461586"/>
    <w:rsid w:val="00461869"/>
    <w:rsid w:val="004619D1"/>
    <w:rsid w:val="004620A3"/>
    <w:rsid w:val="00462322"/>
    <w:rsid w:val="0046260A"/>
    <w:rsid w:val="00462970"/>
    <w:rsid w:val="00462B95"/>
    <w:rsid w:val="00462FA9"/>
    <w:rsid w:val="0046326D"/>
    <w:rsid w:val="004634C4"/>
    <w:rsid w:val="0046377C"/>
    <w:rsid w:val="00463841"/>
    <w:rsid w:val="004638AA"/>
    <w:rsid w:val="0046397B"/>
    <w:rsid w:val="00463D77"/>
    <w:rsid w:val="00464155"/>
    <w:rsid w:val="004647C4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71C"/>
    <w:rsid w:val="00466B47"/>
    <w:rsid w:val="00466DB7"/>
    <w:rsid w:val="00466E04"/>
    <w:rsid w:val="0046758B"/>
    <w:rsid w:val="00467CF1"/>
    <w:rsid w:val="00467D5D"/>
    <w:rsid w:val="0047042B"/>
    <w:rsid w:val="00470444"/>
    <w:rsid w:val="00470992"/>
    <w:rsid w:val="00470A6E"/>
    <w:rsid w:val="00470AC8"/>
    <w:rsid w:val="00470E45"/>
    <w:rsid w:val="004710DA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386D"/>
    <w:rsid w:val="00473AF2"/>
    <w:rsid w:val="0047402E"/>
    <w:rsid w:val="004740BC"/>
    <w:rsid w:val="004743C7"/>
    <w:rsid w:val="004745E7"/>
    <w:rsid w:val="00474634"/>
    <w:rsid w:val="00474E10"/>
    <w:rsid w:val="0047533B"/>
    <w:rsid w:val="00475357"/>
    <w:rsid w:val="004758D4"/>
    <w:rsid w:val="00475B53"/>
    <w:rsid w:val="0047605D"/>
    <w:rsid w:val="00476322"/>
    <w:rsid w:val="00476655"/>
    <w:rsid w:val="00477650"/>
    <w:rsid w:val="0047777E"/>
    <w:rsid w:val="00480171"/>
    <w:rsid w:val="0048057C"/>
    <w:rsid w:val="00480DC5"/>
    <w:rsid w:val="00480F35"/>
    <w:rsid w:val="0048106D"/>
    <w:rsid w:val="004812F7"/>
    <w:rsid w:val="0048140E"/>
    <w:rsid w:val="0048152D"/>
    <w:rsid w:val="00481826"/>
    <w:rsid w:val="00481BE3"/>
    <w:rsid w:val="00481F41"/>
    <w:rsid w:val="004824D8"/>
    <w:rsid w:val="004826CC"/>
    <w:rsid w:val="00482B18"/>
    <w:rsid w:val="00482DAC"/>
    <w:rsid w:val="00482E45"/>
    <w:rsid w:val="004830E6"/>
    <w:rsid w:val="00483120"/>
    <w:rsid w:val="004836C5"/>
    <w:rsid w:val="00483CAD"/>
    <w:rsid w:val="004850EE"/>
    <w:rsid w:val="00485432"/>
    <w:rsid w:val="00485AA2"/>
    <w:rsid w:val="00485F7F"/>
    <w:rsid w:val="004862C4"/>
    <w:rsid w:val="004863C1"/>
    <w:rsid w:val="00486725"/>
    <w:rsid w:val="00486847"/>
    <w:rsid w:val="00486864"/>
    <w:rsid w:val="00486BAC"/>
    <w:rsid w:val="004872E4"/>
    <w:rsid w:val="004873C5"/>
    <w:rsid w:val="004878AA"/>
    <w:rsid w:val="00487A07"/>
    <w:rsid w:val="00487B1B"/>
    <w:rsid w:val="00487F3F"/>
    <w:rsid w:val="004903C4"/>
    <w:rsid w:val="00490624"/>
    <w:rsid w:val="00490F5C"/>
    <w:rsid w:val="004910CA"/>
    <w:rsid w:val="00491395"/>
    <w:rsid w:val="00491B2A"/>
    <w:rsid w:val="00491E35"/>
    <w:rsid w:val="00491E6B"/>
    <w:rsid w:val="004922FD"/>
    <w:rsid w:val="004924D4"/>
    <w:rsid w:val="00492697"/>
    <w:rsid w:val="00492876"/>
    <w:rsid w:val="00492C09"/>
    <w:rsid w:val="00493061"/>
    <w:rsid w:val="00493080"/>
    <w:rsid w:val="004931CF"/>
    <w:rsid w:val="00493862"/>
    <w:rsid w:val="00493EEC"/>
    <w:rsid w:val="00493FE9"/>
    <w:rsid w:val="0049427C"/>
    <w:rsid w:val="00494348"/>
    <w:rsid w:val="004952F4"/>
    <w:rsid w:val="00495765"/>
    <w:rsid w:val="00495F5A"/>
    <w:rsid w:val="0049602D"/>
    <w:rsid w:val="0049688E"/>
    <w:rsid w:val="00496B61"/>
    <w:rsid w:val="00496B8E"/>
    <w:rsid w:val="00496D48"/>
    <w:rsid w:val="00497162"/>
    <w:rsid w:val="0049732C"/>
    <w:rsid w:val="004973AE"/>
    <w:rsid w:val="004975CC"/>
    <w:rsid w:val="00497E7B"/>
    <w:rsid w:val="004A03B5"/>
    <w:rsid w:val="004A090A"/>
    <w:rsid w:val="004A0C45"/>
    <w:rsid w:val="004A0FA8"/>
    <w:rsid w:val="004A140B"/>
    <w:rsid w:val="004A18D8"/>
    <w:rsid w:val="004A195A"/>
    <w:rsid w:val="004A249F"/>
    <w:rsid w:val="004A2683"/>
    <w:rsid w:val="004A276A"/>
    <w:rsid w:val="004A2844"/>
    <w:rsid w:val="004A28E3"/>
    <w:rsid w:val="004A3214"/>
    <w:rsid w:val="004A339F"/>
    <w:rsid w:val="004A351E"/>
    <w:rsid w:val="004A3819"/>
    <w:rsid w:val="004A4359"/>
    <w:rsid w:val="004A4778"/>
    <w:rsid w:val="004A4792"/>
    <w:rsid w:val="004A48D8"/>
    <w:rsid w:val="004A5300"/>
    <w:rsid w:val="004A5433"/>
    <w:rsid w:val="004A5676"/>
    <w:rsid w:val="004A57EE"/>
    <w:rsid w:val="004A58F7"/>
    <w:rsid w:val="004A5F17"/>
    <w:rsid w:val="004A5F59"/>
    <w:rsid w:val="004A6250"/>
    <w:rsid w:val="004A651F"/>
    <w:rsid w:val="004A69B8"/>
    <w:rsid w:val="004A6A7D"/>
    <w:rsid w:val="004A6CA5"/>
    <w:rsid w:val="004A6D26"/>
    <w:rsid w:val="004A71C1"/>
    <w:rsid w:val="004A72D3"/>
    <w:rsid w:val="004A749D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226C"/>
    <w:rsid w:val="004B234C"/>
    <w:rsid w:val="004B2C1F"/>
    <w:rsid w:val="004B3269"/>
    <w:rsid w:val="004B34A7"/>
    <w:rsid w:val="004B359E"/>
    <w:rsid w:val="004B35B1"/>
    <w:rsid w:val="004B3719"/>
    <w:rsid w:val="004B374D"/>
    <w:rsid w:val="004B3B36"/>
    <w:rsid w:val="004B3B45"/>
    <w:rsid w:val="004B4180"/>
    <w:rsid w:val="004B419A"/>
    <w:rsid w:val="004B41CD"/>
    <w:rsid w:val="004B4A25"/>
    <w:rsid w:val="004B4A44"/>
    <w:rsid w:val="004B4B6B"/>
    <w:rsid w:val="004B4C8D"/>
    <w:rsid w:val="004B5280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6C"/>
    <w:rsid w:val="004C067E"/>
    <w:rsid w:val="004C08CA"/>
    <w:rsid w:val="004C0ADE"/>
    <w:rsid w:val="004C0BCC"/>
    <w:rsid w:val="004C0C97"/>
    <w:rsid w:val="004C218D"/>
    <w:rsid w:val="004C21DA"/>
    <w:rsid w:val="004C25C6"/>
    <w:rsid w:val="004C2742"/>
    <w:rsid w:val="004C2890"/>
    <w:rsid w:val="004C2936"/>
    <w:rsid w:val="004C2997"/>
    <w:rsid w:val="004C2BB0"/>
    <w:rsid w:val="004C2CD9"/>
    <w:rsid w:val="004C331E"/>
    <w:rsid w:val="004C3578"/>
    <w:rsid w:val="004C3E0C"/>
    <w:rsid w:val="004C3E2A"/>
    <w:rsid w:val="004C3F86"/>
    <w:rsid w:val="004C4204"/>
    <w:rsid w:val="004C446A"/>
    <w:rsid w:val="004C44DC"/>
    <w:rsid w:val="004C455E"/>
    <w:rsid w:val="004C4660"/>
    <w:rsid w:val="004C48A2"/>
    <w:rsid w:val="004C4AD8"/>
    <w:rsid w:val="004C4B6E"/>
    <w:rsid w:val="004C5026"/>
    <w:rsid w:val="004C50B5"/>
    <w:rsid w:val="004C521B"/>
    <w:rsid w:val="004C5C7E"/>
    <w:rsid w:val="004C6184"/>
    <w:rsid w:val="004C6642"/>
    <w:rsid w:val="004C6A57"/>
    <w:rsid w:val="004C7020"/>
    <w:rsid w:val="004D01C2"/>
    <w:rsid w:val="004D0255"/>
    <w:rsid w:val="004D051D"/>
    <w:rsid w:val="004D07F5"/>
    <w:rsid w:val="004D0D96"/>
    <w:rsid w:val="004D0F9C"/>
    <w:rsid w:val="004D116E"/>
    <w:rsid w:val="004D142F"/>
    <w:rsid w:val="004D14A5"/>
    <w:rsid w:val="004D154B"/>
    <w:rsid w:val="004D1AE1"/>
    <w:rsid w:val="004D1B22"/>
    <w:rsid w:val="004D1D1B"/>
    <w:rsid w:val="004D1D4D"/>
    <w:rsid w:val="004D1DDC"/>
    <w:rsid w:val="004D1E33"/>
    <w:rsid w:val="004D1F6C"/>
    <w:rsid w:val="004D21E7"/>
    <w:rsid w:val="004D2310"/>
    <w:rsid w:val="004D2606"/>
    <w:rsid w:val="004D28AB"/>
    <w:rsid w:val="004D2BFC"/>
    <w:rsid w:val="004D2F54"/>
    <w:rsid w:val="004D303B"/>
    <w:rsid w:val="004D3953"/>
    <w:rsid w:val="004D3FA0"/>
    <w:rsid w:val="004D478A"/>
    <w:rsid w:val="004D4927"/>
    <w:rsid w:val="004D4C0F"/>
    <w:rsid w:val="004D5277"/>
    <w:rsid w:val="004D534E"/>
    <w:rsid w:val="004D66EB"/>
    <w:rsid w:val="004D69E8"/>
    <w:rsid w:val="004D74E8"/>
    <w:rsid w:val="004D779A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D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A9E"/>
    <w:rsid w:val="004E4CC8"/>
    <w:rsid w:val="004E5079"/>
    <w:rsid w:val="004E519D"/>
    <w:rsid w:val="004E5246"/>
    <w:rsid w:val="004E532E"/>
    <w:rsid w:val="004E55D6"/>
    <w:rsid w:val="004E5C96"/>
    <w:rsid w:val="004E63B1"/>
    <w:rsid w:val="004E6651"/>
    <w:rsid w:val="004E68DF"/>
    <w:rsid w:val="004E69B8"/>
    <w:rsid w:val="004E70DA"/>
    <w:rsid w:val="004E7A55"/>
    <w:rsid w:val="004E7C71"/>
    <w:rsid w:val="004F0116"/>
    <w:rsid w:val="004F04EA"/>
    <w:rsid w:val="004F06BB"/>
    <w:rsid w:val="004F11F7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823"/>
    <w:rsid w:val="004F39BB"/>
    <w:rsid w:val="004F3FA9"/>
    <w:rsid w:val="004F4BDF"/>
    <w:rsid w:val="004F4D50"/>
    <w:rsid w:val="004F50A8"/>
    <w:rsid w:val="004F5258"/>
    <w:rsid w:val="004F531E"/>
    <w:rsid w:val="004F53F4"/>
    <w:rsid w:val="004F55D2"/>
    <w:rsid w:val="004F5648"/>
    <w:rsid w:val="004F5C8C"/>
    <w:rsid w:val="004F6397"/>
    <w:rsid w:val="004F63BB"/>
    <w:rsid w:val="004F66BE"/>
    <w:rsid w:val="004F686B"/>
    <w:rsid w:val="004F7037"/>
    <w:rsid w:val="004F704A"/>
    <w:rsid w:val="004F709B"/>
    <w:rsid w:val="004F7223"/>
    <w:rsid w:val="004F72A9"/>
    <w:rsid w:val="004F7310"/>
    <w:rsid w:val="004F7A9B"/>
    <w:rsid w:val="004F7BB4"/>
    <w:rsid w:val="004F7E6E"/>
    <w:rsid w:val="004F7EDB"/>
    <w:rsid w:val="005002B3"/>
    <w:rsid w:val="005004C4"/>
    <w:rsid w:val="00500768"/>
    <w:rsid w:val="00500B7F"/>
    <w:rsid w:val="00500C77"/>
    <w:rsid w:val="00500F1C"/>
    <w:rsid w:val="0050112E"/>
    <w:rsid w:val="0050123A"/>
    <w:rsid w:val="0050129F"/>
    <w:rsid w:val="00501565"/>
    <w:rsid w:val="005015EB"/>
    <w:rsid w:val="005019BB"/>
    <w:rsid w:val="00501C87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A4"/>
    <w:rsid w:val="005038CE"/>
    <w:rsid w:val="0050390F"/>
    <w:rsid w:val="00503A39"/>
    <w:rsid w:val="00503B79"/>
    <w:rsid w:val="00503DE0"/>
    <w:rsid w:val="00503F3D"/>
    <w:rsid w:val="00503F43"/>
    <w:rsid w:val="005040D9"/>
    <w:rsid w:val="005046AB"/>
    <w:rsid w:val="005048E0"/>
    <w:rsid w:val="00504D64"/>
    <w:rsid w:val="00504DC5"/>
    <w:rsid w:val="00504DF9"/>
    <w:rsid w:val="005053F1"/>
    <w:rsid w:val="0050546F"/>
    <w:rsid w:val="0050547E"/>
    <w:rsid w:val="00505869"/>
    <w:rsid w:val="00505872"/>
    <w:rsid w:val="00506248"/>
    <w:rsid w:val="0050643C"/>
    <w:rsid w:val="00506504"/>
    <w:rsid w:val="005070F2"/>
    <w:rsid w:val="0050744D"/>
    <w:rsid w:val="005076B3"/>
    <w:rsid w:val="00507CE0"/>
    <w:rsid w:val="0051012E"/>
    <w:rsid w:val="00510272"/>
    <w:rsid w:val="00510665"/>
    <w:rsid w:val="0051075E"/>
    <w:rsid w:val="00510CCA"/>
    <w:rsid w:val="00510E28"/>
    <w:rsid w:val="005111C0"/>
    <w:rsid w:val="0051161C"/>
    <w:rsid w:val="00511CF3"/>
    <w:rsid w:val="00511F35"/>
    <w:rsid w:val="005127E5"/>
    <w:rsid w:val="0051291B"/>
    <w:rsid w:val="00512BB5"/>
    <w:rsid w:val="00512F27"/>
    <w:rsid w:val="00512FE9"/>
    <w:rsid w:val="00512FED"/>
    <w:rsid w:val="00513618"/>
    <w:rsid w:val="00513669"/>
    <w:rsid w:val="00514152"/>
    <w:rsid w:val="0051421C"/>
    <w:rsid w:val="00514AF2"/>
    <w:rsid w:val="005154FB"/>
    <w:rsid w:val="00515595"/>
    <w:rsid w:val="00515A9C"/>
    <w:rsid w:val="0051606C"/>
    <w:rsid w:val="005167A6"/>
    <w:rsid w:val="00516DAB"/>
    <w:rsid w:val="00516EF2"/>
    <w:rsid w:val="005170FF"/>
    <w:rsid w:val="00517106"/>
    <w:rsid w:val="005171A5"/>
    <w:rsid w:val="00517286"/>
    <w:rsid w:val="00517632"/>
    <w:rsid w:val="00517A12"/>
    <w:rsid w:val="005200AE"/>
    <w:rsid w:val="00520108"/>
    <w:rsid w:val="00520352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5F08"/>
    <w:rsid w:val="00526D86"/>
    <w:rsid w:val="00526E2F"/>
    <w:rsid w:val="00527FAE"/>
    <w:rsid w:val="00530411"/>
    <w:rsid w:val="005308A2"/>
    <w:rsid w:val="00530BAE"/>
    <w:rsid w:val="00530DC1"/>
    <w:rsid w:val="00530FAC"/>
    <w:rsid w:val="0053154E"/>
    <w:rsid w:val="00531665"/>
    <w:rsid w:val="005319C4"/>
    <w:rsid w:val="005319FF"/>
    <w:rsid w:val="00531A02"/>
    <w:rsid w:val="00531D37"/>
    <w:rsid w:val="00531FD9"/>
    <w:rsid w:val="005321B6"/>
    <w:rsid w:val="005323BE"/>
    <w:rsid w:val="00532874"/>
    <w:rsid w:val="00532C28"/>
    <w:rsid w:val="00532D42"/>
    <w:rsid w:val="00532E62"/>
    <w:rsid w:val="00532F1D"/>
    <w:rsid w:val="0053386C"/>
    <w:rsid w:val="00533A8F"/>
    <w:rsid w:val="00533D9A"/>
    <w:rsid w:val="00534152"/>
    <w:rsid w:val="00534491"/>
    <w:rsid w:val="005345F0"/>
    <w:rsid w:val="005346B5"/>
    <w:rsid w:val="0053492D"/>
    <w:rsid w:val="0053498F"/>
    <w:rsid w:val="00534B4D"/>
    <w:rsid w:val="00534C39"/>
    <w:rsid w:val="00534C85"/>
    <w:rsid w:val="00534E3E"/>
    <w:rsid w:val="00534E9D"/>
    <w:rsid w:val="005355FE"/>
    <w:rsid w:val="00535CFF"/>
    <w:rsid w:val="00535DB6"/>
    <w:rsid w:val="0053619C"/>
    <w:rsid w:val="005364D1"/>
    <w:rsid w:val="00536960"/>
    <w:rsid w:val="00536A54"/>
    <w:rsid w:val="00536B8E"/>
    <w:rsid w:val="005373A9"/>
    <w:rsid w:val="005373CE"/>
    <w:rsid w:val="005374D1"/>
    <w:rsid w:val="00537948"/>
    <w:rsid w:val="00537A61"/>
    <w:rsid w:val="0054021D"/>
    <w:rsid w:val="0054080D"/>
    <w:rsid w:val="00540A38"/>
    <w:rsid w:val="00540AF3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903"/>
    <w:rsid w:val="005432F4"/>
    <w:rsid w:val="00543436"/>
    <w:rsid w:val="005434C7"/>
    <w:rsid w:val="00543611"/>
    <w:rsid w:val="00544316"/>
    <w:rsid w:val="0054440C"/>
    <w:rsid w:val="00544622"/>
    <w:rsid w:val="005447EC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193"/>
    <w:rsid w:val="00550267"/>
    <w:rsid w:val="00550519"/>
    <w:rsid w:val="00550851"/>
    <w:rsid w:val="00550B2A"/>
    <w:rsid w:val="00550B8A"/>
    <w:rsid w:val="00550BC7"/>
    <w:rsid w:val="00550C5E"/>
    <w:rsid w:val="00551353"/>
    <w:rsid w:val="00551727"/>
    <w:rsid w:val="00551C3F"/>
    <w:rsid w:val="00551C78"/>
    <w:rsid w:val="00551FB4"/>
    <w:rsid w:val="00552099"/>
    <w:rsid w:val="005526C1"/>
    <w:rsid w:val="005528DF"/>
    <w:rsid w:val="00552C6E"/>
    <w:rsid w:val="00553097"/>
    <w:rsid w:val="005530FC"/>
    <w:rsid w:val="0055337A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EDF"/>
    <w:rsid w:val="00555F77"/>
    <w:rsid w:val="005563F9"/>
    <w:rsid w:val="00556837"/>
    <w:rsid w:val="00556C74"/>
    <w:rsid w:val="00557086"/>
    <w:rsid w:val="00557203"/>
    <w:rsid w:val="0055747F"/>
    <w:rsid w:val="00557B07"/>
    <w:rsid w:val="00557C9C"/>
    <w:rsid w:val="00560059"/>
    <w:rsid w:val="005600CE"/>
    <w:rsid w:val="005600FE"/>
    <w:rsid w:val="005606B7"/>
    <w:rsid w:val="00561060"/>
    <w:rsid w:val="00561154"/>
    <w:rsid w:val="00561430"/>
    <w:rsid w:val="005614B8"/>
    <w:rsid w:val="0056195B"/>
    <w:rsid w:val="00561C66"/>
    <w:rsid w:val="00561E4B"/>
    <w:rsid w:val="00562345"/>
    <w:rsid w:val="00562729"/>
    <w:rsid w:val="00562944"/>
    <w:rsid w:val="005629E4"/>
    <w:rsid w:val="0056326D"/>
    <w:rsid w:val="005633C0"/>
    <w:rsid w:val="005634B9"/>
    <w:rsid w:val="005638F4"/>
    <w:rsid w:val="00563BA7"/>
    <w:rsid w:val="00563BDC"/>
    <w:rsid w:val="00563DA2"/>
    <w:rsid w:val="00563FD0"/>
    <w:rsid w:val="00564041"/>
    <w:rsid w:val="005642BC"/>
    <w:rsid w:val="005643F2"/>
    <w:rsid w:val="0056454E"/>
    <w:rsid w:val="00564934"/>
    <w:rsid w:val="00564985"/>
    <w:rsid w:val="00565307"/>
    <w:rsid w:val="005654C0"/>
    <w:rsid w:val="0056581F"/>
    <w:rsid w:val="005662B9"/>
    <w:rsid w:val="0056643C"/>
    <w:rsid w:val="00566DA0"/>
    <w:rsid w:val="00567442"/>
    <w:rsid w:val="00567C81"/>
    <w:rsid w:val="00570159"/>
    <w:rsid w:val="00570A81"/>
    <w:rsid w:val="00570DF9"/>
    <w:rsid w:val="00570E22"/>
    <w:rsid w:val="00571274"/>
    <w:rsid w:val="0057161B"/>
    <w:rsid w:val="00571D76"/>
    <w:rsid w:val="00571D9F"/>
    <w:rsid w:val="0057213F"/>
    <w:rsid w:val="00572333"/>
    <w:rsid w:val="0057240D"/>
    <w:rsid w:val="00572823"/>
    <w:rsid w:val="005728F5"/>
    <w:rsid w:val="00572D2A"/>
    <w:rsid w:val="00572F22"/>
    <w:rsid w:val="00572F2A"/>
    <w:rsid w:val="00572F97"/>
    <w:rsid w:val="005734D5"/>
    <w:rsid w:val="00573AC4"/>
    <w:rsid w:val="00573D96"/>
    <w:rsid w:val="00573F6D"/>
    <w:rsid w:val="005745EA"/>
    <w:rsid w:val="00574611"/>
    <w:rsid w:val="005746CA"/>
    <w:rsid w:val="00574A0F"/>
    <w:rsid w:val="00574CEA"/>
    <w:rsid w:val="00575241"/>
    <w:rsid w:val="0057547F"/>
    <w:rsid w:val="005754FE"/>
    <w:rsid w:val="00575591"/>
    <w:rsid w:val="00575839"/>
    <w:rsid w:val="0057590C"/>
    <w:rsid w:val="00575EE3"/>
    <w:rsid w:val="005760B2"/>
    <w:rsid w:val="005764CC"/>
    <w:rsid w:val="00576A47"/>
    <w:rsid w:val="00576DD3"/>
    <w:rsid w:val="00576E93"/>
    <w:rsid w:val="005770F2"/>
    <w:rsid w:val="00577291"/>
    <w:rsid w:val="00577331"/>
    <w:rsid w:val="005774E2"/>
    <w:rsid w:val="00577B93"/>
    <w:rsid w:val="00577DE1"/>
    <w:rsid w:val="00577F5D"/>
    <w:rsid w:val="0058029F"/>
    <w:rsid w:val="005804B6"/>
    <w:rsid w:val="00580C31"/>
    <w:rsid w:val="0058170F"/>
    <w:rsid w:val="0058196D"/>
    <w:rsid w:val="00581A14"/>
    <w:rsid w:val="00581AAF"/>
    <w:rsid w:val="005821DB"/>
    <w:rsid w:val="0058234C"/>
    <w:rsid w:val="005835AA"/>
    <w:rsid w:val="00583C2E"/>
    <w:rsid w:val="00583CD1"/>
    <w:rsid w:val="00583CF9"/>
    <w:rsid w:val="00583D32"/>
    <w:rsid w:val="00584189"/>
    <w:rsid w:val="00584338"/>
    <w:rsid w:val="0058435E"/>
    <w:rsid w:val="00584474"/>
    <w:rsid w:val="00584D79"/>
    <w:rsid w:val="00585144"/>
    <w:rsid w:val="005852BB"/>
    <w:rsid w:val="00585A2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5C8"/>
    <w:rsid w:val="00590634"/>
    <w:rsid w:val="005908FE"/>
    <w:rsid w:val="00590A11"/>
    <w:rsid w:val="00590CC3"/>
    <w:rsid w:val="0059120C"/>
    <w:rsid w:val="005916DC"/>
    <w:rsid w:val="00591749"/>
    <w:rsid w:val="0059192C"/>
    <w:rsid w:val="00591A8D"/>
    <w:rsid w:val="00591EEF"/>
    <w:rsid w:val="005925BC"/>
    <w:rsid w:val="0059292F"/>
    <w:rsid w:val="00592E37"/>
    <w:rsid w:val="005931F7"/>
    <w:rsid w:val="0059334C"/>
    <w:rsid w:val="0059371A"/>
    <w:rsid w:val="00593720"/>
    <w:rsid w:val="00593751"/>
    <w:rsid w:val="005937C0"/>
    <w:rsid w:val="005937ED"/>
    <w:rsid w:val="00593891"/>
    <w:rsid w:val="00593C68"/>
    <w:rsid w:val="005941B3"/>
    <w:rsid w:val="00594653"/>
    <w:rsid w:val="005946AD"/>
    <w:rsid w:val="00594704"/>
    <w:rsid w:val="0059526D"/>
    <w:rsid w:val="0059571B"/>
    <w:rsid w:val="00595A86"/>
    <w:rsid w:val="00595B84"/>
    <w:rsid w:val="00595C95"/>
    <w:rsid w:val="00595E8C"/>
    <w:rsid w:val="005967D1"/>
    <w:rsid w:val="00596934"/>
    <w:rsid w:val="0059698A"/>
    <w:rsid w:val="00596CA5"/>
    <w:rsid w:val="00596D27"/>
    <w:rsid w:val="00597128"/>
    <w:rsid w:val="005978E5"/>
    <w:rsid w:val="00597ACB"/>
    <w:rsid w:val="00597D00"/>
    <w:rsid w:val="00597F53"/>
    <w:rsid w:val="005A0776"/>
    <w:rsid w:val="005A0990"/>
    <w:rsid w:val="005A1355"/>
    <w:rsid w:val="005A1437"/>
    <w:rsid w:val="005A1978"/>
    <w:rsid w:val="005A1DA8"/>
    <w:rsid w:val="005A1F71"/>
    <w:rsid w:val="005A2674"/>
    <w:rsid w:val="005A2C97"/>
    <w:rsid w:val="005A2E8C"/>
    <w:rsid w:val="005A327F"/>
    <w:rsid w:val="005A356F"/>
    <w:rsid w:val="005A362D"/>
    <w:rsid w:val="005A364F"/>
    <w:rsid w:val="005A3819"/>
    <w:rsid w:val="005A384E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5FA3"/>
    <w:rsid w:val="005A6263"/>
    <w:rsid w:val="005A6414"/>
    <w:rsid w:val="005A65AF"/>
    <w:rsid w:val="005A662A"/>
    <w:rsid w:val="005A6C9D"/>
    <w:rsid w:val="005A7402"/>
    <w:rsid w:val="005A7500"/>
    <w:rsid w:val="005A7BB3"/>
    <w:rsid w:val="005A7FB5"/>
    <w:rsid w:val="005B04D0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B51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2D84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1B3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840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58C"/>
    <w:rsid w:val="005B762D"/>
    <w:rsid w:val="005B76D1"/>
    <w:rsid w:val="005B7A78"/>
    <w:rsid w:val="005B7CAC"/>
    <w:rsid w:val="005B7CBC"/>
    <w:rsid w:val="005C00AF"/>
    <w:rsid w:val="005C0AA0"/>
    <w:rsid w:val="005C0E8F"/>
    <w:rsid w:val="005C1245"/>
    <w:rsid w:val="005C1505"/>
    <w:rsid w:val="005C162A"/>
    <w:rsid w:val="005C1839"/>
    <w:rsid w:val="005C1997"/>
    <w:rsid w:val="005C1A8A"/>
    <w:rsid w:val="005C1E8B"/>
    <w:rsid w:val="005C21F2"/>
    <w:rsid w:val="005C227D"/>
    <w:rsid w:val="005C2437"/>
    <w:rsid w:val="005C2AAD"/>
    <w:rsid w:val="005C2CC1"/>
    <w:rsid w:val="005C2D4F"/>
    <w:rsid w:val="005C2EA0"/>
    <w:rsid w:val="005C328F"/>
    <w:rsid w:val="005C3298"/>
    <w:rsid w:val="005C3457"/>
    <w:rsid w:val="005C35F2"/>
    <w:rsid w:val="005C39BF"/>
    <w:rsid w:val="005C3E5D"/>
    <w:rsid w:val="005C41DD"/>
    <w:rsid w:val="005C4256"/>
    <w:rsid w:val="005C43CC"/>
    <w:rsid w:val="005C48B8"/>
    <w:rsid w:val="005C4991"/>
    <w:rsid w:val="005C4CB9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AF"/>
    <w:rsid w:val="005C76C7"/>
    <w:rsid w:val="005C77EF"/>
    <w:rsid w:val="005C7A14"/>
    <w:rsid w:val="005D01AE"/>
    <w:rsid w:val="005D01B5"/>
    <w:rsid w:val="005D02E1"/>
    <w:rsid w:val="005D0466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1BB0"/>
    <w:rsid w:val="005D2931"/>
    <w:rsid w:val="005D2E2B"/>
    <w:rsid w:val="005D3035"/>
    <w:rsid w:val="005D36EC"/>
    <w:rsid w:val="005D3B22"/>
    <w:rsid w:val="005D3E6B"/>
    <w:rsid w:val="005D438D"/>
    <w:rsid w:val="005D465E"/>
    <w:rsid w:val="005D46C2"/>
    <w:rsid w:val="005D4981"/>
    <w:rsid w:val="005D4ED9"/>
    <w:rsid w:val="005D4F41"/>
    <w:rsid w:val="005D5337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D7B74"/>
    <w:rsid w:val="005E0682"/>
    <w:rsid w:val="005E07DC"/>
    <w:rsid w:val="005E0B4B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D7F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1BF"/>
    <w:rsid w:val="005F243E"/>
    <w:rsid w:val="005F2FB8"/>
    <w:rsid w:val="005F3114"/>
    <w:rsid w:val="005F347B"/>
    <w:rsid w:val="005F39A1"/>
    <w:rsid w:val="005F3E86"/>
    <w:rsid w:val="005F4189"/>
    <w:rsid w:val="005F4495"/>
    <w:rsid w:val="005F47CA"/>
    <w:rsid w:val="005F4AEB"/>
    <w:rsid w:val="005F4C47"/>
    <w:rsid w:val="005F4D0A"/>
    <w:rsid w:val="005F4D94"/>
    <w:rsid w:val="005F53C4"/>
    <w:rsid w:val="005F578D"/>
    <w:rsid w:val="005F5892"/>
    <w:rsid w:val="005F5D64"/>
    <w:rsid w:val="005F5DDB"/>
    <w:rsid w:val="005F61CD"/>
    <w:rsid w:val="005F6430"/>
    <w:rsid w:val="005F6587"/>
    <w:rsid w:val="005F68DF"/>
    <w:rsid w:val="005F6B83"/>
    <w:rsid w:val="005F7038"/>
    <w:rsid w:val="005F70A6"/>
    <w:rsid w:val="005F74ED"/>
    <w:rsid w:val="005F786D"/>
    <w:rsid w:val="005F7A85"/>
    <w:rsid w:val="005F7B16"/>
    <w:rsid w:val="005F7BF8"/>
    <w:rsid w:val="00600114"/>
    <w:rsid w:val="00600248"/>
    <w:rsid w:val="00600698"/>
    <w:rsid w:val="00600AE5"/>
    <w:rsid w:val="00600FD2"/>
    <w:rsid w:val="00601898"/>
    <w:rsid w:val="00601A14"/>
    <w:rsid w:val="00601A59"/>
    <w:rsid w:val="00601A61"/>
    <w:rsid w:val="00601B5A"/>
    <w:rsid w:val="00601BBB"/>
    <w:rsid w:val="006021B7"/>
    <w:rsid w:val="006021C6"/>
    <w:rsid w:val="00603102"/>
    <w:rsid w:val="00603A06"/>
    <w:rsid w:val="00603A65"/>
    <w:rsid w:val="006040AC"/>
    <w:rsid w:val="006040EA"/>
    <w:rsid w:val="00604343"/>
    <w:rsid w:val="00604977"/>
    <w:rsid w:val="00604FE8"/>
    <w:rsid w:val="006055A7"/>
    <w:rsid w:val="0060577B"/>
    <w:rsid w:val="006057E5"/>
    <w:rsid w:val="00605950"/>
    <w:rsid w:val="00605A61"/>
    <w:rsid w:val="00605E2D"/>
    <w:rsid w:val="006065B7"/>
    <w:rsid w:val="00606970"/>
    <w:rsid w:val="00606B89"/>
    <w:rsid w:val="006073CA"/>
    <w:rsid w:val="00607480"/>
    <w:rsid w:val="00607A93"/>
    <w:rsid w:val="00607C99"/>
    <w:rsid w:val="00607DB5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17A"/>
    <w:rsid w:val="0061229C"/>
    <w:rsid w:val="006123C5"/>
    <w:rsid w:val="00612512"/>
    <w:rsid w:val="00612561"/>
    <w:rsid w:val="00612789"/>
    <w:rsid w:val="006128D7"/>
    <w:rsid w:val="00612B25"/>
    <w:rsid w:val="00612CD3"/>
    <w:rsid w:val="00612D72"/>
    <w:rsid w:val="00612E20"/>
    <w:rsid w:val="006133C3"/>
    <w:rsid w:val="006135A4"/>
    <w:rsid w:val="00613C70"/>
    <w:rsid w:val="00613E48"/>
    <w:rsid w:val="00613E52"/>
    <w:rsid w:val="006141B5"/>
    <w:rsid w:val="006144C0"/>
    <w:rsid w:val="00615052"/>
    <w:rsid w:val="006150D0"/>
    <w:rsid w:val="00615233"/>
    <w:rsid w:val="006156CC"/>
    <w:rsid w:val="00615754"/>
    <w:rsid w:val="00615928"/>
    <w:rsid w:val="00615BEC"/>
    <w:rsid w:val="00615D6B"/>
    <w:rsid w:val="00615F52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5FD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FCE"/>
    <w:rsid w:val="006230F8"/>
    <w:rsid w:val="0062487C"/>
    <w:rsid w:val="00624BC8"/>
    <w:rsid w:val="00624F06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48B"/>
    <w:rsid w:val="0062761F"/>
    <w:rsid w:val="00627C7B"/>
    <w:rsid w:val="00627C7D"/>
    <w:rsid w:val="00627E26"/>
    <w:rsid w:val="006301F2"/>
    <w:rsid w:val="0063022F"/>
    <w:rsid w:val="00630245"/>
    <w:rsid w:val="00630688"/>
    <w:rsid w:val="00630CCC"/>
    <w:rsid w:val="00631000"/>
    <w:rsid w:val="006311F1"/>
    <w:rsid w:val="0063134C"/>
    <w:rsid w:val="0063136F"/>
    <w:rsid w:val="00631852"/>
    <w:rsid w:val="00631B03"/>
    <w:rsid w:val="006323E4"/>
    <w:rsid w:val="00632FF1"/>
    <w:rsid w:val="00633DDC"/>
    <w:rsid w:val="00634010"/>
    <w:rsid w:val="00634118"/>
    <w:rsid w:val="00634258"/>
    <w:rsid w:val="006345AA"/>
    <w:rsid w:val="0063496D"/>
    <w:rsid w:val="00634C65"/>
    <w:rsid w:val="00634C7D"/>
    <w:rsid w:val="00634CFC"/>
    <w:rsid w:val="00634F15"/>
    <w:rsid w:val="006350A3"/>
    <w:rsid w:val="00635521"/>
    <w:rsid w:val="006356C3"/>
    <w:rsid w:val="00635882"/>
    <w:rsid w:val="00635BD3"/>
    <w:rsid w:val="00635D8A"/>
    <w:rsid w:val="006360FB"/>
    <w:rsid w:val="006361F4"/>
    <w:rsid w:val="00636374"/>
    <w:rsid w:val="006363D6"/>
    <w:rsid w:val="006365A9"/>
    <w:rsid w:val="006366C3"/>
    <w:rsid w:val="00636B59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5B3"/>
    <w:rsid w:val="0064078B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6FF"/>
    <w:rsid w:val="006427AD"/>
    <w:rsid w:val="00642E57"/>
    <w:rsid w:val="006431DA"/>
    <w:rsid w:val="00643555"/>
    <w:rsid w:val="00643D35"/>
    <w:rsid w:val="00643E5C"/>
    <w:rsid w:val="00643F0D"/>
    <w:rsid w:val="006440B2"/>
    <w:rsid w:val="00644354"/>
    <w:rsid w:val="006446AE"/>
    <w:rsid w:val="00644E8D"/>
    <w:rsid w:val="00645069"/>
    <w:rsid w:val="00645243"/>
    <w:rsid w:val="00645A78"/>
    <w:rsid w:val="00645EA9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0AB"/>
    <w:rsid w:val="00653284"/>
    <w:rsid w:val="006535BC"/>
    <w:rsid w:val="00653930"/>
    <w:rsid w:val="006542C7"/>
    <w:rsid w:val="0065459B"/>
    <w:rsid w:val="00654603"/>
    <w:rsid w:val="0065473B"/>
    <w:rsid w:val="00654A8B"/>
    <w:rsid w:val="00654EB3"/>
    <w:rsid w:val="00655123"/>
    <w:rsid w:val="006552CD"/>
    <w:rsid w:val="006559B4"/>
    <w:rsid w:val="006561BE"/>
    <w:rsid w:val="00656218"/>
    <w:rsid w:val="006564E9"/>
    <w:rsid w:val="0065659A"/>
    <w:rsid w:val="0065663B"/>
    <w:rsid w:val="00656B0B"/>
    <w:rsid w:val="0065728B"/>
    <w:rsid w:val="0065739A"/>
    <w:rsid w:val="006574EF"/>
    <w:rsid w:val="00657634"/>
    <w:rsid w:val="006579FB"/>
    <w:rsid w:val="00657F55"/>
    <w:rsid w:val="0066007E"/>
    <w:rsid w:val="006605CB"/>
    <w:rsid w:val="00660747"/>
    <w:rsid w:val="00660D74"/>
    <w:rsid w:val="00660DC7"/>
    <w:rsid w:val="006610BF"/>
    <w:rsid w:val="006611E7"/>
    <w:rsid w:val="00661AA4"/>
    <w:rsid w:val="00661CFD"/>
    <w:rsid w:val="00661DFD"/>
    <w:rsid w:val="00661E49"/>
    <w:rsid w:val="00661ECC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48"/>
    <w:rsid w:val="00664481"/>
    <w:rsid w:val="00664C33"/>
    <w:rsid w:val="00664DCB"/>
    <w:rsid w:val="006650DA"/>
    <w:rsid w:val="00665120"/>
    <w:rsid w:val="006654B7"/>
    <w:rsid w:val="006656A0"/>
    <w:rsid w:val="00665FA7"/>
    <w:rsid w:val="0066608E"/>
    <w:rsid w:val="00666276"/>
    <w:rsid w:val="00666998"/>
    <w:rsid w:val="00666C58"/>
    <w:rsid w:val="00666D8C"/>
    <w:rsid w:val="006670C2"/>
    <w:rsid w:val="00667260"/>
    <w:rsid w:val="0066727C"/>
    <w:rsid w:val="0066747C"/>
    <w:rsid w:val="0066752D"/>
    <w:rsid w:val="00667662"/>
    <w:rsid w:val="00667667"/>
    <w:rsid w:val="00667C6B"/>
    <w:rsid w:val="00667F02"/>
    <w:rsid w:val="0067005C"/>
    <w:rsid w:val="0067024C"/>
    <w:rsid w:val="0067030A"/>
    <w:rsid w:val="00670838"/>
    <w:rsid w:val="00670DEB"/>
    <w:rsid w:val="006715B2"/>
    <w:rsid w:val="006715BF"/>
    <w:rsid w:val="006720D4"/>
    <w:rsid w:val="00672BC4"/>
    <w:rsid w:val="00673275"/>
    <w:rsid w:val="00673438"/>
    <w:rsid w:val="00673582"/>
    <w:rsid w:val="006735DA"/>
    <w:rsid w:val="006736B9"/>
    <w:rsid w:val="006737C8"/>
    <w:rsid w:val="00673842"/>
    <w:rsid w:val="0067398E"/>
    <w:rsid w:val="00673CBA"/>
    <w:rsid w:val="00673EB6"/>
    <w:rsid w:val="00673FCF"/>
    <w:rsid w:val="0067402B"/>
    <w:rsid w:val="006742B3"/>
    <w:rsid w:val="00674334"/>
    <w:rsid w:val="00674633"/>
    <w:rsid w:val="00674E6D"/>
    <w:rsid w:val="00675088"/>
    <w:rsid w:val="006752B8"/>
    <w:rsid w:val="0067536C"/>
    <w:rsid w:val="0067542F"/>
    <w:rsid w:val="00675A26"/>
    <w:rsid w:val="00675C8F"/>
    <w:rsid w:val="00675D39"/>
    <w:rsid w:val="0067606B"/>
    <w:rsid w:val="00676197"/>
    <w:rsid w:val="006764FA"/>
    <w:rsid w:val="006765A3"/>
    <w:rsid w:val="006766F8"/>
    <w:rsid w:val="00676DE9"/>
    <w:rsid w:val="006770A6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90C"/>
    <w:rsid w:val="00680E9A"/>
    <w:rsid w:val="00680F6D"/>
    <w:rsid w:val="00681003"/>
    <w:rsid w:val="0068128C"/>
    <w:rsid w:val="00681696"/>
    <w:rsid w:val="00681FC8"/>
    <w:rsid w:val="0068229C"/>
    <w:rsid w:val="006822CB"/>
    <w:rsid w:val="00682877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47C8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884"/>
    <w:rsid w:val="00686CBE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924"/>
    <w:rsid w:val="00690B03"/>
    <w:rsid w:val="006914C5"/>
    <w:rsid w:val="00691757"/>
    <w:rsid w:val="00691860"/>
    <w:rsid w:val="00691985"/>
    <w:rsid w:val="00691B32"/>
    <w:rsid w:val="00691B76"/>
    <w:rsid w:val="00692175"/>
    <w:rsid w:val="006921D8"/>
    <w:rsid w:val="0069245A"/>
    <w:rsid w:val="0069256D"/>
    <w:rsid w:val="00692882"/>
    <w:rsid w:val="006928DC"/>
    <w:rsid w:val="00692E15"/>
    <w:rsid w:val="00692E6C"/>
    <w:rsid w:val="00692E75"/>
    <w:rsid w:val="00692EC8"/>
    <w:rsid w:val="00693065"/>
    <w:rsid w:val="00693147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F4D"/>
    <w:rsid w:val="00695211"/>
    <w:rsid w:val="00695302"/>
    <w:rsid w:val="00695369"/>
    <w:rsid w:val="0069563B"/>
    <w:rsid w:val="00695900"/>
    <w:rsid w:val="00695AD3"/>
    <w:rsid w:val="00695DCF"/>
    <w:rsid w:val="0069632C"/>
    <w:rsid w:val="00696A00"/>
    <w:rsid w:val="00696D7E"/>
    <w:rsid w:val="0069714C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2695"/>
    <w:rsid w:val="006A270E"/>
    <w:rsid w:val="006A27E1"/>
    <w:rsid w:val="006A2F21"/>
    <w:rsid w:val="006A3135"/>
    <w:rsid w:val="006A314A"/>
    <w:rsid w:val="006A3427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551C"/>
    <w:rsid w:val="006A5B6F"/>
    <w:rsid w:val="006A5B98"/>
    <w:rsid w:val="006A5C5C"/>
    <w:rsid w:val="006A5E45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5DC"/>
    <w:rsid w:val="006B268E"/>
    <w:rsid w:val="006B27A8"/>
    <w:rsid w:val="006B2F26"/>
    <w:rsid w:val="006B3016"/>
    <w:rsid w:val="006B3754"/>
    <w:rsid w:val="006B3B4D"/>
    <w:rsid w:val="006B3E7C"/>
    <w:rsid w:val="006B4638"/>
    <w:rsid w:val="006B46ED"/>
    <w:rsid w:val="006B4B7E"/>
    <w:rsid w:val="006B4E32"/>
    <w:rsid w:val="006B50B4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B7C21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D1B"/>
    <w:rsid w:val="006C0EDD"/>
    <w:rsid w:val="006C0F0B"/>
    <w:rsid w:val="006C100A"/>
    <w:rsid w:val="006C1186"/>
    <w:rsid w:val="006C1241"/>
    <w:rsid w:val="006C19BE"/>
    <w:rsid w:val="006C1C84"/>
    <w:rsid w:val="006C1D76"/>
    <w:rsid w:val="006C2077"/>
    <w:rsid w:val="006C231B"/>
    <w:rsid w:val="006C2465"/>
    <w:rsid w:val="006C27ED"/>
    <w:rsid w:val="006C2A15"/>
    <w:rsid w:val="006C2AB9"/>
    <w:rsid w:val="006C2D61"/>
    <w:rsid w:val="006C2D9E"/>
    <w:rsid w:val="006C2EBD"/>
    <w:rsid w:val="006C371F"/>
    <w:rsid w:val="006C389D"/>
    <w:rsid w:val="006C39D3"/>
    <w:rsid w:val="006C3C42"/>
    <w:rsid w:val="006C3C48"/>
    <w:rsid w:val="006C3DB1"/>
    <w:rsid w:val="006C3F9D"/>
    <w:rsid w:val="006C41D3"/>
    <w:rsid w:val="006C4699"/>
    <w:rsid w:val="006C477D"/>
    <w:rsid w:val="006C47B3"/>
    <w:rsid w:val="006C4F56"/>
    <w:rsid w:val="006C556E"/>
    <w:rsid w:val="006C56F6"/>
    <w:rsid w:val="006C5943"/>
    <w:rsid w:val="006C594F"/>
    <w:rsid w:val="006C5974"/>
    <w:rsid w:val="006C5D10"/>
    <w:rsid w:val="006C5D8A"/>
    <w:rsid w:val="006C637E"/>
    <w:rsid w:val="006C6B9A"/>
    <w:rsid w:val="006C6BC6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5EF"/>
    <w:rsid w:val="006D0615"/>
    <w:rsid w:val="006D0C4B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0B9"/>
    <w:rsid w:val="006D548B"/>
    <w:rsid w:val="006D55D3"/>
    <w:rsid w:val="006D5691"/>
    <w:rsid w:val="006D5751"/>
    <w:rsid w:val="006D5B79"/>
    <w:rsid w:val="006D5B97"/>
    <w:rsid w:val="006D6A93"/>
    <w:rsid w:val="006D6BDC"/>
    <w:rsid w:val="006D6E1F"/>
    <w:rsid w:val="006D6F1A"/>
    <w:rsid w:val="006D7705"/>
    <w:rsid w:val="006D7DD8"/>
    <w:rsid w:val="006D7E58"/>
    <w:rsid w:val="006D7E97"/>
    <w:rsid w:val="006E0758"/>
    <w:rsid w:val="006E078F"/>
    <w:rsid w:val="006E0A5A"/>
    <w:rsid w:val="006E1138"/>
    <w:rsid w:val="006E141D"/>
    <w:rsid w:val="006E1428"/>
    <w:rsid w:val="006E1B98"/>
    <w:rsid w:val="006E1C63"/>
    <w:rsid w:val="006E1F18"/>
    <w:rsid w:val="006E2246"/>
    <w:rsid w:val="006E2433"/>
    <w:rsid w:val="006E25D5"/>
    <w:rsid w:val="006E265D"/>
    <w:rsid w:val="006E2732"/>
    <w:rsid w:val="006E288C"/>
    <w:rsid w:val="006E2DD8"/>
    <w:rsid w:val="006E2F21"/>
    <w:rsid w:val="006E3065"/>
    <w:rsid w:val="006E3658"/>
    <w:rsid w:val="006E3AC6"/>
    <w:rsid w:val="006E3AE1"/>
    <w:rsid w:val="006E3B46"/>
    <w:rsid w:val="006E3C77"/>
    <w:rsid w:val="006E4017"/>
    <w:rsid w:val="006E42E5"/>
    <w:rsid w:val="006E43AF"/>
    <w:rsid w:val="006E43C7"/>
    <w:rsid w:val="006E47ED"/>
    <w:rsid w:val="006E4A2C"/>
    <w:rsid w:val="006E4E4B"/>
    <w:rsid w:val="006E51DC"/>
    <w:rsid w:val="006E5C1C"/>
    <w:rsid w:val="006E5CD9"/>
    <w:rsid w:val="006E5E18"/>
    <w:rsid w:val="006E62AF"/>
    <w:rsid w:val="006E6698"/>
    <w:rsid w:val="006E66A2"/>
    <w:rsid w:val="006E6A4A"/>
    <w:rsid w:val="006E7736"/>
    <w:rsid w:val="006E7928"/>
    <w:rsid w:val="006E7AA7"/>
    <w:rsid w:val="006F03F0"/>
    <w:rsid w:val="006F0F55"/>
    <w:rsid w:val="006F1A69"/>
    <w:rsid w:val="006F1B26"/>
    <w:rsid w:val="006F1BB5"/>
    <w:rsid w:val="006F1DC8"/>
    <w:rsid w:val="006F23B4"/>
    <w:rsid w:val="006F28CD"/>
    <w:rsid w:val="006F2B1E"/>
    <w:rsid w:val="006F2DF9"/>
    <w:rsid w:val="006F2E17"/>
    <w:rsid w:val="006F30BF"/>
    <w:rsid w:val="006F32EC"/>
    <w:rsid w:val="006F347C"/>
    <w:rsid w:val="006F3A73"/>
    <w:rsid w:val="006F41C1"/>
    <w:rsid w:val="006F4724"/>
    <w:rsid w:val="006F49F7"/>
    <w:rsid w:val="006F4FD7"/>
    <w:rsid w:val="006F514E"/>
    <w:rsid w:val="006F5506"/>
    <w:rsid w:val="006F5D80"/>
    <w:rsid w:val="006F5E37"/>
    <w:rsid w:val="006F63CD"/>
    <w:rsid w:val="006F64B3"/>
    <w:rsid w:val="006F66B2"/>
    <w:rsid w:val="006F6773"/>
    <w:rsid w:val="006F67AA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6F7B95"/>
    <w:rsid w:val="0070080E"/>
    <w:rsid w:val="00700BF4"/>
    <w:rsid w:val="007015DC"/>
    <w:rsid w:val="0070163B"/>
    <w:rsid w:val="00701C8E"/>
    <w:rsid w:val="007024AC"/>
    <w:rsid w:val="00702A9F"/>
    <w:rsid w:val="00702F0F"/>
    <w:rsid w:val="00703290"/>
    <w:rsid w:val="0070380A"/>
    <w:rsid w:val="00703F3D"/>
    <w:rsid w:val="00704231"/>
    <w:rsid w:val="007043E8"/>
    <w:rsid w:val="0070444B"/>
    <w:rsid w:val="00704688"/>
    <w:rsid w:val="00704890"/>
    <w:rsid w:val="00704C79"/>
    <w:rsid w:val="00704CEF"/>
    <w:rsid w:val="00705117"/>
    <w:rsid w:val="0070527A"/>
    <w:rsid w:val="0070567E"/>
    <w:rsid w:val="007057A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40F"/>
    <w:rsid w:val="00706534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6"/>
    <w:rsid w:val="00707D69"/>
    <w:rsid w:val="00707D71"/>
    <w:rsid w:val="007100B1"/>
    <w:rsid w:val="00710308"/>
    <w:rsid w:val="00710403"/>
    <w:rsid w:val="007104B1"/>
    <w:rsid w:val="00710835"/>
    <w:rsid w:val="007108B1"/>
    <w:rsid w:val="00710AA6"/>
    <w:rsid w:val="00710C38"/>
    <w:rsid w:val="0071119A"/>
    <w:rsid w:val="00711215"/>
    <w:rsid w:val="00711316"/>
    <w:rsid w:val="00711598"/>
    <w:rsid w:val="00711848"/>
    <w:rsid w:val="007129EE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3E5F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723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4155"/>
    <w:rsid w:val="007243E5"/>
    <w:rsid w:val="0072440E"/>
    <w:rsid w:val="00724807"/>
    <w:rsid w:val="00724A34"/>
    <w:rsid w:val="00725188"/>
    <w:rsid w:val="0072560E"/>
    <w:rsid w:val="00725720"/>
    <w:rsid w:val="00726220"/>
    <w:rsid w:val="00726447"/>
    <w:rsid w:val="007265B0"/>
    <w:rsid w:val="0072680C"/>
    <w:rsid w:val="0072698B"/>
    <w:rsid w:val="007269F4"/>
    <w:rsid w:val="00726A5E"/>
    <w:rsid w:val="00726B3D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630"/>
    <w:rsid w:val="007316AD"/>
    <w:rsid w:val="007318F5"/>
    <w:rsid w:val="00731DBF"/>
    <w:rsid w:val="00732268"/>
    <w:rsid w:val="007324A1"/>
    <w:rsid w:val="007324FD"/>
    <w:rsid w:val="007326CC"/>
    <w:rsid w:val="0073272A"/>
    <w:rsid w:val="007330ED"/>
    <w:rsid w:val="0073350B"/>
    <w:rsid w:val="00733C2E"/>
    <w:rsid w:val="00733E69"/>
    <w:rsid w:val="0073408A"/>
    <w:rsid w:val="007340D8"/>
    <w:rsid w:val="007341DB"/>
    <w:rsid w:val="0073453D"/>
    <w:rsid w:val="007349C5"/>
    <w:rsid w:val="00734AFE"/>
    <w:rsid w:val="00735005"/>
    <w:rsid w:val="007351BE"/>
    <w:rsid w:val="0073581C"/>
    <w:rsid w:val="00735C62"/>
    <w:rsid w:val="00735FA2"/>
    <w:rsid w:val="00736188"/>
    <w:rsid w:val="007362B4"/>
    <w:rsid w:val="00736801"/>
    <w:rsid w:val="00736C40"/>
    <w:rsid w:val="00736F65"/>
    <w:rsid w:val="00737196"/>
    <w:rsid w:val="007372B7"/>
    <w:rsid w:val="007374AB"/>
    <w:rsid w:val="00737AE7"/>
    <w:rsid w:val="00737E3A"/>
    <w:rsid w:val="00737E72"/>
    <w:rsid w:val="0074001C"/>
    <w:rsid w:val="0074035E"/>
    <w:rsid w:val="00740626"/>
    <w:rsid w:val="00740647"/>
    <w:rsid w:val="00740690"/>
    <w:rsid w:val="00740938"/>
    <w:rsid w:val="00740D12"/>
    <w:rsid w:val="00741002"/>
    <w:rsid w:val="007412C4"/>
    <w:rsid w:val="00741364"/>
    <w:rsid w:val="0074136C"/>
    <w:rsid w:val="00741486"/>
    <w:rsid w:val="0074171D"/>
    <w:rsid w:val="007419DE"/>
    <w:rsid w:val="00741BE9"/>
    <w:rsid w:val="00741D8F"/>
    <w:rsid w:val="0074217E"/>
    <w:rsid w:val="007425C7"/>
    <w:rsid w:val="007426DA"/>
    <w:rsid w:val="00742AFA"/>
    <w:rsid w:val="00742BB0"/>
    <w:rsid w:val="00742C89"/>
    <w:rsid w:val="0074334F"/>
    <w:rsid w:val="0074339C"/>
    <w:rsid w:val="007436C9"/>
    <w:rsid w:val="007438B0"/>
    <w:rsid w:val="00743ABB"/>
    <w:rsid w:val="0074414F"/>
    <w:rsid w:val="00744503"/>
    <w:rsid w:val="00744973"/>
    <w:rsid w:val="00744F2E"/>
    <w:rsid w:val="007451D0"/>
    <w:rsid w:val="00745411"/>
    <w:rsid w:val="00745527"/>
    <w:rsid w:val="00745534"/>
    <w:rsid w:val="007455AC"/>
    <w:rsid w:val="0074568C"/>
    <w:rsid w:val="00745AAA"/>
    <w:rsid w:val="007462D3"/>
    <w:rsid w:val="007463EE"/>
    <w:rsid w:val="007464D0"/>
    <w:rsid w:val="00746634"/>
    <w:rsid w:val="00746AAD"/>
    <w:rsid w:val="00746D72"/>
    <w:rsid w:val="00746DA6"/>
    <w:rsid w:val="00746F04"/>
    <w:rsid w:val="007471AB"/>
    <w:rsid w:val="00747354"/>
    <w:rsid w:val="0074786B"/>
    <w:rsid w:val="0074797D"/>
    <w:rsid w:val="00747D89"/>
    <w:rsid w:val="00747F02"/>
    <w:rsid w:val="007501BE"/>
    <w:rsid w:val="007503E4"/>
    <w:rsid w:val="007508BE"/>
    <w:rsid w:val="00750A2A"/>
    <w:rsid w:val="00750E34"/>
    <w:rsid w:val="00750EC8"/>
    <w:rsid w:val="00750ED8"/>
    <w:rsid w:val="00750F14"/>
    <w:rsid w:val="00751058"/>
    <w:rsid w:val="0075123C"/>
    <w:rsid w:val="0075168F"/>
    <w:rsid w:val="0075201B"/>
    <w:rsid w:val="007523E9"/>
    <w:rsid w:val="0075253C"/>
    <w:rsid w:val="007525CC"/>
    <w:rsid w:val="00752741"/>
    <w:rsid w:val="00752892"/>
    <w:rsid w:val="00752B04"/>
    <w:rsid w:val="00752EC2"/>
    <w:rsid w:val="007531D6"/>
    <w:rsid w:val="00753237"/>
    <w:rsid w:val="007532AC"/>
    <w:rsid w:val="007537D5"/>
    <w:rsid w:val="00753B4E"/>
    <w:rsid w:val="0075423D"/>
    <w:rsid w:val="00754709"/>
    <w:rsid w:val="0075483B"/>
    <w:rsid w:val="00754970"/>
    <w:rsid w:val="00754AD9"/>
    <w:rsid w:val="00754E32"/>
    <w:rsid w:val="00754FD8"/>
    <w:rsid w:val="00755249"/>
    <w:rsid w:val="0075526E"/>
    <w:rsid w:val="00755579"/>
    <w:rsid w:val="00755825"/>
    <w:rsid w:val="00756181"/>
    <w:rsid w:val="007564C5"/>
    <w:rsid w:val="00756834"/>
    <w:rsid w:val="00756D10"/>
    <w:rsid w:val="00756FCA"/>
    <w:rsid w:val="00757032"/>
    <w:rsid w:val="007574C2"/>
    <w:rsid w:val="0075760D"/>
    <w:rsid w:val="00757E1B"/>
    <w:rsid w:val="007601A2"/>
    <w:rsid w:val="007607C0"/>
    <w:rsid w:val="00760B14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432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6E5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F4F"/>
    <w:rsid w:val="007732E0"/>
    <w:rsid w:val="00773441"/>
    <w:rsid w:val="00773B22"/>
    <w:rsid w:val="0077413F"/>
    <w:rsid w:val="0077432E"/>
    <w:rsid w:val="00774686"/>
    <w:rsid w:val="00774723"/>
    <w:rsid w:val="00774752"/>
    <w:rsid w:val="007748C5"/>
    <w:rsid w:val="00774D10"/>
    <w:rsid w:val="00775281"/>
    <w:rsid w:val="0077551E"/>
    <w:rsid w:val="007757D8"/>
    <w:rsid w:val="00775A5A"/>
    <w:rsid w:val="00775C9F"/>
    <w:rsid w:val="0077647D"/>
    <w:rsid w:val="00776965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3B67"/>
    <w:rsid w:val="007840E5"/>
    <w:rsid w:val="0078456B"/>
    <w:rsid w:val="00784597"/>
    <w:rsid w:val="00784737"/>
    <w:rsid w:val="00784E75"/>
    <w:rsid w:val="0078544F"/>
    <w:rsid w:val="007855B8"/>
    <w:rsid w:val="00785703"/>
    <w:rsid w:val="00785C0F"/>
    <w:rsid w:val="0078614E"/>
    <w:rsid w:val="007863D2"/>
    <w:rsid w:val="00786729"/>
    <w:rsid w:val="0078692E"/>
    <w:rsid w:val="00787366"/>
    <w:rsid w:val="00787451"/>
    <w:rsid w:val="0078760C"/>
    <w:rsid w:val="00787819"/>
    <w:rsid w:val="00787C6A"/>
    <w:rsid w:val="00787DB0"/>
    <w:rsid w:val="00790626"/>
    <w:rsid w:val="00790919"/>
    <w:rsid w:val="00790DAF"/>
    <w:rsid w:val="00790DCD"/>
    <w:rsid w:val="00790E34"/>
    <w:rsid w:val="00791069"/>
    <w:rsid w:val="00791139"/>
    <w:rsid w:val="007916B1"/>
    <w:rsid w:val="0079185B"/>
    <w:rsid w:val="007919C6"/>
    <w:rsid w:val="00791D8F"/>
    <w:rsid w:val="00791DC6"/>
    <w:rsid w:val="00791EF0"/>
    <w:rsid w:val="00792970"/>
    <w:rsid w:val="0079301C"/>
    <w:rsid w:val="00793293"/>
    <w:rsid w:val="007934E7"/>
    <w:rsid w:val="00793522"/>
    <w:rsid w:val="007938B5"/>
    <w:rsid w:val="00793A49"/>
    <w:rsid w:val="00793CF0"/>
    <w:rsid w:val="00793F9C"/>
    <w:rsid w:val="00793FBF"/>
    <w:rsid w:val="0079406C"/>
    <w:rsid w:val="00794259"/>
    <w:rsid w:val="007946C9"/>
    <w:rsid w:val="00794714"/>
    <w:rsid w:val="00794A7A"/>
    <w:rsid w:val="00794FFB"/>
    <w:rsid w:val="00795880"/>
    <w:rsid w:val="00795A84"/>
    <w:rsid w:val="00795BC7"/>
    <w:rsid w:val="00795BE6"/>
    <w:rsid w:val="00795F9A"/>
    <w:rsid w:val="0079600D"/>
    <w:rsid w:val="00796BDE"/>
    <w:rsid w:val="00796C65"/>
    <w:rsid w:val="0079709C"/>
    <w:rsid w:val="00797103"/>
    <w:rsid w:val="007976A3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CBB"/>
    <w:rsid w:val="007A0EBF"/>
    <w:rsid w:val="007A1058"/>
    <w:rsid w:val="007A111D"/>
    <w:rsid w:val="007A1DA3"/>
    <w:rsid w:val="007A1DDE"/>
    <w:rsid w:val="007A2275"/>
    <w:rsid w:val="007A2521"/>
    <w:rsid w:val="007A283F"/>
    <w:rsid w:val="007A29A4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C09"/>
    <w:rsid w:val="007A4C22"/>
    <w:rsid w:val="007A55B2"/>
    <w:rsid w:val="007A5800"/>
    <w:rsid w:val="007A581F"/>
    <w:rsid w:val="007A59C7"/>
    <w:rsid w:val="007A5FA5"/>
    <w:rsid w:val="007A626D"/>
    <w:rsid w:val="007A66F4"/>
    <w:rsid w:val="007A6A96"/>
    <w:rsid w:val="007A6AC6"/>
    <w:rsid w:val="007A6B26"/>
    <w:rsid w:val="007A6C2A"/>
    <w:rsid w:val="007A73AA"/>
    <w:rsid w:val="007A7602"/>
    <w:rsid w:val="007B018C"/>
    <w:rsid w:val="007B0348"/>
    <w:rsid w:val="007B0C07"/>
    <w:rsid w:val="007B0D18"/>
    <w:rsid w:val="007B0D41"/>
    <w:rsid w:val="007B0D4A"/>
    <w:rsid w:val="007B0FB7"/>
    <w:rsid w:val="007B108A"/>
    <w:rsid w:val="007B12AC"/>
    <w:rsid w:val="007B14C5"/>
    <w:rsid w:val="007B1739"/>
    <w:rsid w:val="007B17C4"/>
    <w:rsid w:val="007B1801"/>
    <w:rsid w:val="007B189E"/>
    <w:rsid w:val="007B1AB5"/>
    <w:rsid w:val="007B1E72"/>
    <w:rsid w:val="007B20C3"/>
    <w:rsid w:val="007B20EE"/>
    <w:rsid w:val="007B2BF0"/>
    <w:rsid w:val="007B2D39"/>
    <w:rsid w:val="007B301B"/>
    <w:rsid w:val="007B3736"/>
    <w:rsid w:val="007B3AAB"/>
    <w:rsid w:val="007B3B42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DE5"/>
    <w:rsid w:val="007B5F61"/>
    <w:rsid w:val="007B6323"/>
    <w:rsid w:val="007B643A"/>
    <w:rsid w:val="007B6654"/>
    <w:rsid w:val="007B6A57"/>
    <w:rsid w:val="007B6DDF"/>
    <w:rsid w:val="007B6F97"/>
    <w:rsid w:val="007B6FFE"/>
    <w:rsid w:val="007B745F"/>
    <w:rsid w:val="007B76AB"/>
    <w:rsid w:val="007B78E0"/>
    <w:rsid w:val="007B79B9"/>
    <w:rsid w:val="007B7AD3"/>
    <w:rsid w:val="007C031C"/>
    <w:rsid w:val="007C1364"/>
    <w:rsid w:val="007C14D5"/>
    <w:rsid w:val="007C19E7"/>
    <w:rsid w:val="007C1A1C"/>
    <w:rsid w:val="007C2014"/>
    <w:rsid w:val="007C28B2"/>
    <w:rsid w:val="007C28D3"/>
    <w:rsid w:val="007C2A45"/>
    <w:rsid w:val="007C2CD6"/>
    <w:rsid w:val="007C3061"/>
    <w:rsid w:val="007C34D0"/>
    <w:rsid w:val="007C36C4"/>
    <w:rsid w:val="007C38A7"/>
    <w:rsid w:val="007C3CEA"/>
    <w:rsid w:val="007C3E12"/>
    <w:rsid w:val="007C3F99"/>
    <w:rsid w:val="007C404B"/>
    <w:rsid w:val="007C413A"/>
    <w:rsid w:val="007C414F"/>
    <w:rsid w:val="007C446B"/>
    <w:rsid w:val="007C448F"/>
    <w:rsid w:val="007C5207"/>
    <w:rsid w:val="007C522F"/>
    <w:rsid w:val="007C53F2"/>
    <w:rsid w:val="007C5ACF"/>
    <w:rsid w:val="007C5CAE"/>
    <w:rsid w:val="007C5D61"/>
    <w:rsid w:val="007C5ED5"/>
    <w:rsid w:val="007C62F3"/>
    <w:rsid w:val="007C65DC"/>
    <w:rsid w:val="007C6F6A"/>
    <w:rsid w:val="007C70B5"/>
    <w:rsid w:val="007C739E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E19"/>
    <w:rsid w:val="007D1E97"/>
    <w:rsid w:val="007D1F96"/>
    <w:rsid w:val="007D2060"/>
    <w:rsid w:val="007D2284"/>
    <w:rsid w:val="007D2364"/>
    <w:rsid w:val="007D2454"/>
    <w:rsid w:val="007D2B1B"/>
    <w:rsid w:val="007D2B44"/>
    <w:rsid w:val="007D2B7F"/>
    <w:rsid w:val="007D2BF4"/>
    <w:rsid w:val="007D3285"/>
    <w:rsid w:val="007D3687"/>
    <w:rsid w:val="007D3AEA"/>
    <w:rsid w:val="007D3C2B"/>
    <w:rsid w:val="007D3D1F"/>
    <w:rsid w:val="007D3FC2"/>
    <w:rsid w:val="007D40B6"/>
    <w:rsid w:val="007D410A"/>
    <w:rsid w:val="007D4155"/>
    <w:rsid w:val="007D44C3"/>
    <w:rsid w:val="007D4B06"/>
    <w:rsid w:val="007D4F86"/>
    <w:rsid w:val="007D552F"/>
    <w:rsid w:val="007D5FEC"/>
    <w:rsid w:val="007D5FF7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3D1"/>
    <w:rsid w:val="007E0578"/>
    <w:rsid w:val="007E0633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C4"/>
    <w:rsid w:val="007E1FE9"/>
    <w:rsid w:val="007E2097"/>
    <w:rsid w:val="007E2609"/>
    <w:rsid w:val="007E2CA1"/>
    <w:rsid w:val="007E2E6C"/>
    <w:rsid w:val="007E2EB7"/>
    <w:rsid w:val="007E3083"/>
    <w:rsid w:val="007E32E8"/>
    <w:rsid w:val="007E35F5"/>
    <w:rsid w:val="007E36E3"/>
    <w:rsid w:val="007E3FF2"/>
    <w:rsid w:val="007E411D"/>
    <w:rsid w:val="007E42FC"/>
    <w:rsid w:val="007E4302"/>
    <w:rsid w:val="007E4667"/>
    <w:rsid w:val="007E48D0"/>
    <w:rsid w:val="007E4A65"/>
    <w:rsid w:val="007E5029"/>
    <w:rsid w:val="007E5777"/>
    <w:rsid w:val="007E592F"/>
    <w:rsid w:val="007E5962"/>
    <w:rsid w:val="007E5A5F"/>
    <w:rsid w:val="007E5B6B"/>
    <w:rsid w:val="007E63AD"/>
    <w:rsid w:val="007E6534"/>
    <w:rsid w:val="007E6B8E"/>
    <w:rsid w:val="007E6F26"/>
    <w:rsid w:val="007E6FA2"/>
    <w:rsid w:val="007E7559"/>
    <w:rsid w:val="007E788C"/>
    <w:rsid w:val="007E79C6"/>
    <w:rsid w:val="007E7E60"/>
    <w:rsid w:val="007E7F95"/>
    <w:rsid w:val="007F010C"/>
    <w:rsid w:val="007F060C"/>
    <w:rsid w:val="007F0659"/>
    <w:rsid w:val="007F0F90"/>
    <w:rsid w:val="007F1107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4DF"/>
    <w:rsid w:val="007F6665"/>
    <w:rsid w:val="007F6951"/>
    <w:rsid w:val="007F6C48"/>
    <w:rsid w:val="007F71DC"/>
    <w:rsid w:val="007F741B"/>
    <w:rsid w:val="007F7775"/>
    <w:rsid w:val="007F7AED"/>
    <w:rsid w:val="007F7CE3"/>
    <w:rsid w:val="007F7D1E"/>
    <w:rsid w:val="00800048"/>
    <w:rsid w:val="008001BA"/>
    <w:rsid w:val="0080054E"/>
    <w:rsid w:val="00800931"/>
    <w:rsid w:val="0080150A"/>
    <w:rsid w:val="0080231E"/>
    <w:rsid w:val="00802769"/>
    <w:rsid w:val="00802A7B"/>
    <w:rsid w:val="00802ACA"/>
    <w:rsid w:val="00802C80"/>
    <w:rsid w:val="00803A47"/>
    <w:rsid w:val="00803DEF"/>
    <w:rsid w:val="008040B2"/>
    <w:rsid w:val="00804175"/>
    <w:rsid w:val="008043F2"/>
    <w:rsid w:val="0080446D"/>
    <w:rsid w:val="008048BF"/>
    <w:rsid w:val="00804E07"/>
    <w:rsid w:val="00805071"/>
    <w:rsid w:val="008059F6"/>
    <w:rsid w:val="00805C4A"/>
    <w:rsid w:val="00805D1D"/>
    <w:rsid w:val="00805D93"/>
    <w:rsid w:val="00806129"/>
    <w:rsid w:val="008063B0"/>
    <w:rsid w:val="00806667"/>
    <w:rsid w:val="00806798"/>
    <w:rsid w:val="00806D3E"/>
    <w:rsid w:val="0080707E"/>
    <w:rsid w:val="00807431"/>
    <w:rsid w:val="008074E9"/>
    <w:rsid w:val="00807B5A"/>
    <w:rsid w:val="00807C2E"/>
    <w:rsid w:val="00807DCE"/>
    <w:rsid w:val="0081025D"/>
    <w:rsid w:val="00810596"/>
    <w:rsid w:val="008107C1"/>
    <w:rsid w:val="008108B0"/>
    <w:rsid w:val="0081098C"/>
    <w:rsid w:val="00810F7C"/>
    <w:rsid w:val="008112B3"/>
    <w:rsid w:val="008114DE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39D4"/>
    <w:rsid w:val="00814209"/>
    <w:rsid w:val="008142FF"/>
    <w:rsid w:val="008145C7"/>
    <w:rsid w:val="008145ED"/>
    <w:rsid w:val="008146BE"/>
    <w:rsid w:val="00814806"/>
    <w:rsid w:val="00814B6B"/>
    <w:rsid w:val="00815005"/>
    <w:rsid w:val="008159E6"/>
    <w:rsid w:val="00815BCC"/>
    <w:rsid w:val="00815BE1"/>
    <w:rsid w:val="00816692"/>
    <w:rsid w:val="008168DA"/>
    <w:rsid w:val="00816C38"/>
    <w:rsid w:val="00816CAA"/>
    <w:rsid w:val="00816E11"/>
    <w:rsid w:val="00817070"/>
    <w:rsid w:val="008173D6"/>
    <w:rsid w:val="008201B2"/>
    <w:rsid w:val="008201FB"/>
    <w:rsid w:val="00820553"/>
    <w:rsid w:val="00820CEE"/>
    <w:rsid w:val="00820EBC"/>
    <w:rsid w:val="008212C5"/>
    <w:rsid w:val="008212D5"/>
    <w:rsid w:val="0082143C"/>
    <w:rsid w:val="008217A3"/>
    <w:rsid w:val="00821AC9"/>
    <w:rsid w:val="00821D1D"/>
    <w:rsid w:val="00822146"/>
    <w:rsid w:val="0082228F"/>
    <w:rsid w:val="008224C2"/>
    <w:rsid w:val="008227BF"/>
    <w:rsid w:val="00822989"/>
    <w:rsid w:val="00822D4D"/>
    <w:rsid w:val="00822F74"/>
    <w:rsid w:val="008232D0"/>
    <w:rsid w:val="008237A0"/>
    <w:rsid w:val="008238FF"/>
    <w:rsid w:val="00823AC9"/>
    <w:rsid w:val="00823F59"/>
    <w:rsid w:val="00824769"/>
    <w:rsid w:val="00824B74"/>
    <w:rsid w:val="00824EC5"/>
    <w:rsid w:val="00824F69"/>
    <w:rsid w:val="008255DF"/>
    <w:rsid w:val="0082579E"/>
    <w:rsid w:val="0082585C"/>
    <w:rsid w:val="00825976"/>
    <w:rsid w:val="00825C0F"/>
    <w:rsid w:val="00825C7C"/>
    <w:rsid w:val="008261E4"/>
    <w:rsid w:val="0082645B"/>
    <w:rsid w:val="0082647A"/>
    <w:rsid w:val="0082668F"/>
    <w:rsid w:val="00826957"/>
    <w:rsid w:val="00827324"/>
    <w:rsid w:val="008273A6"/>
    <w:rsid w:val="00827464"/>
    <w:rsid w:val="0082798E"/>
    <w:rsid w:val="00827BC9"/>
    <w:rsid w:val="00827D47"/>
    <w:rsid w:val="00827E45"/>
    <w:rsid w:val="00827F45"/>
    <w:rsid w:val="00830C14"/>
    <w:rsid w:val="00830CCA"/>
    <w:rsid w:val="008311CC"/>
    <w:rsid w:val="008313E4"/>
    <w:rsid w:val="00831ABA"/>
    <w:rsid w:val="00831B32"/>
    <w:rsid w:val="00832279"/>
    <w:rsid w:val="008324F4"/>
    <w:rsid w:val="00832B21"/>
    <w:rsid w:val="008331DC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9CC"/>
    <w:rsid w:val="00836A91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44E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56F6"/>
    <w:rsid w:val="00845F06"/>
    <w:rsid w:val="00845FF6"/>
    <w:rsid w:val="0084613E"/>
    <w:rsid w:val="00846243"/>
    <w:rsid w:val="008463D9"/>
    <w:rsid w:val="00846506"/>
    <w:rsid w:val="008465CE"/>
    <w:rsid w:val="008465D1"/>
    <w:rsid w:val="00846609"/>
    <w:rsid w:val="00847170"/>
    <w:rsid w:val="00847701"/>
    <w:rsid w:val="00847836"/>
    <w:rsid w:val="00847A23"/>
    <w:rsid w:val="00847C51"/>
    <w:rsid w:val="00847CC9"/>
    <w:rsid w:val="00847EA7"/>
    <w:rsid w:val="00850030"/>
    <w:rsid w:val="00850177"/>
    <w:rsid w:val="008501C9"/>
    <w:rsid w:val="00850982"/>
    <w:rsid w:val="00850D3B"/>
    <w:rsid w:val="00851069"/>
    <w:rsid w:val="0085144F"/>
    <w:rsid w:val="00851481"/>
    <w:rsid w:val="00851700"/>
    <w:rsid w:val="00851861"/>
    <w:rsid w:val="00851AAD"/>
    <w:rsid w:val="00851C4B"/>
    <w:rsid w:val="00851D33"/>
    <w:rsid w:val="00851D9B"/>
    <w:rsid w:val="00851F95"/>
    <w:rsid w:val="00851FF7"/>
    <w:rsid w:val="008520C6"/>
    <w:rsid w:val="008521AC"/>
    <w:rsid w:val="008523A9"/>
    <w:rsid w:val="008524F0"/>
    <w:rsid w:val="00852A8C"/>
    <w:rsid w:val="008533F9"/>
    <w:rsid w:val="0085380B"/>
    <w:rsid w:val="00853B9B"/>
    <w:rsid w:val="00853D16"/>
    <w:rsid w:val="0085409E"/>
    <w:rsid w:val="00854175"/>
    <w:rsid w:val="008541DD"/>
    <w:rsid w:val="008543F9"/>
    <w:rsid w:val="008544D2"/>
    <w:rsid w:val="00854535"/>
    <w:rsid w:val="008547C2"/>
    <w:rsid w:val="008548C4"/>
    <w:rsid w:val="00854AD5"/>
    <w:rsid w:val="00854C42"/>
    <w:rsid w:val="00854D2B"/>
    <w:rsid w:val="00854E03"/>
    <w:rsid w:val="0085504B"/>
    <w:rsid w:val="008559AE"/>
    <w:rsid w:val="00855A8F"/>
    <w:rsid w:val="00855CC6"/>
    <w:rsid w:val="0085643B"/>
    <w:rsid w:val="008565BD"/>
    <w:rsid w:val="0085663D"/>
    <w:rsid w:val="0085668C"/>
    <w:rsid w:val="0085675A"/>
    <w:rsid w:val="0085693A"/>
    <w:rsid w:val="00856D46"/>
    <w:rsid w:val="00856E6C"/>
    <w:rsid w:val="00856F0F"/>
    <w:rsid w:val="0085718A"/>
    <w:rsid w:val="0085730E"/>
    <w:rsid w:val="008573C8"/>
    <w:rsid w:val="0085758E"/>
    <w:rsid w:val="00857781"/>
    <w:rsid w:val="008577F7"/>
    <w:rsid w:val="0086050C"/>
    <w:rsid w:val="0086083D"/>
    <w:rsid w:val="00860B0A"/>
    <w:rsid w:val="00860CF4"/>
    <w:rsid w:val="00860DF7"/>
    <w:rsid w:val="00861103"/>
    <w:rsid w:val="00861314"/>
    <w:rsid w:val="00861A00"/>
    <w:rsid w:val="00861A6E"/>
    <w:rsid w:val="00861CF8"/>
    <w:rsid w:val="00861DE4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71C"/>
    <w:rsid w:val="0086479B"/>
    <w:rsid w:val="0086481B"/>
    <w:rsid w:val="00864A67"/>
    <w:rsid w:val="00864BAB"/>
    <w:rsid w:val="00864E4E"/>
    <w:rsid w:val="0086554F"/>
    <w:rsid w:val="008659BC"/>
    <w:rsid w:val="00865B66"/>
    <w:rsid w:val="00865D0E"/>
    <w:rsid w:val="00866383"/>
    <w:rsid w:val="00866595"/>
    <w:rsid w:val="00866BA5"/>
    <w:rsid w:val="00866EED"/>
    <w:rsid w:val="00866F52"/>
    <w:rsid w:val="00870759"/>
    <w:rsid w:val="0087099E"/>
    <w:rsid w:val="00870DA6"/>
    <w:rsid w:val="008710EC"/>
    <w:rsid w:val="0087113A"/>
    <w:rsid w:val="00871184"/>
    <w:rsid w:val="008714D3"/>
    <w:rsid w:val="008715CA"/>
    <w:rsid w:val="00871879"/>
    <w:rsid w:val="008719F2"/>
    <w:rsid w:val="00871C01"/>
    <w:rsid w:val="00871E3F"/>
    <w:rsid w:val="00871F4D"/>
    <w:rsid w:val="0087241D"/>
    <w:rsid w:val="0087268E"/>
    <w:rsid w:val="00872944"/>
    <w:rsid w:val="00872BE2"/>
    <w:rsid w:val="008732D9"/>
    <w:rsid w:val="00873370"/>
    <w:rsid w:val="00873C66"/>
    <w:rsid w:val="00873FFE"/>
    <w:rsid w:val="00874729"/>
    <w:rsid w:val="008749E8"/>
    <w:rsid w:val="00874CB4"/>
    <w:rsid w:val="00874D28"/>
    <w:rsid w:val="008751BB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CAF"/>
    <w:rsid w:val="00881A10"/>
    <w:rsid w:val="00881AAB"/>
    <w:rsid w:val="00881C08"/>
    <w:rsid w:val="00881DE5"/>
    <w:rsid w:val="00881E3C"/>
    <w:rsid w:val="00881F72"/>
    <w:rsid w:val="0088207D"/>
    <w:rsid w:val="008822F9"/>
    <w:rsid w:val="0088230B"/>
    <w:rsid w:val="00882472"/>
    <w:rsid w:val="00882488"/>
    <w:rsid w:val="008824AA"/>
    <w:rsid w:val="008832E2"/>
    <w:rsid w:val="008832ED"/>
    <w:rsid w:val="008834BE"/>
    <w:rsid w:val="008835CB"/>
    <w:rsid w:val="00883760"/>
    <w:rsid w:val="0088396D"/>
    <w:rsid w:val="00883AF4"/>
    <w:rsid w:val="00883D0A"/>
    <w:rsid w:val="00884310"/>
    <w:rsid w:val="00884721"/>
    <w:rsid w:val="00884BC6"/>
    <w:rsid w:val="008852FA"/>
    <w:rsid w:val="00885452"/>
    <w:rsid w:val="00885673"/>
    <w:rsid w:val="008858E7"/>
    <w:rsid w:val="00885975"/>
    <w:rsid w:val="008859A5"/>
    <w:rsid w:val="00885B85"/>
    <w:rsid w:val="00885C2B"/>
    <w:rsid w:val="00885DA8"/>
    <w:rsid w:val="00886076"/>
    <w:rsid w:val="008862AE"/>
    <w:rsid w:val="0088646A"/>
    <w:rsid w:val="00886691"/>
    <w:rsid w:val="008867B5"/>
    <w:rsid w:val="00886F5C"/>
    <w:rsid w:val="00887A03"/>
    <w:rsid w:val="00887A9B"/>
    <w:rsid w:val="00887B46"/>
    <w:rsid w:val="00887C32"/>
    <w:rsid w:val="00887E44"/>
    <w:rsid w:val="00887EF7"/>
    <w:rsid w:val="008901F1"/>
    <w:rsid w:val="008902C8"/>
    <w:rsid w:val="00890A92"/>
    <w:rsid w:val="00890BAB"/>
    <w:rsid w:val="008911DD"/>
    <w:rsid w:val="008913DC"/>
    <w:rsid w:val="008914CE"/>
    <w:rsid w:val="008917DC"/>
    <w:rsid w:val="008918B1"/>
    <w:rsid w:val="00891F01"/>
    <w:rsid w:val="00892596"/>
    <w:rsid w:val="008925E3"/>
    <w:rsid w:val="00892D9A"/>
    <w:rsid w:val="00892FD6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6E9"/>
    <w:rsid w:val="008948C4"/>
    <w:rsid w:val="00894EEE"/>
    <w:rsid w:val="00894FA7"/>
    <w:rsid w:val="008952C7"/>
    <w:rsid w:val="00895419"/>
    <w:rsid w:val="0089569B"/>
    <w:rsid w:val="00895713"/>
    <w:rsid w:val="008959A0"/>
    <w:rsid w:val="00895A1F"/>
    <w:rsid w:val="0089621A"/>
    <w:rsid w:val="00896465"/>
    <w:rsid w:val="008964FF"/>
    <w:rsid w:val="00896AF4"/>
    <w:rsid w:val="00896B9C"/>
    <w:rsid w:val="00896E11"/>
    <w:rsid w:val="0089705B"/>
    <w:rsid w:val="00897262"/>
    <w:rsid w:val="00897341"/>
    <w:rsid w:val="00897795"/>
    <w:rsid w:val="008978FB"/>
    <w:rsid w:val="00897D77"/>
    <w:rsid w:val="00897F43"/>
    <w:rsid w:val="008A027F"/>
    <w:rsid w:val="008A085A"/>
    <w:rsid w:val="008A0959"/>
    <w:rsid w:val="008A09F9"/>
    <w:rsid w:val="008A0A0A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1E84"/>
    <w:rsid w:val="008A207C"/>
    <w:rsid w:val="008A2408"/>
    <w:rsid w:val="008A242D"/>
    <w:rsid w:val="008A29FD"/>
    <w:rsid w:val="008A2BC7"/>
    <w:rsid w:val="008A2CB2"/>
    <w:rsid w:val="008A2D53"/>
    <w:rsid w:val="008A352D"/>
    <w:rsid w:val="008A3BFB"/>
    <w:rsid w:val="008A3F7E"/>
    <w:rsid w:val="008A3F84"/>
    <w:rsid w:val="008A438E"/>
    <w:rsid w:val="008A4604"/>
    <w:rsid w:val="008A4E04"/>
    <w:rsid w:val="008A4E0F"/>
    <w:rsid w:val="008A4F01"/>
    <w:rsid w:val="008A6214"/>
    <w:rsid w:val="008A6608"/>
    <w:rsid w:val="008A663B"/>
    <w:rsid w:val="008A73C5"/>
    <w:rsid w:val="008A7D7A"/>
    <w:rsid w:val="008B0059"/>
    <w:rsid w:val="008B0062"/>
    <w:rsid w:val="008B0324"/>
    <w:rsid w:val="008B0430"/>
    <w:rsid w:val="008B04FB"/>
    <w:rsid w:val="008B09A3"/>
    <w:rsid w:val="008B0A14"/>
    <w:rsid w:val="008B0A3E"/>
    <w:rsid w:val="008B0BA1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27B"/>
    <w:rsid w:val="008B3559"/>
    <w:rsid w:val="008B36E1"/>
    <w:rsid w:val="008B3969"/>
    <w:rsid w:val="008B3A33"/>
    <w:rsid w:val="008B3C3B"/>
    <w:rsid w:val="008B403D"/>
    <w:rsid w:val="008B45C9"/>
    <w:rsid w:val="008B46BC"/>
    <w:rsid w:val="008B53F1"/>
    <w:rsid w:val="008B5468"/>
    <w:rsid w:val="008B5885"/>
    <w:rsid w:val="008B59A3"/>
    <w:rsid w:val="008B6062"/>
    <w:rsid w:val="008B6D30"/>
    <w:rsid w:val="008B6D6D"/>
    <w:rsid w:val="008B6DD8"/>
    <w:rsid w:val="008B7177"/>
    <w:rsid w:val="008C0652"/>
    <w:rsid w:val="008C0857"/>
    <w:rsid w:val="008C0EF0"/>
    <w:rsid w:val="008C1541"/>
    <w:rsid w:val="008C1928"/>
    <w:rsid w:val="008C1A65"/>
    <w:rsid w:val="008C1AE2"/>
    <w:rsid w:val="008C1D9F"/>
    <w:rsid w:val="008C2531"/>
    <w:rsid w:val="008C2A94"/>
    <w:rsid w:val="008C2C97"/>
    <w:rsid w:val="008C3634"/>
    <w:rsid w:val="008C364C"/>
    <w:rsid w:val="008C3A64"/>
    <w:rsid w:val="008C49A6"/>
    <w:rsid w:val="008C4A02"/>
    <w:rsid w:val="008C4BD5"/>
    <w:rsid w:val="008C4BD6"/>
    <w:rsid w:val="008C4BEF"/>
    <w:rsid w:val="008C509E"/>
    <w:rsid w:val="008C50D1"/>
    <w:rsid w:val="008C58D0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76E5"/>
    <w:rsid w:val="008C77A3"/>
    <w:rsid w:val="008C7D2E"/>
    <w:rsid w:val="008C7D3D"/>
    <w:rsid w:val="008C7EDA"/>
    <w:rsid w:val="008C7F47"/>
    <w:rsid w:val="008D004C"/>
    <w:rsid w:val="008D047C"/>
    <w:rsid w:val="008D0565"/>
    <w:rsid w:val="008D06F6"/>
    <w:rsid w:val="008D0706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775"/>
    <w:rsid w:val="008D29B8"/>
    <w:rsid w:val="008D29E7"/>
    <w:rsid w:val="008D2A21"/>
    <w:rsid w:val="008D2C15"/>
    <w:rsid w:val="008D3706"/>
    <w:rsid w:val="008D3B16"/>
    <w:rsid w:val="008D3D3C"/>
    <w:rsid w:val="008D41DA"/>
    <w:rsid w:val="008D42DF"/>
    <w:rsid w:val="008D4409"/>
    <w:rsid w:val="008D4524"/>
    <w:rsid w:val="008D4A3D"/>
    <w:rsid w:val="008D4E0F"/>
    <w:rsid w:val="008D51DB"/>
    <w:rsid w:val="008D5295"/>
    <w:rsid w:val="008D5B84"/>
    <w:rsid w:val="008D5C57"/>
    <w:rsid w:val="008D5EAC"/>
    <w:rsid w:val="008D5F79"/>
    <w:rsid w:val="008D611E"/>
    <w:rsid w:val="008D6387"/>
    <w:rsid w:val="008D664C"/>
    <w:rsid w:val="008D679C"/>
    <w:rsid w:val="008D7981"/>
    <w:rsid w:val="008D7989"/>
    <w:rsid w:val="008D7C45"/>
    <w:rsid w:val="008D7FD8"/>
    <w:rsid w:val="008E027F"/>
    <w:rsid w:val="008E0440"/>
    <w:rsid w:val="008E05A7"/>
    <w:rsid w:val="008E0AFE"/>
    <w:rsid w:val="008E0BF4"/>
    <w:rsid w:val="008E0C44"/>
    <w:rsid w:val="008E0D4B"/>
    <w:rsid w:val="008E0F73"/>
    <w:rsid w:val="008E105F"/>
    <w:rsid w:val="008E1511"/>
    <w:rsid w:val="008E1605"/>
    <w:rsid w:val="008E16A6"/>
    <w:rsid w:val="008E1C50"/>
    <w:rsid w:val="008E1E2D"/>
    <w:rsid w:val="008E1F7A"/>
    <w:rsid w:val="008E2151"/>
    <w:rsid w:val="008E27B2"/>
    <w:rsid w:val="008E2A44"/>
    <w:rsid w:val="008E320D"/>
    <w:rsid w:val="008E3B21"/>
    <w:rsid w:val="008E3C1A"/>
    <w:rsid w:val="008E411C"/>
    <w:rsid w:val="008E43F9"/>
    <w:rsid w:val="008E443A"/>
    <w:rsid w:val="008E4A62"/>
    <w:rsid w:val="008E4EC4"/>
    <w:rsid w:val="008E5A95"/>
    <w:rsid w:val="008E5AD7"/>
    <w:rsid w:val="008E5B59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6F35"/>
    <w:rsid w:val="008E716F"/>
    <w:rsid w:val="008E72D2"/>
    <w:rsid w:val="008E77FF"/>
    <w:rsid w:val="008E795E"/>
    <w:rsid w:val="008E7DE7"/>
    <w:rsid w:val="008E7F7A"/>
    <w:rsid w:val="008F09DC"/>
    <w:rsid w:val="008F0B05"/>
    <w:rsid w:val="008F0B50"/>
    <w:rsid w:val="008F0B59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0E6"/>
    <w:rsid w:val="008F4184"/>
    <w:rsid w:val="008F47D1"/>
    <w:rsid w:val="008F47F1"/>
    <w:rsid w:val="008F4887"/>
    <w:rsid w:val="008F4ABC"/>
    <w:rsid w:val="008F4BD5"/>
    <w:rsid w:val="008F50B2"/>
    <w:rsid w:val="008F511C"/>
    <w:rsid w:val="008F56A5"/>
    <w:rsid w:val="008F5D5F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20F7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0E"/>
    <w:rsid w:val="00903DEC"/>
    <w:rsid w:val="00903EC7"/>
    <w:rsid w:val="00903EFB"/>
    <w:rsid w:val="009041B6"/>
    <w:rsid w:val="009045F2"/>
    <w:rsid w:val="009047C1"/>
    <w:rsid w:val="0090487F"/>
    <w:rsid w:val="00904B20"/>
    <w:rsid w:val="00904BF9"/>
    <w:rsid w:val="00904D07"/>
    <w:rsid w:val="00904E27"/>
    <w:rsid w:val="009050BF"/>
    <w:rsid w:val="00905A6B"/>
    <w:rsid w:val="00905D14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362"/>
    <w:rsid w:val="00913498"/>
    <w:rsid w:val="00914066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F3D"/>
    <w:rsid w:val="00916F59"/>
    <w:rsid w:val="009171B5"/>
    <w:rsid w:val="00917300"/>
    <w:rsid w:val="009174C0"/>
    <w:rsid w:val="00917866"/>
    <w:rsid w:val="00917C5F"/>
    <w:rsid w:val="00920455"/>
    <w:rsid w:val="0092077E"/>
    <w:rsid w:val="00920A09"/>
    <w:rsid w:val="00920BC0"/>
    <w:rsid w:val="00921065"/>
    <w:rsid w:val="0092178F"/>
    <w:rsid w:val="009217CE"/>
    <w:rsid w:val="00921858"/>
    <w:rsid w:val="00921B50"/>
    <w:rsid w:val="00921C74"/>
    <w:rsid w:val="00921D1A"/>
    <w:rsid w:val="00921D7D"/>
    <w:rsid w:val="00922576"/>
    <w:rsid w:val="009225F7"/>
    <w:rsid w:val="00922751"/>
    <w:rsid w:val="009229CD"/>
    <w:rsid w:val="00922A13"/>
    <w:rsid w:val="009230E7"/>
    <w:rsid w:val="00923C4D"/>
    <w:rsid w:val="00924343"/>
    <w:rsid w:val="00924365"/>
    <w:rsid w:val="00924389"/>
    <w:rsid w:val="00924C1B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E66"/>
    <w:rsid w:val="00925F58"/>
    <w:rsid w:val="0092608C"/>
    <w:rsid w:val="009261A6"/>
    <w:rsid w:val="00926266"/>
    <w:rsid w:val="00926615"/>
    <w:rsid w:val="009269D3"/>
    <w:rsid w:val="00926AFC"/>
    <w:rsid w:val="00926FFB"/>
    <w:rsid w:val="0092719E"/>
    <w:rsid w:val="0092734D"/>
    <w:rsid w:val="00927635"/>
    <w:rsid w:val="009278C3"/>
    <w:rsid w:val="00927C62"/>
    <w:rsid w:val="00927CB9"/>
    <w:rsid w:val="00927F84"/>
    <w:rsid w:val="009301E8"/>
    <w:rsid w:val="00930459"/>
    <w:rsid w:val="00930746"/>
    <w:rsid w:val="00930EB7"/>
    <w:rsid w:val="00930FA1"/>
    <w:rsid w:val="00931016"/>
    <w:rsid w:val="00931777"/>
    <w:rsid w:val="00931ABE"/>
    <w:rsid w:val="00931C8F"/>
    <w:rsid w:val="00932050"/>
    <w:rsid w:val="00932064"/>
    <w:rsid w:val="0093210F"/>
    <w:rsid w:val="00932206"/>
    <w:rsid w:val="009323AF"/>
    <w:rsid w:val="00932438"/>
    <w:rsid w:val="00932E70"/>
    <w:rsid w:val="00932EBC"/>
    <w:rsid w:val="00932F6B"/>
    <w:rsid w:val="009334D2"/>
    <w:rsid w:val="009337FE"/>
    <w:rsid w:val="00933BD7"/>
    <w:rsid w:val="00934048"/>
    <w:rsid w:val="00934127"/>
    <w:rsid w:val="0093442A"/>
    <w:rsid w:val="009347B1"/>
    <w:rsid w:val="00934CC9"/>
    <w:rsid w:val="00934DC3"/>
    <w:rsid w:val="00934F59"/>
    <w:rsid w:val="009350C9"/>
    <w:rsid w:val="009351B0"/>
    <w:rsid w:val="009353C3"/>
    <w:rsid w:val="00935D1B"/>
    <w:rsid w:val="00935FF1"/>
    <w:rsid w:val="00936992"/>
    <w:rsid w:val="00936ADF"/>
    <w:rsid w:val="00936C89"/>
    <w:rsid w:val="00936E66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0FFE"/>
    <w:rsid w:val="00941466"/>
    <w:rsid w:val="0094165C"/>
    <w:rsid w:val="00941C42"/>
    <w:rsid w:val="00941E9B"/>
    <w:rsid w:val="0094225A"/>
    <w:rsid w:val="009424DD"/>
    <w:rsid w:val="0094265E"/>
    <w:rsid w:val="00942716"/>
    <w:rsid w:val="00942835"/>
    <w:rsid w:val="00942904"/>
    <w:rsid w:val="00943257"/>
    <w:rsid w:val="00943331"/>
    <w:rsid w:val="00943439"/>
    <w:rsid w:val="009436EF"/>
    <w:rsid w:val="00943A8D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DE1"/>
    <w:rsid w:val="00945E72"/>
    <w:rsid w:val="009460FB"/>
    <w:rsid w:val="009463C3"/>
    <w:rsid w:val="00946C8D"/>
    <w:rsid w:val="00946F34"/>
    <w:rsid w:val="00947437"/>
    <w:rsid w:val="009475AD"/>
    <w:rsid w:val="0094793C"/>
    <w:rsid w:val="009479CA"/>
    <w:rsid w:val="00947AA2"/>
    <w:rsid w:val="00947B34"/>
    <w:rsid w:val="00947C9E"/>
    <w:rsid w:val="00947E39"/>
    <w:rsid w:val="00950015"/>
    <w:rsid w:val="009500FB"/>
    <w:rsid w:val="009501F4"/>
    <w:rsid w:val="00950215"/>
    <w:rsid w:val="009502C4"/>
    <w:rsid w:val="00950A4B"/>
    <w:rsid w:val="0095121E"/>
    <w:rsid w:val="00951236"/>
    <w:rsid w:val="00951492"/>
    <w:rsid w:val="00951A7E"/>
    <w:rsid w:val="00951EF8"/>
    <w:rsid w:val="00952372"/>
    <w:rsid w:val="009526A7"/>
    <w:rsid w:val="00952773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4E"/>
    <w:rsid w:val="00953A9A"/>
    <w:rsid w:val="00953F4F"/>
    <w:rsid w:val="009543AF"/>
    <w:rsid w:val="00954970"/>
    <w:rsid w:val="00954A37"/>
    <w:rsid w:val="00954C49"/>
    <w:rsid w:val="00954C56"/>
    <w:rsid w:val="00954E28"/>
    <w:rsid w:val="009551FE"/>
    <w:rsid w:val="0095537E"/>
    <w:rsid w:val="009553B2"/>
    <w:rsid w:val="009554A1"/>
    <w:rsid w:val="00955617"/>
    <w:rsid w:val="00956384"/>
    <w:rsid w:val="009564DD"/>
    <w:rsid w:val="0095685C"/>
    <w:rsid w:val="00957082"/>
    <w:rsid w:val="009572CC"/>
    <w:rsid w:val="009573C6"/>
    <w:rsid w:val="00957775"/>
    <w:rsid w:val="009577B1"/>
    <w:rsid w:val="009578B0"/>
    <w:rsid w:val="00957B02"/>
    <w:rsid w:val="00957BC2"/>
    <w:rsid w:val="00957F1E"/>
    <w:rsid w:val="00957F81"/>
    <w:rsid w:val="00960645"/>
    <w:rsid w:val="009610D0"/>
    <w:rsid w:val="0096119C"/>
    <w:rsid w:val="009611C1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774"/>
    <w:rsid w:val="00964D68"/>
    <w:rsid w:val="00965350"/>
    <w:rsid w:val="009653BB"/>
    <w:rsid w:val="00965493"/>
    <w:rsid w:val="009654B8"/>
    <w:rsid w:val="009659D7"/>
    <w:rsid w:val="00965EE7"/>
    <w:rsid w:val="0096604D"/>
    <w:rsid w:val="0096673C"/>
    <w:rsid w:val="00966BE1"/>
    <w:rsid w:val="00967476"/>
    <w:rsid w:val="009676B8"/>
    <w:rsid w:val="00967700"/>
    <w:rsid w:val="00967B27"/>
    <w:rsid w:val="009704F5"/>
    <w:rsid w:val="009709AD"/>
    <w:rsid w:val="00970B4E"/>
    <w:rsid w:val="00970BB9"/>
    <w:rsid w:val="00971A94"/>
    <w:rsid w:val="00971F7E"/>
    <w:rsid w:val="009721AF"/>
    <w:rsid w:val="009723D3"/>
    <w:rsid w:val="0097244B"/>
    <w:rsid w:val="0097260E"/>
    <w:rsid w:val="009726A6"/>
    <w:rsid w:val="009728A8"/>
    <w:rsid w:val="009728D3"/>
    <w:rsid w:val="00972B5A"/>
    <w:rsid w:val="00972CC9"/>
    <w:rsid w:val="0097305F"/>
    <w:rsid w:val="00973A74"/>
    <w:rsid w:val="00973C1A"/>
    <w:rsid w:val="00974047"/>
    <w:rsid w:val="009741E9"/>
    <w:rsid w:val="009743BD"/>
    <w:rsid w:val="00974514"/>
    <w:rsid w:val="00974AB7"/>
    <w:rsid w:val="00974B5C"/>
    <w:rsid w:val="00974C8D"/>
    <w:rsid w:val="0097506E"/>
    <w:rsid w:val="009756C4"/>
    <w:rsid w:val="00975769"/>
    <w:rsid w:val="00975890"/>
    <w:rsid w:val="00976DF4"/>
    <w:rsid w:val="00976ED2"/>
    <w:rsid w:val="00977017"/>
    <w:rsid w:val="00977057"/>
    <w:rsid w:val="009777AF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319B"/>
    <w:rsid w:val="009832E5"/>
    <w:rsid w:val="00983693"/>
    <w:rsid w:val="009838D9"/>
    <w:rsid w:val="00983AA5"/>
    <w:rsid w:val="00983C12"/>
    <w:rsid w:val="00983D89"/>
    <w:rsid w:val="009840FC"/>
    <w:rsid w:val="00984426"/>
    <w:rsid w:val="009846BF"/>
    <w:rsid w:val="00984848"/>
    <w:rsid w:val="009848B5"/>
    <w:rsid w:val="00984BFA"/>
    <w:rsid w:val="009859AA"/>
    <w:rsid w:val="00985EC8"/>
    <w:rsid w:val="00985FAB"/>
    <w:rsid w:val="00986113"/>
    <w:rsid w:val="00986140"/>
    <w:rsid w:val="009863D1"/>
    <w:rsid w:val="009865EE"/>
    <w:rsid w:val="00986632"/>
    <w:rsid w:val="009869D7"/>
    <w:rsid w:val="00986EB2"/>
    <w:rsid w:val="00986F20"/>
    <w:rsid w:val="009870DC"/>
    <w:rsid w:val="00987112"/>
    <w:rsid w:val="00987174"/>
    <w:rsid w:val="00987DE5"/>
    <w:rsid w:val="009905B8"/>
    <w:rsid w:val="00990DC0"/>
    <w:rsid w:val="00990DD0"/>
    <w:rsid w:val="00990E96"/>
    <w:rsid w:val="00990F85"/>
    <w:rsid w:val="00990F9C"/>
    <w:rsid w:val="00991336"/>
    <w:rsid w:val="00991581"/>
    <w:rsid w:val="009918B9"/>
    <w:rsid w:val="00991E26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95"/>
    <w:rsid w:val="00993CCF"/>
    <w:rsid w:val="009941CD"/>
    <w:rsid w:val="00994325"/>
    <w:rsid w:val="009949BE"/>
    <w:rsid w:val="00994D83"/>
    <w:rsid w:val="00994F06"/>
    <w:rsid w:val="00994FA8"/>
    <w:rsid w:val="00995557"/>
    <w:rsid w:val="00995815"/>
    <w:rsid w:val="00995AB5"/>
    <w:rsid w:val="00995C97"/>
    <w:rsid w:val="00995CF5"/>
    <w:rsid w:val="00995ED8"/>
    <w:rsid w:val="00995F40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2FE"/>
    <w:rsid w:val="009A08F2"/>
    <w:rsid w:val="009A0AA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81B"/>
    <w:rsid w:val="009A295C"/>
    <w:rsid w:val="009A2978"/>
    <w:rsid w:val="009A29F8"/>
    <w:rsid w:val="009A2F00"/>
    <w:rsid w:val="009A3051"/>
    <w:rsid w:val="009A3295"/>
    <w:rsid w:val="009A3330"/>
    <w:rsid w:val="009A3353"/>
    <w:rsid w:val="009A3AED"/>
    <w:rsid w:val="009A3B8B"/>
    <w:rsid w:val="009A401E"/>
    <w:rsid w:val="009A4328"/>
    <w:rsid w:val="009A4CA7"/>
    <w:rsid w:val="009A4CD3"/>
    <w:rsid w:val="009A569D"/>
    <w:rsid w:val="009A5785"/>
    <w:rsid w:val="009A57B8"/>
    <w:rsid w:val="009A5B16"/>
    <w:rsid w:val="009A60C4"/>
    <w:rsid w:val="009A6189"/>
    <w:rsid w:val="009A62BD"/>
    <w:rsid w:val="009A661F"/>
    <w:rsid w:val="009A6F76"/>
    <w:rsid w:val="009A7063"/>
    <w:rsid w:val="009A70C0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B032E"/>
    <w:rsid w:val="009B0351"/>
    <w:rsid w:val="009B0BB8"/>
    <w:rsid w:val="009B0CA1"/>
    <w:rsid w:val="009B0CA3"/>
    <w:rsid w:val="009B0E72"/>
    <w:rsid w:val="009B1611"/>
    <w:rsid w:val="009B1809"/>
    <w:rsid w:val="009B196F"/>
    <w:rsid w:val="009B1CBA"/>
    <w:rsid w:val="009B1F57"/>
    <w:rsid w:val="009B1FCD"/>
    <w:rsid w:val="009B2A89"/>
    <w:rsid w:val="009B2B80"/>
    <w:rsid w:val="009B2BC3"/>
    <w:rsid w:val="009B2D73"/>
    <w:rsid w:val="009B2EE9"/>
    <w:rsid w:val="009B33AB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752"/>
    <w:rsid w:val="009B69C8"/>
    <w:rsid w:val="009B6DB6"/>
    <w:rsid w:val="009B70B2"/>
    <w:rsid w:val="009B7681"/>
    <w:rsid w:val="009B77F9"/>
    <w:rsid w:val="009B7A56"/>
    <w:rsid w:val="009C036C"/>
    <w:rsid w:val="009C0A7D"/>
    <w:rsid w:val="009C0CFD"/>
    <w:rsid w:val="009C0E8F"/>
    <w:rsid w:val="009C0FC6"/>
    <w:rsid w:val="009C14CC"/>
    <w:rsid w:val="009C1563"/>
    <w:rsid w:val="009C170F"/>
    <w:rsid w:val="009C1C22"/>
    <w:rsid w:val="009C1FCE"/>
    <w:rsid w:val="009C21E0"/>
    <w:rsid w:val="009C30EC"/>
    <w:rsid w:val="009C3287"/>
    <w:rsid w:val="009C35D7"/>
    <w:rsid w:val="009C382E"/>
    <w:rsid w:val="009C384C"/>
    <w:rsid w:val="009C3859"/>
    <w:rsid w:val="009C451A"/>
    <w:rsid w:val="009C49AB"/>
    <w:rsid w:val="009C4DD6"/>
    <w:rsid w:val="009C4EE8"/>
    <w:rsid w:val="009C526E"/>
    <w:rsid w:val="009C59AA"/>
    <w:rsid w:val="009C5D1D"/>
    <w:rsid w:val="009C5DDC"/>
    <w:rsid w:val="009C5E34"/>
    <w:rsid w:val="009C600B"/>
    <w:rsid w:val="009C6099"/>
    <w:rsid w:val="009C638D"/>
    <w:rsid w:val="009C6540"/>
    <w:rsid w:val="009C665B"/>
    <w:rsid w:val="009C6786"/>
    <w:rsid w:val="009C69EB"/>
    <w:rsid w:val="009C6A49"/>
    <w:rsid w:val="009C6DF7"/>
    <w:rsid w:val="009C6EAC"/>
    <w:rsid w:val="009C736B"/>
    <w:rsid w:val="009C7442"/>
    <w:rsid w:val="009C7504"/>
    <w:rsid w:val="009C7A60"/>
    <w:rsid w:val="009D01B6"/>
    <w:rsid w:val="009D04F1"/>
    <w:rsid w:val="009D06B0"/>
    <w:rsid w:val="009D06C2"/>
    <w:rsid w:val="009D06E0"/>
    <w:rsid w:val="009D07F9"/>
    <w:rsid w:val="009D0FB6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228"/>
    <w:rsid w:val="009D2335"/>
    <w:rsid w:val="009D2864"/>
    <w:rsid w:val="009D2920"/>
    <w:rsid w:val="009D2A49"/>
    <w:rsid w:val="009D2AC5"/>
    <w:rsid w:val="009D2B53"/>
    <w:rsid w:val="009D2C68"/>
    <w:rsid w:val="009D2E49"/>
    <w:rsid w:val="009D3272"/>
    <w:rsid w:val="009D3401"/>
    <w:rsid w:val="009D3602"/>
    <w:rsid w:val="009D39FC"/>
    <w:rsid w:val="009D3B01"/>
    <w:rsid w:val="009D4135"/>
    <w:rsid w:val="009D4E38"/>
    <w:rsid w:val="009D51BE"/>
    <w:rsid w:val="009D5E07"/>
    <w:rsid w:val="009D6071"/>
    <w:rsid w:val="009D60E5"/>
    <w:rsid w:val="009D61E9"/>
    <w:rsid w:val="009D64B4"/>
    <w:rsid w:val="009D663E"/>
    <w:rsid w:val="009D68C8"/>
    <w:rsid w:val="009D68D2"/>
    <w:rsid w:val="009D6B17"/>
    <w:rsid w:val="009D7190"/>
    <w:rsid w:val="009D72D0"/>
    <w:rsid w:val="009D733E"/>
    <w:rsid w:val="009D7A5C"/>
    <w:rsid w:val="009D7C41"/>
    <w:rsid w:val="009D7E85"/>
    <w:rsid w:val="009E043E"/>
    <w:rsid w:val="009E0A5A"/>
    <w:rsid w:val="009E0BB7"/>
    <w:rsid w:val="009E0CB6"/>
    <w:rsid w:val="009E0E04"/>
    <w:rsid w:val="009E1249"/>
    <w:rsid w:val="009E17EB"/>
    <w:rsid w:val="009E1D4B"/>
    <w:rsid w:val="009E1F45"/>
    <w:rsid w:val="009E25BF"/>
    <w:rsid w:val="009E271F"/>
    <w:rsid w:val="009E278D"/>
    <w:rsid w:val="009E28DE"/>
    <w:rsid w:val="009E2BCC"/>
    <w:rsid w:val="009E2CC1"/>
    <w:rsid w:val="009E3146"/>
    <w:rsid w:val="009E316A"/>
    <w:rsid w:val="009E3225"/>
    <w:rsid w:val="009E3745"/>
    <w:rsid w:val="009E3D85"/>
    <w:rsid w:val="009E3D8E"/>
    <w:rsid w:val="009E404B"/>
    <w:rsid w:val="009E42B1"/>
    <w:rsid w:val="009E43A6"/>
    <w:rsid w:val="009E4444"/>
    <w:rsid w:val="009E457A"/>
    <w:rsid w:val="009E4771"/>
    <w:rsid w:val="009E491C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3D3"/>
    <w:rsid w:val="009F184D"/>
    <w:rsid w:val="009F1971"/>
    <w:rsid w:val="009F1B83"/>
    <w:rsid w:val="009F1BE3"/>
    <w:rsid w:val="009F1DB5"/>
    <w:rsid w:val="009F22DD"/>
    <w:rsid w:val="009F2421"/>
    <w:rsid w:val="009F24DC"/>
    <w:rsid w:val="009F2503"/>
    <w:rsid w:val="009F2593"/>
    <w:rsid w:val="009F2C5C"/>
    <w:rsid w:val="009F2C92"/>
    <w:rsid w:val="009F3385"/>
    <w:rsid w:val="009F3426"/>
    <w:rsid w:val="009F3829"/>
    <w:rsid w:val="009F39A8"/>
    <w:rsid w:val="009F3A05"/>
    <w:rsid w:val="009F3A06"/>
    <w:rsid w:val="009F3F5E"/>
    <w:rsid w:val="009F43D7"/>
    <w:rsid w:val="009F4446"/>
    <w:rsid w:val="009F46BE"/>
    <w:rsid w:val="009F4969"/>
    <w:rsid w:val="009F4B99"/>
    <w:rsid w:val="009F4DA2"/>
    <w:rsid w:val="009F503C"/>
    <w:rsid w:val="009F51D5"/>
    <w:rsid w:val="009F51E8"/>
    <w:rsid w:val="009F53B5"/>
    <w:rsid w:val="009F56FE"/>
    <w:rsid w:val="009F6763"/>
    <w:rsid w:val="009F6835"/>
    <w:rsid w:val="009F69D3"/>
    <w:rsid w:val="009F6A20"/>
    <w:rsid w:val="009F6A28"/>
    <w:rsid w:val="009F6AC3"/>
    <w:rsid w:val="009F721D"/>
    <w:rsid w:val="009F7801"/>
    <w:rsid w:val="009F79B0"/>
    <w:rsid w:val="009F79DB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9C"/>
    <w:rsid w:val="00A018D9"/>
    <w:rsid w:val="00A01A84"/>
    <w:rsid w:val="00A01D1B"/>
    <w:rsid w:val="00A01EB9"/>
    <w:rsid w:val="00A02254"/>
    <w:rsid w:val="00A02398"/>
    <w:rsid w:val="00A02612"/>
    <w:rsid w:val="00A0268F"/>
    <w:rsid w:val="00A027A5"/>
    <w:rsid w:val="00A02CF7"/>
    <w:rsid w:val="00A03056"/>
    <w:rsid w:val="00A031E2"/>
    <w:rsid w:val="00A03290"/>
    <w:rsid w:val="00A04005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74"/>
    <w:rsid w:val="00A07CAB"/>
    <w:rsid w:val="00A100CA"/>
    <w:rsid w:val="00A10101"/>
    <w:rsid w:val="00A10388"/>
    <w:rsid w:val="00A107A2"/>
    <w:rsid w:val="00A108A2"/>
    <w:rsid w:val="00A109DD"/>
    <w:rsid w:val="00A10CA4"/>
    <w:rsid w:val="00A1137E"/>
    <w:rsid w:val="00A1139E"/>
    <w:rsid w:val="00A115E6"/>
    <w:rsid w:val="00A119E2"/>
    <w:rsid w:val="00A11A6D"/>
    <w:rsid w:val="00A11D22"/>
    <w:rsid w:val="00A120BA"/>
    <w:rsid w:val="00A121B9"/>
    <w:rsid w:val="00A123FC"/>
    <w:rsid w:val="00A12453"/>
    <w:rsid w:val="00A1249D"/>
    <w:rsid w:val="00A126F2"/>
    <w:rsid w:val="00A128C3"/>
    <w:rsid w:val="00A12B28"/>
    <w:rsid w:val="00A12B59"/>
    <w:rsid w:val="00A12B5B"/>
    <w:rsid w:val="00A12FAF"/>
    <w:rsid w:val="00A134E5"/>
    <w:rsid w:val="00A13D5D"/>
    <w:rsid w:val="00A140E3"/>
    <w:rsid w:val="00A1443E"/>
    <w:rsid w:val="00A14D84"/>
    <w:rsid w:val="00A150AF"/>
    <w:rsid w:val="00A152FB"/>
    <w:rsid w:val="00A1544E"/>
    <w:rsid w:val="00A154A8"/>
    <w:rsid w:val="00A15691"/>
    <w:rsid w:val="00A15A80"/>
    <w:rsid w:val="00A15C07"/>
    <w:rsid w:val="00A15CAB"/>
    <w:rsid w:val="00A15CF9"/>
    <w:rsid w:val="00A15D78"/>
    <w:rsid w:val="00A165D2"/>
    <w:rsid w:val="00A16610"/>
    <w:rsid w:val="00A16777"/>
    <w:rsid w:val="00A16AE4"/>
    <w:rsid w:val="00A17AB5"/>
    <w:rsid w:val="00A17AC7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430"/>
    <w:rsid w:val="00A2268E"/>
    <w:rsid w:val="00A22EE9"/>
    <w:rsid w:val="00A23218"/>
    <w:rsid w:val="00A234F3"/>
    <w:rsid w:val="00A23D21"/>
    <w:rsid w:val="00A23EFD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65CC"/>
    <w:rsid w:val="00A265FB"/>
    <w:rsid w:val="00A2669D"/>
    <w:rsid w:val="00A26E5D"/>
    <w:rsid w:val="00A27240"/>
    <w:rsid w:val="00A27536"/>
    <w:rsid w:val="00A279B1"/>
    <w:rsid w:val="00A27A9E"/>
    <w:rsid w:val="00A27AC2"/>
    <w:rsid w:val="00A27F0C"/>
    <w:rsid w:val="00A300AC"/>
    <w:rsid w:val="00A30160"/>
    <w:rsid w:val="00A301AA"/>
    <w:rsid w:val="00A30308"/>
    <w:rsid w:val="00A3058B"/>
    <w:rsid w:val="00A3084A"/>
    <w:rsid w:val="00A308B0"/>
    <w:rsid w:val="00A30CAB"/>
    <w:rsid w:val="00A3108F"/>
    <w:rsid w:val="00A316C5"/>
    <w:rsid w:val="00A31842"/>
    <w:rsid w:val="00A31936"/>
    <w:rsid w:val="00A319F3"/>
    <w:rsid w:val="00A31D15"/>
    <w:rsid w:val="00A31D8A"/>
    <w:rsid w:val="00A3209A"/>
    <w:rsid w:val="00A320F8"/>
    <w:rsid w:val="00A32298"/>
    <w:rsid w:val="00A326B0"/>
    <w:rsid w:val="00A327C3"/>
    <w:rsid w:val="00A327DC"/>
    <w:rsid w:val="00A32AFD"/>
    <w:rsid w:val="00A32C3C"/>
    <w:rsid w:val="00A32D3B"/>
    <w:rsid w:val="00A33232"/>
    <w:rsid w:val="00A33301"/>
    <w:rsid w:val="00A3375C"/>
    <w:rsid w:val="00A337DA"/>
    <w:rsid w:val="00A33E19"/>
    <w:rsid w:val="00A34498"/>
    <w:rsid w:val="00A34CE9"/>
    <w:rsid w:val="00A34D66"/>
    <w:rsid w:val="00A34F0D"/>
    <w:rsid w:val="00A350AA"/>
    <w:rsid w:val="00A355BA"/>
    <w:rsid w:val="00A358CB"/>
    <w:rsid w:val="00A35E16"/>
    <w:rsid w:val="00A36055"/>
    <w:rsid w:val="00A3608C"/>
    <w:rsid w:val="00A36381"/>
    <w:rsid w:val="00A36386"/>
    <w:rsid w:val="00A36451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37D07"/>
    <w:rsid w:val="00A4007F"/>
    <w:rsid w:val="00A404C4"/>
    <w:rsid w:val="00A40616"/>
    <w:rsid w:val="00A407A5"/>
    <w:rsid w:val="00A408D6"/>
    <w:rsid w:val="00A40A4A"/>
    <w:rsid w:val="00A40B91"/>
    <w:rsid w:val="00A41074"/>
    <w:rsid w:val="00A41E61"/>
    <w:rsid w:val="00A4230F"/>
    <w:rsid w:val="00A4250C"/>
    <w:rsid w:val="00A42D04"/>
    <w:rsid w:val="00A42F08"/>
    <w:rsid w:val="00A43434"/>
    <w:rsid w:val="00A43ADA"/>
    <w:rsid w:val="00A43F2C"/>
    <w:rsid w:val="00A43F7E"/>
    <w:rsid w:val="00A44189"/>
    <w:rsid w:val="00A44536"/>
    <w:rsid w:val="00A445EB"/>
    <w:rsid w:val="00A446FC"/>
    <w:rsid w:val="00A44AA2"/>
    <w:rsid w:val="00A44AFB"/>
    <w:rsid w:val="00A44CDC"/>
    <w:rsid w:val="00A44EE2"/>
    <w:rsid w:val="00A44EEE"/>
    <w:rsid w:val="00A45425"/>
    <w:rsid w:val="00A454BC"/>
    <w:rsid w:val="00A45582"/>
    <w:rsid w:val="00A4585F"/>
    <w:rsid w:val="00A45A3B"/>
    <w:rsid w:val="00A45AC5"/>
    <w:rsid w:val="00A45F8C"/>
    <w:rsid w:val="00A46028"/>
    <w:rsid w:val="00A461F7"/>
    <w:rsid w:val="00A46235"/>
    <w:rsid w:val="00A463C1"/>
    <w:rsid w:val="00A4649A"/>
    <w:rsid w:val="00A4653F"/>
    <w:rsid w:val="00A4660A"/>
    <w:rsid w:val="00A46657"/>
    <w:rsid w:val="00A46A81"/>
    <w:rsid w:val="00A46B65"/>
    <w:rsid w:val="00A46E07"/>
    <w:rsid w:val="00A47079"/>
    <w:rsid w:val="00A471F1"/>
    <w:rsid w:val="00A47312"/>
    <w:rsid w:val="00A50766"/>
    <w:rsid w:val="00A50FB4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2A"/>
    <w:rsid w:val="00A530B4"/>
    <w:rsid w:val="00A53306"/>
    <w:rsid w:val="00A53548"/>
    <w:rsid w:val="00A53BBC"/>
    <w:rsid w:val="00A5411E"/>
    <w:rsid w:val="00A542A9"/>
    <w:rsid w:val="00A54405"/>
    <w:rsid w:val="00A545FC"/>
    <w:rsid w:val="00A54697"/>
    <w:rsid w:val="00A546F3"/>
    <w:rsid w:val="00A54914"/>
    <w:rsid w:val="00A5492B"/>
    <w:rsid w:val="00A54B67"/>
    <w:rsid w:val="00A54C75"/>
    <w:rsid w:val="00A5500D"/>
    <w:rsid w:val="00A5536E"/>
    <w:rsid w:val="00A553BB"/>
    <w:rsid w:val="00A557C1"/>
    <w:rsid w:val="00A56306"/>
    <w:rsid w:val="00A56875"/>
    <w:rsid w:val="00A56F7D"/>
    <w:rsid w:val="00A57118"/>
    <w:rsid w:val="00A57189"/>
    <w:rsid w:val="00A57579"/>
    <w:rsid w:val="00A575B9"/>
    <w:rsid w:val="00A576AE"/>
    <w:rsid w:val="00A6058B"/>
    <w:rsid w:val="00A605E7"/>
    <w:rsid w:val="00A60905"/>
    <w:rsid w:val="00A6095F"/>
    <w:rsid w:val="00A60C56"/>
    <w:rsid w:val="00A61497"/>
    <w:rsid w:val="00A6152D"/>
    <w:rsid w:val="00A616C6"/>
    <w:rsid w:val="00A61994"/>
    <w:rsid w:val="00A61A25"/>
    <w:rsid w:val="00A61DEF"/>
    <w:rsid w:val="00A61EBC"/>
    <w:rsid w:val="00A62017"/>
    <w:rsid w:val="00A62444"/>
    <w:rsid w:val="00A63007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268"/>
    <w:rsid w:val="00A6634C"/>
    <w:rsid w:val="00A6734F"/>
    <w:rsid w:val="00A67833"/>
    <w:rsid w:val="00A679D0"/>
    <w:rsid w:val="00A67A0F"/>
    <w:rsid w:val="00A67E3F"/>
    <w:rsid w:val="00A67F40"/>
    <w:rsid w:val="00A67FD4"/>
    <w:rsid w:val="00A700FB"/>
    <w:rsid w:val="00A7013A"/>
    <w:rsid w:val="00A70167"/>
    <w:rsid w:val="00A70295"/>
    <w:rsid w:val="00A705CB"/>
    <w:rsid w:val="00A705CC"/>
    <w:rsid w:val="00A70A73"/>
    <w:rsid w:val="00A70D32"/>
    <w:rsid w:val="00A70F5F"/>
    <w:rsid w:val="00A70FC7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7AE"/>
    <w:rsid w:val="00A738EB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E65"/>
    <w:rsid w:val="00A77B4C"/>
    <w:rsid w:val="00A77B4E"/>
    <w:rsid w:val="00A77B4F"/>
    <w:rsid w:val="00A77C15"/>
    <w:rsid w:val="00A77E88"/>
    <w:rsid w:val="00A77EB1"/>
    <w:rsid w:val="00A80141"/>
    <w:rsid w:val="00A8044A"/>
    <w:rsid w:val="00A8071B"/>
    <w:rsid w:val="00A80A1E"/>
    <w:rsid w:val="00A80D71"/>
    <w:rsid w:val="00A8129C"/>
    <w:rsid w:val="00A813DD"/>
    <w:rsid w:val="00A81559"/>
    <w:rsid w:val="00A81883"/>
    <w:rsid w:val="00A81972"/>
    <w:rsid w:val="00A81995"/>
    <w:rsid w:val="00A819DD"/>
    <w:rsid w:val="00A81BD5"/>
    <w:rsid w:val="00A81C89"/>
    <w:rsid w:val="00A823CC"/>
    <w:rsid w:val="00A82775"/>
    <w:rsid w:val="00A82A8E"/>
    <w:rsid w:val="00A82EC3"/>
    <w:rsid w:val="00A8300B"/>
    <w:rsid w:val="00A83221"/>
    <w:rsid w:val="00A8339D"/>
    <w:rsid w:val="00A836C8"/>
    <w:rsid w:val="00A83726"/>
    <w:rsid w:val="00A8374B"/>
    <w:rsid w:val="00A83A6D"/>
    <w:rsid w:val="00A8429A"/>
    <w:rsid w:val="00A8472B"/>
    <w:rsid w:val="00A8494E"/>
    <w:rsid w:val="00A84AD4"/>
    <w:rsid w:val="00A84B2C"/>
    <w:rsid w:val="00A8547B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47F"/>
    <w:rsid w:val="00A87980"/>
    <w:rsid w:val="00A87E3C"/>
    <w:rsid w:val="00A87F98"/>
    <w:rsid w:val="00A9042C"/>
    <w:rsid w:val="00A904E0"/>
    <w:rsid w:val="00A90552"/>
    <w:rsid w:val="00A90656"/>
    <w:rsid w:val="00A90693"/>
    <w:rsid w:val="00A90B6E"/>
    <w:rsid w:val="00A90FA3"/>
    <w:rsid w:val="00A913A4"/>
    <w:rsid w:val="00A916DC"/>
    <w:rsid w:val="00A917B8"/>
    <w:rsid w:val="00A9199A"/>
    <w:rsid w:val="00A91B66"/>
    <w:rsid w:val="00A91B95"/>
    <w:rsid w:val="00A91DB2"/>
    <w:rsid w:val="00A91E16"/>
    <w:rsid w:val="00A92160"/>
    <w:rsid w:val="00A92228"/>
    <w:rsid w:val="00A92769"/>
    <w:rsid w:val="00A92941"/>
    <w:rsid w:val="00A92EA7"/>
    <w:rsid w:val="00A931ED"/>
    <w:rsid w:val="00A9329F"/>
    <w:rsid w:val="00A93354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6EB"/>
    <w:rsid w:val="00A96805"/>
    <w:rsid w:val="00A96859"/>
    <w:rsid w:val="00A96BDD"/>
    <w:rsid w:val="00A96F13"/>
    <w:rsid w:val="00A97083"/>
    <w:rsid w:val="00A97485"/>
    <w:rsid w:val="00A975C1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552"/>
    <w:rsid w:val="00AA0DF7"/>
    <w:rsid w:val="00AA1314"/>
    <w:rsid w:val="00AA14A3"/>
    <w:rsid w:val="00AA186B"/>
    <w:rsid w:val="00AA1A60"/>
    <w:rsid w:val="00AA1C99"/>
    <w:rsid w:val="00AA1D8A"/>
    <w:rsid w:val="00AA284E"/>
    <w:rsid w:val="00AA28E1"/>
    <w:rsid w:val="00AA2ABA"/>
    <w:rsid w:val="00AA342C"/>
    <w:rsid w:val="00AA3477"/>
    <w:rsid w:val="00AA3C9F"/>
    <w:rsid w:val="00AA3F2A"/>
    <w:rsid w:val="00AA3F9D"/>
    <w:rsid w:val="00AA41C7"/>
    <w:rsid w:val="00AA43EE"/>
    <w:rsid w:val="00AA4FE4"/>
    <w:rsid w:val="00AA5263"/>
    <w:rsid w:val="00AA60FD"/>
    <w:rsid w:val="00AA61A9"/>
    <w:rsid w:val="00AA654F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FB0"/>
    <w:rsid w:val="00AB0319"/>
    <w:rsid w:val="00AB070D"/>
    <w:rsid w:val="00AB08D7"/>
    <w:rsid w:val="00AB0925"/>
    <w:rsid w:val="00AB0F32"/>
    <w:rsid w:val="00AB0F6C"/>
    <w:rsid w:val="00AB0F92"/>
    <w:rsid w:val="00AB13AD"/>
    <w:rsid w:val="00AB1713"/>
    <w:rsid w:val="00AB212D"/>
    <w:rsid w:val="00AB26FC"/>
    <w:rsid w:val="00AB2A42"/>
    <w:rsid w:val="00AB336D"/>
    <w:rsid w:val="00AB3441"/>
    <w:rsid w:val="00AB3A4E"/>
    <w:rsid w:val="00AB3C9D"/>
    <w:rsid w:val="00AB3FD1"/>
    <w:rsid w:val="00AB4004"/>
    <w:rsid w:val="00AB4279"/>
    <w:rsid w:val="00AB4B86"/>
    <w:rsid w:val="00AB4C11"/>
    <w:rsid w:val="00AB4F0F"/>
    <w:rsid w:val="00AB505B"/>
    <w:rsid w:val="00AB5300"/>
    <w:rsid w:val="00AB543B"/>
    <w:rsid w:val="00AB5A85"/>
    <w:rsid w:val="00AB5C4A"/>
    <w:rsid w:val="00AB6552"/>
    <w:rsid w:val="00AB6747"/>
    <w:rsid w:val="00AB6824"/>
    <w:rsid w:val="00AB702A"/>
    <w:rsid w:val="00AB724F"/>
    <w:rsid w:val="00AB76C0"/>
    <w:rsid w:val="00AB7A9B"/>
    <w:rsid w:val="00AB7AC3"/>
    <w:rsid w:val="00AB7DFE"/>
    <w:rsid w:val="00AB7E06"/>
    <w:rsid w:val="00AB7EDA"/>
    <w:rsid w:val="00AB7F3B"/>
    <w:rsid w:val="00AC000B"/>
    <w:rsid w:val="00AC0296"/>
    <w:rsid w:val="00AC04A3"/>
    <w:rsid w:val="00AC083B"/>
    <w:rsid w:val="00AC09E6"/>
    <w:rsid w:val="00AC1077"/>
    <w:rsid w:val="00AC1361"/>
    <w:rsid w:val="00AC16D0"/>
    <w:rsid w:val="00AC1D4D"/>
    <w:rsid w:val="00AC1E4D"/>
    <w:rsid w:val="00AC1F39"/>
    <w:rsid w:val="00AC1F3B"/>
    <w:rsid w:val="00AC2050"/>
    <w:rsid w:val="00AC23AE"/>
    <w:rsid w:val="00AC2BE9"/>
    <w:rsid w:val="00AC2CBF"/>
    <w:rsid w:val="00AC31BE"/>
    <w:rsid w:val="00AC31F8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2B4"/>
    <w:rsid w:val="00AC64B4"/>
    <w:rsid w:val="00AC64B5"/>
    <w:rsid w:val="00AC6D94"/>
    <w:rsid w:val="00AC7691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1F54"/>
    <w:rsid w:val="00AD2170"/>
    <w:rsid w:val="00AD25E2"/>
    <w:rsid w:val="00AD26EE"/>
    <w:rsid w:val="00AD27DC"/>
    <w:rsid w:val="00AD2A42"/>
    <w:rsid w:val="00AD2CF6"/>
    <w:rsid w:val="00AD3001"/>
    <w:rsid w:val="00AD31F9"/>
    <w:rsid w:val="00AD3338"/>
    <w:rsid w:val="00AD38CB"/>
    <w:rsid w:val="00AD41C2"/>
    <w:rsid w:val="00AD47A7"/>
    <w:rsid w:val="00AD4A52"/>
    <w:rsid w:val="00AD4B69"/>
    <w:rsid w:val="00AD4D8E"/>
    <w:rsid w:val="00AD5401"/>
    <w:rsid w:val="00AD573E"/>
    <w:rsid w:val="00AD5972"/>
    <w:rsid w:val="00AD59F9"/>
    <w:rsid w:val="00AD5F7D"/>
    <w:rsid w:val="00AD6136"/>
    <w:rsid w:val="00AD62AF"/>
    <w:rsid w:val="00AD6380"/>
    <w:rsid w:val="00AD6797"/>
    <w:rsid w:val="00AD6AB8"/>
    <w:rsid w:val="00AD6C4F"/>
    <w:rsid w:val="00AD6F74"/>
    <w:rsid w:val="00AD7100"/>
    <w:rsid w:val="00AD713D"/>
    <w:rsid w:val="00AD729C"/>
    <w:rsid w:val="00AD741D"/>
    <w:rsid w:val="00AD7766"/>
    <w:rsid w:val="00AD77F0"/>
    <w:rsid w:val="00AD7FFC"/>
    <w:rsid w:val="00AE0428"/>
    <w:rsid w:val="00AE0553"/>
    <w:rsid w:val="00AE06D8"/>
    <w:rsid w:val="00AE099B"/>
    <w:rsid w:val="00AE0CD8"/>
    <w:rsid w:val="00AE141E"/>
    <w:rsid w:val="00AE180A"/>
    <w:rsid w:val="00AE19E2"/>
    <w:rsid w:val="00AE2130"/>
    <w:rsid w:val="00AE22AE"/>
    <w:rsid w:val="00AE23E2"/>
    <w:rsid w:val="00AE260B"/>
    <w:rsid w:val="00AE2842"/>
    <w:rsid w:val="00AE2B3E"/>
    <w:rsid w:val="00AE2BA8"/>
    <w:rsid w:val="00AE3254"/>
    <w:rsid w:val="00AE345A"/>
    <w:rsid w:val="00AE39AD"/>
    <w:rsid w:val="00AE3A62"/>
    <w:rsid w:val="00AE3A74"/>
    <w:rsid w:val="00AE3FD0"/>
    <w:rsid w:val="00AE4081"/>
    <w:rsid w:val="00AE42BB"/>
    <w:rsid w:val="00AE4658"/>
    <w:rsid w:val="00AE467F"/>
    <w:rsid w:val="00AE4866"/>
    <w:rsid w:val="00AE4BFC"/>
    <w:rsid w:val="00AE4F6D"/>
    <w:rsid w:val="00AE4FE7"/>
    <w:rsid w:val="00AE4FFB"/>
    <w:rsid w:val="00AE505D"/>
    <w:rsid w:val="00AE51A8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29F"/>
    <w:rsid w:val="00AE72EA"/>
    <w:rsid w:val="00AE77B3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852"/>
    <w:rsid w:val="00AF186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41C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B97"/>
    <w:rsid w:val="00B00C33"/>
    <w:rsid w:val="00B00E8F"/>
    <w:rsid w:val="00B00FC4"/>
    <w:rsid w:val="00B0101B"/>
    <w:rsid w:val="00B01345"/>
    <w:rsid w:val="00B013FB"/>
    <w:rsid w:val="00B016FF"/>
    <w:rsid w:val="00B0177D"/>
    <w:rsid w:val="00B02323"/>
    <w:rsid w:val="00B02437"/>
    <w:rsid w:val="00B026EF"/>
    <w:rsid w:val="00B02705"/>
    <w:rsid w:val="00B0287E"/>
    <w:rsid w:val="00B02C22"/>
    <w:rsid w:val="00B032B1"/>
    <w:rsid w:val="00B03318"/>
    <w:rsid w:val="00B034D6"/>
    <w:rsid w:val="00B035A1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3B8"/>
    <w:rsid w:val="00B05467"/>
    <w:rsid w:val="00B057E0"/>
    <w:rsid w:val="00B057FA"/>
    <w:rsid w:val="00B05FC7"/>
    <w:rsid w:val="00B061EE"/>
    <w:rsid w:val="00B06733"/>
    <w:rsid w:val="00B06F5C"/>
    <w:rsid w:val="00B071DB"/>
    <w:rsid w:val="00B07FCE"/>
    <w:rsid w:val="00B10004"/>
    <w:rsid w:val="00B100D1"/>
    <w:rsid w:val="00B102FA"/>
    <w:rsid w:val="00B10327"/>
    <w:rsid w:val="00B10542"/>
    <w:rsid w:val="00B1071D"/>
    <w:rsid w:val="00B108ED"/>
    <w:rsid w:val="00B10BE5"/>
    <w:rsid w:val="00B10F4D"/>
    <w:rsid w:val="00B10FE2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616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BCE"/>
    <w:rsid w:val="00B15F66"/>
    <w:rsid w:val="00B166E7"/>
    <w:rsid w:val="00B16700"/>
    <w:rsid w:val="00B16898"/>
    <w:rsid w:val="00B16D1C"/>
    <w:rsid w:val="00B16E03"/>
    <w:rsid w:val="00B17120"/>
    <w:rsid w:val="00B171EF"/>
    <w:rsid w:val="00B17463"/>
    <w:rsid w:val="00B17677"/>
    <w:rsid w:val="00B179F9"/>
    <w:rsid w:val="00B17D53"/>
    <w:rsid w:val="00B20424"/>
    <w:rsid w:val="00B205EE"/>
    <w:rsid w:val="00B20772"/>
    <w:rsid w:val="00B20D54"/>
    <w:rsid w:val="00B213E6"/>
    <w:rsid w:val="00B214CA"/>
    <w:rsid w:val="00B21D3F"/>
    <w:rsid w:val="00B22308"/>
    <w:rsid w:val="00B2249B"/>
    <w:rsid w:val="00B22555"/>
    <w:rsid w:val="00B232AF"/>
    <w:rsid w:val="00B234ED"/>
    <w:rsid w:val="00B23934"/>
    <w:rsid w:val="00B2399B"/>
    <w:rsid w:val="00B23C95"/>
    <w:rsid w:val="00B246A7"/>
    <w:rsid w:val="00B24975"/>
    <w:rsid w:val="00B24D16"/>
    <w:rsid w:val="00B250CA"/>
    <w:rsid w:val="00B25118"/>
    <w:rsid w:val="00B2548B"/>
    <w:rsid w:val="00B2562E"/>
    <w:rsid w:val="00B259A4"/>
    <w:rsid w:val="00B264F7"/>
    <w:rsid w:val="00B26709"/>
    <w:rsid w:val="00B26B3F"/>
    <w:rsid w:val="00B26C37"/>
    <w:rsid w:val="00B270FF"/>
    <w:rsid w:val="00B27934"/>
    <w:rsid w:val="00B27E47"/>
    <w:rsid w:val="00B27F53"/>
    <w:rsid w:val="00B27FA1"/>
    <w:rsid w:val="00B3089B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23"/>
    <w:rsid w:val="00B31F70"/>
    <w:rsid w:val="00B329F8"/>
    <w:rsid w:val="00B32B83"/>
    <w:rsid w:val="00B32C1A"/>
    <w:rsid w:val="00B32D6B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FCA"/>
    <w:rsid w:val="00B370FA"/>
    <w:rsid w:val="00B4004D"/>
    <w:rsid w:val="00B400D5"/>
    <w:rsid w:val="00B40697"/>
    <w:rsid w:val="00B40D65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83"/>
    <w:rsid w:val="00B431B6"/>
    <w:rsid w:val="00B4331A"/>
    <w:rsid w:val="00B43368"/>
    <w:rsid w:val="00B4399A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D7B"/>
    <w:rsid w:val="00B45D84"/>
    <w:rsid w:val="00B4676E"/>
    <w:rsid w:val="00B4737A"/>
    <w:rsid w:val="00B474D3"/>
    <w:rsid w:val="00B475A4"/>
    <w:rsid w:val="00B4773C"/>
    <w:rsid w:val="00B478CB"/>
    <w:rsid w:val="00B47A77"/>
    <w:rsid w:val="00B47A87"/>
    <w:rsid w:val="00B47E97"/>
    <w:rsid w:val="00B500A7"/>
    <w:rsid w:val="00B50225"/>
    <w:rsid w:val="00B5043B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3C"/>
    <w:rsid w:val="00B54EB9"/>
    <w:rsid w:val="00B552A6"/>
    <w:rsid w:val="00B552AB"/>
    <w:rsid w:val="00B5556B"/>
    <w:rsid w:val="00B5565C"/>
    <w:rsid w:val="00B5578F"/>
    <w:rsid w:val="00B55936"/>
    <w:rsid w:val="00B55B6E"/>
    <w:rsid w:val="00B566CF"/>
    <w:rsid w:val="00B56784"/>
    <w:rsid w:val="00B56C2A"/>
    <w:rsid w:val="00B56C55"/>
    <w:rsid w:val="00B56D68"/>
    <w:rsid w:val="00B56DE1"/>
    <w:rsid w:val="00B573DB"/>
    <w:rsid w:val="00B574CE"/>
    <w:rsid w:val="00B579FC"/>
    <w:rsid w:val="00B6022A"/>
    <w:rsid w:val="00B60472"/>
    <w:rsid w:val="00B60660"/>
    <w:rsid w:val="00B60CCA"/>
    <w:rsid w:val="00B6126D"/>
    <w:rsid w:val="00B6187C"/>
    <w:rsid w:val="00B61ABC"/>
    <w:rsid w:val="00B61B03"/>
    <w:rsid w:val="00B61CAD"/>
    <w:rsid w:val="00B62023"/>
    <w:rsid w:val="00B62027"/>
    <w:rsid w:val="00B6207A"/>
    <w:rsid w:val="00B620BA"/>
    <w:rsid w:val="00B63054"/>
    <w:rsid w:val="00B6332F"/>
    <w:rsid w:val="00B634AD"/>
    <w:rsid w:val="00B635D5"/>
    <w:rsid w:val="00B6379A"/>
    <w:rsid w:val="00B63C74"/>
    <w:rsid w:val="00B63CEE"/>
    <w:rsid w:val="00B644AA"/>
    <w:rsid w:val="00B645A7"/>
    <w:rsid w:val="00B64634"/>
    <w:rsid w:val="00B647F7"/>
    <w:rsid w:val="00B64822"/>
    <w:rsid w:val="00B64ABC"/>
    <w:rsid w:val="00B64C6B"/>
    <w:rsid w:val="00B65B2E"/>
    <w:rsid w:val="00B65C55"/>
    <w:rsid w:val="00B65CDF"/>
    <w:rsid w:val="00B660A8"/>
    <w:rsid w:val="00B66262"/>
    <w:rsid w:val="00B662A4"/>
    <w:rsid w:val="00B66862"/>
    <w:rsid w:val="00B66B61"/>
    <w:rsid w:val="00B66DDB"/>
    <w:rsid w:val="00B67668"/>
    <w:rsid w:val="00B677DA"/>
    <w:rsid w:val="00B677E4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51E6"/>
    <w:rsid w:val="00B759C8"/>
    <w:rsid w:val="00B75B12"/>
    <w:rsid w:val="00B7645D"/>
    <w:rsid w:val="00B76658"/>
    <w:rsid w:val="00B767DF"/>
    <w:rsid w:val="00B768C4"/>
    <w:rsid w:val="00B76C05"/>
    <w:rsid w:val="00B76C91"/>
    <w:rsid w:val="00B76CD9"/>
    <w:rsid w:val="00B76FA7"/>
    <w:rsid w:val="00B77174"/>
    <w:rsid w:val="00B77340"/>
    <w:rsid w:val="00B77901"/>
    <w:rsid w:val="00B80053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44A"/>
    <w:rsid w:val="00B837CA"/>
    <w:rsid w:val="00B840CC"/>
    <w:rsid w:val="00B845E6"/>
    <w:rsid w:val="00B84898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860"/>
    <w:rsid w:val="00B8686E"/>
    <w:rsid w:val="00B86E04"/>
    <w:rsid w:val="00B86E2B"/>
    <w:rsid w:val="00B872C3"/>
    <w:rsid w:val="00B87537"/>
    <w:rsid w:val="00B87645"/>
    <w:rsid w:val="00B877A1"/>
    <w:rsid w:val="00B87893"/>
    <w:rsid w:val="00B87E2B"/>
    <w:rsid w:val="00B903CF"/>
    <w:rsid w:val="00B90848"/>
    <w:rsid w:val="00B9186E"/>
    <w:rsid w:val="00B918FF"/>
    <w:rsid w:val="00B91A09"/>
    <w:rsid w:val="00B91A7E"/>
    <w:rsid w:val="00B91D7F"/>
    <w:rsid w:val="00B9228D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85A"/>
    <w:rsid w:val="00B96A52"/>
    <w:rsid w:val="00B96B92"/>
    <w:rsid w:val="00B96E6D"/>
    <w:rsid w:val="00B9736E"/>
    <w:rsid w:val="00B97568"/>
    <w:rsid w:val="00B976F1"/>
    <w:rsid w:val="00B97B34"/>
    <w:rsid w:val="00B97C6D"/>
    <w:rsid w:val="00BA00DC"/>
    <w:rsid w:val="00BA0210"/>
    <w:rsid w:val="00BA082A"/>
    <w:rsid w:val="00BA0DFB"/>
    <w:rsid w:val="00BA1319"/>
    <w:rsid w:val="00BA1341"/>
    <w:rsid w:val="00BA19F5"/>
    <w:rsid w:val="00BA1E52"/>
    <w:rsid w:val="00BA212B"/>
    <w:rsid w:val="00BA2298"/>
    <w:rsid w:val="00BA2364"/>
    <w:rsid w:val="00BA23B3"/>
    <w:rsid w:val="00BA26CF"/>
    <w:rsid w:val="00BA281D"/>
    <w:rsid w:val="00BA292D"/>
    <w:rsid w:val="00BA2B33"/>
    <w:rsid w:val="00BA2F3E"/>
    <w:rsid w:val="00BA3BBE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566"/>
    <w:rsid w:val="00BB0AEE"/>
    <w:rsid w:val="00BB0C82"/>
    <w:rsid w:val="00BB13B9"/>
    <w:rsid w:val="00BB19A0"/>
    <w:rsid w:val="00BB1B88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AA7"/>
    <w:rsid w:val="00BB5B44"/>
    <w:rsid w:val="00BB5B8C"/>
    <w:rsid w:val="00BB5DA1"/>
    <w:rsid w:val="00BB61EB"/>
    <w:rsid w:val="00BB6675"/>
    <w:rsid w:val="00BB66B1"/>
    <w:rsid w:val="00BB6873"/>
    <w:rsid w:val="00BB68D6"/>
    <w:rsid w:val="00BB6AA8"/>
    <w:rsid w:val="00BB6EAE"/>
    <w:rsid w:val="00BB72AF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688"/>
    <w:rsid w:val="00BC2E1F"/>
    <w:rsid w:val="00BC3061"/>
    <w:rsid w:val="00BC3256"/>
    <w:rsid w:val="00BC38BB"/>
    <w:rsid w:val="00BC3B4B"/>
    <w:rsid w:val="00BC3D41"/>
    <w:rsid w:val="00BC3D4D"/>
    <w:rsid w:val="00BC409F"/>
    <w:rsid w:val="00BC41F4"/>
    <w:rsid w:val="00BC456D"/>
    <w:rsid w:val="00BC48AB"/>
    <w:rsid w:val="00BC4F63"/>
    <w:rsid w:val="00BC53D5"/>
    <w:rsid w:val="00BC5964"/>
    <w:rsid w:val="00BC5A35"/>
    <w:rsid w:val="00BC5F4D"/>
    <w:rsid w:val="00BC63F7"/>
    <w:rsid w:val="00BC65B3"/>
    <w:rsid w:val="00BC6E23"/>
    <w:rsid w:val="00BC6F42"/>
    <w:rsid w:val="00BC7089"/>
    <w:rsid w:val="00BC7098"/>
    <w:rsid w:val="00BC7A3F"/>
    <w:rsid w:val="00BC7A78"/>
    <w:rsid w:val="00BC7CC9"/>
    <w:rsid w:val="00BD0ACA"/>
    <w:rsid w:val="00BD15E9"/>
    <w:rsid w:val="00BD16C9"/>
    <w:rsid w:val="00BD2011"/>
    <w:rsid w:val="00BD2E7C"/>
    <w:rsid w:val="00BD3166"/>
    <w:rsid w:val="00BD3376"/>
    <w:rsid w:val="00BD361B"/>
    <w:rsid w:val="00BD3741"/>
    <w:rsid w:val="00BD38C8"/>
    <w:rsid w:val="00BD39DE"/>
    <w:rsid w:val="00BD43E0"/>
    <w:rsid w:val="00BD454A"/>
    <w:rsid w:val="00BD4674"/>
    <w:rsid w:val="00BD4847"/>
    <w:rsid w:val="00BD4A82"/>
    <w:rsid w:val="00BD4BEC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E032C"/>
    <w:rsid w:val="00BE08DD"/>
    <w:rsid w:val="00BE15F2"/>
    <w:rsid w:val="00BE17DC"/>
    <w:rsid w:val="00BE1896"/>
    <w:rsid w:val="00BE1D38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D14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273"/>
    <w:rsid w:val="00BE7820"/>
    <w:rsid w:val="00BE7AA7"/>
    <w:rsid w:val="00BE7D6D"/>
    <w:rsid w:val="00BE7E08"/>
    <w:rsid w:val="00BF014C"/>
    <w:rsid w:val="00BF0927"/>
    <w:rsid w:val="00BF0B34"/>
    <w:rsid w:val="00BF0BF9"/>
    <w:rsid w:val="00BF0E06"/>
    <w:rsid w:val="00BF15E8"/>
    <w:rsid w:val="00BF1753"/>
    <w:rsid w:val="00BF183D"/>
    <w:rsid w:val="00BF1871"/>
    <w:rsid w:val="00BF1A39"/>
    <w:rsid w:val="00BF2148"/>
    <w:rsid w:val="00BF23EA"/>
    <w:rsid w:val="00BF2517"/>
    <w:rsid w:val="00BF2727"/>
    <w:rsid w:val="00BF27CF"/>
    <w:rsid w:val="00BF2847"/>
    <w:rsid w:val="00BF294B"/>
    <w:rsid w:val="00BF2B16"/>
    <w:rsid w:val="00BF2C02"/>
    <w:rsid w:val="00BF2E5D"/>
    <w:rsid w:val="00BF3027"/>
    <w:rsid w:val="00BF3331"/>
    <w:rsid w:val="00BF35BC"/>
    <w:rsid w:val="00BF3621"/>
    <w:rsid w:val="00BF36D7"/>
    <w:rsid w:val="00BF36EC"/>
    <w:rsid w:val="00BF3E00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05F"/>
    <w:rsid w:val="00BF745D"/>
    <w:rsid w:val="00BF7892"/>
    <w:rsid w:val="00BF7B91"/>
    <w:rsid w:val="00C000D9"/>
    <w:rsid w:val="00C0035F"/>
    <w:rsid w:val="00C003F6"/>
    <w:rsid w:val="00C0097A"/>
    <w:rsid w:val="00C01286"/>
    <w:rsid w:val="00C0156A"/>
    <w:rsid w:val="00C01593"/>
    <w:rsid w:val="00C01648"/>
    <w:rsid w:val="00C01954"/>
    <w:rsid w:val="00C01E42"/>
    <w:rsid w:val="00C024D4"/>
    <w:rsid w:val="00C027A4"/>
    <w:rsid w:val="00C02881"/>
    <w:rsid w:val="00C04390"/>
    <w:rsid w:val="00C043AB"/>
    <w:rsid w:val="00C046DB"/>
    <w:rsid w:val="00C04A1B"/>
    <w:rsid w:val="00C04B11"/>
    <w:rsid w:val="00C04DC9"/>
    <w:rsid w:val="00C04DE0"/>
    <w:rsid w:val="00C04DEE"/>
    <w:rsid w:val="00C05059"/>
    <w:rsid w:val="00C051C7"/>
    <w:rsid w:val="00C054E5"/>
    <w:rsid w:val="00C05553"/>
    <w:rsid w:val="00C0555D"/>
    <w:rsid w:val="00C05F3F"/>
    <w:rsid w:val="00C06397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304"/>
    <w:rsid w:val="00C11916"/>
    <w:rsid w:val="00C11933"/>
    <w:rsid w:val="00C11A43"/>
    <w:rsid w:val="00C11E56"/>
    <w:rsid w:val="00C1219E"/>
    <w:rsid w:val="00C126F8"/>
    <w:rsid w:val="00C12810"/>
    <w:rsid w:val="00C12E2F"/>
    <w:rsid w:val="00C12EDD"/>
    <w:rsid w:val="00C12F6C"/>
    <w:rsid w:val="00C130F0"/>
    <w:rsid w:val="00C134DA"/>
    <w:rsid w:val="00C13A18"/>
    <w:rsid w:val="00C13B11"/>
    <w:rsid w:val="00C13DA2"/>
    <w:rsid w:val="00C13DC7"/>
    <w:rsid w:val="00C13ECC"/>
    <w:rsid w:val="00C13F48"/>
    <w:rsid w:val="00C142AE"/>
    <w:rsid w:val="00C1453F"/>
    <w:rsid w:val="00C1495E"/>
    <w:rsid w:val="00C14A0D"/>
    <w:rsid w:val="00C14BA7"/>
    <w:rsid w:val="00C14C2B"/>
    <w:rsid w:val="00C14C75"/>
    <w:rsid w:val="00C14D12"/>
    <w:rsid w:val="00C150B1"/>
    <w:rsid w:val="00C153E3"/>
    <w:rsid w:val="00C158D7"/>
    <w:rsid w:val="00C16279"/>
    <w:rsid w:val="00C16286"/>
    <w:rsid w:val="00C1674D"/>
    <w:rsid w:val="00C16A54"/>
    <w:rsid w:val="00C16B4D"/>
    <w:rsid w:val="00C16BD3"/>
    <w:rsid w:val="00C170A5"/>
    <w:rsid w:val="00C172F8"/>
    <w:rsid w:val="00C1748A"/>
    <w:rsid w:val="00C1751B"/>
    <w:rsid w:val="00C17C65"/>
    <w:rsid w:val="00C17FDF"/>
    <w:rsid w:val="00C2030C"/>
    <w:rsid w:val="00C203C4"/>
    <w:rsid w:val="00C204C2"/>
    <w:rsid w:val="00C207F4"/>
    <w:rsid w:val="00C212E0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79F"/>
    <w:rsid w:val="00C237B9"/>
    <w:rsid w:val="00C23963"/>
    <w:rsid w:val="00C23A18"/>
    <w:rsid w:val="00C23AD4"/>
    <w:rsid w:val="00C23C09"/>
    <w:rsid w:val="00C242B7"/>
    <w:rsid w:val="00C24346"/>
    <w:rsid w:val="00C24491"/>
    <w:rsid w:val="00C2482F"/>
    <w:rsid w:val="00C24ED8"/>
    <w:rsid w:val="00C25E9A"/>
    <w:rsid w:val="00C261A2"/>
    <w:rsid w:val="00C26470"/>
    <w:rsid w:val="00C267CB"/>
    <w:rsid w:val="00C26A38"/>
    <w:rsid w:val="00C27235"/>
    <w:rsid w:val="00C27497"/>
    <w:rsid w:val="00C27B16"/>
    <w:rsid w:val="00C27BEC"/>
    <w:rsid w:val="00C302B1"/>
    <w:rsid w:val="00C3092E"/>
    <w:rsid w:val="00C30CA1"/>
    <w:rsid w:val="00C31326"/>
    <w:rsid w:val="00C313C1"/>
    <w:rsid w:val="00C319B0"/>
    <w:rsid w:val="00C31A5D"/>
    <w:rsid w:val="00C31B67"/>
    <w:rsid w:val="00C31BAD"/>
    <w:rsid w:val="00C31C5A"/>
    <w:rsid w:val="00C323B4"/>
    <w:rsid w:val="00C3246A"/>
    <w:rsid w:val="00C3275F"/>
    <w:rsid w:val="00C32AAE"/>
    <w:rsid w:val="00C32AB9"/>
    <w:rsid w:val="00C32C86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52F"/>
    <w:rsid w:val="00C35688"/>
    <w:rsid w:val="00C35AB8"/>
    <w:rsid w:val="00C35BD8"/>
    <w:rsid w:val="00C35F09"/>
    <w:rsid w:val="00C35F2E"/>
    <w:rsid w:val="00C35F35"/>
    <w:rsid w:val="00C35FC9"/>
    <w:rsid w:val="00C360C5"/>
    <w:rsid w:val="00C360E7"/>
    <w:rsid w:val="00C360EB"/>
    <w:rsid w:val="00C362FD"/>
    <w:rsid w:val="00C36535"/>
    <w:rsid w:val="00C3663C"/>
    <w:rsid w:val="00C36BF2"/>
    <w:rsid w:val="00C36E50"/>
    <w:rsid w:val="00C36FF3"/>
    <w:rsid w:val="00C372D5"/>
    <w:rsid w:val="00C375A4"/>
    <w:rsid w:val="00C377C9"/>
    <w:rsid w:val="00C378FD"/>
    <w:rsid w:val="00C37B2F"/>
    <w:rsid w:val="00C37F8D"/>
    <w:rsid w:val="00C40165"/>
    <w:rsid w:val="00C409F4"/>
    <w:rsid w:val="00C40A61"/>
    <w:rsid w:val="00C40F9B"/>
    <w:rsid w:val="00C41427"/>
    <w:rsid w:val="00C41456"/>
    <w:rsid w:val="00C41825"/>
    <w:rsid w:val="00C41DED"/>
    <w:rsid w:val="00C42D40"/>
    <w:rsid w:val="00C42E1B"/>
    <w:rsid w:val="00C42F2B"/>
    <w:rsid w:val="00C431DC"/>
    <w:rsid w:val="00C432E7"/>
    <w:rsid w:val="00C4368D"/>
    <w:rsid w:val="00C4391F"/>
    <w:rsid w:val="00C43E5D"/>
    <w:rsid w:val="00C43EDB"/>
    <w:rsid w:val="00C44140"/>
    <w:rsid w:val="00C444D8"/>
    <w:rsid w:val="00C44542"/>
    <w:rsid w:val="00C4460F"/>
    <w:rsid w:val="00C44622"/>
    <w:rsid w:val="00C44AA3"/>
    <w:rsid w:val="00C45D3A"/>
    <w:rsid w:val="00C465D4"/>
    <w:rsid w:val="00C46E51"/>
    <w:rsid w:val="00C471B8"/>
    <w:rsid w:val="00C471BF"/>
    <w:rsid w:val="00C4726B"/>
    <w:rsid w:val="00C47384"/>
    <w:rsid w:val="00C479BB"/>
    <w:rsid w:val="00C47A7A"/>
    <w:rsid w:val="00C47BA5"/>
    <w:rsid w:val="00C47CE7"/>
    <w:rsid w:val="00C50B98"/>
    <w:rsid w:val="00C50E23"/>
    <w:rsid w:val="00C50F40"/>
    <w:rsid w:val="00C51395"/>
    <w:rsid w:val="00C51AC8"/>
    <w:rsid w:val="00C51B2F"/>
    <w:rsid w:val="00C51B5B"/>
    <w:rsid w:val="00C51D5C"/>
    <w:rsid w:val="00C52363"/>
    <w:rsid w:val="00C52983"/>
    <w:rsid w:val="00C52DD0"/>
    <w:rsid w:val="00C52E7F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9F6"/>
    <w:rsid w:val="00C550A9"/>
    <w:rsid w:val="00C550F5"/>
    <w:rsid w:val="00C551C8"/>
    <w:rsid w:val="00C5584C"/>
    <w:rsid w:val="00C5592E"/>
    <w:rsid w:val="00C55DC8"/>
    <w:rsid w:val="00C563F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28F"/>
    <w:rsid w:val="00C61282"/>
    <w:rsid w:val="00C615A4"/>
    <w:rsid w:val="00C615DB"/>
    <w:rsid w:val="00C61646"/>
    <w:rsid w:val="00C61AEE"/>
    <w:rsid w:val="00C61D1D"/>
    <w:rsid w:val="00C61DFE"/>
    <w:rsid w:val="00C62280"/>
    <w:rsid w:val="00C622F5"/>
    <w:rsid w:val="00C625A4"/>
    <w:rsid w:val="00C62868"/>
    <w:rsid w:val="00C638DD"/>
    <w:rsid w:val="00C63E54"/>
    <w:rsid w:val="00C642B6"/>
    <w:rsid w:val="00C64487"/>
    <w:rsid w:val="00C646A3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356"/>
    <w:rsid w:val="00C66499"/>
    <w:rsid w:val="00C66921"/>
    <w:rsid w:val="00C66922"/>
    <w:rsid w:val="00C669BF"/>
    <w:rsid w:val="00C66A0B"/>
    <w:rsid w:val="00C66C65"/>
    <w:rsid w:val="00C67030"/>
    <w:rsid w:val="00C67D57"/>
    <w:rsid w:val="00C67E93"/>
    <w:rsid w:val="00C67FE9"/>
    <w:rsid w:val="00C700C1"/>
    <w:rsid w:val="00C706F0"/>
    <w:rsid w:val="00C707EB"/>
    <w:rsid w:val="00C70903"/>
    <w:rsid w:val="00C70BDB"/>
    <w:rsid w:val="00C70C17"/>
    <w:rsid w:val="00C70DC7"/>
    <w:rsid w:val="00C716A9"/>
    <w:rsid w:val="00C71EEF"/>
    <w:rsid w:val="00C72057"/>
    <w:rsid w:val="00C72135"/>
    <w:rsid w:val="00C7243E"/>
    <w:rsid w:val="00C72533"/>
    <w:rsid w:val="00C72A69"/>
    <w:rsid w:val="00C734BD"/>
    <w:rsid w:val="00C73704"/>
    <w:rsid w:val="00C737B0"/>
    <w:rsid w:val="00C74161"/>
    <w:rsid w:val="00C74668"/>
    <w:rsid w:val="00C747C5"/>
    <w:rsid w:val="00C74817"/>
    <w:rsid w:val="00C74AEA"/>
    <w:rsid w:val="00C752DA"/>
    <w:rsid w:val="00C758B4"/>
    <w:rsid w:val="00C75B95"/>
    <w:rsid w:val="00C75D7A"/>
    <w:rsid w:val="00C75F68"/>
    <w:rsid w:val="00C76276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3AF"/>
    <w:rsid w:val="00C804DD"/>
    <w:rsid w:val="00C80570"/>
    <w:rsid w:val="00C8060A"/>
    <w:rsid w:val="00C809DC"/>
    <w:rsid w:val="00C80AC8"/>
    <w:rsid w:val="00C80B91"/>
    <w:rsid w:val="00C80D6A"/>
    <w:rsid w:val="00C815AB"/>
    <w:rsid w:val="00C81BCF"/>
    <w:rsid w:val="00C81E1F"/>
    <w:rsid w:val="00C81E76"/>
    <w:rsid w:val="00C827F6"/>
    <w:rsid w:val="00C82D74"/>
    <w:rsid w:val="00C830C3"/>
    <w:rsid w:val="00C83195"/>
    <w:rsid w:val="00C837DD"/>
    <w:rsid w:val="00C83F3E"/>
    <w:rsid w:val="00C8498B"/>
    <w:rsid w:val="00C85029"/>
    <w:rsid w:val="00C85403"/>
    <w:rsid w:val="00C8561A"/>
    <w:rsid w:val="00C85898"/>
    <w:rsid w:val="00C85A09"/>
    <w:rsid w:val="00C860F6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5F2"/>
    <w:rsid w:val="00C92638"/>
    <w:rsid w:val="00C92B2E"/>
    <w:rsid w:val="00C92EB1"/>
    <w:rsid w:val="00C932AB"/>
    <w:rsid w:val="00C934D5"/>
    <w:rsid w:val="00C9368A"/>
    <w:rsid w:val="00C936C8"/>
    <w:rsid w:val="00C937BB"/>
    <w:rsid w:val="00C9390B"/>
    <w:rsid w:val="00C93980"/>
    <w:rsid w:val="00C93BB1"/>
    <w:rsid w:val="00C943F7"/>
    <w:rsid w:val="00C94889"/>
    <w:rsid w:val="00C949B7"/>
    <w:rsid w:val="00C94C56"/>
    <w:rsid w:val="00C94C90"/>
    <w:rsid w:val="00C953E8"/>
    <w:rsid w:val="00C954C7"/>
    <w:rsid w:val="00C96058"/>
    <w:rsid w:val="00C96320"/>
    <w:rsid w:val="00C96759"/>
    <w:rsid w:val="00C9680C"/>
    <w:rsid w:val="00C96A46"/>
    <w:rsid w:val="00C96D56"/>
    <w:rsid w:val="00C9748A"/>
    <w:rsid w:val="00C97811"/>
    <w:rsid w:val="00C97A64"/>
    <w:rsid w:val="00C97D10"/>
    <w:rsid w:val="00C97D53"/>
    <w:rsid w:val="00C97ED7"/>
    <w:rsid w:val="00CA02AB"/>
    <w:rsid w:val="00CA04DE"/>
    <w:rsid w:val="00CA0595"/>
    <w:rsid w:val="00CA09A9"/>
    <w:rsid w:val="00CA0B9E"/>
    <w:rsid w:val="00CA0C52"/>
    <w:rsid w:val="00CA11CB"/>
    <w:rsid w:val="00CA11D5"/>
    <w:rsid w:val="00CA13BF"/>
    <w:rsid w:val="00CA1A7A"/>
    <w:rsid w:val="00CA1B6A"/>
    <w:rsid w:val="00CA1B90"/>
    <w:rsid w:val="00CA1C33"/>
    <w:rsid w:val="00CA1E5B"/>
    <w:rsid w:val="00CA1E6E"/>
    <w:rsid w:val="00CA1F8C"/>
    <w:rsid w:val="00CA1FDB"/>
    <w:rsid w:val="00CA1FF7"/>
    <w:rsid w:val="00CA21AA"/>
    <w:rsid w:val="00CA28AB"/>
    <w:rsid w:val="00CA2B5D"/>
    <w:rsid w:val="00CA325C"/>
    <w:rsid w:val="00CA334B"/>
    <w:rsid w:val="00CA3419"/>
    <w:rsid w:val="00CA34CF"/>
    <w:rsid w:val="00CA3D09"/>
    <w:rsid w:val="00CA3F49"/>
    <w:rsid w:val="00CA46CA"/>
    <w:rsid w:val="00CA4721"/>
    <w:rsid w:val="00CA4974"/>
    <w:rsid w:val="00CA508D"/>
    <w:rsid w:val="00CA5680"/>
    <w:rsid w:val="00CA57FA"/>
    <w:rsid w:val="00CA59E8"/>
    <w:rsid w:val="00CA671A"/>
    <w:rsid w:val="00CA68A1"/>
    <w:rsid w:val="00CA69D3"/>
    <w:rsid w:val="00CA6B0E"/>
    <w:rsid w:val="00CA6B5F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2BE"/>
    <w:rsid w:val="00CB0F41"/>
    <w:rsid w:val="00CB15C7"/>
    <w:rsid w:val="00CB167E"/>
    <w:rsid w:val="00CB17C6"/>
    <w:rsid w:val="00CB19C0"/>
    <w:rsid w:val="00CB225F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B09"/>
    <w:rsid w:val="00CB4881"/>
    <w:rsid w:val="00CB48DA"/>
    <w:rsid w:val="00CB4B87"/>
    <w:rsid w:val="00CB504E"/>
    <w:rsid w:val="00CB5569"/>
    <w:rsid w:val="00CB55EC"/>
    <w:rsid w:val="00CB579E"/>
    <w:rsid w:val="00CB5BB6"/>
    <w:rsid w:val="00CB5C83"/>
    <w:rsid w:val="00CB5C8A"/>
    <w:rsid w:val="00CB5D65"/>
    <w:rsid w:val="00CB61D9"/>
    <w:rsid w:val="00CB61EA"/>
    <w:rsid w:val="00CB6394"/>
    <w:rsid w:val="00CB680B"/>
    <w:rsid w:val="00CB6CB2"/>
    <w:rsid w:val="00CB70CC"/>
    <w:rsid w:val="00CB71C8"/>
    <w:rsid w:val="00CB7350"/>
    <w:rsid w:val="00CB7547"/>
    <w:rsid w:val="00CB75F5"/>
    <w:rsid w:val="00CB771E"/>
    <w:rsid w:val="00CB7945"/>
    <w:rsid w:val="00CB7C17"/>
    <w:rsid w:val="00CB7C71"/>
    <w:rsid w:val="00CC018C"/>
    <w:rsid w:val="00CC025E"/>
    <w:rsid w:val="00CC0358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B16"/>
    <w:rsid w:val="00CC2B84"/>
    <w:rsid w:val="00CC2D44"/>
    <w:rsid w:val="00CC2ED9"/>
    <w:rsid w:val="00CC3BED"/>
    <w:rsid w:val="00CC3F2D"/>
    <w:rsid w:val="00CC4F5D"/>
    <w:rsid w:val="00CC513D"/>
    <w:rsid w:val="00CC516F"/>
    <w:rsid w:val="00CC5280"/>
    <w:rsid w:val="00CC566C"/>
    <w:rsid w:val="00CC5921"/>
    <w:rsid w:val="00CC5CFA"/>
    <w:rsid w:val="00CC5D98"/>
    <w:rsid w:val="00CC5E8A"/>
    <w:rsid w:val="00CC5EAF"/>
    <w:rsid w:val="00CC5FFE"/>
    <w:rsid w:val="00CC69B9"/>
    <w:rsid w:val="00CC6D0B"/>
    <w:rsid w:val="00CC6EF5"/>
    <w:rsid w:val="00CC712C"/>
    <w:rsid w:val="00CC72EE"/>
    <w:rsid w:val="00CC739A"/>
    <w:rsid w:val="00CC7F1E"/>
    <w:rsid w:val="00CD0082"/>
    <w:rsid w:val="00CD0602"/>
    <w:rsid w:val="00CD0611"/>
    <w:rsid w:val="00CD0B4E"/>
    <w:rsid w:val="00CD0CDF"/>
    <w:rsid w:val="00CD0EA8"/>
    <w:rsid w:val="00CD0FDE"/>
    <w:rsid w:val="00CD129C"/>
    <w:rsid w:val="00CD15AF"/>
    <w:rsid w:val="00CD1880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69"/>
    <w:rsid w:val="00CD3885"/>
    <w:rsid w:val="00CD39C2"/>
    <w:rsid w:val="00CD3DD7"/>
    <w:rsid w:val="00CD3F51"/>
    <w:rsid w:val="00CD40F4"/>
    <w:rsid w:val="00CD4661"/>
    <w:rsid w:val="00CD4AC2"/>
    <w:rsid w:val="00CD4D01"/>
    <w:rsid w:val="00CD4FFC"/>
    <w:rsid w:val="00CD5087"/>
    <w:rsid w:val="00CD526B"/>
    <w:rsid w:val="00CD5486"/>
    <w:rsid w:val="00CD54F6"/>
    <w:rsid w:val="00CD57C4"/>
    <w:rsid w:val="00CD5C06"/>
    <w:rsid w:val="00CD5CDB"/>
    <w:rsid w:val="00CD6001"/>
    <w:rsid w:val="00CD66AE"/>
    <w:rsid w:val="00CD670A"/>
    <w:rsid w:val="00CD6854"/>
    <w:rsid w:val="00CD78BD"/>
    <w:rsid w:val="00CD7EF1"/>
    <w:rsid w:val="00CE0358"/>
    <w:rsid w:val="00CE0B27"/>
    <w:rsid w:val="00CE0C1C"/>
    <w:rsid w:val="00CE0E04"/>
    <w:rsid w:val="00CE10CD"/>
    <w:rsid w:val="00CE1345"/>
    <w:rsid w:val="00CE1400"/>
    <w:rsid w:val="00CE1772"/>
    <w:rsid w:val="00CE1888"/>
    <w:rsid w:val="00CE1910"/>
    <w:rsid w:val="00CE1CDD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605"/>
    <w:rsid w:val="00CE36E3"/>
    <w:rsid w:val="00CE37AF"/>
    <w:rsid w:val="00CE4108"/>
    <w:rsid w:val="00CE41B0"/>
    <w:rsid w:val="00CE4414"/>
    <w:rsid w:val="00CE4666"/>
    <w:rsid w:val="00CE4CD3"/>
    <w:rsid w:val="00CE51BC"/>
    <w:rsid w:val="00CE550C"/>
    <w:rsid w:val="00CE551F"/>
    <w:rsid w:val="00CE57E8"/>
    <w:rsid w:val="00CE59F2"/>
    <w:rsid w:val="00CE5AA5"/>
    <w:rsid w:val="00CE5C77"/>
    <w:rsid w:val="00CE6312"/>
    <w:rsid w:val="00CE6ED5"/>
    <w:rsid w:val="00CE708D"/>
    <w:rsid w:val="00CE72F1"/>
    <w:rsid w:val="00CE7340"/>
    <w:rsid w:val="00CE73CA"/>
    <w:rsid w:val="00CE753A"/>
    <w:rsid w:val="00CE7877"/>
    <w:rsid w:val="00CE78F9"/>
    <w:rsid w:val="00CE7A7D"/>
    <w:rsid w:val="00CE7ED6"/>
    <w:rsid w:val="00CE7F39"/>
    <w:rsid w:val="00CE7F78"/>
    <w:rsid w:val="00CF0320"/>
    <w:rsid w:val="00CF0381"/>
    <w:rsid w:val="00CF062F"/>
    <w:rsid w:val="00CF12A7"/>
    <w:rsid w:val="00CF1494"/>
    <w:rsid w:val="00CF15D4"/>
    <w:rsid w:val="00CF1AB3"/>
    <w:rsid w:val="00CF1D02"/>
    <w:rsid w:val="00CF1D61"/>
    <w:rsid w:val="00CF22E0"/>
    <w:rsid w:val="00CF23F3"/>
    <w:rsid w:val="00CF25EC"/>
    <w:rsid w:val="00CF28E8"/>
    <w:rsid w:val="00CF2936"/>
    <w:rsid w:val="00CF3230"/>
    <w:rsid w:val="00CF34C0"/>
    <w:rsid w:val="00CF36EE"/>
    <w:rsid w:val="00CF3928"/>
    <w:rsid w:val="00CF417F"/>
    <w:rsid w:val="00CF4414"/>
    <w:rsid w:val="00CF451F"/>
    <w:rsid w:val="00CF4697"/>
    <w:rsid w:val="00CF4AF3"/>
    <w:rsid w:val="00CF51A2"/>
    <w:rsid w:val="00CF5488"/>
    <w:rsid w:val="00CF55A1"/>
    <w:rsid w:val="00CF55DC"/>
    <w:rsid w:val="00CF561F"/>
    <w:rsid w:val="00CF5805"/>
    <w:rsid w:val="00CF58D8"/>
    <w:rsid w:val="00CF5E81"/>
    <w:rsid w:val="00CF6370"/>
    <w:rsid w:val="00CF65D2"/>
    <w:rsid w:val="00CF6819"/>
    <w:rsid w:val="00CF6A53"/>
    <w:rsid w:val="00CF6DEC"/>
    <w:rsid w:val="00CF7037"/>
    <w:rsid w:val="00CF70FE"/>
    <w:rsid w:val="00CF77B7"/>
    <w:rsid w:val="00CF77EC"/>
    <w:rsid w:val="00D00676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9"/>
    <w:rsid w:val="00D0172F"/>
    <w:rsid w:val="00D017E5"/>
    <w:rsid w:val="00D02480"/>
    <w:rsid w:val="00D024A5"/>
    <w:rsid w:val="00D026E6"/>
    <w:rsid w:val="00D02F41"/>
    <w:rsid w:val="00D03126"/>
    <w:rsid w:val="00D032D9"/>
    <w:rsid w:val="00D03FAE"/>
    <w:rsid w:val="00D0404E"/>
    <w:rsid w:val="00D0406D"/>
    <w:rsid w:val="00D0438F"/>
    <w:rsid w:val="00D04464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9E3"/>
    <w:rsid w:val="00D06AF5"/>
    <w:rsid w:val="00D07705"/>
    <w:rsid w:val="00D0770B"/>
    <w:rsid w:val="00D07908"/>
    <w:rsid w:val="00D07975"/>
    <w:rsid w:val="00D07D5D"/>
    <w:rsid w:val="00D07E34"/>
    <w:rsid w:val="00D07F4F"/>
    <w:rsid w:val="00D103D5"/>
    <w:rsid w:val="00D104D0"/>
    <w:rsid w:val="00D1089A"/>
    <w:rsid w:val="00D10B87"/>
    <w:rsid w:val="00D10C4A"/>
    <w:rsid w:val="00D112E0"/>
    <w:rsid w:val="00D11329"/>
    <w:rsid w:val="00D11545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3E79"/>
    <w:rsid w:val="00D1400F"/>
    <w:rsid w:val="00D14071"/>
    <w:rsid w:val="00D14461"/>
    <w:rsid w:val="00D14482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5FA2"/>
    <w:rsid w:val="00D16319"/>
    <w:rsid w:val="00D164CA"/>
    <w:rsid w:val="00D16613"/>
    <w:rsid w:val="00D167C2"/>
    <w:rsid w:val="00D16ADA"/>
    <w:rsid w:val="00D16DD8"/>
    <w:rsid w:val="00D17348"/>
    <w:rsid w:val="00D1743C"/>
    <w:rsid w:val="00D174CA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D21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2BF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10"/>
    <w:rsid w:val="00D24F6D"/>
    <w:rsid w:val="00D25073"/>
    <w:rsid w:val="00D254E9"/>
    <w:rsid w:val="00D25572"/>
    <w:rsid w:val="00D2581A"/>
    <w:rsid w:val="00D258D8"/>
    <w:rsid w:val="00D25EBC"/>
    <w:rsid w:val="00D25F4E"/>
    <w:rsid w:val="00D25F5D"/>
    <w:rsid w:val="00D2605C"/>
    <w:rsid w:val="00D262A5"/>
    <w:rsid w:val="00D263A4"/>
    <w:rsid w:val="00D265A6"/>
    <w:rsid w:val="00D26620"/>
    <w:rsid w:val="00D26D8C"/>
    <w:rsid w:val="00D27009"/>
    <w:rsid w:val="00D272E6"/>
    <w:rsid w:val="00D27799"/>
    <w:rsid w:val="00D278B6"/>
    <w:rsid w:val="00D27D6A"/>
    <w:rsid w:val="00D27E29"/>
    <w:rsid w:val="00D30050"/>
    <w:rsid w:val="00D3053D"/>
    <w:rsid w:val="00D30716"/>
    <w:rsid w:val="00D30B5F"/>
    <w:rsid w:val="00D30DEE"/>
    <w:rsid w:val="00D31152"/>
    <w:rsid w:val="00D31286"/>
    <w:rsid w:val="00D315F9"/>
    <w:rsid w:val="00D317E9"/>
    <w:rsid w:val="00D31877"/>
    <w:rsid w:val="00D318AE"/>
    <w:rsid w:val="00D31C69"/>
    <w:rsid w:val="00D31DDA"/>
    <w:rsid w:val="00D32171"/>
    <w:rsid w:val="00D323C3"/>
    <w:rsid w:val="00D32866"/>
    <w:rsid w:val="00D328CE"/>
    <w:rsid w:val="00D32B49"/>
    <w:rsid w:val="00D32BA9"/>
    <w:rsid w:val="00D32FFA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3EB"/>
    <w:rsid w:val="00D34403"/>
    <w:rsid w:val="00D34538"/>
    <w:rsid w:val="00D3456C"/>
    <w:rsid w:val="00D346EF"/>
    <w:rsid w:val="00D34D52"/>
    <w:rsid w:val="00D34EF7"/>
    <w:rsid w:val="00D35958"/>
    <w:rsid w:val="00D35A0C"/>
    <w:rsid w:val="00D35A3E"/>
    <w:rsid w:val="00D35BF4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5D"/>
    <w:rsid w:val="00D37FC3"/>
    <w:rsid w:val="00D401A4"/>
    <w:rsid w:val="00D40344"/>
    <w:rsid w:val="00D40381"/>
    <w:rsid w:val="00D40D7C"/>
    <w:rsid w:val="00D414C0"/>
    <w:rsid w:val="00D41E75"/>
    <w:rsid w:val="00D42096"/>
    <w:rsid w:val="00D427D4"/>
    <w:rsid w:val="00D42AAF"/>
    <w:rsid w:val="00D4318E"/>
    <w:rsid w:val="00D431F6"/>
    <w:rsid w:val="00D43654"/>
    <w:rsid w:val="00D43A3B"/>
    <w:rsid w:val="00D43BD6"/>
    <w:rsid w:val="00D43E7A"/>
    <w:rsid w:val="00D4436B"/>
    <w:rsid w:val="00D445A4"/>
    <w:rsid w:val="00D44603"/>
    <w:rsid w:val="00D4472B"/>
    <w:rsid w:val="00D44DCA"/>
    <w:rsid w:val="00D451EE"/>
    <w:rsid w:val="00D45577"/>
    <w:rsid w:val="00D456A0"/>
    <w:rsid w:val="00D45B0A"/>
    <w:rsid w:val="00D45B20"/>
    <w:rsid w:val="00D45C47"/>
    <w:rsid w:val="00D46224"/>
    <w:rsid w:val="00D46367"/>
    <w:rsid w:val="00D463C8"/>
    <w:rsid w:val="00D464B9"/>
    <w:rsid w:val="00D46551"/>
    <w:rsid w:val="00D468B7"/>
    <w:rsid w:val="00D46C92"/>
    <w:rsid w:val="00D46D2F"/>
    <w:rsid w:val="00D46E5D"/>
    <w:rsid w:val="00D47414"/>
    <w:rsid w:val="00D47869"/>
    <w:rsid w:val="00D47CA2"/>
    <w:rsid w:val="00D47E99"/>
    <w:rsid w:val="00D5056B"/>
    <w:rsid w:val="00D506B9"/>
    <w:rsid w:val="00D508CC"/>
    <w:rsid w:val="00D50987"/>
    <w:rsid w:val="00D50B84"/>
    <w:rsid w:val="00D50C86"/>
    <w:rsid w:val="00D50CAE"/>
    <w:rsid w:val="00D50CFF"/>
    <w:rsid w:val="00D51083"/>
    <w:rsid w:val="00D51252"/>
    <w:rsid w:val="00D5150C"/>
    <w:rsid w:val="00D515D6"/>
    <w:rsid w:val="00D51789"/>
    <w:rsid w:val="00D51923"/>
    <w:rsid w:val="00D519C2"/>
    <w:rsid w:val="00D51BB7"/>
    <w:rsid w:val="00D51E4F"/>
    <w:rsid w:val="00D51E6E"/>
    <w:rsid w:val="00D51FFA"/>
    <w:rsid w:val="00D520EE"/>
    <w:rsid w:val="00D5281D"/>
    <w:rsid w:val="00D52F7C"/>
    <w:rsid w:val="00D531B3"/>
    <w:rsid w:val="00D532DA"/>
    <w:rsid w:val="00D536A6"/>
    <w:rsid w:val="00D53C16"/>
    <w:rsid w:val="00D53E09"/>
    <w:rsid w:val="00D53FD0"/>
    <w:rsid w:val="00D54006"/>
    <w:rsid w:val="00D54354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62E3"/>
    <w:rsid w:val="00D5644C"/>
    <w:rsid w:val="00D564CA"/>
    <w:rsid w:val="00D568F6"/>
    <w:rsid w:val="00D56AFC"/>
    <w:rsid w:val="00D56B2E"/>
    <w:rsid w:val="00D57427"/>
    <w:rsid w:val="00D57EF1"/>
    <w:rsid w:val="00D57F90"/>
    <w:rsid w:val="00D60153"/>
    <w:rsid w:val="00D60231"/>
    <w:rsid w:val="00D6047C"/>
    <w:rsid w:val="00D604D3"/>
    <w:rsid w:val="00D604DC"/>
    <w:rsid w:val="00D60664"/>
    <w:rsid w:val="00D60B62"/>
    <w:rsid w:val="00D610E0"/>
    <w:rsid w:val="00D612A9"/>
    <w:rsid w:val="00D61418"/>
    <w:rsid w:val="00D61C09"/>
    <w:rsid w:val="00D61E1E"/>
    <w:rsid w:val="00D62180"/>
    <w:rsid w:val="00D624D4"/>
    <w:rsid w:val="00D628FE"/>
    <w:rsid w:val="00D62AAF"/>
    <w:rsid w:val="00D62FF4"/>
    <w:rsid w:val="00D63524"/>
    <w:rsid w:val="00D63A0E"/>
    <w:rsid w:val="00D63A62"/>
    <w:rsid w:val="00D63CBB"/>
    <w:rsid w:val="00D63D82"/>
    <w:rsid w:val="00D6432F"/>
    <w:rsid w:val="00D6474D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275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364"/>
    <w:rsid w:val="00D71471"/>
    <w:rsid w:val="00D71E36"/>
    <w:rsid w:val="00D71F20"/>
    <w:rsid w:val="00D72129"/>
    <w:rsid w:val="00D723A8"/>
    <w:rsid w:val="00D72585"/>
    <w:rsid w:val="00D72A72"/>
    <w:rsid w:val="00D72D9E"/>
    <w:rsid w:val="00D72FDB"/>
    <w:rsid w:val="00D736B1"/>
    <w:rsid w:val="00D73C91"/>
    <w:rsid w:val="00D741FE"/>
    <w:rsid w:val="00D744A5"/>
    <w:rsid w:val="00D745C5"/>
    <w:rsid w:val="00D74D93"/>
    <w:rsid w:val="00D754C9"/>
    <w:rsid w:val="00D758FE"/>
    <w:rsid w:val="00D75CE8"/>
    <w:rsid w:val="00D75D6E"/>
    <w:rsid w:val="00D763CC"/>
    <w:rsid w:val="00D76863"/>
    <w:rsid w:val="00D7694B"/>
    <w:rsid w:val="00D76BB5"/>
    <w:rsid w:val="00D76D50"/>
    <w:rsid w:val="00D7700D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BA3"/>
    <w:rsid w:val="00D80C31"/>
    <w:rsid w:val="00D80E0E"/>
    <w:rsid w:val="00D81B8E"/>
    <w:rsid w:val="00D81CEE"/>
    <w:rsid w:val="00D822C9"/>
    <w:rsid w:val="00D82F80"/>
    <w:rsid w:val="00D8349E"/>
    <w:rsid w:val="00D835B0"/>
    <w:rsid w:val="00D8369B"/>
    <w:rsid w:val="00D836E3"/>
    <w:rsid w:val="00D83768"/>
    <w:rsid w:val="00D8394C"/>
    <w:rsid w:val="00D84287"/>
    <w:rsid w:val="00D84D7E"/>
    <w:rsid w:val="00D84F59"/>
    <w:rsid w:val="00D85060"/>
    <w:rsid w:val="00D85228"/>
    <w:rsid w:val="00D85284"/>
    <w:rsid w:val="00D856CC"/>
    <w:rsid w:val="00D85C12"/>
    <w:rsid w:val="00D85C82"/>
    <w:rsid w:val="00D85DD5"/>
    <w:rsid w:val="00D865B8"/>
    <w:rsid w:val="00D86AAC"/>
    <w:rsid w:val="00D86AF3"/>
    <w:rsid w:val="00D86B2D"/>
    <w:rsid w:val="00D871C9"/>
    <w:rsid w:val="00D871CB"/>
    <w:rsid w:val="00D871D9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692"/>
    <w:rsid w:val="00D92D81"/>
    <w:rsid w:val="00D92F01"/>
    <w:rsid w:val="00D933C6"/>
    <w:rsid w:val="00D935A7"/>
    <w:rsid w:val="00D937EB"/>
    <w:rsid w:val="00D9388C"/>
    <w:rsid w:val="00D939F0"/>
    <w:rsid w:val="00D93D3A"/>
    <w:rsid w:val="00D9424A"/>
    <w:rsid w:val="00D946AF"/>
    <w:rsid w:val="00D950BF"/>
    <w:rsid w:val="00D955B0"/>
    <w:rsid w:val="00D95711"/>
    <w:rsid w:val="00D959AE"/>
    <w:rsid w:val="00D95A76"/>
    <w:rsid w:val="00D95EC4"/>
    <w:rsid w:val="00D960FB"/>
    <w:rsid w:val="00D96302"/>
    <w:rsid w:val="00D96618"/>
    <w:rsid w:val="00D96D37"/>
    <w:rsid w:val="00D96DF5"/>
    <w:rsid w:val="00D96FE8"/>
    <w:rsid w:val="00D9704B"/>
    <w:rsid w:val="00D970BE"/>
    <w:rsid w:val="00D9710E"/>
    <w:rsid w:val="00D972DE"/>
    <w:rsid w:val="00D97314"/>
    <w:rsid w:val="00D97790"/>
    <w:rsid w:val="00D977D4"/>
    <w:rsid w:val="00D97B45"/>
    <w:rsid w:val="00D97D5F"/>
    <w:rsid w:val="00D97ED2"/>
    <w:rsid w:val="00DA01BE"/>
    <w:rsid w:val="00DA056F"/>
    <w:rsid w:val="00DA0685"/>
    <w:rsid w:val="00DA0841"/>
    <w:rsid w:val="00DA0CC5"/>
    <w:rsid w:val="00DA1355"/>
    <w:rsid w:val="00DA20D7"/>
    <w:rsid w:val="00DA2167"/>
    <w:rsid w:val="00DA2A8C"/>
    <w:rsid w:val="00DA32EE"/>
    <w:rsid w:val="00DA369F"/>
    <w:rsid w:val="00DA37F2"/>
    <w:rsid w:val="00DA395C"/>
    <w:rsid w:val="00DA3BDC"/>
    <w:rsid w:val="00DA3FD1"/>
    <w:rsid w:val="00DA407C"/>
    <w:rsid w:val="00DA4692"/>
    <w:rsid w:val="00DA4A2B"/>
    <w:rsid w:val="00DA4DC3"/>
    <w:rsid w:val="00DA4FDF"/>
    <w:rsid w:val="00DA5120"/>
    <w:rsid w:val="00DA5464"/>
    <w:rsid w:val="00DA552A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170"/>
    <w:rsid w:val="00DB02D5"/>
    <w:rsid w:val="00DB10A0"/>
    <w:rsid w:val="00DB1640"/>
    <w:rsid w:val="00DB215F"/>
    <w:rsid w:val="00DB2227"/>
    <w:rsid w:val="00DB242C"/>
    <w:rsid w:val="00DB2BFB"/>
    <w:rsid w:val="00DB2E88"/>
    <w:rsid w:val="00DB2EA9"/>
    <w:rsid w:val="00DB3FD7"/>
    <w:rsid w:val="00DB445C"/>
    <w:rsid w:val="00DB465B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791"/>
    <w:rsid w:val="00DB6B97"/>
    <w:rsid w:val="00DB727B"/>
    <w:rsid w:val="00DB73F0"/>
    <w:rsid w:val="00DB74F6"/>
    <w:rsid w:val="00DB783D"/>
    <w:rsid w:val="00DB7D30"/>
    <w:rsid w:val="00DC020F"/>
    <w:rsid w:val="00DC0211"/>
    <w:rsid w:val="00DC0383"/>
    <w:rsid w:val="00DC06FB"/>
    <w:rsid w:val="00DC09FD"/>
    <w:rsid w:val="00DC0AB4"/>
    <w:rsid w:val="00DC0CE6"/>
    <w:rsid w:val="00DC0E85"/>
    <w:rsid w:val="00DC0FBE"/>
    <w:rsid w:val="00DC11A7"/>
    <w:rsid w:val="00DC2351"/>
    <w:rsid w:val="00DC270B"/>
    <w:rsid w:val="00DC2893"/>
    <w:rsid w:val="00DC2C5E"/>
    <w:rsid w:val="00DC303D"/>
    <w:rsid w:val="00DC3455"/>
    <w:rsid w:val="00DC3676"/>
    <w:rsid w:val="00DC37E6"/>
    <w:rsid w:val="00DC39D5"/>
    <w:rsid w:val="00DC3A02"/>
    <w:rsid w:val="00DC4063"/>
    <w:rsid w:val="00DC4083"/>
    <w:rsid w:val="00DC4089"/>
    <w:rsid w:val="00DC4866"/>
    <w:rsid w:val="00DC4F99"/>
    <w:rsid w:val="00DC50C0"/>
    <w:rsid w:val="00DC522D"/>
    <w:rsid w:val="00DC5323"/>
    <w:rsid w:val="00DC539D"/>
    <w:rsid w:val="00DC5508"/>
    <w:rsid w:val="00DC5512"/>
    <w:rsid w:val="00DC5651"/>
    <w:rsid w:val="00DC5A75"/>
    <w:rsid w:val="00DC5C84"/>
    <w:rsid w:val="00DC6645"/>
    <w:rsid w:val="00DC682B"/>
    <w:rsid w:val="00DC685D"/>
    <w:rsid w:val="00DC694B"/>
    <w:rsid w:val="00DC6BFC"/>
    <w:rsid w:val="00DC6C8C"/>
    <w:rsid w:val="00DC70B8"/>
    <w:rsid w:val="00DC70F1"/>
    <w:rsid w:val="00DC74A5"/>
    <w:rsid w:val="00DC7DCC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9E8"/>
    <w:rsid w:val="00DD1FC5"/>
    <w:rsid w:val="00DD21F0"/>
    <w:rsid w:val="00DD2248"/>
    <w:rsid w:val="00DD22F9"/>
    <w:rsid w:val="00DD2969"/>
    <w:rsid w:val="00DD2993"/>
    <w:rsid w:val="00DD2C06"/>
    <w:rsid w:val="00DD32EC"/>
    <w:rsid w:val="00DD34A6"/>
    <w:rsid w:val="00DD37CD"/>
    <w:rsid w:val="00DD37DF"/>
    <w:rsid w:val="00DD3D22"/>
    <w:rsid w:val="00DD47DE"/>
    <w:rsid w:val="00DD4B89"/>
    <w:rsid w:val="00DD4BE9"/>
    <w:rsid w:val="00DD50E2"/>
    <w:rsid w:val="00DD51AF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AA2"/>
    <w:rsid w:val="00DE0B8B"/>
    <w:rsid w:val="00DE0BDA"/>
    <w:rsid w:val="00DE0FF2"/>
    <w:rsid w:val="00DE1135"/>
    <w:rsid w:val="00DE1195"/>
    <w:rsid w:val="00DE11AA"/>
    <w:rsid w:val="00DE1305"/>
    <w:rsid w:val="00DE1740"/>
    <w:rsid w:val="00DE1975"/>
    <w:rsid w:val="00DE1995"/>
    <w:rsid w:val="00DE1A2A"/>
    <w:rsid w:val="00DE2402"/>
    <w:rsid w:val="00DE2A14"/>
    <w:rsid w:val="00DE2B9E"/>
    <w:rsid w:val="00DE2C5A"/>
    <w:rsid w:val="00DE2E4E"/>
    <w:rsid w:val="00DE2F47"/>
    <w:rsid w:val="00DE3298"/>
    <w:rsid w:val="00DE3429"/>
    <w:rsid w:val="00DE3723"/>
    <w:rsid w:val="00DE376B"/>
    <w:rsid w:val="00DE39E4"/>
    <w:rsid w:val="00DE3AA5"/>
    <w:rsid w:val="00DE452C"/>
    <w:rsid w:val="00DE4814"/>
    <w:rsid w:val="00DE4950"/>
    <w:rsid w:val="00DE4D22"/>
    <w:rsid w:val="00DE51ED"/>
    <w:rsid w:val="00DE545D"/>
    <w:rsid w:val="00DE5971"/>
    <w:rsid w:val="00DE5DB7"/>
    <w:rsid w:val="00DE61FC"/>
    <w:rsid w:val="00DE628F"/>
    <w:rsid w:val="00DE65D6"/>
    <w:rsid w:val="00DE664F"/>
    <w:rsid w:val="00DE6686"/>
    <w:rsid w:val="00DE6883"/>
    <w:rsid w:val="00DE69A2"/>
    <w:rsid w:val="00DE6D8B"/>
    <w:rsid w:val="00DE6F9F"/>
    <w:rsid w:val="00DE7280"/>
    <w:rsid w:val="00DE74BA"/>
    <w:rsid w:val="00DE7CC9"/>
    <w:rsid w:val="00DE7F27"/>
    <w:rsid w:val="00DF00EF"/>
    <w:rsid w:val="00DF014A"/>
    <w:rsid w:val="00DF0D4B"/>
    <w:rsid w:val="00DF0EAB"/>
    <w:rsid w:val="00DF0FAF"/>
    <w:rsid w:val="00DF1054"/>
    <w:rsid w:val="00DF120D"/>
    <w:rsid w:val="00DF1350"/>
    <w:rsid w:val="00DF138A"/>
    <w:rsid w:val="00DF153A"/>
    <w:rsid w:val="00DF173B"/>
    <w:rsid w:val="00DF176F"/>
    <w:rsid w:val="00DF1AF1"/>
    <w:rsid w:val="00DF203D"/>
    <w:rsid w:val="00DF21BC"/>
    <w:rsid w:val="00DF241B"/>
    <w:rsid w:val="00DF2544"/>
    <w:rsid w:val="00DF2677"/>
    <w:rsid w:val="00DF26F9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423"/>
    <w:rsid w:val="00E0083E"/>
    <w:rsid w:val="00E00997"/>
    <w:rsid w:val="00E00F89"/>
    <w:rsid w:val="00E01CE7"/>
    <w:rsid w:val="00E01E6D"/>
    <w:rsid w:val="00E0210E"/>
    <w:rsid w:val="00E02142"/>
    <w:rsid w:val="00E0231A"/>
    <w:rsid w:val="00E02432"/>
    <w:rsid w:val="00E02748"/>
    <w:rsid w:val="00E0280A"/>
    <w:rsid w:val="00E0315A"/>
    <w:rsid w:val="00E0347D"/>
    <w:rsid w:val="00E03995"/>
    <w:rsid w:val="00E03C76"/>
    <w:rsid w:val="00E03DE5"/>
    <w:rsid w:val="00E03FCA"/>
    <w:rsid w:val="00E0406F"/>
    <w:rsid w:val="00E040DA"/>
    <w:rsid w:val="00E0429F"/>
    <w:rsid w:val="00E044C5"/>
    <w:rsid w:val="00E04896"/>
    <w:rsid w:val="00E05068"/>
    <w:rsid w:val="00E053D6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ED"/>
    <w:rsid w:val="00E12266"/>
    <w:rsid w:val="00E12586"/>
    <w:rsid w:val="00E127CE"/>
    <w:rsid w:val="00E128D7"/>
    <w:rsid w:val="00E13122"/>
    <w:rsid w:val="00E137D6"/>
    <w:rsid w:val="00E138FD"/>
    <w:rsid w:val="00E13B63"/>
    <w:rsid w:val="00E13D7C"/>
    <w:rsid w:val="00E13FBE"/>
    <w:rsid w:val="00E148A6"/>
    <w:rsid w:val="00E14C63"/>
    <w:rsid w:val="00E150B6"/>
    <w:rsid w:val="00E15864"/>
    <w:rsid w:val="00E160B4"/>
    <w:rsid w:val="00E16164"/>
    <w:rsid w:val="00E163C5"/>
    <w:rsid w:val="00E1648E"/>
    <w:rsid w:val="00E168EC"/>
    <w:rsid w:val="00E16966"/>
    <w:rsid w:val="00E1697B"/>
    <w:rsid w:val="00E16C20"/>
    <w:rsid w:val="00E16C97"/>
    <w:rsid w:val="00E16F25"/>
    <w:rsid w:val="00E171E6"/>
    <w:rsid w:val="00E17DC4"/>
    <w:rsid w:val="00E17DE8"/>
    <w:rsid w:val="00E17F6E"/>
    <w:rsid w:val="00E2001C"/>
    <w:rsid w:val="00E20210"/>
    <w:rsid w:val="00E207C9"/>
    <w:rsid w:val="00E2084A"/>
    <w:rsid w:val="00E2093A"/>
    <w:rsid w:val="00E214D9"/>
    <w:rsid w:val="00E21A08"/>
    <w:rsid w:val="00E21AB0"/>
    <w:rsid w:val="00E21B71"/>
    <w:rsid w:val="00E21C4F"/>
    <w:rsid w:val="00E2235D"/>
    <w:rsid w:val="00E22904"/>
    <w:rsid w:val="00E229D5"/>
    <w:rsid w:val="00E22ABD"/>
    <w:rsid w:val="00E23431"/>
    <w:rsid w:val="00E234C5"/>
    <w:rsid w:val="00E2378C"/>
    <w:rsid w:val="00E23970"/>
    <w:rsid w:val="00E23DE1"/>
    <w:rsid w:val="00E245EE"/>
    <w:rsid w:val="00E24657"/>
    <w:rsid w:val="00E24DBB"/>
    <w:rsid w:val="00E24E76"/>
    <w:rsid w:val="00E25039"/>
    <w:rsid w:val="00E258C6"/>
    <w:rsid w:val="00E258C9"/>
    <w:rsid w:val="00E25A27"/>
    <w:rsid w:val="00E25A73"/>
    <w:rsid w:val="00E25AAE"/>
    <w:rsid w:val="00E25BFB"/>
    <w:rsid w:val="00E25E93"/>
    <w:rsid w:val="00E26D70"/>
    <w:rsid w:val="00E26F98"/>
    <w:rsid w:val="00E26FE7"/>
    <w:rsid w:val="00E27029"/>
    <w:rsid w:val="00E27693"/>
    <w:rsid w:val="00E2770A"/>
    <w:rsid w:val="00E27802"/>
    <w:rsid w:val="00E27937"/>
    <w:rsid w:val="00E27C45"/>
    <w:rsid w:val="00E304B2"/>
    <w:rsid w:val="00E304F1"/>
    <w:rsid w:val="00E3055E"/>
    <w:rsid w:val="00E3079A"/>
    <w:rsid w:val="00E307A2"/>
    <w:rsid w:val="00E30DF2"/>
    <w:rsid w:val="00E31454"/>
    <w:rsid w:val="00E314D6"/>
    <w:rsid w:val="00E32164"/>
    <w:rsid w:val="00E32235"/>
    <w:rsid w:val="00E32396"/>
    <w:rsid w:val="00E331E7"/>
    <w:rsid w:val="00E33580"/>
    <w:rsid w:val="00E33634"/>
    <w:rsid w:val="00E3376E"/>
    <w:rsid w:val="00E33B1B"/>
    <w:rsid w:val="00E33B52"/>
    <w:rsid w:val="00E345A7"/>
    <w:rsid w:val="00E347C4"/>
    <w:rsid w:val="00E34800"/>
    <w:rsid w:val="00E34870"/>
    <w:rsid w:val="00E34BA2"/>
    <w:rsid w:val="00E34FB1"/>
    <w:rsid w:val="00E35029"/>
    <w:rsid w:val="00E35070"/>
    <w:rsid w:val="00E3513F"/>
    <w:rsid w:val="00E352AF"/>
    <w:rsid w:val="00E35648"/>
    <w:rsid w:val="00E356CF"/>
    <w:rsid w:val="00E35885"/>
    <w:rsid w:val="00E35C92"/>
    <w:rsid w:val="00E363B8"/>
    <w:rsid w:val="00E36ABE"/>
    <w:rsid w:val="00E36D0C"/>
    <w:rsid w:val="00E37457"/>
    <w:rsid w:val="00E37D5F"/>
    <w:rsid w:val="00E37E05"/>
    <w:rsid w:val="00E37E08"/>
    <w:rsid w:val="00E40541"/>
    <w:rsid w:val="00E4079E"/>
    <w:rsid w:val="00E409C0"/>
    <w:rsid w:val="00E409E1"/>
    <w:rsid w:val="00E40A1B"/>
    <w:rsid w:val="00E40F2B"/>
    <w:rsid w:val="00E4113E"/>
    <w:rsid w:val="00E41696"/>
    <w:rsid w:val="00E41876"/>
    <w:rsid w:val="00E418AE"/>
    <w:rsid w:val="00E41BE3"/>
    <w:rsid w:val="00E41E92"/>
    <w:rsid w:val="00E42114"/>
    <w:rsid w:val="00E42165"/>
    <w:rsid w:val="00E4227F"/>
    <w:rsid w:val="00E42346"/>
    <w:rsid w:val="00E42535"/>
    <w:rsid w:val="00E426FF"/>
    <w:rsid w:val="00E42B3B"/>
    <w:rsid w:val="00E42C27"/>
    <w:rsid w:val="00E42E6F"/>
    <w:rsid w:val="00E430EE"/>
    <w:rsid w:val="00E4390A"/>
    <w:rsid w:val="00E43A28"/>
    <w:rsid w:val="00E43B9E"/>
    <w:rsid w:val="00E43E90"/>
    <w:rsid w:val="00E4437A"/>
    <w:rsid w:val="00E4459F"/>
    <w:rsid w:val="00E44DD0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47FCD"/>
    <w:rsid w:val="00E501A6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B1E"/>
    <w:rsid w:val="00E52C4A"/>
    <w:rsid w:val="00E52ECC"/>
    <w:rsid w:val="00E533CA"/>
    <w:rsid w:val="00E5344E"/>
    <w:rsid w:val="00E53693"/>
    <w:rsid w:val="00E53917"/>
    <w:rsid w:val="00E53986"/>
    <w:rsid w:val="00E53F8C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5D49"/>
    <w:rsid w:val="00E56173"/>
    <w:rsid w:val="00E564EC"/>
    <w:rsid w:val="00E568C8"/>
    <w:rsid w:val="00E56DF5"/>
    <w:rsid w:val="00E573E2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850"/>
    <w:rsid w:val="00E60AC1"/>
    <w:rsid w:val="00E60CC6"/>
    <w:rsid w:val="00E60D30"/>
    <w:rsid w:val="00E610B5"/>
    <w:rsid w:val="00E61202"/>
    <w:rsid w:val="00E61211"/>
    <w:rsid w:val="00E61274"/>
    <w:rsid w:val="00E61B8A"/>
    <w:rsid w:val="00E61CCD"/>
    <w:rsid w:val="00E61DD8"/>
    <w:rsid w:val="00E620B6"/>
    <w:rsid w:val="00E62163"/>
    <w:rsid w:val="00E6236C"/>
    <w:rsid w:val="00E623C6"/>
    <w:rsid w:val="00E626A1"/>
    <w:rsid w:val="00E62704"/>
    <w:rsid w:val="00E627A1"/>
    <w:rsid w:val="00E62899"/>
    <w:rsid w:val="00E6293F"/>
    <w:rsid w:val="00E630C2"/>
    <w:rsid w:val="00E6357F"/>
    <w:rsid w:val="00E63D75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F7A"/>
    <w:rsid w:val="00E71806"/>
    <w:rsid w:val="00E71851"/>
    <w:rsid w:val="00E71B31"/>
    <w:rsid w:val="00E71BC9"/>
    <w:rsid w:val="00E71DA3"/>
    <w:rsid w:val="00E71ED5"/>
    <w:rsid w:val="00E72901"/>
    <w:rsid w:val="00E72DC7"/>
    <w:rsid w:val="00E736D8"/>
    <w:rsid w:val="00E73BC9"/>
    <w:rsid w:val="00E73C5F"/>
    <w:rsid w:val="00E74163"/>
    <w:rsid w:val="00E74179"/>
    <w:rsid w:val="00E74D7F"/>
    <w:rsid w:val="00E74E6C"/>
    <w:rsid w:val="00E751E5"/>
    <w:rsid w:val="00E75545"/>
    <w:rsid w:val="00E755DE"/>
    <w:rsid w:val="00E75637"/>
    <w:rsid w:val="00E7569F"/>
    <w:rsid w:val="00E75D75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C21"/>
    <w:rsid w:val="00E77C32"/>
    <w:rsid w:val="00E77C96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61F"/>
    <w:rsid w:val="00E8176A"/>
    <w:rsid w:val="00E819CC"/>
    <w:rsid w:val="00E819D0"/>
    <w:rsid w:val="00E81DF1"/>
    <w:rsid w:val="00E82227"/>
    <w:rsid w:val="00E82ABF"/>
    <w:rsid w:val="00E82DD1"/>
    <w:rsid w:val="00E83432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9B0"/>
    <w:rsid w:val="00E84B5C"/>
    <w:rsid w:val="00E84F33"/>
    <w:rsid w:val="00E853D3"/>
    <w:rsid w:val="00E8555C"/>
    <w:rsid w:val="00E859CE"/>
    <w:rsid w:val="00E85AA7"/>
    <w:rsid w:val="00E85D79"/>
    <w:rsid w:val="00E85F3E"/>
    <w:rsid w:val="00E86B5E"/>
    <w:rsid w:val="00E86E3E"/>
    <w:rsid w:val="00E87117"/>
    <w:rsid w:val="00E8738A"/>
    <w:rsid w:val="00E87797"/>
    <w:rsid w:val="00E87ACE"/>
    <w:rsid w:val="00E90019"/>
    <w:rsid w:val="00E907B0"/>
    <w:rsid w:val="00E90C44"/>
    <w:rsid w:val="00E90E79"/>
    <w:rsid w:val="00E911DD"/>
    <w:rsid w:val="00E916AC"/>
    <w:rsid w:val="00E919AB"/>
    <w:rsid w:val="00E92368"/>
    <w:rsid w:val="00E92448"/>
    <w:rsid w:val="00E925E5"/>
    <w:rsid w:val="00E92829"/>
    <w:rsid w:val="00E929E0"/>
    <w:rsid w:val="00E92A27"/>
    <w:rsid w:val="00E930DC"/>
    <w:rsid w:val="00E936CE"/>
    <w:rsid w:val="00E93B00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6F2"/>
    <w:rsid w:val="00E9602C"/>
    <w:rsid w:val="00E960D2"/>
    <w:rsid w:val="00E96364"/>
    <w:rsid w:val="00E96562"/>
    <w:rsid w:val="00E969F7"/>
    <w:rsid w:val="00E96C84"/>
    <w:rsid w:val="00E96C94"/>
    <w:rsid w:val="00E96DA3"/>
    <w:rsid w:val="00E96FAE"/>
    <w:rsid w:val="00E9717B"/>
    <w:rsid w:val="00E97467"/>
    <w:rsid w:val="00E97516"/>
    <w:rsid w:val="00E9759B"/>
    <w:rsid w:val="00E97B0D"/>
    <w:rsid w:val="00E97B86"/>
    <w:rsid w:val="00E97D27"/>
    <w:rsid w:val="00EA038D"/>
    <w:rsid w:val="00EA04D1"/>
    <w:rsid w:val="00EA081A"/>
    <w:rsid w:val="00EA0C4C"/>
    <w:rsid w:val="00EA0D41"/>
    <w:rsid w:val="00EA1099"/>
    <w:rsid w:val="00EA1112"/>
    <w:rsid w:val="00EA1271"/>
    <w:rsid w:val="00EA142C"/>
    <w:rsid w:val="00EA1A14"/>
    <w:rsid w:val="00EA1E18"/>
    <w:rsid w:val="00EA1FBE"/>
    <w:rsid w:val="00EA26D1"/>
    <w:rsid w:val="00EA27D9"/>
    <w:rsid w:val="00EA297B"/>
    <w:rsid w:val="00EA29D3"/>
    <w:rsid w:val="00EA2C26"/>
    <w:rsid w:val="00EA32BD"/>
    <w:rsid w:val="00EA34F8"/>
    <w:rsid w:val="00EA3510"/>
    <w:rsid w:val="00EA3D04"/>
    <w:rsid w:val="00EA426C"/>
    <w:rsid w:val="00EA42F2"/>
    <w:rsid w:val="00EA44C0"/>
    <w:rsid w:val="00EA49AD"/>
    <w:rsid w:val="00EA4A90"/>
    <w:rsid w:val="00EA4BB7"/>
    <w:rsid w:val="00EA5072"/>
    <w:rsid w:val="00EA557B"/>
    <w:rsid w:val="00EA5745"/>
    <w:rsid w:val="00EA590D"/>
    <w:rsid w:val="00EA593D"/>
    <w:rsid w:val="00EA5A06"/>
    <w:rsid w:val="00EA5DC2"/>
    <w:rsid w:val="00EA6783"/>
    <w:rsid w:val="00EA6E4C"/>
    <w:rsid w:val="00EA744A"/>
    <w:rsid w:val="00EA7703"/>
    <w:rsid w:val="00EA7705"/>
    <w:rsid w:val="00EA77B6"/>
    <w:rsid w:val="00EA7D20"/>
    <w:rsid w:val="00EA7F14"/>
    <w:rsid w:val="00EA7F5F"/>
    <w:rsid w:val="00EB008B"/>
    <w:rsid w:val="00EB01C2"/>
    <w:rsid w:val="00EB0409"/>
    <w:rsid w:val="00EB09A2"/>
    <w:rsid w:val="00EB09D0"/>
    <w:rsid w:val="00EB0B98"/>
    <w:rsid w:val="00EB0CAD"/>
    <w:rsid w:val="00EB0FC7"/>
    <w:rsid w:val="00EB11E5"/>
    <w:rsid w:val="00EB1518"/>
    <w:rsid w:val="00EB160B"/>
    <w:rsid w:val="00EB1DA6"/>
    <w:rsid w:val="00EB2AB1"/>
    <w:rsid w:val="00EB2BB0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40F7"/>
    <w:rsid w:val="00EB480A"/>
    <w:rsid w:val="00EB49E6"/>
    <w:rsid w:val="00EB4B34"/>
    <w:rsid w:val="00EB4C68"/>
    <w:rsid w:val="00EB5494"/>
    <w:rsid w:val="00EB55DF"/>
    <w:rsid w:val="00EB59EC"/>
    <w:rsid w:val="00EB5A9D"/>
    <w:rsid w:val="00EB6304"/>
    <w:rsid w:val="00EB63D2"/>
    <w:rsid w:val="00EB6D00"/>
    <w:rsid w:val="00EB6DFB"/>
    <w:rsid w:val="00EB70E5"/>
    <w:rsid w:val="00EB7213"/>
    <w:rsid w:val="00EB7575"/>
    <w:rsid w:val="00EC0303"/>
    <w:rsid w:val="00EC0FA4"/>
    <w:rsid w:val="00EC12FB"/>
    <w:rsid w:val="00EC153B"/>
    <w:rsid w:val="00EC1D37"/>
    <w:rsid w:val="00EC1E2F"/>
    <w:rsid w:val="00EC226F"/>
    <w:rsid w:val="00EC2501"/>
    <w:rsid w:val="00EC2587"/>
    <w:rsid w:val="00EC277B"/>
    <w:rsid w:val="00EC285E"/>
    <w:rsid w:val="00EC29CA"/>
    <w:rsid w:val="00EC2A04"/>
    <w:rsid w:val="00EC2ABC"/>
    <w:rsid w:val="00EC2B6C"/>
    <w:rsid w:val="00EC2C96"/>
    <w:rsid w:val="00EC2EA7"/>
    <w:rsid w:val="00EC3075"/>
    <w:rsid w:val="00EC3218"/>
    <w:rsid w:val="00EC3235"/>
    <w:rsid w:val="00EC344A"/>
    <w:rsid w:val="00EC3537"/>
    <w:rsid w:val="00EC38AA"/>
    <w:rsid w:val="00EC3B9E"/>
    <w:rsid w:val="00EC3FBE"/>
    <w:rsid w:val="00EC412E"/>
    <w:rsid w:val="00EC4281"/>
    <w:rsid w:val="00EC471E"/>
    <w:rsid w:val="00EC492E"/>
    <w:rsid w:val="00EC497B"/>
    <w:rsid w:val="00EC4CDC"/>
    <w:rsid w:val="00EC5856"/>
    <w:rsid w:val="00EC5B73"/>
    <w:rsid w:val="00EC5DA4"/>
    <w:rsid w:val="00EC6032"/>
    <w:rsid w:val="00EC62F8"/>
    <w:rsid w:val="00EC638E"/>
    <w:rsid w:val="00EC63DC"/>
    <w:rsid w:val="00EC6B35"/>
    <w:rsid w:val="00EC6E90"/>
    <w:rsid w:val="00EC6F6E"/>
    <w:rsid w:val="00EC71AD"/>
    <w:rsid w:val="00EC733D"/>
    <w:rsid w:val="00EC765C"/>
    <w:rsid w:val="00EC7847"/>
    <w:rsid w:val="00EC79A9"/>
    <w:rsid w:val="00EC7D63"/>
    <w:rsid w:val="00EC7E73"/>
    <w:rsid w:val="00EC7FFC"/>
    <w:rsid w:val="00ED0012"/>
    <w:rsid w:val="00ED0094"/>
    <w:rsid w:val="00ED057F"/>
    <w:rsid w:val="00ED06F9"/>
    <w:rsid w:val="00ED07DC"/>
    <w:rsid w:val="00ED1182"/>
    <w:rsid w:val="00ED11A8"/>
    <w:rsid w:val="00ED1C7C"/>
    <w:rsid w:val="00ED1CC3"/>
    <w:rsid w:val="00ED1F01"/>
    <w:rsid w:val="00ED2275"/>
    <w:rsid w:val="00ED2AEE"/>
    <w:rsid w:val="00ED2EF6"/>
    <w:rsid w:val="00ED3285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91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D7B10"/>
    <w:rsid w:val="00EE0D0B"/>
    <w:rsid w:val="00EE0DEE"/>
    <w:rsid w:val="00EE106A"/>
    <w:rsid w:val="00EE122A"/>
    <w:rsid w:val="00EE1AD2"/>
    <w:rsid w:val="00EE1BD8"/>
    <w:rsid w:val="00EE1E06"/>
    <w:rsid w:val="00EE235B"/>
    <w:rsid w:val="00EE2367"/>
    <w:rsid w:val="00EE23BB"/>
    <w:rsid w:val="00EE2537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7CE"/>
    <w:rsid w:val="00EE4C20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02E"/>
    <w:rsid w:val="00EF1B04"/>
    <w:rsid w:val="00EF1E3D"/>
    <w:rsid w:val="00EF1F78"/>
    <w:rsid w:val="00EF2714"/>
    <w:rsid w:val="00EF2918"/>
    <w:rsid w:val="00EF2A40"/>
    <w:rsid w:val="00EF2ED2"/>
    <w:rsid w:val="00EF2EDF"/>
    <w:rsid w:val="00EF2EFF"/>
    <w:rsid w:val="00EF2F84"/>
    <w:rsid w:val="00EF3109"/>
    <w:rsid w:val="00EF322D"/>
    <w:rsid w:val="00EF33E2"/>
    <w:rsid w:val="00EF36F9"/>
    <w:rsid w:val="00EF3792"/>
    <w:rsid w:val="00EF3875"/>
    <w:rsid w:val="00EF39A3"/>
    <w:rsid w:val="00EF39E9"/>
    <w:rsid w:val="00EF3A0A"/>
    <w:rsid w:val="00EF3EB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861"/>
    <w:rsid w:val="00EF6938"/>
    <w:rsid w:val="00EF69B5"/>
    <w:rsid w:val="00EF6B33"/>
    <w:rsid w:val="00EF6E35"/>
    <w:rsid w:val="00EF6F42"/>
    <w:rsid w:val="00EF71CB"/>
    <w:rsid w:val="00EF735C"/>
    <w:rsid w:val="00EF7504"/>
    <w:rsid w:val="00EF77CE"/>
    <w:rsid w:val="00EF78D9"/>
    <w:rsid w:val="00EF7D16"/>
    <w:rsid w:val="00EF7D63"/>
    <w:rsid w:val="00EF7E34"/>
    <w:rsid w:val="00EF7F2F"/>
    <w:rsid w:val="00F00087"/>
    <w:rsid w:val="00F0011D"/>
    <w:rsid w:val="00F00236"/>
    <w:rsid w:val="00F0025D"/>
    <w:rsid w:val="00F003CA"/>
    <w:rsid w:val="00F0073C"/>
    <w:rsid w:val="00F00BC0"/>
    <w:rsid w:val="00F00DD6"/>
    <w:rsid w:val="00F00F96"/>
    <w:rsid w:val="00F01F6B"/>
    <w:rsid w:val="00F0233B"/>
    <w:rsid w:val="00F0245D"/>
    <w:rsid w:val="00F025D1"/>
    <w:rsid w:val="00F02BD3"/>
    <w:rsid w:val="00F02C5A"/>
    <w:rsid w:val="00F03063"/>
    <w:rsid w:val="00F03162"/>
    <w:rsid w:val="00F0321D"/>
    <w:rsid w:val="00F03B94"/>
    <w:rsid w:val="00F03F24"/>
    <w:rsid w:val="00F0422E"/>
    <w:rsid w:val="00F042A9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7422"/>
    <w:rsid w:val="00F07470"/>
    <w:rsid w:val="00F0760E"/>
    <w:rsid w:val="00F07776"/>
    <w:rsid w:val="00F07C4B"/>
    <w:rsid w:val="00F07CF2"/>
    <w:rsid w:val="00F10202"/>
    <w:rsid w:val="00F10383"/>
    <w:rsid w:val="00F103AD"/>
    <w:rsid w:val="00F10774"/>
    <w:rsid w:val="00F107F8"/>
    <w:rsid w:val="00F10856"/>
    <w:rsid w:val="00F108CA"/>
    <w:rsid w:val="00F10C80"/>
    <w:rsid w:val="00F10C97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6D"/>
    <w:rsid w:val="00F134F7"/>
    <w:rsid w:val="00F1364F"/>
    <w:rsid w:val="00F139A5"/>
    <w:rsid w:val="00F13E03"/>
    <w:rsid w:val="00F13E85"/>
    <w:rsid w:val="00F14563"/>
    <w:rsid w:val="00F14572"/>
    <w:rsid w:val="00F14B02"/>
    <w:rsid w:val="00F14F74"/>
    <w:rsid w:val="00F15235"/>
    <w:rsid w:val="00F15275"/>
    <w:rsid w:val="00F15451"/>
    <w:rsid w:val="00F155DF"/>
    <w:rsid w:val="00F15AA5"/>
    <w:rsid w:val="00F15B09"/>
    <w:rsid w:val="00F15D49"/>
    <w:rsid w:val="00F15F24"/>
    <w:rsid w:val="00F15F6F"/>
    <w:rsid w:val="00F16554"/>
    <w:rsid w:val="00F16754"/>
    <w:rsid w:val="00F16969"/>
    <w:rsid w:val="00F17256"/>
    <w:rsid w:val="00F17855"/>
    <w:rsid w:val="00F17873"/>
    <w:rsid w:val="00F17C5B"/>
    <w:rsid w:val="00F2000C"/>
    <w:rsid w:val="00F205EB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CE7"/>
    <w:rsid w:val="00F21DCB"/>
    <w:rsid w:val="00F21E89"/>
    <w:rsid w:val="00F22C56"/>
    <w:rsid w:val="00F2318F"/>
    <w:rsid w:val="00F231D3"/>
    <w:rsid w:val="00F2327A"/>
    <w:rsid w:val="00F237F7"/>
    <w:rsid w:val="00F239CD"/>
    <w:rsid w:val="00F23C2D"/>
    <w:rsid w:val="00F24239"/>
    <w:rsid w:val="00F24368"/>
    <w:rsid w:val="00F249A1"/>
    <w:rsid w:val="00F24B82"/>
    <w:rsid w:val="00F24D03"/>
    <w:rsid w:val="00F24D3E"/>
    <w:rsid w:val="00F24D45"/>
    <w:rsid w:val="00F24EAF"/>
    <w:rsid w:val="00F25085"/>
    <w:rsid w:val="00F256FF"/>
    <w:rsid w:val="00F25A81"/>
    <w:rsid w:val="00F2662B"/>
    <w:rsid w:val="00F266E4"/>
    <w:rsid w:val="00F2684E"/>
    <w:rsid w:val="00F2685E"/>
    <w:rsid w:val="00F269FF"/>
    <w:rsid w:val="00F26A48"/>
    <w:rsid w:val="00F27072"/>
    <w:rsid w:val="00F273CA"/>
    <w:rsid w:val="00F276FB"/>
    <w:rsid w:val="00F2798C"/>
    <w:rsid w:val="00F27E39"/>
    <w:rsid w:val="00F312CE"/>
    <w:rsid w:val="00F3162F"/>
    <w:rsid w:val="00F31B96"/>
    <w:rsid w:val="00F32038"/>
    <w:rsid w:val="00F32170"/>
    <w:rsid w:val="00F3229A"/>
    <w:rsid w:val="00F3229E"/>
    <w:rsid w:val="00F325C1"/>
    <w:rsid w:val="00F32632"/>
    <w:rsid w:val="00F3266E"/>
    <w:rsid w:val="00F32868"/>
    <w:rsid w:val="00F32E47"/>
    <w:rsid w:val="00F32ED8"/>
    <w:rsid w:val="00F330FA"/>
    <w:rsid w:val="00F33421"/>
    <w:rsid w:val="00F33915"/>
    <w:rsid w:val="00F33C12"/>
    <w:rsid w:val="00F33DBB"/>
    <w:rsid w:val="00F352A6"/>
    <w:rsid w:val="00F358FC"/>
    <w:rsid w:val="00F35C8C"/>
    <w:rsid w:val="00F35FEF"/>
    <w:rsid w:val="00F36773"/>
    <w:rsid w:val="00F36797"/>
    <w:rsid w:val="00F36842"/>
    <w:rsid w:val="00F36872"/>
    <w:rsid w:val="00F36926"/>
    <w:rsid w:val="00F369C8"/>
    <w:rsid w:val="00F36A96"/>
    <w:rsid w:val="00F36DBF"/>
    <w:rsid w:val="00F36F26"/>
    <w:rsid w:val="00F370DE"/>
    <w:rsid w:val="00F3722F"/>
    <w:rsid w:val="00F376D9"/>
    <w:rsid w:val="00F377FE"/>
    <w:rsid w:val="00F37884"/>
    <w:rsid w:val="00F378CA"/>
    <w:rsid w:val="00F37904"/>
    <w:rsid w:val="00F379FD"/>
    <w:rsid w:val="00F37D61"/>
    <w:rsid w:val="00F40211"/>
    <w:rsid w:val="00F404A1"/>
    <w:rsid w:val="00F406D0"/>
    <w:rsid w:val="00F40891"/>
    <w:rsid w:val="00F40ACE"/>
    <w:rsid w:val="00F41052"/>
    <w:rsid w:val="00F41CA4"/>
    <w:rsid w:val="00F430EB"/>
    <w:rsid w:val="00F4323B"/>
    <w:rsid w:val="00F43669"/>
    <w:rsid w:val="00F43714"/>
    <w:rsid w:val="00F43D5B"/>
    <w:rsid w:val="00F43EB3"/>
    <w:rsid w:val="00F44077"/>
    <w:rsid w:val="00F440D9"/>
    <w:rsid w:val="00F44382"/>
    <w:rsid w:val="00F449C6"/>
    <w:rsid w:val="00F45013"/>
    <w:rsid w:val="00F450D2"/>
    <w:rsid w:val="00F45441"/>
    <w:rsid w:val="00F454EF"/>
    <w:rsid w:val="00F456C3"/>
    <w:rsid w:val="00F459F1"/>
    <w:rsid w:val="00F45ABB"/>
    <w:rsid w:val="00F45B53"/>
    <w:rsid w:val="00F45D11"/>
    <w:rsid w:val="00F45E3D"/>
    <w:rsid w:val="00F46074"/>
    <w:rsid w:val="00F4647B"/>
    <w:rsid w:val="00F465B5"/>
    <w:rsid w:val="00F46896"/>
    <w:rsid w:val="00F468A9"/>
    <w:rsid w:val="00F46C5B"/>
    <w:rsid w:val="00F46D33"/>
    <w:rsid w:val="00F46FFE"/>
    <w:rsid w:val="00F4700D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92D"/>
    <w:rsid w:val="00F50B62"/>
    <w:rsid w:val="00F512FD"/>
    <w:rsid w:val="00F5178C"/>
    <w:rsid w:val="00F517A9"/>
    <w:rsid w:val="00F51868"/>
    <w:rsid w:val="00F51A50"/>
    <w:rsid w:val="00F51AD7"/>
    <w:rsid w:val="00F51E27"/>
    <w:rsid w:val="00F52464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70F"/>
    <w:rsid w:val="00F5480E"/>
    <w:rsid w:val="00F54B85"/>
    <w:rsid w:val="00F55016"/>
    <w:rsid w:val="00F55A0C"/>
    <w:rsid w:val="00F55F1F"/>
    <w:rsid w:val="00F56604"/>
    <w:rsid w:val="00F56869"/>
    <w:rsid w:val="00F569CA"/>
    <w:rsid w:val="00F56AC9"/>
    <w:rsid w:val="00F56B10"/>
    <w:rsid w:val="00F56D71"/>
    <w:rsid w:val="00F57405"/>
    <w:rsid w:val="00F57487"/>
    <w:rsid w:val="00F57627"/>
    <w:rsid w:val="00F5772E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092"/>
    <w:rsid w:val="00F621DF"/>
    <w:rsid w:val="00F623BE"/>
    <w:rsid w:val="00F6242C"/>
    <w:rsid w:val="00F625FD"/>
    <w:rsid w:val="00F62A4E"/>
    <w:rsid w:val="00F6304A"/>
    <w:rsid w:val="00F63365"/>
    <w:rsid w:val="00F63E2A"/>
    <w:rsid w:val="00F641BC"/>
    <w:rsid w:val="00F6475A"/>
    <w:rsid w:val="00F64B89"/>
    <w:rsid w:val="00F64CD9"/>
    <w:rsid w:val="00F656A2"/>
    <w:rsid w:val="00F656ED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B73"/>
    <w:rsid w:val="00F67D14"/>
    <w:rsid w:val="00F67EAA"/>
    <w:rsid w:val="00F702DB"/>
    <w:rsid w:val="00F707E2"/>
    <w:rsid w:val="00F708EA"/>
    <w:rsid w:val="00F70A75"/>
    <w:rsid w:val="00F70A7D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3509"/>
    <w:rsid w:val="00F7360F"/>
    <w:rsid w:val="00F73A36"/>
    <w:rsid w:val="00F73B99"/>
    <w:rsid w:val="00F742EF"/>
    <w:rsid w:val="00F7487B"/>
    <w:rsid w:val="00F7490A"/>
    <w:rsid w:val="00F7493A"/>
    <w:rsid w:val="00F74A94"/>
    <w:rsid w:val="00F753DC"/>
    <w:rsid w:val="00F7543B"/>
    <w:rsid w:val="00F755BC"/>
    <w:rsid w:val="00F755F2"/>
    <w:rsid w:val="00F75695"/>
    <w:rsid w:val="00F756C1"/>
    <w:rsid w:val="00F7583A"/>
    <w:rsid w:val="00F75B9C"/>
    <w:rsid w:val="00F75CD1"/>
    <w:rsid w:val="00F75DB6"/>
    <w:rsid w:val="00F763EE"/>
    <w:rsid w:val="00F766A9"/>
    <w:rsid w:val="00F76DB2"/>
    <w:rsid w:val="00F774FE"/>
    <w:rsid w:val="00F7766C"/>
    <w:rsid w:val="00F7768F"/>
    <w:rsid w:val="00F77D5D"/>
    <w:rsid w:val="00F77DD5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53AE"/>
    <w:rsid w:val="00F85628"/>
    <w:rsid w:val="00F85A0C"/>
    <w:rsid w:val="00F85AA2"/>
    <w:rsid w:val="00F85B70"/>
    <w:rsid w:val="00F85B8D"/>
    <w:rsid w:val="00F85C2F"/>
    <w:rsid w:val="00F85E16"/>
    <w:rsid w:val="00F86186"/>
    <w:rsid w:val="00F8628F"/>
    <w:rsid w:val="00F863B7"/>
    <w:rsid w:val="00F866DB"/>
    <w:rsid w:val="00F86B7F"/>
    <w:rsid w:val="00F86EE4"/>
    <w:rsid w:val="00F872C2"/>
    <w:rsid w:val="00F874A8"/>
    <w:rsid w:val="00F876C2"/>
    <w:rsid w:val="00F878AE"/>
    <w:rsid w:val="00F8792E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2092"/>
    <w:rsid w:val="00F9272A"/>
    <w:rsid w:val="00F92A72"/>
    <w:rsid w:val="00F92D45"/>
    <w:rsid w:val="00F92EBB"/>
    <w:rsid w:val="00F92ED8"/>
    <w:rsid w:val="00F930E9"/>
    <w:rsid w:val="00F93101"/>
    <w:rsid w:val="00F93184"/>
    <w:rsid w:val="00F932E7"/>
    <w:rsid w:val="00F9391F"/>
    <w:rsid w:val="00F93BF8"/>
    <w:rsid w:val="00F93EA0"/>
    <w:rsid w:val="00F94197"/>
    <w:rsid w:val="00F94B2D"/>
    <w:rsid w:val="00F95116"/>
    <w:rsid w:val="00F954B4"/>
    <w:rsid w:val="00F95680"/>
    <w:rsid w:val="00F957DE"/>
    <w:rsid w:val="00F9598F"/>
    <w:rsid w:val="00F962D6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479"/>
    <w:rsid w:val="00FA1552"/>
    <w:rsid w:val="00FA1AC9"/>
    <w:rsid w:val="00FA1E1E"/>
    <w:rsid w:val="00FA210F"/>
    <w:rsid w:val="00FA225F"/>
    <w:rsid w:val="00FA226A"/>
    <w:rsid w:val="00FA2326"/>
    <w:rsid w:val="00FA2377"/>
    <w:rsid w:val="00FA2427"/>
    <w:rsid w:val="00FA25A3"/>
    <w:rsid w:val="00FA2607"/>
    <w:rsid w:val="00FA2B1D"/>
    <w:rsid w:val="00FA2C37"/>
    <w:rsid w:val="00FA2F16"/>
    <w:rsid w:val="00FA35C3"/>
    <w:rsid w:val="00FA387B"/>
    <w:rsid w:val="00FA416A"/>
    <w:rsid w:val="00FA4377"/>
    <w:rsid w:val="00FA4439"/>
    <w:rsid w:val="00FA46C8"/>
    <w:rsid w:val="00FA47D8"/>
    <w:rsid w:val="00FA487B"/>
    <w:rsid w:val="00FA4C63"/>
    <w:rsid w:val="00FA4E25"/>
    <w:rsid w:val="00FA5004"/>
    <w:rsid w:val="00FA50F6"/>
    <w:rsid w:val="00FA51F3"/>
    <w:rsid w:val="00FA5981"/>
    <w:rsid w:val="00FA5B4B"/>
    <w:rsid w:val="00FA5D75"/>
    <w:rsid w:val="00FA5DC1"/>
    <w:rsid w:val="00FA6063"/>
    <w:rsid w:val="00FA6175"/>
    <w:rsid w:val="00FA61CE"/>
    <w:rsid w:val="00FA6DA9"/>
    <w:rsid w:val="00FA6FE3"/>
    <w:rsid w:val="00FA7105"/>
    <w:rsid w:val="00FA7157"/>
    <w:rsid w:val="00FA76DA"/>
    <w:rsid w:val="00FA7747"/>
    <w:rsid w:val="00FA785E"/>
    <w:rsid w:val="00FA7A06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B36"/>
    <w:rsid w:val="00FB1D3A"/>
    <w:rsid w:val="00FB1DC5"/>
    <w:rsid w:val="00FB1FC8"/>
    <w:rsid w:val="00FB23EE"/>
    <w:rsid w:val="00FB2594"/>
    <w:rsid w:val="00FB26DC"/>
    <w:rsid w:val="00FB2944"/>
    <w:rsid w:val="00FB2A04"/>
    <w:rsid w:val="00FB2C21"/>
    <w:rsid w:val="00FB2C47"/>
    <w:rsid w:val="00FB2EAE"/>
    <w:rsid w:val="00FB3238"/>
    <w:rsid w:val="00FB3356"/>
    <w:rsid w:val="00FB346D"/>
    <w:rsid w:val="00FB380F"/>
    <w:rsid w:val="00FB3AE3"/>
    <w:rsid w:val="00FB3B7F"/>
    <w:rsid w:val="00FB3D33"/>
    <w:rsid w:val="00FB3F62"/>
    <w:rsid w:val="00FB416A"/>
    <w:rsid w:val="00FB42B7"/>
    <w:rsid w:val="00FB5020"/>
    <w:rsid w:val="00FB5252"/>
    <w:rsid w:val="00FB5445"/>
    <w:rsid w:val="00FB59A8"/>
    <w:rsid w:val="00FB5A28"/>
    <w:rsid w:val="00FB5D89"/>
    <w:rsid w:val="00FB5EE5"/>
    <w:rsid w:val="00FB5F60"/>
    <w:rsid w:val="00FB5F83"/>
    <w:rsid w:val="00FB6584"/>
    <w:rsid w:val="00FB699B"/>
    <w:rsid w:val="00FB6F33"/>
    <w:rsid w:val="00FB7013"/>
    <w:rsid w:val="00FB765A"/>
    <w:rsid w:val="00FB788D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80"/>
    <w:rsid w:val="00FC256D"/>
    <w:rsid w:val="00FC2B76"/>
    <w:rsid w:val="00FC3083"/>
    <w:rsid w:val="00FC314A"/>
    <w:rsid w:val="00FC3227"/>
    <w:rsid w:val="00FC34BD"/>
    <w:rsid w:val="00FC3778"/>
    <w:rsid w:val="00FC3BBB"/>
    <w:rsid w:val="00FC3CA0"/>
    <w:rsid w:val="00FC4169"/>
    <w:rsid w:val="00FC430D"/>
    <w:rsid w:val="00FC449E"/>
    <w:rsid w:val="00FC454D"/>
    <w:rsid w:val="00FC4A98"/>
    <w:rsid w:val="00FC4B26"/>
    <w:rsid w:val="00FC5182"/>
    <w:rsid w:val="00FC598E"/>
    <w:rsid w:val="00FC5A83"/>
    <w:rsid w:val="00FC5C9E"/>
    <w:rsid w:val="00FC626E"/>
    <w:rsid w:val="00FC6661"/>
    <w:rsid w:val="00FC6D2F"/>
    <w:rsid w:val="00FC6DD9"/>
    <w:rsid w:val="00FC731F"/>
    <w:rsid w:val="00FC74E0"/>
    <w:rsid w:val="00FC771A"/>
    <w:rsid w:val="00FC7A9E"/>
    <w:rsid w:val="00FC7BEC"/>
    <w:rsid w:val="00FC7F19"/>
    <w:rsid w:val="00FD002C"/>
    <w:rsid w:val="00FD0094"/>
    <w:rsid w:val="00FD02C9"/>
    <w:rsid w:val="00FD0300"/>
    <w:rsid w:val="00FD086A"/>
    <w:rsid w:val="00FD08D2"/>
    <w:rsid w:val="00FD0DDD"/>
    <w:rsid w:val="00FD11DF"/>
    <w:rsid w:val="00FD128F"/>
    <w:rsid w:val="00FD131D"/>
    <w:rsid w:val="00FD1EE6"/>
    <w:rsid w:val="00FD1F3A"/>
    <w:rsid w:val="00FD2001"/>
    <w:rsid w:val="00FD22CA"/>
    <w:rsid w:val="00FD2344"/>
    <w:rsid w:val="00FD267C"/>
    <w:rsid w:val="00FD2CD0"/>
    <w:rsid w:val="00FD2D13"/>
    <w:rsid w:val="00FD2FBD"/>
    <w:rsid w:val="00FD3889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EB5"/>
    <w:rsid w:val="00FE10DB"/>
    <w:rsid w:val="00FE1240"/>
    <w:rsid w:val="00FE18E1"/>
    <w:rsid w:val="00FE19FF"/>
    <w:rsid w:val="00FE1BAD"/>
    <w:rsid w:val="00FE1C83"/>
    <w:rsid w:val="00FE282D"/>
    <w:rsid w:val="00FE28EF"/>
    <w:rsid w:val="00FE311D"/>
    <w:rsid w:val="00FE34C3"/>
    <w:rsid w:val="00FE3512"/>
    <w:rsid w:val="00FE361E"/>
    <w:rsid w:val="00FE3620"/>
    <w:rsid w:val="00FE3958"/>
    <w:rsid w:val="00FE3AAC"/>
    <w:rsid w:val="00FE3BCF"/>
    <w:rsid w:val="00FE4A89"/>
    <w:rsid w:val="00FE4C39"/>
    <w:rsid w:val="00FE4EF9"/>
    <w:rsid w:val="00FE4F74"/>
    <w:rsid w:val="00FE52EA"/>
    <w:rsid w:val="00FE57A6"/>
    <w:rsid w:val="00FE5CA9"/>
    <w:rsid w:val="00FE5FF1"/>
    <w:rsid w:val="00FE68A9"/>
    <w:rsid w:val="00FE6AF3"/>
    <w:rsid w:val="00FE7009"/>
    <w:rsid w:val="00FE72BB"/>
    <w:rsid w:val="00FE740E"/>
    <w:rsid w:val="00FE7B3F"/>
    <w:rsid w:val="00FE7C71"/>
    <w:rsid w:val="00FE7CAF"/>
    <w:rsid w:val="00FE7D57"/>
    <w:rsid w:val="00FF01E6"/>
    <w:rsid w:val="00FF0257"/>
    <w:rsid w:val="00FF07AF"/>
    <w:rsid w:val="00FF09E9"/>
    <w:rsid w:val="00FF0BAC"/>
    <w:rsid w:val="00FF0EEC"/>
    <w:rsid w:val="00FF14B2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7BE"/>
    <w:rsid w:val="00FF4972"/>
    <w:rsid w:val="00FF53AD"/>
    <w:rsid w:val="00FF54F3"/>
    <w:rsid w:val="00FF599F"/>
    <w:rsid w:val="00FF5E72"/>
    <w:rsid w:val="00FF6411"/>
    <w:rsid w:val="00FF6560"/>
    <w:rsid w:val="00FF6BAD"/>
    <w:rsid w:val="00FF6BD9"/>
    <w:rsid w:val="00FF6D94"/>
    <w:rsid w:val="00FF73D4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3DA73758-5BAF-4B78-8445-F7B27281C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E33D1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3229A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17846-5035-4CB7-8330-A0E564AFD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632</TotalTime>
  <Pages>17</Pages>
  <Words>3238</Words>
  <Characters>14642</Characters>
  <Application>Microsoft Office Word</Application>
  <DocSecurity>0</DocSecurity>
  <Lines>122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17845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Pimpisa, Sotthiwat</cp:lastModifiedBy>
  <cp:revision>52</cp:revision>
  <cp:lastPrinted>2024-10-28T07:56:00Z</cp:lastPrinted>
  <dcterms:created xsi:type="dcterms:W3CDTF">2024-10-04T08:20:00Z</dcterms:created>
  <dcterms:modified xsi:type="dcterms:W3CDTF">2024-10-28T07:56:00Z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