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ACAE" w14:textId="13ABB70E" w:rsidR="009E45D4" w:rsidRPr="006D1CC3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6D1CC3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6D1CC3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6D1CC3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6D1CC3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22DF76E7" w:rsidR="009E45D4" w:rsidRPr="006D1CC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2"/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Pr="006D1CC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OLE_LINK3"/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2"/>
    <w:p w14:paraId="082CF26E" w14:textId="2DB11E57" w:rsidR="0013199C" w:rsidRPr="006D1CC3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6D1CC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77777777" w:rsidR="009E45D4" w:rsidRPr="006D1CC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10CC8491" w14:textId="250113BA" w:rsidR="00EB56A1" w:rsidRPr="006D1CC3" w:rsidRDefault="00EB56A1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C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เงินลงทุนในบริษัทย่อยและบริษัทร่วม</w:t>
      </w:r>
    </w:p>
    <w:p w14:paraId="5E1EB589" w14:textId="64E64521" w:rsidR="00E533B4" w:rsidRPr="006D1CC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99B1D41" w14:textId="769FBBAE" w:rsidR="00777A7B" w:rsidRPr="006D1CC3" w:rsidRDefault="00777A7B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118A484" w14:textId="7A78873B" w:rsidR="00C45349" w:rsidRPr="006D1CC3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OLE_LINK4"/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bookmarkEnd w:id="3"/>
    <w:p w14:paraId="2711E5DD" w14:textId="2871E062" w:rsidR="009E45D4" w:rsidRPr="006D1CC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2DC7E31" w14:textId="26308201" w:rsidR="00425626" w:rsidRPr="006D1CC3" w:rsidRDefault="00425626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C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387343DF" w14:textId="709D865E" w:rsidR="001C2C9E" w:rsidRPr="006D1CC3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66EC52B4" w:rsidR="009E45D4" w:rsidRPr="006D1CC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bookmarkEnd w:id="1"/>
    <w:p w14:paraId="7E00FD58" w14:textId="61B4E6D1" w:rsidR="00404D39" w:rsidRPr="006D1CC3" w:rsidRDefault="00404D39" w:rsidP="00891AEB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bookmarkEnd w:id="0"/>
    <w:p w14:paraId="1CF03CFC" w14:textId="3E54DC25" w:rsidR="009E45D4" w:rsidRPr="006D1CC3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D1CC3">
        <w:rPr>
          <w:rFonts w:asciiTheme="majorBidi" w:hAnsiTheme="majorBidi" w:cstheme="majorBidi"/>
          <w:cs/>
        </w:rPr>
        <w:br w:type="page"/>
      </w:r>
      <w:r w:rsidRPr="006D1CC3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 w:rsidRPr="006D1CC3">
        <w:rPr>
          <w:rFonts w:asciiTheme="majorBidi" w:hAnsiTheme="majorBidi" w:cstheme="majorBidi" w:hint="cs"/>
          <w:cs/>
        </w:rPr>
        <w:t>ระหว่างกาล</w:t>
      </w:r>
      <w:r w:rsidRPr="006D1CC3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6D1CC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BFACDBD" w14:textId="11AAFE0C" w:rsidR="00ED3704" w:rsidRPr="006D1CC3" w:rsidRDefault="004762B0" w:rsidP="00ED3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6D1CC3">
        <w:rPr>
          <w:rFonts w:asciiTheme="majorBidi" w:hAnsiTheme="majorBidi" w:cstheme="majorBidi"/>
          <w:cs/>
        </w:rPr>
        <w:t>งบการเงิน</w:t>
      </w:r>
      <w:r w:rsidR="00C17493" w:rsidRPr="006D1CC3">
        <w:rPr>
          <w:rFonts w:asciiTheme="majorBidi" w:hAnsiTheme="majorBidi" w:cstheme="majorBidi" w:hint="cs"/>
          <w:cs/>
        </w:rPr>
        <w:t>ระหว่างกาล</w:t>
      </w:r>
      <w:r w:rsidRPr="006D1CC3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นี้ได้รับอนุมัติให้ออกงบการเงินจากคณะกรรมการบริษัทเมื่อวันที่</w:t>
      </w:r>
      <w:r w:rsidR="001305FE" w:rsidRPr="006D1CC3">
        <w:rPr>
          <w:rFonts w:asciiTheme="majorBidi" w:hAnsiTheme="majorBidi" w:cstheme="majorBidi"/>
        </w:rPr>
        <w:t xml:space="preserve"> </w:t>
      </w:r>
      <w:r w:rsidR="0067416F" w:rsidRPr="006D1CC3">
        <w:rPr>
          <w:rFonts w:asciiTheme="majorBidi" w:hAnsiTheme="majorBidi" w:cstheme="majorBidi"/>
        </w:rPr>
        <w:t>5</w:t>
      </w:r>
      <w:r w:rsidR="00ED3704" w:rsidRPr="006D1CC3">
        <w:rPr>
          <w:rFonts w:asciiTheme="majorBidi" w:hAnsiTheme="majorBidi" w:cstheme="majorBidi"/>
        </w:rPr>
        <w:t xml:space="preserve"> </w:t>
      </w:r>
      <w:r w:rsidR="0067416F" w:rsidRPr="006D1CC3">
        <w:rPr>
          <w:rFonts w:asciiTheme="majorBidi" w:hAnsiTheme="majorBidi" w:cstheme="majorBidi" w:hint="cs"/>
          <w:cs/>
        </w:rPr>
        <w:t>พฤศจิกายน</w:t>
      </w:r>
      <w:r w:rsidR="00ED3704" w:rsidRPr="006D1CC3">
        <w:rPr>
          <w:rFonts w:asciiTheme="majorBidi" w:hAnsiTheme="majorBidi" w:cstheme="majorBidi" w:hint="cs"/>
          <w:cs/>
        </w:rPr>
        <w:t xml:space="preserve"> </w:t>
      </w:r>
      <w:r w:rsidR="00ED3704" w:rsidRPr="006D1CC3">
        <w:rPr>
          <w:rFonts w:asciiTheme="majorBidi" w:hAnsiTheme="majorBidi" w:cstheme="majorBidi"/>
        </w:rPr>
        <w:t>2567</w:t>
      </w:r>
    </w:p>
    <w:p w14:paraId="2A1AD09A" w14:textId="0FB3B5D6" w:rsidR="00626A0F" w:rsidRPr="006D1CC3" w:rsidRDefault="00626A0F" w:rsidP="00ED3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6BC7F39D" w14:textId="502A285E" w:rsidR="00AB0686" w:rsidRPr="006D1CC3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C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 w:rsidRPr="006D1CC3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04F9CE79" w14:textId="77777777" w:rsidR="00D4157E" w:rsidRPr="006D1CC3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1A0FA6F5" w14:textId="705424FC" w:rsidR="00C17493" w:rsidRPr="006D1CC3" w:rsidRDefault="00C17493" w:rsidP="00C1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D1CC3">
        <w:rPr>
          <w:cs/>
        </w:rPr>
        <w:t>งบการเงินระหว่างกาล</w:t>
      </w:r>
      <w:r w:rsidR="007A5741" w:rsidRPr="006D1CC3">
        <w:rPr>
          <w:rFonts w:hint="cs"/>
          <w:cs/>
        </w:rPr>
        <w:t>แบบย่อ</w:t>
      </w:r>
      <w:r w:rsidRPr="006D1CC3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EE313D" w:rsidRPr="006D1CC3">
        <w:br/>
      </w:r>
      <w:r w:rsidRPr="006D1CC3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62A8" w:rsidRPr="006D1CC3">
        <w:t>34</w:t>
      </w:r>
      <w:r w:rsidRPr="006D1CC3">
        <w:t xml:space="preserve"> </w:t>
      </w:r>
      <w:r w:rsidRPr="006D1CC3">
        <w:rPr>
          <w:cs/>
        </w:rPr>
        <w:t xml:space="preserve">เรื่อง </w:t>
      </w:r>
      <w:r w:rsidRPr="006D1CC3">
        <w:rPr>
          <w:i/>
          <w:iCs/>
          <w:cs/>
        </w:rPr>
        <w:t>การรายงานทางการเงินระหว่างกาล</w:t>
      </w:r>
      <w:r w:rsidRPr="006D1CC3">
        <w:rPr>
          <w:cs/>
        </w:rPr>
        <w:t xml:space="preserve"> </w:t>
      </w:r>
      <w:r w:rsidRPr="006D1CC3">
        <w:t xml:space="preserve"> </w:t>
      </w:r>
      <w:r w:rsidRPr="006D1CC3">
        <w:rPr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D1CC3">
        <w:t xml:space="preserve"> </w:t>
      </w:r>
      <w:r w:rsidR="001347F2" w:rsidRPr="006D1CC3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347F2" w:rsidRPr="006D1CC3">
        <w:t xml:space="preserve">31 </w:t>
      </w:r>
      <w:r w:rsidR="001347F2" w:rsidRPr="006D1CC3">
        <w:rPr>
          <w:cs/>
        </w:rPr>
        <w:t xml:space="preserve">ธันวาคม </w:t>
      </w:r>
      <w:r w:rsidR="001347F2" w:rsidRPr="006D1CC3">
        <w:t>2</w:t>
      </w:r>
      <w:r w:rsidR="00C6181F" w:rsidRPr="006D1CC3">
        <w:t>5</w:t>
      </w:r>
      <w:r w:rsidR="001347F2" w:rsidRPr="006D1CC3">
        <w:t>6</w:t>
      </w:r>
      <w:r w:rsidR="00944765" w:rsidRPr="006D1CC3">
        <w:t>6</w:t>
      </w:r>
    </w:p>
    <w:p w14:paraId="0CACE023" w14:textId="5F1F5E8D" w:rsidR="00340DB7" w:rsidRPr="006D1CC3" w:rsidRDefault="00340DB7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1D5A0CE" w14:textId="0295A227" w:rsidR="00DA35B4" w:rsidRPr="006D1CC3" w:rsidRDefault="00DA35B4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6D1CC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</w:t>
      </w:r>
      <w:r w:rsidRPr="006D1CC3">
        <w:rPr>
          <w:rFonts w:hint="cs"/>
          <w:cs/>
        </w:rPr>
        <w:t>จ</w:t>
      </w:r>
      <w:r w:rsidRPr="006D1CC3">
        <w:rPr>
          <w:cs/>
        </w:rPr>
        <w:t>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6D1CC3">
        <w:rPr>
          <w:rFonts w:hint="cs"/>
          <w:cs/>
        </w:rPr>
        <w:t>ไม่แตกต่างจากที่ได้อธิบายไว้ใน</w:t>
      </w:r>
      <w:r w:rsidRPr="006D1CC3">
        <w:rPr>
          <w:cs/>
        </w:rPr>
        <w:t xml:space="preserve">งบการเงินสำหรับปีสิ้นสุดวันที่ </w:t>
      </w:r>
      <w:r w:rsidRPr="006D1CC3">
        <w:t xml:space="preserve">31 </w:t>
      </w:r>
      <w:r w:rsidRPr="006D1CC3">
        <w:rPr>
          <w:rFonts w:hint="cs"/>
          <w:cs/>
        </w:rPr>
        <w:t xml:space="preserve">ธันวาคม </w:t>
      </w:r>
      <w:r w:rsidRPr="006D1CC3">
        <w:t>2</w:t>
      </w:r>
      <w:r w:rsidR="00C6181F" w:rsidRPr="006D1CC3">
        <w:t>5</w:t>
      </w:r>
      <w:r w:rsidRPr="006D1CC3">
        <w:t>6</w:t>
      </w:r>
      <w:r w:rsidR="00784453" w:rsidRPr="006D1CC3">
        <w:t>6</w:t>
      </w:r>
    </w:p>
    <w:p w14:paraId="1668EE18" w14:textId="53CE5720" w:rsidR="00340DB7" w:rsidRPr="006D1CC3" w:rsidRDefault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F5CF66" w14:textId="77777777" w:rsidR="002667D7" w:rsidRPr="006D1CC3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C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6D1CC3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0813ECF" w14:textId="51F59A58" w:rsidR="0025112D" w:rsidRPr="006D1CC3" w:rsidRDefault="0025112D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D1CC3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</w:t>
      </w:r>
      <w:r w:rsidR="0067416F" w:rsidRPr="006D1CC3">
        <w:rPr>
          <w:rFonts w:asciiTheme="majorBidi" w:hAnsiTheme="majorBidi" w:cstheme="majorBidi"/>
          <w:cs/>
        </w:rPr>
        <w:t>สำหรับงวดเก้าเดือน</w:t>
      </w:r>
      <w:r w:rsidRPr="006D1CC3">
        <w:rPr>
          <w:rFonts w:asciiTheme="majorBidi" w:hAnsiTheme="majorBidi" w:cstheme="majorBidi"/>
          <w:cs/>
        </w:rPr>
        <w:t xml:space="preserve">สิ้นสุดวันที่ </w:t>
      </w:r>
      <w:r w:rsidR="0067416F" w:rsidRPr="006D1CC3">
        <w:rPr>
          <w:rFonts w:asciiTheme="majorBidi" w:hAnsiTheme="majorBidi" w:cstheme="majorBidi"/>
        </w:rPr>
        <w:t xml:space="preserve">30 </w:t>
      </w:r>
      <w:r w:rsidR="0067416F" w:rsidRPr="006D1CC3">
        <w:rPr>
          <w:rFonts w:asciiTheme="majorBidi" w:hAnsiTheme="majorBidi" w:cstheme="majorBidi"/>
          <w:cs/>
        </w:rPr>
        <w:t>กันยายน</w:t>
      </w:r>
      <w:r w:rsidR="00ED3704" w:rsidRPr="006D1CC3">
        <w:rPr>
          <w:rFonts w:asciiTheme="majorBidi" w:hAnsiTheme="majorBidi" w:cstheme="majorBidi" w:hint="cs"/>
          <w:cs/>
        </w:rPr>
        <w:t xml:space="preserve"> </w:t>
      </w:r>
      <w:r w:rsidRPr="006D1CC3">
        <w:rPr>
          <w:rFonts w:asciiTheme="majorBidi" w:hAnsiTheme="majorBidi" w:cstheme="majorBidi"/>
          <w:cs/>
        </w:rPr>
        <w:t>สรุปได้ดังนี้</w:t>
      </w:r>
    </w:p>
    <w:p w14:paraId="795CB1DF" w14:textId="39E88DCC" w:rsidR="00044DC8" w:rsidRPr="006D1CC3" w:rsidRDefault="00044DC8"/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044DC8" w:rsidRPr="006D1CC3" w14:paraId="457E5B12" w14:textId="77777777" w:rsidTr="00CE321B">
        <w:trPr>
          <w:tblHeader/>
        </w:trPr>
        <w:tc>
          <w:tcPr>
            <w:tcW w:w="2267" w:type="pct"/>
            <w:shd w:val="clear" w:color="auto" w:fill="auto"/>
          </w:tcPr>
          <w:p w14:paraId="213E8FD2" w14:textId="77777777" w:rsidR="00044DC8" w:rsidRPr="006D1CC3" w:rsidRDefault="00044DC8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78203E75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D1CC3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0809002D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5C586097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44DC8" w:rsidRPr="006D1CC3" w14:paraId="2B874E9E" w14:textId="77777777" w:rsidTr="00CE321B">
        <w:trPr>
          <w:tblHeader/>
        </w:trPr>
        <w:tc>
          <w:tcPr>
            <w:tcW w:w="2267" w:type="pct"/>
            <w:shd w:val="clear" w:color="auto" w:fill="auto"/>
          </w:tcPr>
          <w:p w14:paraId="1B788FB1" w14:textId="323B49F9" w:rsidR="00044DC8" w:rsidRPr="006D1CC3" w:rsidRDefault="0067416F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สำหรับงวดเก้าเดือน</w:t>
            </w:r>
            <w:r w:rsidR="00ED3704" w:rsidRPr="006D1CC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6D1CC3">
              <w:rPr>
                <w:rFonts w:asciiTheme="majorBidi" w:hAnsiTheme="majorBidi"/>
                <w:b/>
                <w:bCs/>
                <w:i/>
                <w:iCs/>
                <w:cs/>
              </w:rPr>
              <w:t>30 กันยายน</w:t>
            </w:r>
          </w:p>
        </w:tc>
        <w:tc>
          <w:tcPr>
            <w:tcW w:w="577" w:type="pct"/>
            <w:shd w:val="clear" w:color="auto" w:fill="auto"/>
          </w:tcPr>
          <w:p w14:paraId="7B2D3E15" w14:textId="5F66667A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256</w:t>
            </w:r>
            <w:r w:rsidR="00784453" w:rsidRPr="006D1CC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11B3A218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35E2CF0" w14:textId="30085C39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</w:t>
            </w:r>
            <w:r w:rsidR="00784453" w:rsidRPr="006D1CC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3EEED232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B02AE4A" w14:textId="21C6045E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</w:t>
            </w:r>
            <w:r w:rsidR="00784453" w:rsidRPr="006D1CC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60E53CD3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555B52E0" w14:textId="1F902FE2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</w:t>
            </w:r>
            <w:r w:rsidR="00784453" w:rsidRPr="006D1CC3">
              <w:rPr>
                <w:rFonts w:asciiTheme="majorBidi" w:hAnsiTheme="majorBidi" w:cstheme="majorBidi"/>
              </w:rPr>
              <w:t>6</w:t>
            </w:r>
          </w:p>
        </w:tc>
      </w:tr>
      <w:tr w:rsidR="00044DC8" w:rsidRPr="006D1CC3" w14:paraId="1FC7726A" w14:textId="77777777" w:rsidTr="00CE321B">
        <w:trPr>
          <w:tblHeader/>
        </w:trPr>
        <w:tc>
          <w:tcPr>
            <w:tcW w:w="2267" w:type="pct"/>
          </w:tcPr>
          <w:p w14:paraId="00DFC4D1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238E28FF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4DC8" w:rsidRPr="006D1CC3" w14:paraId="7801907B" w14:textId="77777777" w:rsidTr="00CE321B">
        <w:tc>
          <w:tcPr>
            <w:tcW w:w="2267" w:type="pct"/>
          </w:tcPr>
          <w:p w14:paraId="417D1F31" w14:textId="0538AE5B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  <w:r w:rsidR="00951DDB" w:rsidRPr="006D1CC3">
              <w:rPr>
                <w:rFonts w:asciiTheme="majorBidi" w:hAnsiTheme="majorBidi" w:cstheme="majorBidi" w:hint="cs"/>
                <w:b/>
                <w:bCs/>
                <w:cs/>
              </w:rPr>
              <w:t>ของกลุ่มบริษัท</w:t>
            </w:r>
          </w:p>
        </w:tc>
        <w:tc>
          <w:tcPr>
            <w:tcW w:w="577" w:type="pct"/>
          </w:tcPr>
          <w:p w14:paraId="7822725A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5C89DD3B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F90810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7FB7094D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CD7B8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81C745A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6A8779D" w14:textId="77777777" w:rsidR="00044DC8" w:rsidRPr="006D1CC3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481966" w:rsidRPr="006D1CC3" w14:paraId="285B10FF" w14:textId="77777777" w:rsidTr="00CE321B">
        <w:tc>
          <w:tcPr>
            <w:tcW w:w="2267" w:type="pct"/>
          </w:tcPr>
          <w:p w14:paraId="6F10C5B4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17D7084" w14:textId="488EAD2B" w:rsidR="00481966" w:rsidRPr="006D1CC3" w:rsidRDefault="00A66E14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8,335.94</w:t>
            </w:r>
          </w:p>
        </w:tc>
        <w:tc>
          <w:tcPr>
            <w:tcW w:w="144" w:type="pct"/>
            <w:gridSpan w:val="2"/>
          </w:tcPr>
          <w:p w14:paraId="745267F8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86B8437" w14:textId="58C6F631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7</w:t>
            </w:r>
            <w:r w:rsidRPr="006D1CC3">
              <w:rPr>
                <w:rFonts w:asciiTheme="majorBidi" w:hAnsiTheme="majorBidi" w:cstheme="majorBidi" w:hint="cs"/>
                <w:cs/>
              </w:rPr>
              <w:t>,</w:t>
            </w:r>
            <w:r w:rsidRPr="006D1CC3">
              <w:rPr>
                <w:rFonts w:asciiTheme="majorBidi" w:hAnsiTheme="majorBidi" w:cstheme="majorBidi" w:hint="cs"/>
              </w:rPr>
              <w:t>843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65</w:t>
            </w:r>
          </w:p>
        </w:tc>
        <w:tc>
          <w:tcPr>
            <w:tcW w:w="144" w:type="pct"/>
          </w:tcPr>
          <w:p w14:paraId="6FBBF3D7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8867259" w14:textId="720CF8E8" w:rsidR="00481966" w:rsidRPr="006D1CC3" w:rsidRDefault="000061A7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2</w:t>
            </w:r>
            <w:r w:rsidR="00365633" w:rsidRPr="006D1CC3">
              <w:rPr>
                <w:rFonts w:asciiTheme="majorBidi" w:hAnsiTheme="majorBidi" w:cstheme="majorBidi"/>
              </w:rPr>
              <w:t>,</w:t>
            </w:r>
            <w:r w:rsidRPr="006D1CC3">
              <w:rPr>
                <w:rFonts w:asciiTheme="majorBidi" w:hAnsiTheme="majorBidi" w:cstheme="majorBidi"/>
              </w:rPr>
              <w:t>208</w:t>
            </w:r>
            <w:r w:rsidR="00365633" w:rsidRPr="006D1CC3">
              <w:rPr>
                <w:rFonts w:asciiTheme="majorBidi" w:hAnsiTheme="majorBidi" w:cstheme="majorBidi" w:hint="cs"/>
                <w:cs/>
              </w:rPr>
              <w:t>.27</w:t>
            </w:r>
          </w:p>
        </w:tc>
        <w:tc>
          <w:tcPr>
            <w:tcW w:w="146" w:type="pct"/>
          </w:tcPr>
          <w:p w14:paraId="78DD81E4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4CD058E" w14:textId="49779B0C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0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10</w:t>
            </w:r>
          </w:p>
        </w:tc>
      </w:tr>
      <w:tr w:rsidR="00481966" w:rsidRPr="006D1CC3" w14:paraId="10D2AE04" w14:textId="77777777" w:rsidTr="00CE321B">
        <w:tc>
          <w:tcPr>
            <w:tcW w:w="2267" w:type="pct"/>
          </w:tcPr>
          <w:p w14:paraId="48A7DC81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6AC320D8" w14:textId="1349C010" w:rsidR="00481966" w:rsidRPr="006D1CC3" w:rsidRDefault="005224B8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24.80</w:t>
            </w:r>
          </w:p>
        </w:tc>
        <w:tc>
          <w:tcPr>
            <w:tcW w:w="144" w:type="pct"/>
            <w:gridSpan w:val="2"/>
          </w:tcPr>
          <w:p w14:paraId="5ACFF275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695533C" w14:textId="63DFAB10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36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05</w:t>
            </w:r>
          </w:p>
        </w:tc>
        <w:tc>
          <w:tcPr>
            <w:tcW w:w="144" w:type="pct"/>
          </w:tcPr>
          <w:p w14:paraId="59A711BE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960840E" w14:textId="0F59D5B2" w:rsidR="00481966" w:rsidRPr="006D1CC3" w:rsidRDefault="005224B8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06B70BB8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49446C" w14:textId="0C840623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D3704" w:rsidRPr="006D1CC3" w14:paraId="144C6D4D" w14:textId="77777777" w:rsidTr="00CE321B">
        <w:tc>
          <w:tcPr>
            <w:tcW w:w="2267" w:type="pct"/>
          </w:tcPr>
          <w:p w14:paraId="3AE4CECF" w14:textId="442B9A6F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76DEAF31" w14:textId="224C1024" w:rsidR="00ED3704" w:rsidRPr="006D1CC3" w:rsidRDefault="00955EFA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10.72</w:t>
            </w:r>
          </w:p>
        </w:tc>
        <w:tc>
          <w:tcPr>
            <w:tcW w:w="144" w:type="pct"/>
            <w:gridSpan w:val="2"/>
          </w:tcPr>
          <w:p w14:paraId="57F3DC64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15AD041" w14:textId="33ADA5DB" w:rsidR="00ED3704" w:rsidRPr="006D1CC3" w:rsidRDefault="00481966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3F424FB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83B8314" w14:textId="509926BA" w:rsidR="00ED3704" w:rsidRPr="006D1CC3" w:rsidRDefault="00754A9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10.50</w:t>
            </w:r>
          </w:p>
        </w:tc>
        <w:tc>
          <w:tcPr>
            <w:tcW w:w="146" w:type="pct"/>
          </w:tcPr>
          <w:p w14:paraId="7E20848E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08A4A2D" w14:textId="66809945" w:rsidR="00ED3704" w:rsidRPr="006D1CC3" w:rsidRDefault="00481966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81966" w:rsidRPr="006D1CC3" w14:paraId="55CC7DAC" w14:textId="77777777" w:rsidTr="00CE321B">
        <w:tc>
          <w:tcPr>
            <w:tcW w:w="2267" w:type="pct"/>
          </w:tcPr>
          <w:p w14:paraId="7D6A8D91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BC5E3C4" w14:textId="18E6FA89" w:rsidR="00481966" w:rsidRPr="006D1CC3" w:rsidRDefault="00D11071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23.16</w:t>
            </w:r>
          </w:p>
        </w:tc>
        <w:tc>
          <w:tcPr>
            <w:tcW w:w="144" w:type="pct"/>
            <w:gridSpan w:val="2"/>
          </w:tcPr>
          <w:p w14:paraId="71BFCC36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0A371D" w14:textId="5CA1F50C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23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69</w:t>
            </w:r>
          </w:p>
        </w:tc>
        <w:tc>
          <w:tcPr>
            <w:tcW w:w="144" w:type="pct"/>
          </w:tcPr>
          <w:p w14:paraId="30F14B59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3E459D1" w14:textId="4F66C669" w:rsidR="00481966" w:rsidRPr="006D1CC3" w:rsidRDefault="00A50224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21.91</w:t>
            </w:r>
          </w:p>
        </w:tc>
        <w:tc>
          <w:tcPr>
            <w:tcW w:w="146" w:type="pct"/>
          </w:tcPr>
          <w:p w14:paraId="5A568183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3B36F95" w14:textId="4D37F019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21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39</w:t>
            </w:r>
          </w:p>
        </w:tc>
      </w:tr>
      <w:tr w:rsidR="00481966" w:rsidRPr="006D1CC3" w14:paraId="2F3616DD" w14:textId="77777777" w:rsidTr="00CE321B">
        <w:tc>
          <w:tcPr>
            <w:tcW w:w="2267" w:type="pct"/>
          </w:tcPr>
          <w:p w14:paraId="26A6182C" w14:textId="697F3302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4CFA191D" w14:textId="0C38B8F4" w:rsidR="00481966" w:rsidRPr="006D1CC3" w:rsidRDefault="00752C05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4" w:type="pct"/>
            <w:gridSpan w:val="2"/>
          </w:tcPr>
          <w:p w14:paraId="31A2522A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36ECED" w14:textId="4C42A480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</w:rPr>
              <w:t>32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53</w:t>
            </w:r>
          </w:p>
        </w:tc>
        <w:tc>
          <w:tcPr>
            <w:tcW w:w="144" w:type="pct"/>
          </w:tcPr>
          <w:p w14:paraId="452C0781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528BDAC" w14:textId="04BDD5FF" w:rsidR="00481966" w:rsidRPr="006D1CC3" w:rsidRDefault="00752C05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6" w:type="pct"/>
          </w:tcPr>
          <w:p w14:paraId="47015935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C82B69" w14:textId="7602DA60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</w:rPr>
              <w:t>32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53</w:t>
            </w:r>
          </w:p>
        </w:tc>
      </w:tr>
      <w:tr w:rsidR="007E490C" w:rsidRPr="006D1CC3" w14:paraId="202460FF" w14:textId="77777777" w:rsidTr="00CE321B">
        <w:tc>
          <w:tcPr>
            <w:tcW w:w="2267" w:type="pct"/>
          </w:tcPr>
          <w:p w14:paraId="68F36BA2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5D751186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F2E1C31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6FC6DD3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D0E1264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E45EE6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719457E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F8BC57F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7E490C" w:rsidRPr="006D1CC3" w14:paraId="526D68DA" w14:textId="77777777" w:rsidTr="00CE321B">
        <w:tc>
          <w:tcPr>
            <w:tcW w:w="2267" w:type="pct"/>
          </w:tcPr>
          <w:p w14:paraId="20FE0175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4B8AB467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337B786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B885CEF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961FAB7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EDC19AB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CD19122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EB9A14A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481966" w:rsidRPr="006D1CC3" w14:paraId="7E96D51A" w14:textId="77777777" w:rsidTr="00CE321B">
        <w:tc>
          <w:tcPr>
            <w:tcW w:w="2267" w:type="pct"/>
          </w:tcPr>
          <w:p w14:paraId="4A5C4C49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1E7653C" w14:textId="6E2FE537" w:rsidR="00481966" w:rsidRPr="006D1CC3" w:rsidRDefault="003B03AD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837.94</w:t>
            </w:r>
          </w:p>
        </w:tc>
        <w:tc>
          <w:tcPr>
            <w:tcW w:w="144" w:type="pct"/>
            <w:gridSpan w:val="2"/>
          </w:tcPr>
          <w:p w14:paraId="35238B09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99A2C0" w14:textId="5C496CDE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640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95</w:t>
            </w:r>
          </w:p>
        </w:tc>
        <w:tc>
          <w:tcPr>
            <w:tcW w:w="144" w:type="pct"/>
          </w:tcPr>
          <w:p w14:paraId="3405685B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814546" w14:textId="3E796930" w:rsidR="00481966" w:rsidRPr="006D1CC3" w:rsidRDefault="003B03AD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04B5C94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62B84E9" w14:textId="13B713C1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81966" w:rsidRPr="006D1CC3" w14:paraId="421079B4" w14:textId="77777777" w:rsidTr="00CE321B">
        <w:tc>
          <w:tcPr>
            <w:tcW w:w="2267" w:type="pct"/>
          </w:tcPr>
          <w:p w14:paraId="7B7A4D63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1DF7D46A" w14:textId="6833D3CB" w:rsidR="00481966" w:rsidRPr="006D1CC3" w:rsidRDefault="00433DC1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0.51</w:t>
            </w:r>
          </w:p>
        </w:tc>
        <w:tc>
          <w:tcPr>
            <w:tcW w:w="144" w:type="pct"/>
            <w:gridSpan w:val="2"/>
          </w:tcPr>
          <w:p w14:paraId="479CAD51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0B1C8DA" w14:textId="11FE1BDA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0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48</w:t>
            </w:r>
          </w:p>
        </w:tc>
        <w:tc>
          <w:tcPr>
            <w:tcW w:w="144" w:type="pct"/>
          </w:tcPr>
          <w:p w14:paraId="1F733787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25F1D7" w14:textId="5126A96A" w:rsidR="00481966" w:rsidRPr="006D1CC3" w:rsidRDefault="006919E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4BB76A3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C3012A" w14:textId="7A198413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0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02</w:t>
            </w:r>
          </w:p>
        </w:tc>
      </w:tr>
      <w:tr w:rsidR="00481966" w:rsidRPr="006D1CC3" w14:paraId="6E4A3274" w14:textId="77777777" w:rsidTr="00CE321B">
        <w:tc>
          <w:tcPr>
            <w:tcW w:w="2267" w:type="pct"/>
          </w:tcPr>
          <w:p w14:paraId="5A7645C9" w14:textId="2450E3ED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0660206A" w14:textId="6F9E8DE4" w:rsidR="00481966" w:rsidRPr="006D1CC3" w:rsidRDefault="00D570CD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4" w:type="pct"/>
            <w:gridSpan w:val="2"/>
          </w:tcPr>
          <w:p w14:paraId="30C847AB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E7237B3" w14:textId="17C57D1D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</w:rPr>
              <w:t>21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61</w:t>
            </w:r>
          </w:p>
        </w:tc>
        <w:tc>
          <w:tcPr>
            <w:tcW w:w="144" w:type="pct"/>
          </w:tcPr>
          <w:p w14:paraId="4ECF99EE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D511961" w14:textId="064B2544" w:rsidR="00481966" w:rsidRPr="006D1CC3" w:rsidRDefault="00D570CD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6" w:type="pct"/>
          </w:tcPr>
          <w:p w14:paraId="7B475083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9E8AD38" w14:textId="76D680F9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</w:rPr>
              <w:t>21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61</w:t>
            </w:r>
          </w:p>
        </w:tc>
      </w:tr>
      <w:tr w:rsidR="00ED3704" w:rsidRPr="006D1CC3" w14:paraId="52036536" w14:textId="77777777" w:rsidTr="00CE321B">
        <w:tc>
          <w:tcPr>
            <w:tcW w:w="2267" w:type="pct"/>
          </w:tcPr>
          <w:p w14:paraId="0D19D93E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33AFD3C0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B5B3760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5685AC7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3F6F7CB4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30FDB56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25E32D6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2D0DEE1" w14:textId="335606BF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490C" w:rsidRPr="006D1CC3" w14:paraId="46B25633" w14:textId="77777777" w:rsidTr="00CE321B">
        <w:tc>
          <w:tcPr>
            <w:tcW w:w="2267" w:type="pct"/>
          </w:tcPr>
          <w:p w14:paraId="674EA2C1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EC6B3A8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7E7234D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4210B2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68760B2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29552F3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59BF64A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B444FB3" w14:textId="77777777" w:rsidR="007E490C" w:rsidRPr="006D1CC3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ED3704" w:rsidRPr="006D1CC3" w14:paraId="25820C14" w14:textId="77777777" w:rsidTr="00CE321B">
        <w:tc>
          <w:tcPr>
            <w:tcW w:w="2267" w:type="pct"/>
          </w:tcPr>
          <w:p w14:paraId="2BFEFE1B" w14:textId="72347C1B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0670E93" w14:textId="3402BDCB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3CA70328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E30E2C8" w14:textId="06E1CA5E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478F6E9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A523FC" w14:textId="0F1ED6A4" w:rsidR="00ED3704" w:rsidRPr="006D1CC3" w:rsidRDefault="00F75F7C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2</w:t>
            </w:r>
            <w:r w:rsidRPr="006D1CC3">
              <w:rPr>
                <w:rFonts w:asciiTheme="majorBidi" w:hAnsiTheme="majorBidi" w:cstheme="majorBidi"/>
              </w:rPr>
              <w:t>,</w:t>
            </w:r>
            <w:r w:rsidRPr="006D1CC3">
              <w:rPr>
                <w:rFonts w:asciiTheme="majorBidi" w:hAnsiTheme="majorBidi" w:cstheme="majorBidi" w:hint="cs"/>
                <w:cs/>
              </w:rPr>
              <w:t>820.19</w:t>
            </w:r>
          </w:p>
        </w:tc>
        <w:tc>
          <w:tcPr>
            <w:tcW w:w="146" w:type="pct"/>
          </w:tcPr>
          <w:p w14:paraId="4D623E22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CF6720C" w14:textId="7C77139F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D3704" w:rsidRPr="006D1CC3" w14:paraId="0059D0AA" w14:textId="77777777" w:rsidTr="00CE321B">
        <w:tc>
          <w:tcPr>
            <w:tcW w:w="2267" w:type="pct"/>
          </w:tcPr>
          <w:p w14:paraId="050A1F19" w14:textId="5D79E79E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7057B94D" w14:textId="0CC5ACAF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06CBA27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62E5BB0" w14:textId="519CB13A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0B80299C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C901C4" w14:textId="0A5310B1" w:rsidR="00ED3704" w:rsidRPr="006D1CC3" w:rsidRDefault="008B40AA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3,182.09</w:t>
            </w:r>
          </w:p>
        </w:tc>
        <w:tc>
          <w:tcPr>
            <w:tcW w:w="146" w:type="pct"/>
          </w:tcPr>
          <w:p w14:paraId="1055899B" w14:textId="77777777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8CCB23" w14:textId="7F38BD95" w:rsidR="00ED3704" w:rsidRPr="006D1CC3" w:rsidRDefault="00ED3704" w:rsidP="00E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81966" w:rsidRPr="006D1CC3" w14:paraId="323A55C1" w14:textId="77777777" w:rsidTr="00CE321B">
        <w:tc>
          <w:tcPr>
            <w:tcW w:w="2267" w:type="pct"/>
          </w:tcPr>
          <w:p w14:paraId="42A1CA01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3CF5C48" w14:textId="1C6AF840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51420C7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03A5E58" w14:textId="2564EB10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A420699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03F101" w14:textId="79A49CD8" w:rsidR="00481966" w:rsidRPr="006D1CC3" w:rsidRDefault="00011389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35.28</w:t>
            </w:r>
          </w:p>
        </w:tc>
        <w:tc>
          <w:tcPr>
            <w:tcW w:w="146" w:type="pct"/>
          </w:tcPr>
          <w:p w14:paraId="5C4177EC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6A27A4A" w14:textId="02202ABC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31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58</w:t>
            </w:r>
          </w:p>
        </w:tc>
      </w:tr>
      <w:tr w:rsidR="00481966" w:rsidRPr="006D1CC3" w14:paraId="4C98DE0A" w14:textId="77777777" w:rsidTr="00CE321B">
        <w:tc>
          <w:tcPr>
            <w:tcW w:w="2267" w:type="pct"/>
          </w:tcPr>
          <w:p w14:paraId="02F8A409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17B9955C" w14:textId="4EC27F93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5A3A4B8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1F2FD76" w14:textId="61CBAC1F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1F270CE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DE7FFA" w14:textId="45F72165" w:rsidR="00481966" w:rsidRPr="006D1CC3" w:rsidRDefault="008C1AB5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66.13</w:t>
            </w:r>
          </w:p>
        </w:tc>
        <w:tc>
          <w:tcPr>
            <w:tcW w:w="146" w:type="pct"/>
          </w:tcPr>
          <w:p w14:paraId="5EE07E4C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55A19B3" w14:textId="497A84F3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47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71</w:t>
            </w:r>
          </w:p>
        </w:tc>
      </w:tr>
      <w:tr w:rsidR="00481966" w:rsidRPr="006D1CC3" w14:paraId="64EDD127" w14:textId="77777777" w:rsidTr="00CE321B">
        <w:tc>
          <w:tcPr>
            <w:tcW w:w="2267" w:type="pct"/>
          </w:tcPr>
          <w:p w14:paraId="30D2E70E" w14:textId="7FC11979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25F6DDA1" w14:textId="2064731C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0AA11F4A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23A1D64" w14:textId="48A0C73F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A86786A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3C67AB6" w14:textId="4BEEF1AC" w:rsidR="00481966" w:rsidRPr="006D1CC3" w:rsidRDefault="00011389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1,110.23</w:t>
            </w:r>
          </w:p>
        </w:tc>
        <w:tc>
          <w:tcPr>
            <w:tcW w:w="146" w:type="pct"/>
          </w:tcPr>
          <w:p w14:paraId="305E69CA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10D43C6" w14:textId="6DBFFC8A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</w:rPr>
              <w:t>98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53</w:t>
            </w:r>
          </w:p>
        </w:tc>
      </w:tr>
      <w:tr w:rsidR="00BF04A1" w:rsidRPr="006D1CC3" w14:paraId="4177D03F" w14:textId="77777777" w:rsidTr="00CE321B">
        <w:tc>
          <w:tcPr>
            <w:tcW w:w="2267" w:type="pct"/>
          </w:tcPr>
          <w:p w14:paraId="02897008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6D9B91E2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438870A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07A13F76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00C4784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02206EE5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14AF5CC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3C46C34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F04A1" w:rsidRPr="006D1CC3" w14:paraId="601F16B5" w14:textId="77777777" w:rsidTr="00CE321B">
        <w:tc>
          <w:tcPr>
            <w:tcW w:w="2267" w:type="pct"/>
          </w:tcPr>
          <w:p w14:paraId="2C7CD40F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BE00EC0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DA2CAA4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944EF30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498D6CA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674A865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46D208D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86B6CA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481966" w:rsidRPr="006D1CC3" w14:paraId="679B8525" w14:textId="77777777" w:rsidTr="00CE321B">
        <w:tc>
          <w:tcPr>
            <w:tcW w:w="2267" w:type="pct"/>
          </w:tcPr>
          <w:p w14:paraId="23B707DB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3FB517D4" w14:textId="1EAE89C7" w:rsidR="00481966" w:rsidRPr="006D1CC3" w:rsidRDefault="00955EFA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6,454.24</w:t>
            </w:r>
          </w:p>
        </w:tc>
        <w:tc>
          <w:tcPr>
            <w:tcW w:w="144" w:type="pct"/>
            <w:gridSpan w:val="2"/>
          </w:tcPr>
          <w:p w14:paraId="215FED7E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826CD91" w14:textId="69F3A692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96.92</w:t>
            </w:r>
          </w:p>
        </w:tc>
        <w:tc>
          <w:tcPr>
            <w:tcW w:w="144" w:type="pct"/>
          </w:tcPr>
          <w:p w14:paraId="03A928DE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91836D" w14:textId="18958C12" w:rsidR="00481966" w:rsidRPr="006D1CC3" w:rsidRDefault="00F75F7C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3,175.25</w:t>
            </w:r>
          </w:p>
        </w:tc>
        <w:tc>
          <w:tcPr>
            <w:tcW w:w="146" w:type="pct"/>
          </w:tcPr>
          <w:p w14:paraId="686B979B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2A3F931" w14:textId="0885EC08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0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04</w:t>
            </w:r>
          </w:p>
        </w:tc>
      </w:tr>
      <w:tr w:rsidR="00481966" w:rsidRPr="006D1CC3" w14:paraId="3F1E69A3" w14:textId="77777777" w:rsidTr="00CE321B">
        <w:tc>
          <w:tcPr>
            <w:tcW w:w="2267" w:type="pct"/>
          </w:tcPr>
          <w:p w14:paraId="544FCD0F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147AA985" w14:textId="43199852" w:rsidR="00481966" w:rsidRPr="006D1CC3" w:rsidRDefault="00811EFD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777.18</w:t>
            </w:r>
          </w:p>
        </w:tc>
        <w:tc>
          <w:tcPr>
            <w:tcW w:w="144" w:type="pct"/>
            <w:gridSpan w:val="2"/>
          </w:tcPr>
          <w:p w14:paraId="40C60A77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8C4516" w14:textId="0EB2DE54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740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44" w:type="pct"/>
          </w:tcPr>
          <w:p w14:paraId="084305E8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E464F81" w14:textId="47F56764" w:rsidR="00481966" w:rsidRPr="006D1CC3" w:rsidRDefault="00811EFD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A64C082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3A215B" w14:textId="26351E2D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0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06</w:t>
            </w:r>
          </w:p>
        </w:tc>
      </w:tr>
      <w:tr w:rsidR="00481966" w:rsidRPr="006D1CC3" w14:paraId="5D451740" w14:textId="77777777" w:rsidTr="00ED3704">
        <w:trPr>
          <w:trHeight w:val="375"/>
        </w:trPr>
        <w:tc>
          <w:tcPr>
            <w:tcW w:w="2267" w:type="pct"/>
          </w:tcPr>
          <w:p w14:paraId="37115DCC" w14:textId="791B7F61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30481ABA" w14:textId="7EC5DCDB" w:rsidR="00481966" w:rsidRPr="006D1CC3" w:rsidRDefault="00A57A18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47.59</w:t>
            </w:r>
          </w:p>
        </w:tc>
        <w:tc>
          <w:tcPr>
            <w:tcW w:w="144" w:type="pct"/>
            <w:gridSpan w:val="2"/>
          </w:tcPr>
          <w:p w14:paraId="59360D36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9A5C0F0" w14:textId="6246AA56" w:rsidR="00481966" w:rsidRPr="006D1CC3" w:rsidRDefault="00EA55BF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1.65</w:t>
            </w:r>
          </w:p>
        </w:tc>
        <w:tc>
          <w:tcPr>
            <w:tcW w:w="144" w:type="pct"/>
          </w:tcPr>
          <w:p w14:paraId="36E77561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88EDAEF" w14:textId="1C09E02B" w:rsidR="00481966" w:rsidRPr="006D1CC3" w:rsidRDefault="008F0B09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17.77</w:t>
            </w:r>
          </w:p>
        </w:tc>
        <w:tc>
          <w:tcPr>
            <w:tcW w:w="146" w:type="pct"/>
          </w:tcPr>
          <w:p w14:paraId="4B71F4B7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DC5EDEA" w14:textId="276F483D" w:rsidR="00481966" w:rsidRPr="006D1CC3" w:rsidRDefault="00D45FA9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0.38</w:t>
            </w:r>
          </w:p>
        </w:tc>
      </w:tr>
      <w:tr w:rsidR="00C821B6" w:rsidRPr="006D1CC3" w14:paraId="10BDC03F" w14:textId="77777777" w:rsidTr="00ED3704">
        <w:trPr>
          <w:trHeight w:val="375"/>
        </w:trPr>
        <w:tc>
          <w:tcPr>
            <w:tcW w:w="2267" w:type="pct"/>
          </w:tcPr>
          <w:p w14:paraId="54F0C802" w14:textId="46679087" w:rsidR="00C821B6" w:rsidRPr="006D1CC3" w:rsidRDefault="00C821B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/>
                <w:cs/>
              </w:rPr>
            </w:pPr>
            <w:r w:rsidRPr="006D1CC3">
              <w:rPr>
                <w:rFonts w:asciiTheme="majorBidi" w:hAnsi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3435E2DF" w14:textId="32F22C8B" w:rsidR="00C821B6" w:rsidRPr="006D1CC3" w:rsidRDefault="00F71FD2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1.55</w:t>
            </w:r>
          </w:p>
        </w:tc>
        <w:tc>
          <w:tcPr>
            <w:tcW w:w="144" w:type="pct"/>
            <w:gridSpan w:val="2"/>
          </w:tcPr>
          <w:p w14:paraId="124D5F4E" w14:textId="77777777" w:rsidR="00C821B6" w:rsidRPr="006D1CC3" w:rsidRDefault="00C821B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D4DE217" w14:textId="4417F31E" w:rsidR="00C821B6" w:rsidRPr="006D1CC3" w:rsidRDefault="00F71FD2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FE77361" w14:textId="77777777" w:rsidR="00C821B6" w:rsidRPr="006D1CC3" w:rsidRDefault="00C821B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D424714" w14:textId="699211F5" w:rsidR="00C821B6" w:rsidRPr="006D1CC3" w:rsidRDefault="00F71FD2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1.55</w:t>
            </w:r>
          </w:p>
        </w:tc>
        <w:tc>
          <w:tcPr>
            <w:tcW w:w="146" w:type="pct"/>
          </w:tcPr>
          <w:p w14:paraId="12AD810B" w14:textId="77777777" w:rsidR="00C821B6" w:rsidRPr="006D1CC3" w:rsidRDefault="00C821B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53C2E02" w14:textId="23C7D3E0" w:rsidR="00C821B6" w:rsidRPr="006D1CC3" w:rsidRDefault="00F71FD2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F04A1" w:rsidRPr="006D1CC3" w14:paraId="72D79B51" w14:textId="77777777" w:rsidTr="00CE321B">
        <w:tc>
          <w:tcPr>
            <w:tcW w:w="2267" w:type="pct"/>
          </w:tcPr>
          <w:p w14:paraId="63A583EC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FC2E919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5375414B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456B296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D0E0441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DC5EA56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CBBABF9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6C15B47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F04A1" w:rsidRPr="006D1CC3" w14:paraId="31AA270D" w14:textId="77777777" w:rsidTr="00CE321B">
        <w:trPr>
          <w:trHeight w:val="398"/>
        </w:trPr>
        <w:tc>
          <w:tcPr>
            <w:tcW w:w="2267" w:type="pct"/>
          </w:tcPr>
          <w:p w14:paraId="546E5B40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28AF8496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07E3C44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35DAEB60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A84804B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383A7C7D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36C68693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792593F5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4A1" w:rsidRPr="006D1CC3" w14:paraId="50D2B273" w14:textId="77777777" w:rsidTr="00CE321B">
        <w:tc>
          <w:tcPr>
            <w:tcW w:w="2267" w:type="pct"/>
          </w:tcPr>
          <w:p w14:paraId="67A8D9BD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53B61475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0B3B9C75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EDE0B7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8D28667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F7AE08E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80577D6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4D314D3" w14:textId="77777777" w:rsidR="00BF04A1" w:rsidRPr="006D1CC3" w:rsidRDefault="00BF04A1" w:rsidP="00BF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481966" w:rsidRPr="006D1CC3" w14:paraId="05CC2680" w14:textId="77777777" w:rsidTr="004E5DDC">
        <w:tc>
          <w:tcPr>
            <w:tcW w:w="2267" w:type="pct"/>
            <w:shd w:val="clear" w:color="auto" w:fill="auto"/>
          </w:tcPr>
          <w:p w14:paraId="3E14D0C6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3F9A2474" w14:textId="4421D841" w:rsidR="00481966" w:rsidRPr="006D1CC3" w:rsidRDefault="0037591B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40.12</w:t>
            </w:r>
          </w:p>
        </w:tc>
        <w:tc>
          <w:tcPr>
            <w:tcW w:w="144" w:type="pct"/>
            <w:gridSpan w:val="2"/>
          </w:tcPr>
          <w:p w14:paraId="17755EE5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CC6281F" w14:textId="44FE52BB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45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87</w:t>
            </w:r>
          </w:p>
        </w:tc>
        <w:tc>
          <w:tcPr>
            <w:tcW w:w="144" w:type="pct"/>
          </w:tcPr>
          <w:p w14:paraId="28FDF831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273BDB" w14:textId="67F548A9" w:rsidR="00481966" w:rsidRPr="006D1CC3" w:rsidRDefault="00C92251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25.61</w:t>
            </w:r>
          </w:p>
        </w:tc>
        <w:tc>
          <w:tcPr>
            <w:tcW w:w="146" w:type="pct"/>
          </w:tcPr>
          <w:p w14:paraId="2630020C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ACB56C3" w14:textId="66333D41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31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8</w:t>
            </w:r>
            <w:r w:rsidRPr="006D1CC3">
              <w:rPr>
                <w:rFonts w:asciiTheme="majorBidi" w:hAnsiTheme="majorBidi" w:cstheme="majorBidi"/>
              </w:rPr>
              <w:t>3</w:t>
            </w:r>
          </w:p>
        </w:tc>
      </w:tr>
      <w:tr w:rsidR="00481966" w:rsidRPr="006D1CC3" w14:paraId="2E6059FC" w14:textId="77777777" w:rsidTr="004E5DDC">
        <w:tc>
          <w:tcPr>
            <w:tcW w:w="2267" w:type="pct"/>
            <w:shd w:val="clear" w:color="auto" w:fill="auto"/>
          </w:tcPr>
          <w:p w14:paraId="03ED9DB2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 xml:space="preserve">     </w:t>
            </w:r>
            <w:r w:rsidRPr="006D1CC3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4DC77B0C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78C85CD7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9E8A02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2149C4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17B248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21F31FA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CCF1AE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481966" w:rsidRPr="006D1CC3" w14:paraId="4DC1A158" w14:textId="77777777" w:rsidTr="004E5DDC">
        <w:tc>
          <w:tcPr>
            <w:tcW w:w="2267" w:type="pct"/>
            <w:shd w:val="clear" w:color="auto" w:fill="auto"/>
          </w:tcPr>
          <w:p w14:paraId="4168E4BF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 xml:space="preserve">        </w:t>
            </w:r>
            <w:r w:rsidRPr="006D1CC3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01C3B2A" w14:textId="3DFC43A6" w:rsidR="00481966" w:rsidRPr="006D1CC3" w:rsidRDefault="0037591B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1.71</w:t>
            </w:r>
          </w:p>
        </w:tc>
        <w:tc>
          <w:tcPr>
            <w:tcW w:w="144" w:type="pct"/>
            <w:gridSpan w:val="2"/>
          </w:tcPr>
          <w:p w14:paraId="0616BAEA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0D51D7" w14:textId="28CB6648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2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67</w:t>
            </w:r>
          </w:p>
        </w:tc>
        <w:tc>
          <w:tcPr>
            <w:tcW w:w="144" w:type="pct"/>
          </w:tcPr>
          <w:p w14:paraId="67096CBC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F9D5B02" w14:textId="618DBA4E" w:rsidR="00481966" w:rsidRPr="006D1CC3" w:rsidRDefault="0037591B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1.31</w:t>
            </w:r>
          </w:p>
        </w:tc>
        <w:tc>
          <w:tcPr>
            <w:tcW w:w="146" w:type="pct"/>
          </w:tcPr>
          <w:p w14:paraId="02B95F74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C8FA535" w14:textId="67BAF1DB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</w:rPr>
              <w:t>2</w:t>
            </w:r>
            <w:r w:rsidRPr="006D1CC3">
              <w:rPr>
                <w:rFonts w:asciiTheme="majorBidi" w:hAnsiTheme="majorBidi" w:cstheme="majorBidi" w:hint="cs"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</w:rPr>
              <w:t>32</w:t>
            </w:r>
          </w:p>
        </w:tc>
      </w:tr>
      <w:tr w:rsidR="00481966" w:rsidRPr="006D1CC3" w14:paraId="67A18EAB" w14:textId="77777777" w:rsidTr="00CE321B">
        <w:tc>
          <w:tcPr>
            <w:tcW w:w="2267" w:type="pct"/>
          </w:tcPr>
          <w:p w14:paraId="18579B91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F7C10C" w14:textId="73B5C3B7" w:rsidR="00481966" w:rsidRPr="006D1CC3" w:rsidRDefault="0037591B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41.83</w:t>
            </w:r>
          </w:p>
        </w:tc>
        <w:tc>
          <w:tcPr>
            <w:tcW w:w="144" w:type="pct"/>
            <w:gridSpan w:val="2"/>
          </w:tcPr>
          <w:p w14:paraId="02B5CC1E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3645DF6" w14:textId="3DE8B8BF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</w:rPr>
              <w:t>48</w:t>
            </w: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  <w:b/>
                <w:bCs/>
              </w:rPr>
              <w:t>54</w:t>
            </w:r>
          </w:p>
        </w:tc>
        <w:tc>
          <w:tcPr>
            <w:tcW w:w="144" w:type="pct"/>
          </w:tcPr>
          <w:p w14:paraId="0C756FA7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0491683" w14:textId="1A69B4F5" w:rsidR="00481966" w:rsidRPr="006D1CC3" w:rsidRDefault="0037591B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26.92</w:t>
            </w:r>
          </w:p>
        </w:tc>
        <w:tc>
          <w:tcPr>
            <w:tcW w:w="146" w:type="pct"/>
          </w:tcPr>
          <w:p w14:paraId="5EF165F2" w14:textId="77777777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DE0E441" w14:textId="07F46548" w:rsidR="00481966" w:rsidRPr="006D1CC3" w:rsidRDefault="00481966" w:rsidP="0048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</w:rPr>
              <w:t>34</w:t>
            </w: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6D1CC3">
              <w:rPr>
                <w:rFonts w:asciiTheme="majorBidi" w:hAnsiTheme="majorBidi" w:cstheme="majorBidi" w:hint="cs"/>
                <w:b/>
                <w:bCs/>
              </w:rPr>
              <w:t>1</w:t>
            </w:r>
            <w:r w:rsidRPr="006D1CC3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</w:tr>
    </w:tbl>
    <w:p w14:paraId="4044B565" w14:textId="77777777" w:rsidR="00893F21" w:rsidRPr="006D1CC3" w:rsidRDefault="00893F2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59E6FACB" w14:textId="77777777" w:rsidR="00EA48A0" w:rsidRPr="006D1CC3" w:rsidRDefault="00EA48A0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0CD6FB32" w14:textId="77777777" w:rsidR="00EA48A0" w:rsidRPr="006D1CC3" w:rsidRDefault="00EA48A0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04876679" w14:textId="77777777" w:rsidR="00EA48A0" w:rsidRPr="006D1CC3" w:rsidRDefault="00EA48A0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29F8CF10" w14:textId="77777777" w:rsidR="00EA48A0" w:rsidRPr="006D1CC3" w:rsidRDefault="00EA48A0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023859F8" w14:textId="058FE1B7" w:rsidR="00871A4A" w:rsidRPr="006D1CC3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6D1CC3">
        <w:rPr>
          <w:rFonts w:asciiTheme="majorBidi" w:hAnsi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67416F" w:rsidRPr="006D1CC3">
        <w:rPr>
          <w:rFonts w:asciiTheme="majorBidi" w:hAnsiTheme="majorBidi" w:cstheme="majorBidi"/>
        </w:rPr>
        <w:t xml:space="preserve">30 </w:t>
      </w:r>
      <w:r w:rsidR="0067416F" w:rsidRPr="006D1CC3">
        <w:rPr>
          <w:rFonts w:asciiTheme="majorBidi" w:hAnsiTheme="majorBidi" w:cstheme="majorBidi"/>
          <w:cs/>
        </w:rPr>
        <w:t>กันยายน</w:t>
      </w:r>
      <w:r w:rsidR="00ED3704" w:rsidRPr="006D1CC3">
        <w:rPr>
          <w:rFonts w:asciiTheme="majorBidi" w:hAnsiTheme="majorBidi" w:cstheme="majorBidi"/>
          <w:cs/>
        </w:rPr>
        <w:t xml:space="preserve"> </w:t>
      </w:r>
      <w:r w:rsidRPr="006D1CC3">
        <w:rPr>
          <w:rFonts w:asciiTheme="majorBidi" w:hAnsiTheme="majorBidi"/>
        </w:rPr>
        <w:t>256</w:t>
      </w:r>
      <w:r w:rsidR="00784453" w:rsidRPr="006D1CC3">
        <w:rPr>
          <w:rFonts w:asciiTheme="majorBidi" w:hAnsiTheme="majorBidi"/>
        </w:rPr>
        <w:t>7</w:t>
      </w:r>
      <w:r w:rsidRPr="006D1CC3">
        <w:rPr>
          <w:rFonts w:asciiTheme="majorBidi" w:hAnsiTheme="majorBidi"/>
          <w:cs/>
        </w:rPr>
        <w:t xml:space="preserve"> และ </w:t>
      </w:r>
      <w:r w:rsidRPr="006D1CC3">
        <w:rPr>
          <w:rFonts w:asciiTheme="majorBidi" w:hAnsiTheme="majorBidi"/>
        </w:rPr>
        <w:t>31</w:t>
      </w:r>
      <w:r w:rsidRPr="006D1CC3">
        <w:rPr>
          <w:rFonts w:asciiTheme="majorBidi" w:hAnsiTheme="majorBidi"/>
          <w:cs/>
        </w:rPr>
        <w:t xml:space="preserve"> ธันวาคม </w:t>
      </w:r>
      <w:r w:rsidRPr="006D1CC3">
        <w:rPr>
          <w:rFonts w:asciiTheme="majorBidi" w:hAnsiTheme="majorBidi"/>
        </w:rPr>
        <w:t>256</w:t>
      </w:r>
      <w:r w:rsidR="00784453" w:rsidRPr="006D1CC3">
        <w:rPr>
          <w:rFonts w:asciiTheme="majorBidi" w:hAnsiTheme="majorBidi"/>
        </w:rPr>
        <w:t>6</w:t>
      </w:r>
      <w:r w:rsidRPr="006D1CC3">
        <w:rPr>
          <w:rFonts w:asciiTheme="majorBidi" w:hAnsiTheme="majorBidi"/>
          <w:cs/>
        </w:rPr>
        <w:t xml:space="preserve"> มีดังนี้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187C66" w:rsidRPr="006D1CC3" w14:paraId="63CE2F01" w14:textId="77777777" w:rsidTr="00CE321B">
        <w:trPr>
          <w:tblHeader/>
        </w:trPr>
        <w:tc>
          <w:tcPr>
            <w:tcW w:w="2232" w:type="pct"/>
            <w:shd w:val="clear" w:color="auto" w:fill="auto"/>
          </w:tcPr>
          <w:p w14:paraId="622484D7" w14:textId="77777777" w:rsidR="00187C66" w:rsidRPr="006D1CC3" w:rsidRDefault="00187C66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  <w:shd w:val="clear" w:color="auto" w:fill="auto"/>
          </w:tcPr>
          <w:p w14:paraId="2E09080B" w14:textId="77777777" w:rsidR="00187C66" w:rsidRPr="006D1CC3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D1CC3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2B8662F7" w14:textId="77777777" w:rsidR="00187C66" w:rsidRPr="006D1CC3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5D8F76D2" w14:textId="77777777" w:rsidR="00187C66" w:rsidRPr="006D1CC3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187C66" w:rsidRPr="006D1CC3" w14:paraId="6C3F60A9" w14:textId="77777777" w:rsidTr="00CE321B">
        <w:trPr>
          <w:tblHeader/>
        </w:trPr>
        <w:tc>
          <w:tcPr>
            <w:tcW w:w="2232" w:type="pct"/>
            <w:shd w:val="clear" w:color="auto" w:fill="auto"/>
          </w:tcPr>
          <w:p w14:paraId="6FFA2F42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6BF3E040" w14:textId="618ACAA9" w:rsidR="00187C66" w:rsidRPr="006D1CC3" w:rsidRDefault="0067416F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t xml:space="preserve">30 </w:t>
            </w:r>
            <w:r w:rsidRPr="006D1CC3">
              <w:rPr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05EED909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3708E365" w14:textId="1D702BDD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 xml:space="preserve">31 </w:t>
            </w:r>
            <w:r w:rsidRPr="006D1CC3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B086B36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3D05E86F" w14:textId="672CB1EA" w:rsidR="00187C66" w:rsidRPr="006D1CC3" w:rsidRDefault="0067416F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t xml:space="preserve">30 </w:t>
            </w:r>
            <w:r w:rsidRPr="006D1CC3">
              <w:rPr>
                <w:cs/>
              </w:rPr>
              <w:t>กันยายน</w:t>
            </w:r>
          </w:p>
        </w:tc>
        <w:tc>
          <w:tcPr>
            <w:tcW w:w="150" w:type="pct"/>
            <w:shd w:val="clear" w:color="auto" w:fill="auto"/>
          </w:tcPr>
          <w:p w14:paraId="26B2C0DE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329DD69F" w14:textId="5F7A8D6E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 xml:space="preserve">31 </w:t>
            </w:r>
            <w:r w:rsidRPr="006D1CC3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784453" w:rsidRPr="006D1CC3" w14:paraId="35D2F1F8" w14:textId="77777777" w:rsidTr="00CE321B">
        <w:trPr>
          <w:tblHeader/>
        </w:trPr>
        <w:tc>
          <w:tcPr>
            <w:tcW w:w="2232" w:type="pct"/>
            <w:shd w:val="clear" w:color="auto" w:fill="auto"/>
          </w:tcPr>
          <w:p w14:paraId="77EE1599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03BF7F6E" w14:textId="56F06676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pct"/>
            <w:shd w:val="clear" w:color="auto" w:fill="auto"/>
          </w:tcPr>
          <w:p w14:paraId="6488415A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5A4001D8" w14:textId="569CE27E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6493A7BD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0F96E98F" w14:textId="1EDEE96A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" w:type="pct"/>
            <w:shd w:val="clear" w:color="auto" w:fill="auto"/>
          </w:tcPr>
          <w:p w14:paraId="2B8ADC02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0926F007" w14:textId="5B57893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2566</w:t>
            </w:r>
          </w:p>
        </w:tc>
      </w:tr>
      <w:tr w:rsidR="00187C66" w:rsidRPr="006D1CC3" w14:paraId="14AEF90C" w14:textId="77777777" w:rsidTr="00CE321B">
        <w:trPr>
          <w:tblHeader/>
        </w:trPr>
        <w:tc>
          <w:tcPr>
            <w:tcW w:w="2232" w:type="pct"/>
          </w:tcPr>
          <w:p w14:paraId="78997E1F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338872F5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87C66" w:rsidRPr="006D1CC3" w14:paraId="45B012FC" w14:textId="77777777" w:rsidTr="00CE321B">
        <w:tc>
          <w:tcPr>
            <w:tcW w:w="2232" w:type="pct"/>
          </w:tcPr>
          <w:p w14:paraId="1795053F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4AF70B17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2715CF5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207D02F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0CA8939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4FF1AA3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09ADAB45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0378D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5C3D5B" w:rsidRPr="006D1CC3" w14:paraId="6F3D49FF" w14:textId="77777777" w:rsidTr="00CE321B">
        <w:tc>
          <w:tcPr>
            <w:tcW w:w="2232" w:type="pct"/>
          </w:tcPr>
          <w:p w14:paraId="0ED52391" w14:textId="6BAE00F6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  <w:cs/>
              </w:rPr>
              <w:t>บริษัทใหญ่</w:t>
            </w:r>
            <w:r w:rsidR="00951DDB" w:rsidRPr="006D1CC3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21C2393C" w14:textId="228F941E" w:rsidR="005C3D5B" w:rsidRPr="006D1CC3" w:rsidRDefault="00C06771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691.37</w:t>
            </w:r>
          </w:p>
        </w:tc>
        <w:tc>
          <w:tcPr>
            <w:tcW w:w="145" w:type="pct"/>
            <w:gridSpan w:val="2"/>
          </w:tcPr>
          <w:p w14:paraId="331A782E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9815E32" w14:textId="76C0A02F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998.02</w:t>
            </w:r>
          </w:p>
        </w:tc>
        <w:tc>
          <w:tcPr>
            <w:tcW w:w="146" w:type="pct"/>
          </w:tcPr>
          <w:p w14:paraId="130763B5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D88CB6E" w14:textId="7932062E" w:rsidR="005C3D5B" w:rsidRPr="006D1CC3" w:rsidRDefault="00C06771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3F1090A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0F48272" w14:textId="00500C19" w:rsidR="005C3D5B" w:rsidRPr="006D1CC3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3D5B" w:rsidRPr="006D1CC3" w14:paraId="06E9A177" w14:textId="77777777" w:rsidTr="00CE321B">
        <w:tc>
          <w:tcPr>
            <w:tcW w:w="2232" w:type="pct"/>
          </w:tcPr>
          <w:p w14:paraId="1D4C9BC6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F00B035" w14:textId="7551B99F" w:rsidR="005C3D5B" w:rsidRPr="006D1CC3" w:rsidRDefault="007C0F99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78749A59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C5231E8" w14:textId="56CE2368" w:rsidR="005C3D5B" w:rsidRPr="006D1CC3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8516892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259A55" w14:textId="71DE3986" w:rsidR="005C3D5B" w:rsidRPr="006D1CC3" w:rsidRDefault="007C0F99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231.17</w:t>
            </w:r>
          </w:p>
        </w:tc>
        <w:tc>
          <w:tcPr>
            <w:tcW w:w="150" w:type="pct"/>
          </w:tcPr>
          <w:p w14:paraId="3B9E7AEF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DEE450" w14:textId="2BFF5E29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68.76</w:t>
            </w:r>
          </w:p>
        </w:tc>
      </w:tr>
      <w:tr w:rsidR="005C3D5B" w:rsidRPr="006D1CC3" w14:paraId="19B40B50" w14:textId="77777777" w:rsidTr="00CE321B">
        <w:tc>
          <w:tcPr>
            <w:tcW w:w="2232" w:type="pct"/>
          </w:tcPr>
          <w:p w14:paraId="4BE401E2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5292906" w14:textId="4DB607BC" w:rsidR="005C3D5B" w:rsidRPr="006D1CC3" w:rsidRDefault="007C0F99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662.11</w:t>
            </w:r>
          </w:p>
        </w:tc>
        <w:tc>
          <w:tcPr>
            <w:tcW w:w="145" w:type="pct"/>
            <w:gridSpan w:val="2"/>
          </w:tcPr>
          <w:p w14:paraId="17179091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11C5CA" w14:textId="3D314232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173.87</w:t>
            </w:r>
          </w:p>
        </w:tc>
        <w:tc>
          <w:tcPr>
            <w:tcW w:w="146" w:type="pct"/>
          </w:tcPr>
          <w:p w14:paraId="0ADDE2A7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D4CD557" w14:textId="5217DAFB" w:rsidR="005C3D5B" w:rsidRPr="006D1CC3" w:rsidRDefault="007C0F99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504.93</w:t>
            </w:r>
          </w:p>
        </w:tc>
        <w:tc>
          <w:tcPr>
            <w:tcW w:w="150" w:type="pct"/>
          </w:tcPr>
          <w:p w14:paraId="07A15F0C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4C80D53" w14:textId="75847E3A" w:rsidR="005C3D5B" w:rsidRPr="006D1CC3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3D5B" w:rsidRPr="006D1CC3" w14:paraId="5EE88660" w14:textId="77777777" w:rsidTr="00CE321B">
        <w:tc>
          <w:tcPr>
            <w:tcW w:w="2232" w:type="pct"/>
          </w:tcPr>
          <w:p w14:paraId="2B22AD97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C6A562A" w14:textId="743A6ABD" w:rsidR="005C3D5B" w:rsidRPr="006D1CC3" w:rsidRDefault="007C0F99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="005E3721" w:rsidRPr="006D1CC3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353.48</w:t>
            </w:r>
          </w:p>
        </w:tc>
        <w:tc>
          <w:tcPr>
            <w:tcW w:w="145" w:type="pct"/>
            <w:gridSpan w:val="2"/>
          </w:tcPr>
          <w:p w14:paraId="46788111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7FC541A" w14:textId="25C543D8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CC3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171.89</w:t>
            </w:r>
          </w:p>
        </w:tc>
        <w:tc>
          <w:tcPr>
            <w:tcW w:w="146" w:type="pct"/>
          </w:tcPr>
          <w:p w14:paraId="463324A3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3116E16" w14:textId="629E53D7" w:rsidR="005C3D5B" w:rsidRPr="006D1CC3" w:rsidRDefault="005E3721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736.10</w:t>
            </w:r>
          </w:p>
        </w:tc>
        <w:tc>
          <w:tcPr>
            <w:tcW w:w="150" w:type="pct"/>
          </w:tcPr>
          <w:p w14:paraId="3EB918E9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DFD7118" w14:textId="431A80DD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hint="cs"/>
                <w:b/>
                <w:bCs/>
                <w:cs/>
              </w:rPr>
              <w:t>68.76</w:t>
            </w:r>
          </w:p>
        </w:tc>
      </w:tr>
      <w:tr w:rsidR="005C3D5B" w:rsidRPr="006D1CC3" w14:paraId="4DE834C3" w14:textId="77777777" w:rsidTr="00CE321B">
        <w:tc>
          <w:tcPr>
            <w:tcW w:w="2232" w:type="pct"/>
          </w:tcPr>
          <w:p w14:paraId="1977F6DB" w14:textId="77777777" w:rsidR="005C3D5B" w:rsidRPr="006D1CC3" w:rsidRDefault="005C3D5B" w:rsidP="005C3D5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D1CC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45EB34" w14:textId="6F03374B" w:rsidR="005C3D5B" w:rsidRPr="006D1CC3" w:rsidRDefault="005E3721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75CF3D8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4038A06" w14:textId="1BC87A7B" w:rsidR="005C3D5B" w:rsidRPr="006D1CC3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6D2D8E1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1D6FB44" w14:textId="696D306E" w:rsidR="005C3D5B" w:rsidRPr="006D1CC3" w:rsidRDefault="005E3721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F723D24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CA054F6" w14:textId="10671855" w:rsidR="005C3D5B" w:rsidRPr="006D1CC3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</w:tr>
      <w:tr w:rsidR="005C3D5B" w:rsidRPr="006D1CC3" w14:paraId="567BDC0A" w14:textId="77777777" w:rsidTr="00CE321B">
        <w:tc>
          <w:tcPr>
            <w:tcW w:w="2232" w:type="pct"/>
          </w:tcPr>
          <w:p w14:paraId="603CFD0C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EC497E4" w14:textId="5B685DEC" w:rsidR="005C3D5B" w:rsidRPr="006D1CC3" w:rsidRDefault="00782D4C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1,353.48</w:t>
            </w:r>
          </w:p>
        </w:tc>
        <w:tc>
          <w:tcPr>
            <w:tcW w:w="145" w:type="pct"/>
            <w:gridSpan w:val="2"/>
          </w:tcPr>
          <w:p w14:paraId="7703DA32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9D69E3B" w14:textId="750F7F52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CC3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171.89</w:t>
            </w:r>
          </w:p>
        </w:tc>
        <w:tc>
          <w:tcPr>
            <w:tcW w:w="146" w:type="pct"/>
          </w:tcPr>
          <w:p w14:paraId="69813731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D2F3303" w14:textId="2366C3BE" w:rsidR="005C3D5B" w:rsidRPr="006D1CC3" w:rsidRDefault="00782D4C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736.10</w:t>
            </w:r>
          </w:p>
        </w:tc>
        <w:tc>
          <w:tcPr>
            <w:tcW w:w="150" w:type="pct"/>
          </w:tcPr>
          <w:p w14:paraId="36C4B642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390D659" w14:textId="1F3A8163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68.76</w:t>
            </w:r>
          </w:p>
        </w:tc>
      </w:tr>
      <w:tr w:rsidR="00784453" w:rsidRPr="006D1CC3" w14:paraId="4128751C" w14:textId="77777777" w:rsidTr="00CE321B">
        <w:tc>
          <w:tcPr>
            <w:tcW w:w="2232" w:type="pct"/>
          </w:tcPr>
          <w:p w14:paraId="68B53EF3" w14:textId="77777777" w:rsidR="00C62406" w:rsidRPr="006D1CC3" w:rsidRDefault="00C62406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C3CEFE2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18CB7165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FC9DD52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E3C8462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2AF652A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5DC8D39F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C6B7305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784453" w:rsidRPr="006D1CC3" w14:paraId="42D6547F" w14:textId="77777777" w:rsidTr="00CE321B">
        <w:tc>
          <w:tcPr>
            <w:tcW w:w="2232" w:type="pct"/>
          </w:tcPr>
          <w:p w14:paraId="48219B66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4C5364EE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3653E63D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BB47B97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65F629FE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FB5E2D2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FCB5B31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7765CE3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F92145" w:rsidRPr="006D1CC3" w14:paraId="432E61C0" w14:textId="77777777" w:rsidTr="00CE321B">
        <w:tc>
          <w:tcPr>
            <w:tcW w:w="2232" w:type="pct"/>
          </w:tcPr>
          <w:p w14:paraId="56664565" w14:textId="15204F6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บริษัทใหญ่</w:t>
            </w:r>
            <w:r w:rsidRPr="006D1CC3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2C812A01" w14:textId="263C88B6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0.81</w:t>
            </w:r>
          </w:p>
        </w:tc>
        <w:tc>
          <w:tcPr>
            <w:tcW w:w="145" w:type="pct"/>
            <w:gridSpan w:val="2"/>
          </w:tcPr>
          <w:p w14:paraId="72353AEE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F22C31B" w14:textId="7B55742C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3A3CC61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DE4A2E4" w14:textId="7A6E0854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0.81</w:t>
            </w:r>
          </w:p>
        </w:tc>
        <w:tc>
          <w:tcPr>
            <w:tcW w:w="150" w:type="pct"/>
          </w:tcPr>
          <w:p w14:paraId="7749F631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B76AF42" w14:textId="6A4284DC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92145" w:rsidRPr="006D1CC3" w14:paraId="637D8D7E" w14:textId="77777777" w:rsidTr="00CE321B">
        <w:tc>
          <w:tcPr>
            <w:tcW w:w="2232" w:type="pct"/>
          </w:tcPr>
          <w:p w14:paraId="3374526C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08ABB40" w14:textId="7323F88C" w:rsidR="00F92145" w:rsidRPr="006D1CC3" w:rsidRDefault="00F3508E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353E3AB3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EC490" w14:textId="262D39D6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1A7927D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ABBEDE" w14:textId="51B3A093" w:rsidR="00F92145" w:rsidRPr="006D1CC3" w:rsidRDefault="00F3508E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34.05</w:t>
            </w:r>
          </w:p>
        </w:tc>
        <w:tc>
          <w:tcPr>
            <w:tcW w:w="150" w:type="pct"/>
          </w:tcPr>
          <w:p w14:paraId="7BC63558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DF963FB" w14:textId="01E8C6A3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3.06</w:t>
            </w:r>
          </w:p>
        </w:tc>
      </w:tr>
      <w:tr w:rsidR="00F92145" w:rsidRPr="006D1CC3" w14:paraId="3D6DDAF2" w14:textId="77777777" w:rsidTr="00CE321B">
        <w:tc>
          <w:tcPr>
            <w:tcW w:w="2232" w:type="pct"/>
          </w:tcPr>
          <w:p w14:paraId="62A9F79C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2D8CF789" w14:textId="3802BAC0" w:rsidR="00F92145" w:rsidRPr="006D1CC3" w:rsidRDefault="00646D76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1.3</w:t>
            </w:r>
            <w:r w:rsidR="00ED4432" w:rsidRPr="006D1CC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5" w:type="pct"/>
            <w:gridSpan w:val="2"/>
          </w:tcPr>
          <w:p w14:paraId="140110C6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7ED32C8" w14:textId="30107AAB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1C1D4A2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072A9B" w14:textId="6A7A7DB7" w:rsidR="00F92145" w:rsidRPr="006D1CC3" w:rsidRDefault="00884947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1.3</w:t>
            </w:r>
            <w:r w:rsidR="00ED4432" w:rsidRPr="006D1CC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0" w:type="pct"/>
          </w:tcPr>
          <w:p w14:paraId="51FA81C1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250B649" w14:textId="5A190EEA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</w:tr>
      <w:tr w:rsidR="00F92145" w:rsidRPr="006D1CC3" w14:paraId="501C654F" w14:textId="77777777" w:rsidTr="00CE321B">
        <w:tc>
          <w:tcPr>
            <w:tcW w:w="2232" w:type="pct"/>
          </w:tcPr>
          <w:p w14:paraId="6ED7AAA3" w14:textId="3CC8E6F9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62BA2EAB" w14:textId="592C86D0" w:rsidR="00F92145" w:rsidRPr="006D1CC3" w:rsidRDefault="00B85E92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0.20</w:t>
            </w:r>
          </w:p>
        </w:tc>
        <w:tc>
          <w:tcPr>
            <w:tcW w:w="145" w:type="pct"/>
            <w:gridSpan w:val="2"/>
          </w:tcPr>
          <w:p w14:paraId="1B9D2EEA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81D83D9" w14:textId="782FCDCA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115.22</w:t>
            </w:r>
          </w:p>
        </w:tc>
        <w:tc>
          <w:tcPr>
            <w:tcW w:w="146" w:type="pct"/>
          </w:tcPr>
          <w:p w14:paraId="1F58088E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F4CF8A5" w14:textId="1C3CCF0D" w:rsidR="00F92145" w:rsidRPr="006D1CC3" w:rsidRDefault="00B85E92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16EB893E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4FCC4F2" w14:textId="7D8B6B69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92145" w:rsidRPr="006D1CC3" w14:paraId="1906505F" w14:textId="77777777" w:rsidTr="00CE321B">
        <w:tc>
          <w:tcPr>
            <w:tcW w:w="2232" w:type="pct"/>
          </w:tcPr>
          <w:p w14:paraId="3A755A3E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313DEAE" w14:textId="415C8E63" w:rsidR="00F92145" w:rsidRPr="006D1CC3" w:rsidRDefault="00B85E92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0.0</w:t>
            </w:r>
            <w:r w:rsidR="00ED4432" w:rsidRPr="006D1CC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5" w:type="pct"/>
            <w:gridSpan w:val="2"/>
          </w:tcPr>
          <w:p w14:paraId="6C529119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6956EC2" w14:textId="5CF6C33B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97.49</w:t>
            </w:r>
          </w:p>
        </w:tc>
        <w:tc>
          <w:tcPr>
            <w:tcW w:w="146" w:type="pct"/>
          </w:tcPr>
          <w:p w14:paraId="1DC6D9ED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A31D94" w14:textId="07B61FD7" w:rsidR="00F92145" w:rsidRPr="006D1CC3" w:rsidRDefault="00B85E92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3CB2B7B8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F3ED88C" w14:textId="0E5E0D9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</w:tr>
      <w:tr w:rsidR="00F92145" w:rsidRPr="006D1CC3" w14:paraId="7CC64DA5" w14:textId="77777777" w:rsidTr="00CE321B">
        <w:tc>
          <w:tcPr>
            <w:tcW w:w="2232" w:type="pct"/>
            <w:vAlign w:val="center"/>
          </w:tcPr>
          <w:p w14:paraId="22461A5D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66E310E" w14:textId="6717E156" w:rsidR="00F92145" w:rsidRPr="006D1CC3" w:rsidRDefault="00B85E92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2.34</w:t>
            </w:r>
          </w:p>
        </w:tc>
        <w:tc>
          <w:tcPr>
            <w:tcW w:w="145" w:type="pct"/>
            <w:gridSpan w:val="2"/>
          </w:tcPr>
          <w:p w14:paraId="7C5CED07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3FE2AFE" w14:textId="2C8A3BAF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212.71</w:t>
            </w:r>
          </w:p>
        </w:tc>
        <w:tc>
          <w:tcPr>
            <w:tcW w:w="146" w:type="pct"/>
          </w:tcPr>
          <w:p w14:paraId="18C41915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603070F" w14:textId="5EB21FDE" w:rsidR="00F92145" w:rsidRPr="006D1CC3" w:rsidRDefault="0023656B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36.16</w:t>
            </w:r>
          </w:p>
        </w:tc>
        <w:tc>
          <w:tcPr>
            <w:tcW w:w="150" w:type="pct"/>
          </w:tcPr>
          <w:p w14:paraId="2D32886B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6A82CAB" w14:textId="60EDAC9E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3.06</w:t>
            </w:r>
          </w:p>
        </w:tc>
      </w:tr>
      <w:tr w:rsidR="00F92145" w:rsidRPr="006D1CC3" w14:paraId="65364618" w14:textId="77777777" w:rsidTr="00C62406">
        <w:trPr>
          <w:trHeight w:val="269"/>
        </w:trPr>
        <w:tc>
          <w:tcPr>
            <w:tcW w:w="2232" w:type="pct"/>
            <w:vAlign w:val="center"/>
          </w:tcPr>
          <w:p w14:paraId="5E9DB59D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D1CC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34D3FD8" w14:textId="727D6FDF" w:rsidR="00F92145" w:rsidRPr="006D1CC3" w:rsidRDefault="0023656B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25972C52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8BFA04" w14:textId="4E208569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1C033616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23E9A2C" w14:textId="5139B140" w:rsidR="00F92145" w:rsidRPr="006D1CC3" w:rsidRDefault="0023656B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6AD5BF4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3AD94E7" w14:textId="19041A78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</w:tr>
      <w:tr w:rsidR="00F92145" w:rsidRPr="006D1CC3" w14:paraId="4EC3D1CE" w14:textId="77777777" w:rsidTr="00C62406">
        <w:trPr>
          <w:trHeight w:val="269"/>
        </w:trPr>
        <w:tc>
          <w:tcPr>
            <w:tcW w:w="2232" w:type="pct"/>
            <w:vAlign w:val="center"/>
          </w:tcPr>
          <w:p w14:paraId="6E2C0160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93DA6FA" w14:textId="7C716587" w:rsidR="00F92145" w:rsidRPr="006D1CC3" w:rsidRDefault="0023656B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2.34</w:t>
            </w:r>
          </w:p>
        </w:tc>
        <w:tc>
          <w:tcPr>
            <w:tcW w:w="145" w:type="pct"/>
            <w:gridSpan w:val="2"/>
          </w:tcPr>
          <w:p w14:paraId="3D3B9C43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2E68F35" w14:textId="50AAE902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hint="cs"/>
                <w:b/>
                <w:bCs/>
                <w:cs/>
              </w:rPr>
              <w:t>212.71</w:t>
            </w:r>
          </w:p>
        </w:tc>
        <w:tc>
          <w:tcPr>
            <w:tcW w:w="146" w:type="pct"/>
          </w:tcPr>
          <w:p w14:paraId="5210A810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0C5669" w14:textId="0A3A4953" w:rsidR="00F92145" w:rsidRPr="006D1CC3" w:rsidRDefault="0023656B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36.16</w:t>
            </w:r>
          </w:p>
        </w:tc>
        <w:tc>
          <w:tcPr>
            <w:tcW w:w="150" w:type="pct"/>
          </w:tcPr>
          <w:p w14:paraId="485BE9DD" w14:textId="77777777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279676" w14:textId="4D7824BE" w:rsidR="00F92145" w:rsidRPr="006D1CC3" w:rsidRDefault="00F92145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3.06</w:t>
            </w:r>
          </w:p>
        </w:tc>
      </w:tr>
      <w:tr w:rsidR="00D82393" w:rsidRPr="006D1CC3" w14:paraId="15AF8C36" w14:textId="77777777" w:rsidTr="00D82393">
        <w:trPr>
          <w:trHeight w:val="269"/>
        </w:trPr>
        <w:tc>
          <w:tcPr>
            <w:tcW w:w="2232" w:type="pct"/>
            <w:vAlign w:val="center"/>
          </w:tcPr>
          <w:p w14:paraId="3F693DC8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37402FD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  <w:gridSpan w:val="2"/>
          </w:tcPr>
          <w:p w14:paraId="54A37BE0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ED423A8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4B68B15B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A68DB49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" w:type="pct"/>
          </w:tcPr>
          <w:p w14:paraId="73B13038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F93D717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82393" w:rsidRPr="006D1CC3" w14:paraId="6504D378" w14:textId="77777777" w:rsidTr="00D82393">
        <w:trPr>
          <w:trHeight w:val="269"/>
        </w:trPr>
        <w:tc>
          <w:tcPr>
            <w:tcW w:w="2232" w:type="pct"/>
            <w:vAlign w:val="center"/>
          </w:tcPr>
          <w:p w14:paraId="5940A486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</w:tcPr>
          <w:p w14:paraId="1FF48A2A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  <w:gridSpan w:val="2"/>
          </w:tcPr>
          <w:p w14:paraId="03652CCD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</w:tcPr>
          <w:p w14:paraId="5B746925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1BF2A4E2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</w:tcPr>
          <w:p w14:paraId="46AC2FEB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" w:type="pct"/>
          </w:tcPr>
          <w:p w14:paraId="56B71E97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</w:tcPr>
          <w:p w14:paraId="4A1D66FD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82393" w:rsidRPr="006D1CC3" w14:paraId="0ECF80A0" w14:textId="77777777" w:rsidTr="00D82393">
        <w:trPr>
          <w:trHeight w:val="269"/>
        </w:trPr>
        <w:tc>
          <w:tcPr>
            <w:tcW w:w="2232" w:type="pct"/>
            <w:vAlign w:val="center"/>
          </w:tcPr>
          <w:p w14:paraId="68F81F36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</w:tcPr>
          <w:p w14:paraId="11D24A6A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  <w:gridSpan w:val="2"/>
          </w:tcPr>
          <w:p w14:paraId="4B7D7848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</w:tcPr>
          <w:p w14:paraId="277C4FB4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46" w:type="pct"/>
          </w:tcPr>
          <w:p w14:paraId="670A754B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</w:tcPr>
          <w:p w14:paraId="1742B456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" w:type="pct"/>
          </w:tcPr>
          <w:p w14:paraId="750D04E8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</w:tcPr>
          <w:p w14:paraId="0F8224EE" w14:textId="77777777" w:rsidR="00D82393" w:rsidRPr="006D1CC3" w:rsidRDefault="00D82393" w:rsidP="00F9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0"/>
        <w:gridCol w:w="1273"/>
        <w:gridCol w:w="231"/>
        <w:gridCol w:w="1273"/>
        <w:gridCol w:w="231"/>
        <w:gridCol w:w="1339"/>
        <w:gridCol w:w="231"/>
        <w:gridCol w:w="1273"/>
      </w:tblGrid>
      <w:tr w:rsidR="005B2ADB" w:rsidRPr="006D1CC3" w14:paraId="490D0877" w14:textId="77777777" w:rsidTr="00893F21">
        <w:trPr>
          <w:tblHeader/>
        </w:trPr>
        <w:tc>
          <w:tcPr>
            <w:tcW w:w="3450" w:type="dxa"/>
            <w:shd w:val="clear" w:color="auto" w:fill="auto"/>
            <w:vAlign w:val="bottom"/>
          </w:tcPr>
          <w:p w14:paraId="2F76A12C" w14:textId="77777777" w:rsidR="005B2ADB" w:rsidRPr="006D1CC3" w:rsidRDefault="005B2AD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7511DB0A" w14:textId="041C30C3" w:rsidR="005B2ADB" w:rsidRPr="006D1CC3" w:rsidRDefault="005B2AD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B236B" w:rsidRPr="006D1CC3" w14:paraId="5BC385FE" w14:textId="77777777" w:rsidTr="00893F21">
        <w:trPr>
          <w:tblHeader/>
        </w:trPr>
        <w:tc>
          <w:tcPr>
            <w:tcW w:w="3450" w:type="dxa"/>
            <w:vAlign w:val="bottom"/>
          </w:tcPr>
          <w:p w14:paraId="309D1756" w14:textId="77777777" w:rsidR="002B236B" w:rsidRPr="006D1CC3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73" w:type="dxa"/>
            <w:vAlign w:val="bottom"/>
          </w:tcPr>
          <w:p w14:paraId="10237956" w14:textId="77777777" w:rsidR="002B236B" w:rsidRPr="006D1CC3" w:rsidRDefault="002B236B" w:rsidP="00CE321B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BF287E6" w14:textId="77777777" w:rsidR="002B236B" w:rsidRPr="006D1CC3" w:rsidRDefault="002B236B" w:rsidP="00CE321B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 xml:space="preserve">1 </w:t>
            </w:r>
            <w:r w:rsidRPr="006D1CC3">
              <w:rPr>
                <w:rFonts w:asciiTheme="majorBidi" w:hAnsiTheme="majorBidi" w:cstheme="majorBidi"/>
                <w:cs/>
              </w:rPr>
              <w:t>มกราคม</w:t>
            </w:r>
          </w:p>
          <w:p w14:paraId="62544A1C" w14:textId="2CD5BAF3" w:rsidR="002B236B" w:rsidRPr="006D1CC3" w:rsidRDefault="002B236B" w:rsidP="00CE321B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</w:t>
            </w:r>
            <w:r w:rsidR="00784453" w:rsidRPr="006D1CC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1" w:type="dxa"/>
            <w:vAlign w:val="bottom"/>
          </w:tcPr>
          <w:p w14:paraId="56ABFFEB" w14:textId="77777777" w:rsidR="002B236B" w:rsidRPr="006D1CC3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1F85BBDB" w14:textId="77777777" w:rsidR="002B236B" w:rsidRPr="006D1CC3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1" w:type="dxa"/>
            <w:vAlign w:val="bottom"/>
          </w:tcPr>
          <w:p w14:paraId="68848018" w14:textId="77777777" w:rsidR="002B236B" w:rsidRPr="006D1CC3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3E331A1F" w14:textId="77777777" w:rsidR="002B236B" w:rsidRPr="006D1CC3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497DE556" w14:textId="77777777" w:rsidR="002B236B" w:rsidRPr="006D1CC3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DD3F86B" w14:textId="77777777" w:rsidR="002B236B" w:rsidRPr="006D1CC3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4A01147" w14:textId="297401BA" w:rsidR="002B236B" w:rsidRPr="006D1CC3" w:rsidRDefault="0067416F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t xml:space="preserve">30 </w:t>
            </w:r>
            <w:r w:rsidRPr="006D1CC3">
              <w:rPr>
                <w:cs/>
              </w:rPr>
              <w:t>กันยายน</w:t>
            </w:r>
            <w:r w:rsidR="002B236B" w:rsidRPr="006D1CC3">
              <w:rPr>
                <w:rFonts w:asciiTheme="majorBidi" w:hAnsiTheme="majorBidi" w:cstheme="majorBidi"/>
              </w:rPr>
              <w:t>256</w:t>
            </w:r>
            <w:r w:rsidR="00784453" w:rsidRPr="006D1CC3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2B236B" w:rsidRPr="006D1CC3" w14:paraId="70BE6784" w14:textId="77777777" w:rsidTr="00893F21">
        <w:trPr>
          <w:tblHeader/>
        </w:trPr>
        <w:tc>
          <w:tcPr>
            <w:tcW w:w="3450" w:type="dxa"/>
            <w:vAlign w:val="bottom"/>
          </w:tcPr>
          <w:p w14:paraId="76F839C3" w14:textId="77777777" w:rsidR="002B236B" w:rsidRPr="006D1CC3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6D0EED9C" w14:textId="77777777" w:rsidR="002B236B" w:rsidRPr="006D1CC3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B236B" w:rsidRPr="006D1CC3" w14:paraId="17CFDB78" w14:textId="77777777" w:rsidTr="00893F21">
        <w:trPr>
          <w:tblHeader/>
        </w:trPr>
        <w:tc>
          <w:tcPr>
            <w:tcW w:w="3450" w:type="dxa"/>
            <w:vAlign w:val="bottom"/>
          </w:tcPr>
          <w:p w14:paraId="539617E1" w14:textId="57BF87A7" w:rsidR="002B236B" w:rsidRPr="006D1CC3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851" w:type="dxa"/>
            <w:gridSpan w:val="7"/>
            <w:vAlign w:val="bottom"/>
          </w:tcPr>
          <w:p w14:paraId="01438EF4" w14:textId="77777777" w:rsidR="002B236B" w:rsidRPr="006D1CC3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784453" w:rsidRPr="006D1CC3" w14:paraId="416192D9" w14:textId="77777777" w:rsidTr="00CC786E">
        <w:tc>
          <w:tcPr>
            <w:tcW w:w="3450" w:type="dxa"/>
            <w:shd w:val="clear" w:color="auto" w:fill="auto"/>
          </w:tcPr>
          <w:p w14:paraId="1C23403F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273" w:type="dxa"/>
            <w:shd w:val="clear" w:color="auto" w:fill="auto"/>
          </w:tcPr>
          <w:p w14:paraId="1B74CDFD" w14:textId="40A44CE8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cs/>
              </w:rPr>
              <w:t>2,38</w:t>
            </w:r>
            <w:r w:rsidR="00AA25A0" w:rsidRPr="006D1CC3">
              <w:rPr>
                <w:rFonts w:asciiTheme="majorBidi" w:hAnsiTheme="majorBidi" w:cstheme="majorBidi" w:hint="cs"/>
                <w:cs/>
              </w:rPr>
              <w:t>4</w:t>
            </w:r>
            <w:r w:rsidR="000C69C7" w:rsidRPr="006D1CC3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231" w:type="dxa"/>
            <w:shd w:val="clear" w:color="auto" w:fill="auto"/>
          </w:tcPr>
          <w:p w14:paraId="6B0F160C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</w:tcPr>
          <w:p w14:paraId="3CCDB638" w14:textId="47C3E2A0" w:rsidR="00784453" w:rsidRPr="006D1CC3" w:rsidRDefault="004247D9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5,769.95</w:t>
            </w:r>
          </w:p>
        </w:tc>
        <w:tc>
          <w:tcPr>
            <w:tcW w:w="231" w:type="dxa"/>
            <w:shd w:val="clear" w:color="auto" w:fill="auto"/>
          </w:tcPr>
          <w:p w14:paraId="3AD45B22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shd w:val="clear" w:color="auto" w:fill="auto"/>
          </w:tcPr>
          <w:p w14:paraId="7FB90A8E" w14:textId="46B9D40B" w:rsidR="00784453" w:rsidRPr="006D1CC3" w:rsidRDefault="005A682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(</w:t>
            </w:r>
            <w:r w:rsidR="005610B9" w:rsidRPr="006D1CC3">
              <w:rPr>
                <w:rFonts w:asciiTheme="majorBidi" w:hAnsiTheme="majorBidi" w:cstheme="majorBidi" w:hint="cs"/>
                <w:cs/>
              </w:rPr>
              <w:t>3</w:t>
            </w:r>
            <w:r w:rsidR="00A76ED2" w:rsidRPr="006D1CC3">
              <w:rPr>
                <w:rFonts w:asciiTheme="majorBidi" w:hAnsiTheme="majorBidi" w:cstheme="majorBidi" w:hint="cs"/>
                <w:cs/>
              </w:rPr>
              <w:t>,</w:t>
            </w:r>
            <w:r w:rsidR="004247D9" w:rsidRPr="006D1CC3">
              <w:rPr>
                <w:rFonts w:asciiTheme="majorBidi" w:hAnsiTheme="majorBidi" w:cstheme="majorBidi" w:hint="cs"/>
                <w:cs/>
              </w:rPr>
              <w:t>828.50</w:t>
            </w:r>
            <w:r w:rsidRPr="006D1CC3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78D6D64E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</w:tcPr>
          <w:p w14:paraId="64E85DC1" w14:textId="26C35178" w:rsidR="00784453" w:rsidRPr="006D1CC3" w:rsidRDefault="001B798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4,325.45</w:t>
            </w:r>
          </w:p>
        </w:tc>
      </w:tr>
      <w:tr w:rsidR="00784453" w:rsidRPr="006D1CC3" w14:paraId="0BA69D3D" w14:textId="77777777" w:rsidTr="00893F21">
        <w:tc>
          <w:tcPr>
            <w:tcW w:w="3450" w:type="dxa"/>
          </w:tcPr>
          <w:p w14:paraId="574B7196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166" w:hanging="25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D1CC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E1B3580" w14:textId="77777777" w:rsidR="008A6B64" w:rsidRPr="006D1CC3" w:rsidRDefault="008A6B6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435FF0E9" w14:textId="7BDC50F8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1" w:type="dxa"/>
          </w:tcPr>
          <w:p w14:paraId="52A9EF17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BC02909" w14:textId="77777777" w:rsidR="008A6B64" w:rsidRPr="006D1CC3" w:rsidRDefault="008A6B6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5C461407" w14:textId="0649E418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1" w:type="dxa"/>
          </w:tcPr>
          <w:p w14:paraId="077B461C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7E4D1AF" w14:textId="77777777" w:rsidR="008A6B64" w:rsidRPr="006D1CC3" w:rsidRDefault="008A6B6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1F3D536D" w14:textId="156AA912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 xml:space="preserve">    </w:t>
            </w:r>
            <w:r w:rsidRPr="006D1CC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1" w:type="dxa"/>
          </w:tcPr>
          <w:p w14:paraId="0EB6395E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F090C5E" w14:textId="77777777" w:rsidR="008A6B64" w:rsidRPr="006D1CC3" w:rsidRDefault="008A6B6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7FC38A89" w14:textId="6BAFB6E9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76ED2" w:rsidRPr="006D1CC3" w14:paraId="5905CE8D" w14:textId="77777777" w:rsidTr="00893F21">
        <w:tc>
          <w:tcPr>
            <w:tcW w:w="3450" w:type="dxa"/>
          </w:tcPr>
          <w:p w14:paraId="11EADD31" w14:textId="77777777" w:rsidR="00A76ED2" w:rsidRPr="006D1CC3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70D3CE2" w14:textId="0F5F0EA4" w:rsidR="00A76ED2" w:rsidRPr="006D1CC3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2,38</w:t>
            </w: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4</w:t>
            </w:r>
            <w:r w:rsidRPr="006D1CC3">
              <w:rPr>
                <w:rFonts w:asciiTheme="majorBidi" w:hAnsiTheme="majorBidi" w:cstheme="majorBidi"/>
                <w:b/>
                <w:bCs/>
              </w:rPr>
              <w:t>.00</w:t>
            </w:r>
          </w:p>
        </w:tc>
        <w:tc>
          <w:tcPr>
            <w:tcW w:w="231" w:type="dxa"/>
          </w:tcPr>
          <w:p w14:paraId="61E58D88" w14:textId="77777777" w:rsidR="00A76ED2" w:rsidRPr="006D1CC3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E7375AB" w14:textId="0C83F5AC" w:rsidR="00A76ED2" w:rsidRPr="006D1CC3" w:rsidRDefault="004247D9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5</w:t>
            </w:r>
            <w:r w:rsidR="00A76ED2" w:rsidRPr="006D1CC3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="009C1248" w:rsidRPr="006D1CC3">
              <w:rPr>
                <w:rFonts w:asciiTheme="majorBidi" w:hAnsiTheme="majorBidi" w:cstheme="majorBidi" w:hint="cs"/>
                <w:b/>
                <w:bCs/>
                <w:cs/>
              </w:rPr>
              <w:t>769.95</w:t>
            </w:r>
          </w:p>
        </w:tc>
        <w:tc>
          <w:tcPr>
            <w:tcW w:w="231" w:type="dxa"/>
          </w:tcPr>
          <w:p w14:paraId="6E760419" w14:textId="77777777" w:rsidR="00A76ED2" w:rsidRPr="006D1CC3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0883143" w14:textId="5D90A9A9" w:rsidR="00A76ED2" w:rsidRPr="006D1CC3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(3,</w:t>
            </w:r>
            <w:r w:rsidR="004247D9" w:rsidRPr="006D1CC3">
              <w:rPr>
                <w:rFonts w:asciiTheme="majorBidi" w:hAnsiTheme="majorBidi" w:cstheme="majorBidi" w:hint="cs"/>
                <w:b/>
                <w:bCs/>
                <w:cs/>
              </w:rPr>
              <w:t>828.50</w:t>
            </w: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</w:tcPr>
          <w:p w14:paraId="43D6ACAF" w14:textId="77777777" w:rsidR="00A76ED2" w:rsidRPr="006D1CC3" w:rsidRDefault="00A76ED2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DAB8B25" w14:textId="2E193ADE" w:rsidR="00A76ED2" w:rsidRPr="006D1CC3" w:rsidRDefault="001B7983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4,325.45</w:t>
            </w:r>
          </w:p>
        </w:tc>
      </w:tr>
      <w:tr w:rsidR="009C01C4" w:rsidRPr="006D1CC3" w14:paraId="7306E6C8" w14:textId="77777777" w:rsidTr="005A3E23">
        <w:tc>
          <w:tcPr>
            <w:tcW w:w="3450" w:type="dxa"/>
          </w:tcPr>
          <w:p w14:paraId="053E2357" w14:textId="77777777" w:rsidR="009C01C4" w:rsidRPr="006D1CC3" w:rsidRDefault="009C01C4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3BDE65B2" w14:textId="77777777" w:rsidR="009C01C4" w:rsidRPr="006D1CC3" w:rsidRDefault="009C01C4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1" w:type="dxa"/>
          </w:tcPr>
          <w:p w14:paraId="5DF03421" w14:textId="77777777" w:rsidR="009C01C4" w:rsidRPr="006D1CC3" w:rsidRDefault="009C01C4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630CC75A" w14:textId="77777777" w:rsidR="009C01C4" w:rsidRPr="006D1CC3" w:rsidRDefault="009C01C4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1" w:type="dxa"/>
          </w:tcPr>
          <w:p w14:paraId="7C48C113" w14:textId="77777777" w:rsidR="009C01C4" w:rsidRPr="006D1CC3" w:rsidRDefault="009C01C4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</w:tcPr>
          <w:p w14:paraId="0E240000" w14:textId="77777777" w:rsidR="009C01C4" w:rsidRPr="006D1CC3" w:rsidRDefault="009C01C4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1" w:type="dxa"/>
          </w:tcPr>
          <w:p w14:paraId="1620AA7D" w14:textId="77777777" w:rsidR="009C01C4" w:rsidRPr="006D1CC3" w:rsidRDefault="009C01C4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7E393082" w14:textId="77777777" w:rsidR="009C01C4" w:rsidRPr="006D1CC3" w:rsidRDefault="009C01C4" w:rsidP="00A7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</w:tbl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7"/>
        <w:gridCol w:w="1274"/>
        <w:gridCol w:w="286"/>
        <w:gridCol w:w="1269"/>
        <w:gridCol w:w="236"/>
        <w:gridCol w:w="1329"/>
        <w:gridCol w:w="284"/>
        <w:gridCol w:w="1276"/>
      </w:tblGrid>
      <w:tr w:rsidR="00187C66" w:rsidRPr="006D1CC3" w14:paraId="2B18E58B" w14:textId="77777777" w:rsidTr="00AA0AA3">
        <w:trPr>
          <w:tblHeader/>
        </w:trPr>
        <w:tc>
          <w:tcPr>
            <w:tcW w:w="1810" w:type="pct"/>
          </w:tcPr>
          <w:p w14:paraId="629D5275" w14:textId="77777777" w:rsidR="00187C66" w:rsidRPr="006D1CC3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16" w:type="pct"/>
            <w:gridSpan w:val="3"/>
          </w:tcPr>
          <w:p w14:paraId="48714299" w14:textId="77777777" w:rsidR="00187C66" w:rsidRPr="006D1CC3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C14B73B" w14:textId="77777777" w:rsidR="00187C66" w:rsidRPr="006D1CC3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8" w:type="pct"/>
            <w:gridSpan w:val="3"/>
          </w:tcPr>
          <w:p w14:paraId="01C62F80" w14:textId="77777777" w:rsidR="00187C66" w:rsidRPr="006D1CC3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46447" w:rsidRPr="006D1CC3" w14:paraId="14DC67ED" w14:textId="77777777" w:rsidTr="00AA0AA3">
        <w:trPr>
          <w:tblHeader/>
        </w:trPr>
        <w:tc>
          <w:tcPr>
            <w:tcW w:w="1810" w:type="pct"/>
          </w:tcPr>
          <w:p w14:paraId="121FE91D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3" w:type="pct"/>
          </w:tcPr>
          <w:p w14:paraId="6D3EAAB7" w14:textId="73831393" w:rsidR="00187C66" w:rsidRPr="006D1CC3" w:rsidRDefault="0067416F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6D1CC3">
              <w:t xml:space="preserve">30 </w:t>
            </w:r>
            <w:r w:rsidRPr="006D1CC3">
              <w:rPr>
                <w:cs/>
              </w:rPr>
              <w:t>กันยายน</w:t>
            </w:r>
          </w:p>
        </w:tc>
        <w:tc>
          <w:tcPr>
            <w:tcW w:w="153" w:type="pct"/>
          </w:tcPr>
          <w:p w14:paraId="18281CA1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55DF0090" w14:textId="36C6CCA4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 xml:space="preserve">31 </w:t>
            </w:r>
            <w:r w:rsidRPr="006D1CC3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26" w:type="pct"/>
          </w:tcPr>
          <w:p w14:paraId="6725775E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23612FEF" w14:textId="4A96E78F" w:rsidR="00187C66" w:rsidRPr="006D1CC3" w:rsidRDefault="0067416F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6D1CC3">
              <w:t xml:space="preserve">30 </w:t>
            </w:r>
            <w:r w:rsidRPr="006D1CC3">
              <w:rPr>
                <w:cs/>
              </w:rPr>
              <w:t>กันยายน</w:t>
            </w:r>
          </w:p>
        </w:tc>
        <w:tc>
          <w:tcPr>
            <w:tcW w:w="152" w:type="pct"/>
          </w:tcPr>
          <w:p w14:paraId="6278B50B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4BC6634D" w14:textId="7F81ABF4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 xml:space="preserve">31 </w:t>
            </w:r>
            <w:r w:rsidRPr="006D1CC3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046447" w:rsidRPr="006D1CC3" w14:paraId="1617B884" w14:textId="77777777" w:rsidTr="00AA0AA3">
        <w:trPr>
          <w:tblHeader/>
        </w:trPr>
        <w:tc>
          <w:tcPr>
            <w:tcW w:w="1810" w:type="pct"/>
          </w:tcPr>
          <w:p w14:paraId="752AC722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3" w:type="pct"/>
          </w:tcPr>
          <w:p w14:paraId="052658B1" w14:textId="129EBE66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</w:t>
            </w:r>
            <w:r w:rsidR="00784453" w:rsidRPr="006D1CC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" w:type="pct"/>
          </w:tcPr>
          <w:p w14:paraId="2B254329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4F8E52F6" w14:textId="324BC2A9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256</w:t>
            </w:r>
            <w:r w:rsidR="00784453" w:rsidRPr="006D1CC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" w:type="pct"/>
          </w:tcPr>
          <w:p w14:paraId="221183C2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14F85B88" w14:textId="4AF30A81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256</w:t>
            </w:r>
            <w:r w:rsidR="00784453" w:rsidRPr="006D1CC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2" w:type="pct"/>
          </w:tcPr>
          <w:p w14:paraId="16DC30C6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1847D088" w14:textId="7BA786A0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256</w:t>
            </w:r>
            <w:r w:rsidR="00784453" w:rsidRPr="006D1CC3">
              <w:rPr>
                <w:rFonts w:asciiTheme="majorBidi" w:hAnsiTheme="majorBidi" w:cstheme="majorBidi"/>
              </w:rPr>
              <w:t>6</w:t>
            </w:r>
          </w:p>
        </w:tc>
      </w:tr>
      <w:tr w:rsidR="00187C66" w:rsidRPr="006D1CC3" w14:paraId="1BD41924" w14:textId="77777777" w:rsidTr="00AA0AA3">
        <w:trPr>
          <w:tblHeader/>
        </w:trPr>
        <w:tc>
          <w:tcPr>
            <w:tcW w:w="1810" w:type="pct"/>
          </w:tcPr>
          <w:p w14:paraId="270E61E4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190" w:type="pct"/>
            <w:gridSpan w:val="7"/>
          </w:tcPr>
          <w:p w14:paraId="6DCE3BAC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6447" w:rsidRPr="006D1CC3" w14:paraId="4B5A402C" w14:textId="77777777" w:rsidTr="00AA0AA3">
        <w:tc>
          <w:tcPr>
            <w:tcW w:w="1810" w:type="pct"/>
          </w:tcPr>
          <w:p w14:paraId="32D54409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83" w:type="pct"/>
          </w:tcPr>
          <w:p w14:paraId="3A9FCB76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F4D3E91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1660C33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pct"/>
          </w:tcPr>
          <w:p w14:paraId="72EF0453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5685D179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" w:type="pct"/>
          </w:tcPr>
          <w:p w14:paraId="66C1E965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3823AABF" w14:textId="77777777" w:rsidR="00187C66" w:rsidRPr="006D1CC3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046447" w:rsidRPr="006D1CC3" w14:paraId="2C006760" w14:textId="77777777" w:rsidTr="00AA0AA3">
        <w:tc>
          <w:tcPr>
            <w:tcW w:w="1810" w:type="pct"/>
          </w:tcPr>
          <w:p w14:paraId="605CA934" w14:textId="72C06C3A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บริษัทใหญ่</w:t>
            </w:r>
            <w:r w:rsidR="00951DDB" w:rsidRPr="006D1CC3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683" w:type="pct"/>
          </w:tcPr>
          <w:p w14:paraId="5DD42C32" w14:textId="7AF036A1" w:rsidR="00784453" w:rsidRPr="006D1CC3" w:rsidRDefault="005654A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4.24</w:t>
            </w:r>
          </w:p>
        </w:tc>
        <w:tc>
          <w:tcPr>
            <w:tcW w:w="153" w:type="pct"/>
          </w:tcPr>
          <w:p w14:paraId="2FB0611E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1C8A8568" w14:textId="532E7780" w:rsidR="00784453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1.20</w:t>
            </w:r>
          </w:p>
        </w:tc>
        <w:tc>
          <w:tcPr>
            <w:tcW w:w="126" w:type="pct"/>
          </w:tcPr>
          <w:p w14:paraId="092CA187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103D7B1B" w14:textId="507CF5B7" w:rsidR="00784453" w:rsidRPr="006D1CC3" w:rsidRDefault="00B1096D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2" w:type="pct"/>
          </w:tcPr>
          <w:p w14:paraId="21A88417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58E0328E" w14:textId="1A2ED922" w:rsidR="00784453" w:rsidRPr="006D1CC3" w:rsidRDefault="00784453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6447" w:rsidRPr="006D1CC3" w14:paraId="3A748337" w14:textId="77777777" w:rsidTr="00AA0AA3">
        <w:tc>
          <w:tcPr>
            <w:tcW w:w="1810" w:type="pct"/>
          </w:tcPr>
          <w:p w14:paraId="74C5A71D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683" w:type="pct"/>
          </w:tcPr>
          <w:p w14:paraId="5DA8F8B9" w14:textId="36D1450C" w:rsidR="00784453" w:rsidRPr="006D1CC3" w:rsidRDefault="001716E1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</w:tcPr>
          <w:p w14:paraId="365AAE58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4FDF3757" w14:textId="54156B2A" w:rsidR="00784453" w:rsidRPr="006D1CC3" w:rsidRDefault="005C3D5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415AE87C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5795BBC1" w14:textId="699ACEAE" w:rsidR="00784453" w:rsidRPr="006D1CC3" w:rsidRDefault="00594991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284.15</w:t>
            </w:r>
          </w:p>
        </w:tc>
        <w:tc>
          <w:tcPr>
            <w:tcW w:w="152" w:type="pct"/>
          </w:tcPr>
          <w:p w14:paraId="2650CBBB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04A49F00" w14:textId="2049FC1F" w:rsidR="00784453" w:rsidRPr="006D1CC3" w:rsidRDefault="00784453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6447" w:rsidRPr="006D1CC3" w14:paraId="22F6ABC3" w14:textId="77777777" w:rsidTr="00AA0AA3">
        <w:tc>
          <w:tcPr>
            <w:tcW w:w="1810" w:type="pct"/>
          </w:tcPr>
          <w:p w14:paraId="00E670E2" w14:textId="3114707B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6D1CC3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683" w:type="pct"/>
          </w:tcPr>
          <w:p w14:paraId="238551C4" w14:textId="5ADDEDCD" w:rsidR="00784453" w:rsidRPr="006D1CC3" w:rsidRDefault="005654A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87.10</w:t>
            </w:r>
          </w:p>
        </w:tc>
        <w:tc>
          <w:tcPr>
            <w:tcW w:w="153" w:type="pct"/>
          </w:tcPr>
          <w:p w14:paraId="4C9E8081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7B4B1F5" w14:textId="54BD0944" w:rsidR="00784453" w:rsidRPr="006D1CC3" w:rsidRDefault="005C3D5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6A1C0B79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50F10A61" w14:textId="0EF8B43B" w:rsidR="00784453" w:rsidRPr="006D1CC3" w:rsidRDefault="005654A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2" w:type="pct"/>
          </w:tcPr>
          <w:p w14:paraId="4A281AE2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7F9C1C4D" w14:textId="0388D73B" w:rsidR="00784453" w:rsidRPr="006D1CC3" w:rsidRDefault="00784453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6447" w:rsidRPr="006D1CC3" w14:paraId="5334FDFB" w14:textId="77777777" w:rsidTr="00AA0AA3">
        <w:tc>
          <w:tcPr>
            <w:tcW w:w="1810" w:type="pct"/>
          </w:tcPr>
          <w:p w14:paraId="2B2EE791" w14:textId="77D511B3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6D1CC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1766CA2" w14:textId="1E5ED2FF" w:rsidR="005C3D5B" w:rsidRPr="006D1CC3" w:rsidRDefault="001716E1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65.95</w:t>
            </w:r>
          </w:p>
        </w:tc>
        <w:tc>
          <w:tcPr>
            <w:tcW w:w="153" w:type="pct"/>
          </w:tcPr>
          <w:p w14:paraId="77325D36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22EE311" w14:textId="6A35106E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6.68</w:t>
            </w:r>
          </w:p>
        </w:tc>
        <w:tc>
          <w:tcPr>
            <w:tcW w:w="126" w:type="pct"/>
          </w:tcPr>
          <w:p w14:paraId="3BC9E628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4B8F6459" w14:textId="1552B0FB" w:rsidR="005C3D5B" w:rsidRPr="006D1CC3" w:rsidRDefault="001716E1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2" w:type="pct"/>
          </w:tcPr>
          <w:p w14:paraId="57097FAD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273E56B" w14:textId="57B98F33" w:rsidR="005C3D5B" w:rsidRPr="006D1CC3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6447" w:rsidRPr="006D1CC3" w14:paraId="4C087E12" w14:textId="77777777" w:rsidTr="00AA0AA3">
        <w:tc>
          <w:tcPr>
            <w:tcW w:w="1810" w:type="pct"/>
          </w:tcPr>
          <w:p w14:paraId="22DAA202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3885F614" w14:textId="5F850F7B" w:rsidR="005C3D5B" w:rsidRPr="006D1CC3" w:rsidRDefault="001716E1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157.29</w:t>
            </w:r>
          </w:p>
        </w:tc>
        <w:tc>
          <w:tcPr>
            <w:tcW w:w="153" w:type="pct"/>
          </w:tcPr>
          <w:p w14:paraId="063E1E75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8232308" w14:textId="10C4419A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7.88</w:t>
            </w:r>
          </w:p>
        </w:tc>
        <w:tc>
          <w:tcPr>
            <w:tcW w:w="126" w:type="pct"/>
          </w:tcPr>
          <w:p w14:paraId="1703AA0C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029F546C" w14:textId="1333866B" w:rsidR="005C3D5B" w:rsidRPr="006D1CC3" w:rsidRDefault="001716E1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284.15</w:t>
            </w:r>
          </w:p>
        </w:tc>
        <w:tc>
          <w:tcPr>
            <w:tcW w:w="152" w:type="pct"/>
          </w:tcPr>
          <w:p w14:paraId="35766058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95AD0C9" w14:textId="0D486C08" w:rsidR="005C3D5B" w:rsidRPr="006D1CC3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  <w:tr w:rsidR="00046447" w:rsidRPr="006D1CC3" w14:paraId="317183CB" w14:textId="77777777" w:rsidTr="00AA0AA3">
        <w:tc>
          <w:tcPr>
            <w:tcW w:w="1810" w:type="pct"/>
          </w:tcPr>
          <w:p w14:paraId="7CD94437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</w:tcPr>
          <w:p w14:paraId="361ADD5B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3FAAAAC6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1166490C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pct"/>
          </w:tcPr>
          <w:p w14:paraId="1C0D000B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39C75FB1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" w:type="pct"/>
          </w:tcPr>
          <w:p w14:paraId="30AEDDE5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F8376CE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46447" w:rsidRPr="006D1CC3" w14:paraId="72F2177F" w14:textId="77777777" w:rsidTr="00AA0AA3">
        <w:tc>
          <w:tcPr>
            <w:tcW w:w="1810" w:type="pct"/>
          </w:tcPr>
          <w:p w14:paraId="6AD9DD1B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683" w:type="pct"/>
          </w:tcPr>
          <w:p w14:paraId="43045742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89461F6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0F7ECBD3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pct"/>
          </w:tcPr>
          <w:p w14:paraId="0E5E0CA3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4917786B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" w:type="pct"/>
          </w:tcPr>
          <w:p w14:paraId="24738B59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7FB58D13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046447" w:rsidRPr="006D1CC3" w14:paraId="60BE088D" w14:textId="77777777" w:rsidTr="00AA0AA3">
        <w:tc>
          <w:tcPr>
            <w:tcW w:w="1810" w:type="pct"/>
          </w:tcPr>
          <w:p w14:paraId="4C7C5E3E" w14:textId="6A8022C3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บริษัทใหญ่</w:t>
            </w:r>
            <w:r w:rsidR="00951DDB" w:rsidRPr="006D1CC3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683" w:type="pct"/>
          </w:tcPr>
          <w:p w14:paraId="5A385B25" w14:textId="13DE77EB" w:rsidR="005C3D5B" w:rsidRPr="006D1CC3" w:rsidRDefault="00BA7B95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22.18</w:t>
            </w:r>
          </w:p>
        </w:tc>
        <w:tc>
          <w:tcPr>
            <w:tcW w:w="153" w:type="pct"/>
          </w:tcPr>
          <w:p w14:paraId="3F0D867D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04ED4068" w14:textId="65B2A593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2.56</w:t>
            </w:r>
          </w:p>
        </w:tc>
        <w:tc>
          <w:tcPr>
            <w:tcW w:w="126" w:type="pct"/>
          </w:tcPr>
          <w:p w14:paraId="1CCC84D7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6D10E247" w14:textId="21D40DD7" w:rsidR="005C3D5B" w:rsidRPr="006D1CC3" w:rsidRDefault="00BA7B95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21.3</w:t>
            </w:r>
            <w:r w:rsidR="002F4B76" w:rsidRPr="006D1CC3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52" w:type="pct"/>
          </w:tcPr>
          <w:p w14:paraId="3BC5A425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2836FE14" w14:textId="039DC023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1.88</w:t>
            </w:r>
          </w:p>
        </w:tc>
      </w:tr>
      <w:tr w:rsidR="00046447" w:rsidRPr="006D1CC3" w14:paraId="30C0DE30" w14:textId="77777777" w:rsidTr="00AA0AA3">
        <w:tc>
          <w:tcPr>
            <w:tcW w:w="1810" w:type="pct"/>
          </w:tcPr>
          <w:p w14:paraId="3A12CA25" w14:textId="3841A35F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683" w:type="pct"/>
          </w:tcPr>
          <w:p w14:paraId="7DE1CB19" w14:textId="42907D56" w:rsidR="005C3D5B" w:rsidRPr="006D1CC3" w:rsidRDefault="00D2788F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</w:tcPr>
          <w:p w14:paraId="5A39803B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6AF944E7" w14:textId="1186F4B6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77D53A37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4A274A30" w14:textId="3C252C87" w:rsidR="005C3D5B" w:rsidRPr="006D1CC3" w:rsidRDefault="00D2788F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2" w:type="pct"/>
          </w:tcPr>
          <w:p w14:paraId="6055F72A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5CF7FD64" w14:textId="55E0A59A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0.05</w:t>
            </w:r>
          </w:p>
        </w:tc>
      </w:tr>
      <w:tr w:rsidR="00046447" w:rsidRPr="006D1CC3" w14:paraId="516521C3" w14:textId="77777777" w:rsidTr="00AA0AA3">
        <w:tc>
          <w:tcPr>
            <w:tcW w:w="1810" w:type="pct"/>
          </w:tcPr>
          <w:p w14:paraId="755AE768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683" w:type="pct"/>
          </w:tcPr>
          <w:p w14:paraId="3B6C66FC" w14:textId="29D20E9F" w:rsidR="005C3D5B" w:rsidRPr="006D1CC3" w:rsidRDefault="00D2788F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0.05</w:t>
            </w:r>
          </w:p>
        </w:tc>
        <w:tc>
          <w:tcPr>
            <w:tcW w:w="153" w:type="pct"/>
          </w:tcPr>
          <w:p w14:paraId="48B7A218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47D256AC" w14:textId="0166AAB6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0.10</w:t>
            </w:r>
          </w:p>
        </w:tc>
        <w:tc>
          <w:tcPr>
            <w:tcW w:w="126" w:type="pct"/>
          </w:tcPr>
          <w:p w14:paraId="6B53EA29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</w:tcPr>
          <w:p w14:paraId="0D4B1365" w14:textId="7A87B0A4" w:rsidR="005C3D5B" w:rsidRPr="006D1CC3" w:rsidRDefault="00D2788F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2" w:type="pct"/>
          </w:tcPr>
          <w:p w14:paraId="1433BDC5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2003EB43" w14:textId="263DE934" w:rsidR="005C3D5B" w:rsidRPr="006D1CC3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</w:tr>
      <w:tr w:rsidR="00046447" w:rsidRPr="006D1CC3" w14:paraId="16FF362E" w14:textId="77777777" w:rsidTr="00AA0AA3">
        <w:tc>
          <w:tcPr>
            <w:tcW w:w="1810" w:type="pct"/>
          </w:tcPr>
          <w:p w14:paraId="2FCD0710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794C6C1" w14:textId="1907A1F0" w:rsidR="005C3D5B" w:rsidRPr="006D1CC3" w:rsidRDefault="00FE77FC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29.68</w:t>
            </w:r>
          </w:p>
        </w:tc>
        <w:tc>
          <w:tcPr>
            <w:tcW w:w="153" w:type="pct"/>
          </w:tcPr>
          <w:p w14:paraId="5199C110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29072AF" w14:textId="5AAFAB42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7.73</w:t>
            </w:r>
          </w:p>
        </w:tc>
        <w:tc>
          <w:tcPr>
            <w:tcW w:w="126" w:type="pct"/>
          </w:tcPr>
          <w:p w14:paraId="4A8C5E51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060B32DB" w14:textId="2C09A5C5" w:rsidR="005C3D5B" w:rsidRPr="006D1CC3" w:rsidRDefault="00BA7B95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6.1</w:t>
            </w:r>
            <w:r w:rsidR="003F0F40" w:rsidRPr="006D1CC3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52" w:type="pct"/>
          </w:tcPr>
          <w:p w14:paraId="76AA9E79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0A8E7A87" w14:textId="302824B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0.01</w:t>
            </w:r>
          </w:p>
        </w:tc>
      </w:tr>
      <w:tr w:rsidR="00046447" w:rsidRPr="006D1CC3" w14:paraId="691053C0" w14:textId="77777777" w:rsidTr="00AA0AA3">
        <w:tc>
          <w:tcPr>
            <w:tcW w:w="1810" w:type="pct"/>
          </w:tcPr>
          <w:p w14:paraId="57CE51D6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21265164" w14:textId="0E103EE0" w:rsidR="005C3D5B" w:rsidRPr="006D1CC3" w:rsidRDefault="00FE77FC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51.91</w:t>
            </w:r>
          </w:p>
        </w:tc>
        <w:tc>
          <w:tcPr>
            <w:tcW w:w="153" w:type="pct"/>
          </w:tcPr>
          <w:p w14:paraId="560D2A37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219655C" w14:textId="2049E416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10.39</w:t>
            </w:r>
          </w:p>
        </w:tc>
        <w:tc>
          <w:tcPr>
            <w:tcW w:w="126" w:type="pct"/>
          </w:tcPr>
          <w:p w14:paraId="33524B0C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5CFEA" w14:textId="2C058442" w:rsidR="005C3D5B" w:rsidRPr="006D1CC3" w:rsidRDefault="00FE77FC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27.46</w:t>
            </w:r>
          </w:p>
        </w:tc>
        <w:tc>
          <w:tcPr>
            <w:tcW w:w="152" w:type="pct"/>
          </w:tcPr>
          <w:p w14:paraId="1AD64BEE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A2BB01F" w14:textId="0F155C7F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</w:rPr>
              <w:t>1.94</w:t>
            </w:r>
          </w:p>
        </w:tc>
      </w:tr>
    </w:tbl>
    <w:p w14:paraId="595925CD" w14:textId="77777777" w:rsidR="00187C66" w:rsidRPr="006D1CC3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0"/>
        <w:gridCol w:w="1273"/>
        <w:gridCol w:w="231"/>
        <w:gridCol w:w="1273"/>
        <w:gridCol w:w="231"/>
        <w:gridCol w:w="1339"/>
        <w:gridCol w:w="231"/>
        <w:gridCol w:w="1273"/>
      </w:tblGrid>
      <w:tr w:rsidR="00BD77B2" w:rsidRPr="006D1CC3" w14:paraId="7670EE98" w14:textId="77777777" w:rsidTr="00785742">
        <w:trPr>
          <w:tblHeader/>
        </w:trPr>
        <w:tc>
          <w:tcPr>
            <w:tcW w:w="3450" w:type="dxa"/>
            <w:shd w:val="clear" w:color="auto" w:fill="auto"/>
            <w:vAlign w:val="bottom"/>
          </w:tcPr>
          <w:p w14:paraId="087B98AB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089C7CEB" w14:textId="31C6D306" w:rsidR="00BD77B2" w:rsidRPr="006D1CC3" w:rsidRDefault="00A11B4A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="00BD77B2" w:rsidRPr="006D1CC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BD77B2" w:rsidRPr="006D1CC3" w14:paraId="1AA9EFC7" w14:textId="77777777" w:rsidTr="00785742">
        <w:trPr>
          <w:tblHeader/>
        </w:trPr>
        <w:tc>
          <w:tcPr>
            <w:tcW w:w="3450" w:type="dxa"/>
            <w:vAlign w:val="bottom"/>
          </w:tcPr>
          <w:p w14:paraId="657E26BE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73" w:type="dxa"/>
            <w:vAlign w:val="bottom"/>
          </w:tcPr>
          <w:p w14:paraId="33A14521" w14:textId="77777777" w:rsidR="00BD77B2" w:rsidRPr="006D1CC3" w:rsidRDefault="00BD77B2" w:rsidP="00785742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CE5D15D" w14:textId="77777777" w:rsidR="00BD77B2" w:rsidRPr="006D1CC3" w:rsidRDefault="00BD77B2" w:rsidP="00785742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 xml:space="preserve">1 </w:t>
            </w:r>
            <w:r w:rsidRPr="006D1CC3">
              <w:rPr>
                <w:rFonts w:asciiTheme="majorBidi" w:hAnsiTheme="majorBidi" w:cstheme="majorBidi"/>
                <w:cs/>
              </w:rPr>
              <w:t>มกราคม</w:t>
            </w:r>
          </w:p>
          <w:p w14:paraId="279DB67A" w14:textId="77777777" w:rsidR="00BD77B2" w:rsidRPr="006D1CC3" w:rsidRDefault="00BD77B2" w:rsidP="00785742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1" w:type="dxa"/>
            <w:vAlign w:val="bottom"/>
          </w:tcPr>
          <w:p w14:paraId="686E2A0E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65503CB7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1" w:type="dxa"/>
            <w:vAlign w:val="bottom"/>
          </w:tcPr>
          <w:p w14:paraId="52362C52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034F1897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0C6F0152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19925D91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F1C45AE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t xml:space="preserve">30 </w:t>
            </w:r>
            <w:r w:rsidRPr="006D1CC3">
              <w:rPr>
                <w:cs/>
              </w:rPr>
              <w:t>กันยายน</w:t>
            </w:r>
            <w:r w:rsidRPr="006D1CC3">
              <w:rPr>
                <w:rFonts w:asciiTheme="majorBidi" w:hAnsiTheme="majorBidi" w:cstheme="majorBidi"/>
              </w:rPr>
              <w:t>256</w:t>
            </w:r>
            <w:r w:rsidRPr="006D1CC3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BD77B2" w:rsidRPr="006D1CC3" w14:paraId="7666AB39" w14:textId="77777777" w:rsidTr="00785742">
        <w:trPr>
          <w:tblHeader/>
        </w:trPr>
        <w:tc>
          <w:tcPr>
            <w:tcW w:w="3450" w:type="dxa"/>
            <w:vAlign w:val="bottom"/>
          </w:tcPr>
          <w:p w14:paraId="04607309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0329D1EA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D77B2" w:rsidRPr="006D1CC3" w14:paraId="2A1B5253" w14:textId="77777777" w:rsidTr="00785742">
        <w:trPr>
          <w:tblHeader/>
        </w:trPr>
        <w:tc>
          <w:tcPr>
            <w:tcW w:w="3450" w:type="dxa"/>
            <w:vAlign w:val="bottom"/>
          </w:tcPr>
          <w:p w14:paraId="5BC3AE85" w14:textId="158438C6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851" w:type="dxa"/>
            <w:gridSpan w:val="7"/>
            <w:vAlign w:val="bottom"/>
          </w:tcPr>
          <w:p w14:paraId="7D0B0066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D77B2" w:rsidRPr="006D1CC3" w14:paraId="17D79E10" w14:textId="77777777" w:rsidTr="00785742">
        <w:tc>
          <w:tcPr>
            <w:tcW w:w="3450" w:type="dxa"/>
            <w:shd w:val="clear" w:color="auto" w:fill="auto"/>
          </w:tcPr>
          <w:p w14:paraId="75320AFF" w14:textId="49B95FBF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bookmarkStart w:id="4" w:name="_Hlk180742694"/>
            <w:r w:rsidRPr="006D1CC3">
              <w:rPr>
                <w:rFonts w:asciiTheme="majorBidi" w:hAnsiTheme="majorBidi"/>
                <w:cs/>
              </w:rPr>
              <w:t>กิจการ</w:t>
            </w:r>
            <w:r w:rsidRPr="006D1CC3">
              <w:rPr>
                <w:rFonts w:asciiTheme="majorBidi" w:hAnsiTheme="majorBidi" w:hint="cs"/>
                <w:cs/>
              </w:rPr>
              <w:t>อื่น</w:t>
            </w:r>
            <w:r w:rsidRPr="006D1CC3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273" w:type="dxa"/>
            <w:shd w:val="clear" w:color="auto" w:fill="auto"/>
          </w:tcPr>
          <w:p w14:paraId="1BDCD878" w14:textId="4E11C9F2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</w:tcPr>
          <w:p w14:paraId="02692294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</w:tcPr>
          <w:p w14:paraId="166036F9" w14:textId="35AADB86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735.00</w:t>
            </w:r>
          </w:p>
        </w:tc>
        <w:tc>
          <w:tcPr>
            <w:tcW w:w="231" w:type="dxa"/>
            <w:shd w:val="clear" w:color="auto" w:fill="auto"/>
          </w:tcPr>
          <w:p w14:paraId="0429B293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shd w:val="clear" w:color="auto" w:fill="auto"/>
          </w:tcPr>
          <w:p w14:paraId="4EB459CA" w14:textId="70DE5073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</w:tcPr>
          <w:p w14:paraId="77E5708C" w14:textId="77777777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</w:tcPr>
          <w:p w14:paraId="381BA6B7" w14:textId="04E42D21" w:rsidR="00BD77B2" w:rsidRPr="006D1CC3" w:rsidRDefault="00BD77B2" w:rsidP="0078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735.00</w:t>
            </w:r>
          </w:p>
        </w:tc>
      </w:tr>
      <w:bookmarkEnd w:id="4"/>
      <w:tr w:rsidR="00BD77B2" w:rsidRPr="006D1CC3" w14:paraId="58BC49C0" w14:textId="77777777" w:rsidTr="00785742">
        <w:tc>
          <w:tcPr>
            <w:tcW w:w="3450" w:type="dxa"/>
          </w:tcPr>
          <w:p w14:paraId="2B398FBC" w14:textId="449BB723" w:rsidR="00BD77B2" w:rsidRPr="006D1CC3" w:rsidRDefault="00A279AB" w:rsidP="00B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A4BFC5B" w14:textId="7139BD10" w:rsidR="00BD77B2" w:rsidRPr="006D1CC3" w:rsidRDefault="00BD77B2" w:rsidP="00B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b/>
                <w:bCs/>
              </w:rPr>
              <w:t>-</w:t>
            </w:r>
          </w:p>
        </w:tc>
        <w:tc>
          <w:tcPr>
            <w:tcW w:w="231" w:type="dxa"/>
          </w:tcPr>
          <w:p w14:paraId="301D1FD4" w14:textId="77777777" w:rsidR="00BD77B2" w:rsidRPr="006D1CC3" w:rsidRDefault="00BD77B2" w:rsidP="00B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85AC9A7" w14:textId="4234E360" w:rsidR="00BD77B2" w:rsidRPr="006D1CC3" w:rsidRDefault="00BD77B2" w:rsidP="00B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b/>
                <w:bCs/>
              </w:rPr>
              <w:t>735.00</w:t>
            </w:r>
          </w:p>
        </w:tc>
        <w:tc>
          <w:tcPr>
            <w:tcW w:w="231" w:type="dxa"/>
          </w:tcPr>
          <w:p w14:paraId="7DF6EA00" w14:textId="77777777" w:rsidR="00BD77B2" w:rsidRPr="006D1CC3" w:rsidRDefault="00BD77B2" w:rsidP="00B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47BF625" w14:textId="60018875" w:rsidR="00BD77B2" w:rsidRPr="006D1CC3" w:rsidRDefault="00BD77B2" w:rsidP="00B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b/>
                <w:bCs/>
              </w:rPr>
              <w:t>-</w:t>
            </w:r>
          </w:p>
        </w:tc>
        <w:tc>
          <w:tcPr>
            <w:tcW w:w="231" w:type="dxa"/>
          </w:tcPr>
          <w:p w14:paraId="229E8B89" w14:textId="77777777" w:rsidR="00BD77B2" w:rsidRPr="006D1CC3" w:rsidRDefault="00BD77B2" w:rsidP="00B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75BD30C" w14:textId="741A45D2" w:rsidR="00BD77B2" w:rsidRPr="006D1CC3" w:rsidRDefault="00BD77B2" w:rsidP="00BD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b/>
                <w:bCs/>
              </w:rPr>
              <w:t>735.00</w:t>
            </w:r>
          </w:p>
        </w:tc>
      </w:tr>
    </w:tbl>
    <w:p w14:paraId="02EAE5B9" w14:textId="77777777" w:rsidR="00BD77B2" w:rsidRPr="006D1CC3" w:rsidRDefault="00BD77B2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27180038" w14:textId="0824CBB4" w:rsidR="00327E37" w:rsidRPr="006D1CC3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  <w:r w:rsidRPr="006D1CC3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สัญญาสำคัญที่ทำกับกิจการที่เกี่ยวข้องกัน</w:t>
      </w:r>
    </w:p>
    <w:p w14:paraId="5ECD3231" w14:textId="77777777" w:rsidR="00327E37" w:rsidRPr="006D1CC3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010B7771" w14:textId="7120E809" w:rsidR="00327E37" w:rsidRPr="006D1CC3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6D1CC3">
        <w:rPr>
          <w:rFonts w:asciiTheme="majorBidi" w:hAnsiTheme="majorBidi" w:cstheme="majorBidi"/>
          <w:i/>
          <w:iCs/>
        </w:rPr>
        <w:tab/>
      </w:r>
      <w:r w:rsidRPr="006D1CC3">
        <w:rPr>
          <w:rFonts w:asciiTheme="majorBidi" w:hAnsiTheme="majorBidi" w:cstheme="majorBidi"/>
          <w:i/>
          <w:iCs/>
        </w:rPr>
        <w:tab/>
      </w:r>
      <w:r w:rsidRPr="006D1CC3">
        <w:rPr>
          <w:rFonts w:asciiTheme="majorBidi" w:hAnsiTheme="majorBidi" w:cstheme="majorBidi"/>
          <w:i/>
          <w:iCs/>
        </w:rPr>
        <w:tab/>
      </w:r>
      <w:r w:rsidRPr="006D1CC3">
        <w:rPr>
          <w:rFonts w:asciiTheme="majorBidi" w:hAnsiTheme="majorBidi" w:cstheme="majorBidi"/>
          <w:i/>
          <w:iCs/>
        </w:rPr>
        <w:tab/>
      </w:r>
      <w:r w:rsidRPr="006D1CC3">
        <w:rPr>
          <w:rFonts w:asciiTheme="majorBidi" w:hAnsiTheme="majorBidi" w:cstheme="majorBidi"/>
          <w:i/>
          <w:iCs/>
          <w:cs/>
        </w:rPr>
        <w:t>สัญญาซื้อขายผลิตภัณฑ</w:t>
      </w:r>
      <w:r w:rsidR="00F13C3E" w:rsidRPr="006D1CC3">
        <w:rPr>
          <w:rFonts w:asciiTheme="majorBidi" w:hAnsiTheme="majorBidi" w:cstheme="majorBidi" w:hint="cs"/>
          <w:i/>
          <w:iCs/>
          <w:cs/>
        </w:rPr>
        <w:t>์</w:t>
      </w:r>
    </w:p>
    <w:p w14:paraId="55ED3538" w14:textId="77777777" w:rsidR="0056312B" w:rsidRPr="006D1CC3" w:rsidRDefault="0056312B" w:rsidP="0056312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D622A44" w14:textId="60AF018D" w:rsidR="00CE77D1" w:rsidRPr="006D1CC3" w:rsidRDefault="00C62989" w:rsidP="00CE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D1CC3">
        <w:rPr>
          <w:rFonts w:asciiTheme="majorBidi" w:hAnsiTheme="majorBidi" w:cstheme="majorBidi"/>
          <w:cs/>
        </w:rPr>
        <w:t>บริษัทและบริษัทย่อยได้เข้าทำสัญญาซื้อขายน้ำมันไบโอดีเซลกับบริษัทใหญ่ของกลุ่มบริษัท</w:t>
      </w:r>
      <w:r w:rsidR="00BC7313" w:rsidRPr="006D1CC3">
        <w:rPr>
          <w:rFonts w:asciiTheme="majorBidi" w:hAnsiTheme="majorBidi" w:cstheme="majorBidi" w:hint="cs"/>
          <w:cs/>
        </w:rPr>
        <w:t xml:space="preserve"> </w:t>
      </w:r>
      <w:r w:rsidR="00CE77D1" w:rsidRPr="006D1CC3">
        <w:rPr>
          <w:rFonts w:asciiTheme="majorBidi" w:hAnsiTheme="majorBidi" w:cstheme="majorBidi"/>
          <w:cs/>
        </w:rPr>
        <w:t>สัญญาดังกล่าวมีผลบังคับใช้ตั้งแต่เดือน</w:t>
      </w:r>
      <w:r w:rsidR="00F13C3E" w:rsidRPr="006D1CC3">
        <w:rPr>
          <w:rFonts w:asciiTheme="majorBidi" w:hAnsiTheme="majorBidi" w:cstheme="majorBidi" w:hint="cs"/>
          <w:cs/>
        </w:rPr>
        <w:t>มกราคม</w:t>
      </w:r>
      <w:r w:rsidR="00CE77D1" w:rsidRPr="006D1CC3">
        <w:rPr>
          <w:rFonts w:asciiTheme="majorBidi" w:hAnsiTheme="majorBidi" w:cstheme="majorBidi"/>
          <w:cs/>
        </w:rPr>
        <w:t xml:space="preserve"> </w:t>
      </w:r>
      <w:r w:rsidR="00CE77D1" w:rsidRPr="006D1CC3">
        <w:rPr>
          <w:rFonts w:asciiTheme="majorBidi" w:hAnsiTheme="majorBidi" w:cstheme="majorBidi"/>
        </w:rPr>
        <w:t>256</w:t>
      </w:r>
      <w:r w:rsidR="00F13C3E" w:rsidRPr="006D1CC3">
        <w:rPr>
          <w:rFonts w:asciiTheme="majorBidi" w:hAnsiTheme="majorBidi" w:cstheme="majorBidi"/>
        </w:rPr>
        <w:t>7</w:t>
      </w:r>
      <w:r w:rsidR="00CE77D1" w:rsidRPr="006D1CC3">
        <w:rPr>
          <w:rFonts w:asciiTheme="majorBidi" w:hAnsiTheme="majorBidi" w:cstheme="majorBidi"/>
          <w:cs/>
        </w:rPr>
        <w:t xml:space="preserve"> จนถึงเดือน</w:t>
      </w:r>
      <w:r w:rsidR="00F13C3E" w:rsidRPr="006D1CC3">
        <w:rPr>
          <w:rFonts w:asciiTheme="majorBidi" w:hAnsiTheme="majorBidi" w:cstheme="majorBidi" w:hint="cs"/>
          <w:cs/>
        </w:rPr>
        <w:t xml:space="preserve">ธันวาคม </w:t>
      </w:r>
      <w:r w:rsidR="00F13C3E" w:rsidRPr="006D1CC3">
        <w:rPr>
          <w:rFonts w:asciiTheme="majorBidi" w:hAnsiTheme="majorBidi" w:cstheme="majorBidi"/>
        </w:rPr>
        <w:t>2571</w:t>
      </w:r>
      <w:r w:rsidR="00CE77D1" w:rsidRPr="006D1CC3">
        <w:rPr>
          <w:rFonts w:asciiTheme="majorBidi" w:hAnsiTheme="majorBidi" w:cstheme="majorBidi"/>
        </w:rPr>
        <w:t xml:space="preserve"> </w:t>
      </w:r>
      <w:r w:rsidR="00CE77D1" w:rsidRPr="006D1CC3">
        <w:rPr>
          <w:rFonts w:asciiTheme="majorBidi" w:hAnsiTheme="majorBidi" w:cstheme="majorBidi"/>
          <w:cs/>
        </w:rPr>
        <w:t>โดยราคาซื้อขายเป็นราคาอ้างอิงราคาตลาดตามที่กำหนดในสัญญา</w:t>
      </w:r>
    </w:p>
    <w:p w14:paraId="12FB3852" w14:textId="77777777" w:rsidR="00580DF2" w:rsidRPr="006D1CC3" w:rsidRDefault="00580DF2" w:rsidP="00CE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45C6F41" w14:textId="43E48912" w:rsidR="00870CCC" w:rsidRPr="006D1CC3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C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14:paraId="6924CEE0" w14:textId="62C35CFE" w:rsidR="009E45D4" w:rsidRPr="006D1CC3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89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1"/>
        <w:gridCol w:w="991"/>
        <w:gridCol w:w="1084"/>
        <w:gridCol w:w="250"/>
        <w:gridCol w:w="18"/>
        <w:gridCol w:w="1082"/>
        <w:gridCol w:w="273"/>
        <w:gridCol w:w="1082"/>
        <w:gridCol w:w="273"/>
        <w:gridCol w:w="1070"/>
      </w:tblGrid>
      <w:tr w:rsidR="0023290C" w:rsidRPr="006D1CC3" w14:paraId="675BB4AB" w14:textId="77777777" w:rsidTr="00225BA6">
        <w:trPr>
          <w:tblHeader/>
        </w:trPr>
        <w:tc>
          <w:tcPr>
            <w:tcW w:w="1566" w:type="pct"/>
            <w:shd w:val="clear" w:color="auto" w:fill="auto"/>
          </w:tcPr>
          <w:p w14:paraId="290BA0E1" w14:textId="77777777" w:rsidR="0023290C" w:rsidRPr="006D1CC3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7DB579AC" w14:textId="77777777" w:rsidR="0023290C" w:rsidRPr="006D1CC3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5" w:type="pct"/>
            <w:gridSpan w:val="4"/>
            <w:shd w:val="clear" w:color="auto" w:fill="auto"/>
          </w:tcPr>
          <w:p w14:paraId="3E27A630" w14:textId="20C697AD" w:rsidR="0023290C" w:rsidRPr="006D1CC3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121F6019" w14:textId="77777777" w:rsidR="0023290C" w:rsidRPr="006D1CC3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14:paraId="58B65EB2" w14:textId="77777777" w:rsidR="0023290C" w:rsidRPr="006D1CC3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3290C" w:rsidRPr="006D1CC3" w14:paraId="55664C69" w14:textId="77777777" w:rsidTr="00225BA6">
        <w:trPr>
          <w:tblHeader/>
        </w:trPr>
        <w:tc>
          <w:tcPr>
            <w:tcW w:w="1566" w:type="pct"/>
            <w:shd w:val="clear" w:color="auto" w:fill="auto"/>
          </w:tcPr>
          <w:p w14:paraId="60169692" w14:textId="77777777" w:rsidR="0023290C" w:rsidRPr="006D1CC3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2D3E8E73" w14:textId="77777777" w:rsidR="0023290C" w:rsidRPr="006D1CC3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D9B4FBB" w14:textId="61098BB7" w:rsidR="0023290C" w:rsidRPr="006D1CC3" w:rsidRDefault="0067416F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t xml:space="preserve">30 </w:t>
            </w:r>
            <w:r w:rsidRPr="006D1CC3">
              <w:rPr>
                <w:cs/>
              </w:rPr>
              <w:t>กันยายน</w:t>
            </w:r>
          </w:p>
        </w:tc>
        <w:tc>
          <w:tcPr>
            <w:tcW w:w="140" w:type="pct"/>
            <w:shd w:val="clear" w:color="auto" w:fill="auto"/>
          </w:tcPr>
          <w:p w14:paraId="2A4E99F8" w14:textId="77777777" w:rsidR="0023290C" w:rsidRPr="006D1CC3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4757B30" w14:textId="3D246431" w:rsidR="0023290C" w:rsidRPr="006D1CC3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 xml:space="preserve">31 </w:t>
            </w:r>
            <w:r w:rsidRPr="006D1CC3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53" w:type="pct"/>
            <w:shd w:val="clear" w:color="auto" w:fill="auto"/>
          </w:tcPr>
          <w:p w14:paraId="4A03ADD7" w14:textId="77777777" w:rsidR="0023290C" w:rsidRPr="006D1CC3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0A30DCF0" w14:textId="65BFBB00" w:rsidR="0023290C" w:rsidRPr="006D1CC3" w:rsidRDefault="0067416F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t xml:space="preserve">30 </w:t>
            </w:r>
            <w:r w:rsidRPr="006D1CC3">
              <w:rPr>
                <w:cs/>
              </w:rPr>
              <w:t>กันยายน</w:t>
            </w:r>
          </w:p>
        </w:tc>
        <w:tc>
          <w:tcPr>
            <w:tcW w:w="153" w:type="pct"/>
            <w:shd w:val="clear" w:color="auto" w:fill="auto"/>
          </w:tcPr>
          <w:p w14:paraId="0F988FC6" w14:textId="77777777" w:rsidR="0023290C" w:rsidRPr="006D1CC3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shd w:val="clear" w:color="auto" w:fill="auto"/>
          </w:tcPr>
          <w:p w14:paraId="6AD05553" w14:textId="6D894657" w:rsidR="0023290C" w:rsidRPr="006D1CC3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 xml:space="preserve">31 </w:t>
            </w:r>
            <w:r w:rsidRPr="006D1CC3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784453" w:rsidRPr="006D1CC3" w14:paraId="5C2F377C" w14:textId="77777777" w:rsidTr="00225BA6">
        <w:trPr>
          <w:tblHeader/>
        </w:trPr>
        <w:tc>
          <w:tcPr>
            <w:tcW w:w="1566" w:type="pct"/>
            <w:shd w:val="clear" w:color="auto" w:fill="auto"/>
          </w:tcPr>
          <w:p w14:paraId="442EF470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1029E058" w14:textId="576D88B9" w:rsidR="00784453" w:rsidRPr="006D1CC3" w:rsidRDefault="00E42262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608" w:type="pct"/>
            <w:shd w:val="clear" w:color="auto" w:fill="auto"/>
          </w:tcPr>
          <w:p w14:paraId="5864513D" w14:textId="4C126F93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" w:type="pct"/>
            <w:shd w:val="clear" w:color="auto" w:fill="auto"/>
          </w:tcPr>
          <w:p w14:paraId="1B8D8839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FAFBE3D" w14:textId="49FBD28F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" w:type="pct"/>
            <w:shd w:val="clear" w:color="auto" w:fill="auto"/>
          </w:tcPr>
          <w:p w14:paraId="3421E13C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12CA81AF" w14:textId="3D4F3405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" w:type="pct"/>
            <w:shd w:val="clear" w:color="auto" w:fill="auto"/>
          </w:tcPr>
          <w:p w14:paraId="7DDDC39A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shd w:val="clear" w:color="auto" w:fill="auto"/>
          </w:tcPr>
          <w:p w14:paraId="3FA5F184" w14:textId="5A77BDB0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2566</w:t>
            </w:r>
          </w:p>
        </w:tc>
      </w:tr>
      <w:tr w:rsidR="0023290C" w:rsidRPr="006D1CC3" w14:paraId="138D1517" w14:textId="77777777" w:rsidTr="00225BA6">
        <w:trPr>
          <w:trHeight w:val="353"/>
        </w:trPr>
        <w:tc>
          <w:tcPr>
            <w:tcW w:w="1566" w:type="pct"/>
          </w:tcPr>
          <w:p w14:paraId="1A70646B" w14:textId="77777777" w:rsidR="0023290C" w:rsidRPr="006D1CC3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0915FFF5" w14:textId="1B09862F" w:rsidR="0023290C" w:rsidRPr="006D1CC3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79" w:type="pct"/>
            <w:gridSpan w:val="8"/>
          </w:tcPr>
          <w:p w14:paraId="64C92493" w14:textId="319054E7" w:rsidR="0023290C" w:rsidRPr="006D1CC3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3290C" w:rsidRPr="006D1CC3" w14:paraId="2C81A048" w14:textId="77777777" w:rsidTr="00225BA6">
        <w:tc>
          <w:tcPr>
            <w:tcW w:w="1566" w:type="pct"/>
          </w:tcPr>
          <w:p w14:paraId="266EC63C" w14:textId="77777777" w:rsidR="0023290C" w:rsidRPr="006D1CC3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56" w:type="pct"/>
          </w:tcPr>
          <w:p w14:paraId="721A9C12" w14:textId="72CEBCF6" w:rsidR="0023290C" w:rsidRPr="006D1CC3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608" w:type="pct"/>
          </w:tcPr>
          <w:p w14:paraId="02B7AC17" w14:textId="2C090BE8" w:rsidR="0023290C" w:rsidRPr="006D1CC3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  <w:gridSpan w:val="2"/>
          </w:tcPr>
          <w:p w14:paraId="5B519BFC" w14:textId="77777777" w:rsidR="0023290C" w:rsidRPr="006D1CC3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64DA0423" w14:textId="77777777" w:rsidR="0023290C" w:rsidRPr="006D1CC3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ADDB1A5" w14:textId="77777777" w:rsidR="0023290C" w:rsidRPr="006D1CC3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5F4D53E" w14:textId="77777777" w:rsidR="0023290C" w:rsidRPr="006D1CC3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5CA57E3E" w14:textId="77777777" w:rsidR="0023290C" w:rsidRPr="006D1CC3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53E8FEBE" w14:textId="77777777" w:rsidR="0023290C" w:rsidRPr="006D1CC3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5C3D5B" w:rsidRPr="006D1CC3" w14:paraId="756726F6" w14:textId="77777777" w:rsidTr="00225BA6">
        <w:tc>
          <w:tcPr>
            <w:tcW w:w="1566" w:type="pct"/>
          </w:tcPr>
          <w:p w14:paraId="03EEBB28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ยังไม่</w:t>
            </w:r>
            <w:r w:rsidRPr="006D1CC3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600102BE" w14:textId="74B5857B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788EAE91" w14:textId="3AD29721" w:rsidR="005C3D5B" w:rsidRPr="006D1CC3" w:rsidRDefault="007C33BA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1,353.48</w:t>
            </w:r>
          </w:p>
        </w:tc>
        <w:tc>
          <w:tcPr>
            <w:tcW w:w="150" w:type="pct"/>
            <w:gridSpan w:val="2"/>
          </w:tcPr>
          <w:p w14:paraId="14CBE3FE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6CF64FBA" w14:textId="330459C3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hint="cs"/>
                <w:cs/>
              </w:rPr>
              <w:t>1</w:t>
            </w:r>
            <w:r w:rsidRPr="006D1CC3">
              <w:rPr>
                <w:rFonts w:asciiTheme="majorBidi" w:hAnsiTheme="majorBidi" w:cstheme="majorBidi"/>
              </w:rPr>
              <w:t>,</w:t>
            </w:r>
            <w:r w:rsidRPr="006D1CC3">
              <w:rPr>
                <w:rFonts w:asciiTheme="majorBidi" w:hAnsiTheme="majorBidi" w:hint="cs"/>
                <w:cs/>
              </w:rPr>
              <w:t>171.89</w:t>
            </w:r>
          </w:p>
        </w:tc>
        <w:tc>
          <w:tcPr>
            <w:tcW w:w="153" w:type="pct"/>
          </w:tcPr>
          <w:p w14:paraId="405D8536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ECC3F28" w14:textId="4614D0F6" w:rsidR="005C3D5B" w:rsidRPr="006D1CC3" w:rsidRDefault="007C33BA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736.10</w:t>
            </w:r>
          </w:p>
        </w:tc>
        <w:tc>
          <w:tcPr>
            <w:tcW w:w="153" w:type="pct"/>
          </w:tcPr>
          <w:p w14:paraId="5C9FD9DD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7B75E88B" w14:textId="29EF87D3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68.76</w:t>
            </w:r>
          </w:p>
        </w:tc>
      </w:tr>
      <w:tr w:rsidR="005C3D5B" w:rsidRPr="006D1CC3" w14:paraId="5AC0AD32" w14:textId="77777777" w:rsidTr="00225BA6">
        <w:tc>
          <w:tcPr>
            <w:tcW w:w="1566" w:type="pct"/>
          </w:tcPr>
          <w:p w14:paraId="3EB1C3E0" w14:textId="7013A44B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D1CC3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6D1CC3">
              <w:rPr>
                <w:rFonts w:asciiTheme="majorBidi" w:hAnsiTheme="majorBidi" w:cstheme="majorBidi"/>
              </w:rPr>
              <w:br/>
              <w:t xml:space="preserve">   </w:t>
            </w:r>
            <w:r w:rsidRPr="006D1CC3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56" w:type="pct"/>
          </w:tcPr>
          <w:p w14:paraId="3BDA5DD8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4B44330" w14:textId="4F720D76" w:rsidR="005C3D5B" w:rsidRPr="006D1CC3" w:rsidRDefault="006F5760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28267F8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5C88934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6FDB85A2" w14:textId="74D3A0B0" w:rsidR="005C3D5B" w:rsidRPr="006D1CC3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53A2914F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67498D4" w14:textId="77777777" w:rsidR="00DB60CA" w:rsidRPr="006D1CC3" w:rsidRDefault="00DB60CA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</w:rPr>
            </w:pPr>
          </w:p>
          <w:p w14:paraId="1EAD6E79" w14:textId="0217D8BB" w:rsidR="006F5760" w:rsidRPr="006D1CC3" w:rsidRDefault="006F5760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7E73EB93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51DF2F1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40215B84" w14:textId="4C77A5BC" w:rsidR="005C3D5B" w:rsidRPr="006D1CC3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3D5B" w:rsidRPr="006D1CC3" w14:paraId="11EFD8FB" w14:textId="77777777" w:rsidTr="00225BA6">
        <w:tc>
          <w:tcPr>
            <w:tcW w:w="1566" w:type="pct"/>
          </w:tcPr>
          <w:p w14:paraId="2CC133A1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487F0A8B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AE66083" w14:textId="6D714517" w:rsidR="005C3D5B" w:rsidRPr="006D1CC3" w:rsidRDefault="006F5760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1,353.48</w:t>
            </w:r>
          </w:p>
        </w:tc>
        <w:tc>
          <w:tcPr>
            <w:tcW w:w="150" w:type="pct"/>
            <w:gridSpan w:val="2"/>
          </w:tcPr>
          <w:p w14:paraId="43113DD5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77DEFB8" w14:textId="60DEAB0A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CC3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171.89</w:t>
            </w:r>
          </w:p>
        </w:tc>
        <w:tc>
          <w:tcPr>
            <w:tcW w:w="153" w:type="pct"/>
          </w:tcPr>
          <w:p w14:paraId="0562296F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1DC34A8" w14:textId="437E36D8" w:rsidR="005C3D5B" w:rsidRPr="006D1CC3" w:rsidRDefault="006F5760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736.10</w:t>
            </w:r>
          </w:p>
        </w:tc>
        <w:tc>
          <w:tcPr>
            <w:tcW w:w="153" w:type="pct"/>
          </w:tcPr>
          <w:p w14:paraId="17DCE6C1" w14:textId="77777777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08D25CD" w14:textId="535DC5ED" w:rsidR="005C3D5B" w:rsidRPr="006D1CC3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68.76</w:t>
            </w:r>
          </w:p>
        </w:tc>
      </w:tr>
    </w:tbl>
    <w:p w14:paraId="450AD9D8" w14:textId="77777777" w:rsidR="00075DB0" w:rsidRDefault="00075D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p w14:paraId="0D3F3A95" w14:textId="77777777" w:rsidR="00225BA6" w:rsidRDefault="00225BA6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p w14:paraId="28CAF931" w14:textId="77777777" w:rsidR="00225BA6" w:rsidRDefault="00225BA6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tbl>
      <w:tblPr>
        <w:tblW w:w="89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2"/>
        <w:gridCol w:w="991"/>
        <w:gridCol w:w="1084"/>
        <w:gridCol w:w="267"/>
        <w:gridCol w:w="1082"/>
        <w:gridCol w:w="273"/>
        <w:gridCol w:w="1082"/>
        <w:gridCol w:w="273"/>
        <w:gridCol w:w="1070"/>
      </w:tblGrid>
      <w:tr w:rsidR="00225BA6" w:rsidRPr="006D1CC3" w14:paraId="4DEB8221" w14:textId="77777777" w:rsidTr="00D01D04">
        <w:tc>
          <w:tcPr>
            <w:tcW w:w="1566" w:type="pct"/>
          </w:tcPr>
          <w:p w14:paraId="3E51555F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6" w:type="pct"/>
          </w:tcPr>
          <w:p w14:paraId="514505F6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5" w:type="pct"/>
            <w:gridSpan w:val="3"/>
          </w:tcPr>
          <w:p w14:paraId="60029026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5D60DD37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0" w:type="pct"/>
            <w:gridSpan w:val="3"/>
          </w:tcPr>
          <w:p w14:paraId="681377E5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5BA6" w:rsidRPr="006D1CC3" w14:paraId="7D011D6B" w14:textId="77777777" w:rsidTr="00D01D04">
        <w:tc>
          <w:tcPr>
            <w:tcW w:w="1566" w:type="pct"/>
          </w:tcPr>
          <w:p w14:paraId="5EEC0214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6" w:type="pct"/>
          </w:tcPr>
          <w:p w14:paraId="1F18AE28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10DDF5CC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DB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DB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14:paraId="2E2B4E9B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E734C53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D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5DB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" w:type="pct"/>
          </w:tcPr>
          <w:p w14:paraId="3843F8F3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2B2523A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DB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5DB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pct"/>
          </w:tcPr>
          <w:p w14:paraId="2E094DA5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5F46CDD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D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75DB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25BA6" w:rsidRPr="006D1CC3" w14:paraId="4C3298E6" w14:textId="77777777" w:rsidTr="00D01D04">
        <w:tc>
          <w:tcPr>
            <w:tcW w:w="1566" w:type="pct"/>
          </w:tcPr>
          <w:p w14:paraId="2ED2887C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6" w:type="pct"/>
          </w:tcPr>
          <w:p w14:paraId="5DCAC534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46FC32A8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D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54303DE8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9C3D62E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DB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" w:type="pct"/>
          </w:tcPr>
          <w:p w14:paraId="48FC87F0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AF7EB3D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D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" w:type="pct"/>
          </w:tcPr>
          <w:p w14:paraId="34084FF6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DF0712D" w14:textId="77777777" w:rsidR="00225BA6" w:rsidRPr="00075DB0" w:rsidRDefault="00225BA6" w:rsidP="00D0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DB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25BA6" w:rsidRPr="006D1CC3" w14:paraId="77D37662" w14:textId="77777777" w:rsidTr="00D01D04">
        <w:tc>
          <w:tcPr>
            <w:tcW w:w="1566" w:type="pct"/>
          </w:tcPr>
          <w:p w14:paraId="4C208952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กิจการ</w:t>
            </w: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556" w:type="pct"/>
          </w:tcPr>
          <w:p w14:paraId="1740D97F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2DE49449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3519825F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2EAB45CA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7BA11099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6D06C2F4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3771F0C5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292E7F39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25BA6" w:rsidRPr="006D1CC3" w14:paraId="629E0EA6" w14:textId="77777777" w:rsidTr="00D01D04">
        <w:tc>
          <w:tcPr>
            <w:tcW w:w="1566" w:type="pct"/>
          </w:tcPr>
          <w:p w14:paraId="06719527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ยังไม่</w:t>
            </w:r>
            <w:r w:rsidRPr="006D1CC3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4E739CE9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445762C6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65.03</w:t>
            </w:r>
          </w:p>
        </w:tc>
        <w:tc>
          <w:tcPr>
            <w:tcW w:w="150" w:type="pct"/>
          </w:tcPr>
          <w:p w14:paraId="67750E62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10B5B83F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31.72</w:t>
            </w:r>
          </w:p>
        </w:tc>
        <w:tc>
          <w:tcPr>
            <w:tcW w:w="153" w:type="pct"/>
          </w:tcPr>
          <w:p w14:paraId="2669F8EB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A7F1368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 xml:space="preserve">     0.40</w:t>
            </w:r>
          </w:p>
        </w:tc>
        <w:tc>
          <w:tcPr>
            <w:tcW w:w="153" w:type="pct"/>
          </w:tcPr>
          <w:p w14:paraId="081853ED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</w:tcPr>
          <w:p w14:paraId="28586817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0.06</w:t>
            </w:r>
          </w:p>
        </w:tc>
      </w:tr>
      <w:tr w:rsidR="00225BA6" w:rsidRPr="006D1CC3" w14:paraId="33ED5F77" w14:textId="77777777" w:rsidTr="00D01D04">
        <w:tc>
          <w:tcPr>
            <w:tcW w:w="1566" w:type="pct"/>
          </w:tcPr>
          <w:p w14:paraId="64A4DD67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D1CC3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6D1CC3">
              <w:rPr>
                <w:rFonts w:asciiTheme="majorBidi" w:hAnsiTheme="majorBidi" w:cstheme="majorBidi"/>
              </w:rPr>
              <w:br/>
              <w:t xml:space="preserve">            </w:t>
            </w:r>
            <w:r w:rsidRPr="006D1CC3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56" w:type="pct"/>
          </w:tcPr>
          <w:p w14:paraId="23CEB63A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C318192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  <w:vAlign w:val="bottom"/>
          </w:tcPr>
          <w:p w14:paraId="2244A837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EF60838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7FA615B2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219B4733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5D073AFB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20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796E85A6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00A22AC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3FE0F395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25BA6" w:rsidRPr="006D1CC3" w14:paraId="5E629B08" w14:textId="77777777" w:rsidTr="00D01D04">
        <w:tc>
          <w:tcPr>
            <w:tcW w:w="1566" w:type="pct"/>
          </w:tcPr>
          <w:p w14:paraId="347424E2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56" w:type="pct"/>
          </w:tcPr>
          <w:p w14:paraId="66B7C4F8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330C5A40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65.03</w:t>
            </w:r>
          </w:p>
        </w:tc>
        <w:tc>
          <w:tcPr>
            <w:tcW w:w="150" w:type="pct"/>
          </w:tcPr>
          <w:p w14:paraId="7BEF2243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20025C74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31.72</w:t>
            </w:r>
          </w:p>
        </w:tc>
        <w:tc>
          <w:tcPr>
            <w:tcW w:w="153" w:type="pct"/>
          </w:tcPr>
          <w:p w14:paraId="15A18837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70F350B0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0.40</w:t>
            </w:r>
          </w:p>
        </w:tc>
        <w:tc>
          <w:tcPr>
            <w:tcW w:w="153" w:type="pct"/>
          </w:tcPr>
          <w:p w14:paraId="416B5E4F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4F0DC59B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0.06</w:t>
            </w:r>
          </w:p>
        </w:tc>
      </w:tr>
      <w:tr w:rsidR="00225BA6" w:rsidRPr="006D1CC3" w14:paraId="42582998" w14:textId="77777777" w:rsidTr="00D01D04">
        <w:tc>
          <w:tcPr>
            <w:tcW w:w="1566" w:type="pct"/>
          </w:tcPr>
          <w:p w14:paraId="07E265F0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6" w:type="pct"/>
          </w:tcPr>
          <w:p w14:paraId="136D6E79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833D9F7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0" w:type="pct"/>
          </w:tcPr>
          <w:p w14:paraId="283DD9E9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7DD78D0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" w:type="pct"/>
          </w:tcPr>
          <w:p w14:paraId="3670B41B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1CBA42E8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" w:type="pct"/>
          </w:tcPr>
          <w:p w14:paraId="30A5829E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890B40D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25BA6" w:rsidRPr="006D1CC3" w14:paraId="50C09054" w14:textId="77777777" w:rsidTr="00D01D04">
        <w:trPr>
          <w:trHeight w:val="227"/>
        </w:trPr>
        <w:tc>
          <w:tcPr>
            <w:tcW w:w="1566" w:type="pct"/>
          </w:tcPr>
          <w:p w14:paraId="4B408203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56" w:type="pct"/>
          </w:tcPr>
          <w:p w14:paraId="04C8861C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1BCD8B8F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1,418.51</w:t>
            </w:r>
          </w:p>
        </w:tc>
        <w:tc>
          <w:tcPr>
            <w:tcW w:w="150" w:type="pct"/>
          </w:tcPr>
          <w:p w14:paraId="376FA6F2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51645C04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CC3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203.61</w:t>
            </w:r>
          </w:p>
        </w:tc>
        <w:tc>
          <w:tcPr>
            <w:tcW w:w="153" w:type="pct"/>
          </w:tcPr>
          <w:p w14:paraId="122AF7F2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1576C75F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736.50</w:t>
            </w:r>
          </w:p>
        </w:tc>
        <w:tc>
          <w:tcPr>
            <w:tcW w:w="153" w:type="pct"/>
          </w:tcPr>
          <w:p w14:paraId="08CB53CB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7B5A42C6" w14:textId="77777777" w:rsidR="00225BA6" w:rsidRPr="006D1CC3" w:rsidRDefault="00225BA6" w:rsidP="00D0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68.82</w:t>
            </w:r>
          </w:p>
        </w:tc>
      </w:tr>
    </w:tbl>
    <w:p w14:paraId="4B84BCF1" w14:textId="77777777" w:rsidR="00225BA6" w:rsidRPr="006D1CC3" w:rsidRDefault="00225BA6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cs/>
          <w:lang w:val="th-TH"/>
        </w:rPr>
      </w:pPr>
    </w:p>
    <w:p w14:paraId="799AD8BE" w14:textId="295BD380" w:rsidR="009E45D4" w:rsidRPr="006D1CC3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6D1CC3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6D1CC3">
        <w:rPr>
          <w:rFonts w:asciiTheme="majorBidi" w:hAnsiTheme="majorBidi" w:cstheme="majorBidi"/>
          <w:cs/>
        </w:rPr>
        <w:t>กลุ่ม</w:t>
      </w:r>
      <w:r w:rsidRPr="006D1CC3">
        <w:rPr>
          <w:rFonts w:asciiTheme="majorBidi" w:hAnsiTheme="majorBidi" w:cstheme="majorBidi"/>
          <w:cs/>
          <w:lang w:val="th-TH"/>
        </w:rPr>
        <w:t>บริษัท</w:t>
      </w:r>
      <w:r w:rsidRPr="006D1CC3">
        <w:rPr>
          <w:rFonts w:asciiTheme="majorBidi" w:hAnsiTheme="majorBidi" w:cstheme="majorBidi"/>
          <w:cs/>
        </w:rPr>
        <w:t xml:space="preserve">มีระยะเวลาตั้งแต่ </w:t>
      </w:r>
      <w:r w:rsidR="00746226" w:rsidRPr="006D1CC3">
        <w:rPr>
          <w:rFonts w:asciiTheme="majorBidi" w:hAnsiTheme="majorBidi" w:cstheme="majorBidi"/>
        </w:rPr>
        <w:t>7</w:t>
      </w:r>
      <w:r w:rsidRPr="006D1CC3">
        <w:rPr>
          <w:rFonts w:asciiTheme="majorBidi" w:hAnsiTheme="majorBidi" w:cstheme="majorBidi"/>
        </w:rPr>
        <w:t xml:space="preserve"> </w:t>
      </w:r>
      <w:r w:rsidRPr="006D1CC3">
        <w:rPr>
          <w:rFonts w:asciiTheme="majorBidi" w:hAnsiTheme="majorBidi" w:cstheme="majorBidi"/>
          <w:cs/>
        </w:rPr>
        <w:t>วัน</w:t>
      </w:r>
      <w:r w:rsidR="0001373F" w:rsidRPr="006D1CC3">
        <w:rPr>
          <w:rFonts w:asciiTheme="majorBidi" w:hAnsiTheme="majorBidi" w:cstheme="majorBidi" w:hint="cs"/>
          <w:cs/>
        </w:rPr>
        <w:t xml:space="preserve">ถึง </w:t>
      </w:r>
      <w:r w:rsidR="0001373F" w:rsidRPr="006D1CC3">
        <w:rPr>
          <w:rFonts w:asciiTheme="majorBidi" w:hAnsiTheme="majorBidi" w:cstheme="majorBidi"/>
        </w:rPr>
        <w:t xml:space="preserve">60 </w:t>
      </w:r>
      <w:r w:rsidR="0001373F" w:rsidRPr="006D1CC3">
        <w:rPr>
          <w:rFonts w:asciiTheme="majorBidi" w:hAnsiTheme="majorBidi" w:cstheme="majorBidi" w:hint="cs"/>
          <w:cs/>
        </w:rPr>
        <w:t>วัน</w:t>
      </w:r>
    </w:p>
    <w:p w14:paraId="3711EB81" w14:textId="77777777" w:rsidR="00D57850" w:rsidRPr="006D1CC3" w:rsidRDefault="00D5785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sz w:val="16"/>
          <w:szCs w:val="16"/>
        </w:rPr>
      </w:pPr>
    </w:p>
    <w:p w14:paraId="1D6D9BAC" w14:textId="70F25A06" w:rsidR="00870CCC" w:rsidRPr="006D1CC3" w:rsidRDefault="004762B0" w:rsidP="00F27C2D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CC3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6D1C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 w:rsidRPr="006D1CC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6D1C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p w14:paraId="10F9CE22" w14:textId="369D8C8B" w:rsidR="009E45D4" w:rsidRPr="006D1CC3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52"/>
        <w:gridCol w:w="1072"/>
        <w:gridCol w:w="269"/>
        <w:gridCol w:w="1083"/>
        <w:gridCol w:w="267"/>
        <w:gridCol w:w="985"/>
        <w:gridCol w:w="237"/>
        <w:gridCol w:w="1118"/>
      </w:tblGrid>
      <w:tr w:rsidR="00B509A6" w:rsidRPr="006D1CC3" w14:paraId="46AE4A95" w14:textId="77777777" w:rsidTr="00CE321B">
        <w:trPr>
          <w:trHeight w:val="408"/>
        </w:trPr>
        <w:tc>
          <w:tcPr>
            <w:tcW w:w="1725" w:type="pct"/>
          </w:tcPr>
          <w:p w14:paraId="23749B3F" w14:textId="77777777" w:rsidR="00B509A6" w:rsidRPr="006D1CC3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4B747BAE" w14:textId="77777777" w:rsidR="00B509A6" w:rsidRPr="006D1CC3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EB99A1A" w14:textId="77777777" w:rsidR="00B509A6" w:rsidRPr="006D1CC3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159B3C2" w14:textId="77777777" w:rsidR="00B509A6" w:rsidRPr="006D1CC3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2951EAED" w14:textId="77777777" w:rsidR="00B509A6" w:rsidRPr="006D1CC3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9A6" w:rsidRPr="006D1CC3" w14:paraId="606D5D6A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4490D4D6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341F175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3D8D592" w14:textId="4F727193" w:rsidR="00B509A6" w:rsidRPr="006D1CC3" w:rsidRDefault="0067416F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</w:tcPr>
          <w:p w14:paraId="00860123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E63D95" w14:textId="2408D7CC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2ED55ADE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A0BBE8B" w14:textId="52D1224A" w:rsidR="00B509A6" w:rsidRPr="006D1CC3" w:rsidRDefault="0067416F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</w:tcPr>
          <w:p w14:paraId="3F99AC0E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56A773F" w14:textId="384B4515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4453" w:rsidRPr="006D1CC3" w14:paraId="418F5D86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277010B8" w14:textId="77777777" w:rsidR="00784453" w:rsidRPr="006D1CC3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113E2D7A" w14:textId="77777777" w:rsidR="00784453" w:rsidRPr="006D1CC3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  <w:shd w:val="clear" w:color="auto" w:fill="auto"/>
          </w:tcPr>
          <w:p w14:paraId="19635180" w14:textId="6C439435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123A6D7A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  <w:shd w:val="clear" w:color="auto" w:fill="auto"/>
          </w:tcPr>
          <w:p w14:paraId="668689DB" w14:textId="5B49A3E9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2637AA9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  <w:shd w:val="clear" w:color="auto" w:fill="auto"/>
          </w:tcPr>
          <w:p w14:paraId="4D659902" w14:textId="3E7C5EE3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" w:type="pct"/>
            <w:shd w:val="clear" w:color="auto" w:fill="auto"/>
          </w:tcPr>
          <w:p w14:paraId="4DABC5FB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shd w:val="clear" w:color="auto" w:fill="auto"/>
          </w:tcPr>
          <w:p w14:paraId="51D7095F" w14:textId="6FE8DAFE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2566</w:t>
            </w:r>
          </w:p>
        </w:tc>
      </w:tr>
      <w:tr w:rsidR="00B509A6" w:rsidRPr="006D1CC3" w14:paraId="1C977EE1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3403B99E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DF4B75F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4" w:type="pct"/>
            <w:gridSpan w:val="7"/>
            <w:shd w:val="clear" w:color="auto" w:fill="auto"/>
          </w:tcPr>
          <w:p w14:paraId="002B6A3E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41BB" w:rsidRPr="006D1CC3" w14:paraId="751046C5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7AEB339C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</w:tcPr>
          <w:p w14:paraId="2C27E6E7" w14:textId="0938503A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14:paraId="11D1EFE2" w14:textId="37086E9C" w:rsidR="00A841BB" w:rsidRPr="006D1CC3" w:rsidRDefault="00D10993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2.34</w:t>
            </w:r>
          </w:p>
        </w:tc>
        <w:tc>
          <w:tcPr>
            <w:tcW w:w="147" w:type="pct"/>
            <w:shd w:val="clear" w:color="auto" w:fill="auto"/>
          </w:tcPr>
          <w:p w14:paraId="3DEC5AE9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68841F" w14:textId="34722F0C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212.71</w:t>
            </w:r>
          </w:p>
        </w:tc>
        <w:tc>
          <w:tcPr>
            <w:tcW w:w="146" w:type="pct"/>
            <w:shd w:val="clear" w:color="auto" w:fill="auto"/>
          </w:tcPr>
          <w:p w14:paraId="57A16D2E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6E66855" w14:textId="37254FE9" w:rsidR="00A841BB" w:rsidRPr="006D1CC3" w:rsidRDefault="00D10993" w:rsidP="00C0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36.16</w:t>
            </w:r>
          </w:p>
        </w:tc>
        <w:tc>
          <w:tcPr>
            <w:tcW w:w="130" w:type="pct"/>
            <w:shd w:val="clear" w:color="auto" w:fill="auto"/>
          </w:tcPr>
          <w:p w14:paraId="303D70ED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0220B17" w14:textId="136B9DA0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3.06</w:t>
            </w:r>
          </w:p>
        </w:tc>
      </w:tr>
      <w:tr w:rsidR="00A841BB" w:rsidRPr="006D1CC3" w14:paraId="41137B17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0C77F678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1" w:type="pct"/>
          </w:tcPr>
          <w:p w14:paraId="713719A8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E0277B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5797C9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66EEC2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5E2622A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8DCCF5C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A0BB7B0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E92CEC6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41BB" w:rsidRPr="006D1CC3" w14:paraId="07E5851D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2365F02F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21" w:type="pct"/>
          </w:tcPr>
          <w:p w14:paraId="18BBF1D9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D39E333" w14:textId="114A6786" w:rsidR="00A841BB" w:rsidRPr="006D1CC3" w:rsidRDefault="00A249A8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331.87</w:t>
            </w:r>
          </w:p>
        </w:tc>
        <w:tc>
          <w:tcPr>
            <w:tcW w:w="147" w:type="pct"/>
            <w:shd w:val="clear" w:color="auto" w:fill="auto"/>
          </w:tcPr>
          <w:p w14:paraId="30CE25C5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F8BD559" w14:textId="1B83A56B" w:rsidR="00A841BB" w:rsidRPr="006D1CC3" w:rsidRDefault="00A841BB" w:rsidP="00C06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>114.88</w:t>
            </w:r>
          </w:p>
        </w:tc>
        <w:tc>
          <w:tcPr>
            <w:tcW w:w="146" w:type="pct"/>
            <w:shd w:val="clear" w:color="auto" w:fill="auto"/>
          </w:tcPr>
          <w:p w14:paraId="6284AEEA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7374351" w14:textId="3A016FE9" w:rsidR="00A841BB" w:rsidRPr="006D1CC3" w:rsidRDefault="00A249A8" w:rsidP="00BD5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0.70</w:t>
            </w:r>
          </w:p>
        </w:tc>
        <w:tc>
          <w:tcPr>
            <w:tcW w:w="130" w:type="pct"/>
            <w:shd w:val="clear" w:color="auto" w:fill="auto"/>
          </w:tcPr>
          <w:p w14:paraId="3E1E3B04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8CAD1F6" w14:textId="228ABF4B" w:rsidR="00A841BB" w:rsidRPr="006D1CC3" w:rsidRDefault="00A841B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-</w:t>
            </w:r>
          </w:p>
        </w:tc>
      </w:tr>
      <w:tr w:rsidR="00A841BB" w:rsidRPr="006D1CC3" w14:paraId="6AECAA06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0B306C99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21" w:type="pct"/>
          </w:tcPr>
          <w:p w14:paraId="5BC2F2DC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0EBD47C" w14:textId="4CC4EE66" w:rsidR="00A841BB" w:rsidRPr="006D1CC3" w:rsidRDefault="002B719D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104.09</w:t>
            </w:r>
          </w:p>
        </w:tc>
        <w:tc>
          <w:tcPr>
            <w:tcW w:w="147" w:type="pct"/>
            <w:shd w:val="clear" w:color="auto" w:fill="auto"/>
          </w:tcPr>
          <w:p w14:paraId="52438ED5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4CB6FE7" w14:textId="246DCD58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>44.09</w:t>
            </w:r>
          </w:p>
        </w:tc>
        <w:tc>
          <w:tcPr>
            <w:tcW w:w="146" w:type="pct"/>
            <w:shd w:val="clear" w:color="auto" w:fill="auto"/>
          </w:tcPr>
          <w:p w14:paraId="0B90A153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689ADAA" w14:textId="6B094CEA" w:rsidR="00A841BB" w:rsidRPr="006D1CC3" w:rsidRDefault="002B719D" w:rsidP="00BD5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12.5</w:t>
            </w:r>
            <w:r w:rsidR="00057AAA" w:rsidRPr="006D1CC3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2AD83BA9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4758142" w14:textId="3FD9749E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>24.05</w:t>
            </w:r>
          </w:p>
        </w:tc>
      </w:tr>
      <w:tr w:rsidR="00A841BB" w:rsidRPr="006D1CC3" w14:paraId="03340E2F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14439B59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21" w:type="pct"/>
          </w:tcPr>
          <w:p w14:paraId="00AB5FDB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98902B7" w14:textId="1FCC6FA5" w:rsidR="00A841BB" w:rsidRPr="006D1CC3" w:rsidRDefault="00C761F2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26.53</w:t>
            </w:r>
          </w:p>
        </w:tc>
        <w:tc>
          <w:tcPr>
            <w:tcW w:w="147" w:type="pct"/>
            <w:shd w:val="clear" w:color="auto" w:fill="auto"/>
          </w:tcPr>
          <w:p w14:paraId="2839FC20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38A2E2B" w14:textId="236B69C9" w:rsidR="00A841BB" w:rsidRPr="006D1CC3" w:rsidRDefault="00A841BB" w:rsidP="00C06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>12.19</w:t>
            </w:r>
          </w:p>
        </w:tc>
        <w:tc>
          <w:tcPr>
            <w:tcW w:w="146" w:type="pct"/>
            <w:shd w:val="clear" w:color="auto" w:fill="auto"/>
          </w:tcPr>
          <w:p w14:paraId="7719F997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3A890B1E" w14:textId="6AC6BBAF" w:rsidR="00A841BB" w:rsidRPr="006D1CC3" w:rsidRDefault="00844E5F" w:rsidP="00BD5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1.22</w:t>
            </w:r>
          </w:p>
        </w:tc>
        <w:tc>
          <w:tcPr>
            <w:tcW w:w="130" w:type="pct"/>
            <w:shd w:val="clear" w:color="auto" w:fill="auto"/>
          </w:tcPr>
          <w:p w14:paraId="367C6214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CCB6D7C" w14:textId="145B991C" w:rsidR="00A841BB" w:rsidRPr="006D1CC3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2.96</w:t>
            </w:r>
          </w:p>
        </w:tc>
      </w:tr>
      <w:tr w:rsidR="00A841BB" w:rsidRPr="006D1CC3" w14:paraId="64E493D9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7F10D645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14:paraId="43F913EC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E2312" w14:textId="115DCC62" w:rsidR="00A841BB" w:rsidRPr="006D1CC3" w:rsidRDefault="001A42C8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464.83</w:t>
            </w:r>
          </w:p>
        </w:tc>
        <w:tc>
          <w:tcPr>
            <w:tcW w:w="147" w:type="pct"/>
            <w:shd w:val="clear" w:color="auto" w:fill="auto"/>
          </w:tcPr>
          <w:p w14:paraId="13143751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AE6BC" w14:textId="6AC5FC10" w:rsidR="00A841BB" w:rsidRPr="006D1CC3" w:rsidRDefault="00A841BB" w:rsidP="00C06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383.87</w:t>
            </w:r>
          </w:p>
        </w:tc>
        <w:tc>
          <w:tcPr>
            <w:tcW w:w="146" w:type="pct"/>
            <w:shd w:val="clear" w:color="auto" w:fill="auto"/>
          </w:tcPr>
          <w:p w14:paraId="169278A4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AE3DA" w14:textId="7009E8FF" w:rsidR="00A841BB" w:rsidRPr="006D1CC3" w:rsidRDefault="001A42C8" w:rsidP="00E85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50.64</w:t>
            </w:r>
          </w:p>
        </w:tc>
        <w:tc>
          <w:tcPr>
            <w:tcW w:w="130" w:type="pct"/>
            <w:shd w:val="clear" w:color="auto" w:fill="auto"/>
          </w:tcPr>
          <w:p w14:paraId="6473E57B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77DDE" w14:textId="190D7422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30.07</w:t>
            </w:r>
          </w:p>
        </w:tc>
      </w:tr>
    </w:tbl>
    <w:p w14:paraId="00E17D7A" w14:textId="77777777" w:rsidR="00785742" w:rsidRPr="006D1CC3" w:rsidRDefault="00785742" w:rsidP="0078574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AA6E76D" w14:textId="77777777" w:rsidR="00785742" w:rsidRDefault="00785742" w:rsidP="0078574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C5E8C82" w14:textId="77777777" w:rsidR="00225BA6" w:rsidRDefault="00225BA6" w:rsidP="0078574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9ED2BE1" w14:textId="77777777" w:rsidR="00225BA6" w:rsidRDefault="00225BA6" w:rsidP="0078574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268F74F" w14:textId="77777777" w:rsidR="00225BA6" w:rsidRPr="006D1CC3" w:rsidRDefault="00225BA6" w:rsidP="0078574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FAB7757" w14:textId="77777777" w:rsidR="00785742" w:rsidRPr="006D1CC3" w:rsidRDefault="00785742" w:rsidP="0078574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C1760C8" w14:textId="77777777" w:rsidR="000C70D6" w:rsidRPr="006D1CC3" w:rsidRDefault="000C70D6" w:rsidP="0078574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5C1AEF9" w14:textId="77777777" w:rsidR="00785742" w:rsidRPr="006D1CC3" w:rsidRDefault="00785742" w:rsidP="0078574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4D2AA85" w14:textId="372E28D6" w:rsidR="00870CCC" w:rsidRPr="006D1CC3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C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สินค้าคงเหลือ</w:t>
      </w:r>
    </w:p>
    <w:p w14:paraId="70E460A5" w14:textId="4B00FDAF" w:rsidR="009E63E1" w:rsidRPr="006D1CC3" w:rsidRDefault="009E63E1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719"/>
        <w:gridCol w:w="15"/>
        <w:gridCol w:w="1070"/>
        <w:gridCol w:w="258"/>
        <w:gridCol w:w="13"/>
        <w:gridCol w:w="1077"/>
        <w:gridCol w:w="258"/>
        <w:gridCol w:w="20"/>
        <w:gridCol w:w="981"/>
        <w:gridCol w:w="271"/>
        <w:gridCol w:w="9"/>
        <w:gridCol w:w="1159"/>
      </w:tblGrid>
      <w:tr w:rsidR="00B509A6" w:rsidRPr="006D1CC3" w14:paraId="5BB08980" w14:textId="77777777" w:rsidTr="00CE321B">
        <w:trPr>
          <w:trHeight w:val="408"/>
        </w:trPr>
        <w:tc>
          <w:tcPr>
            <w:tcW w:w="1845" w:type="pct"/>
          </w:tcPr>
          <w:p w14:paraId="7C810422" w14:textId="77777777" w:rsidR="00B509A6" w:rsidRPr="006D1CC3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7C889265" w14:textId="77777777" w:rsidR="00B509A6" w:rsidRPr="006D1CC3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1E652B3F" w14:textId="77777777" w:rsidR="00B509A6" w:rsidRPr="006D1CC3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A38E1C9" w14:textId="77777777" w:rsidR="00B509A6" w:rsidRPr="006D1CC3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633AA3F3" w14:textId="77777777" w:rsidR="00B509A6" w:rsidRPr="006D1CC3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9A6" w:rsidRPr="006D1CC3" w14:paraId="4924E68B" w14:textId="77777777" w:rsidTr="00CE321B">
        <w:trPr>
          <w:trHeight w:val="408"/>
        </w:trPr>
        <w:tc>
          <w:tcPr>
            <w:tcW w:w="1845" w:type="pct"/>
            <w:shd w:val="clear" w:color="auto" w:fill="auto"/>
          </w:tcPr>
          <w:p w14:paraId="48C84FE0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7AD209D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57C8F183" w14:textId="4980BB9F" w:rsidR="00B509A6" w:rsidRPr="006D1CC3" w:rsidRDefault="0067416F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  <w:shd w:val="clear" w:color="auto" w:fill="auto"/>
          </w:tcPr>
          <w:p w14:paraId="52E61D8F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108D129" w14:textId="438E92D8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2A4D0669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67FBAEED" w14:textId="2F9F8219" w:rsidR="00B509A6" w:rsidRPr="006D1CC3" w:rsidRDefault="0067416F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D72B08F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3EC3E74" w14:textId="6B6B440D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4453" w:rsidRPr="006D1CC3" w14:paraId="72825585" w14:textId="77777777" w:rsidTr="00CE321B">
        <w:trPr>
          <w:trHeight w:val="408"/>
        </w:trPr>
        <w:tc>
          <w:tcPr>
            <w:tcW w:w="1845" w:type="pct"/>
            <w:shd w:val="clear" w:color="auto" w:fill="auto"/>
          </w:tcPr>
          <w:p w14:paraId="1E97E6BE" w14:textId="77777777" w:rsidR="00784453" w:rsidRPr="006D1CC3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47BC870" w14:textId="77777777" w:rsidR="00784453" w:rsidRPr="006D1CC3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5BC53A1E" w14:textId="0D790A76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9" w:type="pct"/>
            <w:shd w:val="clear" w:color="auto" w:fill="auto"/>
          </w:tcPr>
          <w:p w14:paraId="38536B0A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33E25D0" w14:textId="5F006B4B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9" w:type="pct"/>
            <w:shd w:val="clear" w:color="auto" w:fill="auto"/>
          </w:tcPr>
          <w:p w14:paraId="323D8BD5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7E2A3A2D" w14:textId="43D7E148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506BB59" w14:textId="77777777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shd w:val="clear" w:color="auto" w:fill="auto"/>
          </w:tcPr>
          <w:p w14:paraId="5E4E077E" w14:textId="7A052364" w:rsidR="00784453" w:rsidRPr="006D1CC3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2566</w:t>
            </w:r>
          </w:p>
        </w:tc>
      </w:tr>
      <w:tr w:rsidR="00B509A6" w:rsidRPr="006D1CC3" w14:paraId="7686F431" w14:textId="77777777" w:rsidTr="00B509A6">
        <w:trPr>
          <w:trHeight w:val="408"/>
        </w:trPr>
        <w:tc>
          <w:tcPr>
            <w:tcW w:w="1845" w:type="pct"/>
            <w:shd w:val="clear" w:color="auto" w:fill="auto"/>
          </w:tcPr>
          <w:p w14:paraId="0D17CCF9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651F3775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11"/>
            <w:shd w:val="clear" w:color="auto" w:fill="auto"/>
          </w:tcPr>
          <w:p w14:paraId="799F7CE2" w14:textId="77777777" w:rsidR="00B509A6" w:rsidRPr="006D1CC3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41BB" w:rsidRPr="006D1CC3" w14:paraId="25CA48D2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3252F303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8" w:type="pct"/>
          </w:tcPr>
          <w:p w14:paraId="334193A1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75C963A6" w14:textId="551B86EF" w:rsidR="00A841BB" w:rsidRPr="006D1CC3" w:rsidRDefault="00CF0EA7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1,2</w:t>
            </w:r>
            <w:r w:rsidR="006477E7"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29.74</w:t>
            </w:r>
          </w:p>
        </w:tc>
        <w:tc>
          <w:tcPr>
            <w:tcW w:w="139" w:type="pct"/>
            <w:shd w:val="clear" w:color="auto" w:fill="auto"/>
          </w:tcPr>
          <w:p w14:paraId="4A00C12E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19FFCE84" w14:textId="0B485055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439.08</w:t>
            </w:r>
          </w:p>
        </w:tc>
        <w:tc>
          <w:tcPr>
            <w:tcW w:w="139" w:type="pct"/>
            <w:shd w:val="clear" w:color="auto" w:fill="auto"/>
          </w:tcPr>
          <w:p w14:paraId="05A25867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40260E9B" w14:textId="2CCBC5AE" w:rsidR="00A841BB" w:rsidRPr="006D1CC3" w:rsidRDefault="00396D03" w:rsidP="0088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F0B2A13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A59E59B" w14:textId="1FDF4961" w:rsidR="00A841BB" w:rsidRPr="006D1CC3" w:rsidRDefault="00A841B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841BB" w:rsidRPr="006D1CC3" w14:paraId="684E4DF5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5C586E23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88" w:type="pct"/>
          </w:tcPr>
          <w:p w14:paraId="47862A5A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01139F48" w14:textId="2BF25C75" w:rsidR="00A841BB" w:rsidRPr="006D1CC3" w:rsidRDefault="00800EFD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1,064.0</w:t>
            </w:r>
            <w:r w:rsidR="003C77F5"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68D245CD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65CCAF99" w14:textId="703E92EF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503.88</w:t>
            </w:r>
          </w:p>
        </w:tc>
        <w:tc>
          <w:tcPr>
            <w:tcW w:w="139" w:type="pct"/>
            <w:shd w:val="clear" w:color="auto" w:fill="auto"/>
          </w:tcPr>
          <w:p w14:paraId="78797BFC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679678F7" w14:textId="3B566109" w:rsidR="00A841BB" w:rsidRPr="006D1CC3" w:rsidRDefault="00800EFD" w:rsidP="0088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2AB96D7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BC67A4A" w14:textId="540EC589" w:rsidR="00A841BB" w:rsidRPr="006D1CC3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1.38</w:t>
            </w:r>
          </w:p>
        </w:tc>
      </w:tr>
      <w:tr w:rsidR="00A841BB" w:rsidRPr="006D1CC3" w14:paraId="43006AA3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1F11B17B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88" w:type="pct"/>
          </w:tcPr>
          <w:p w14:paraId="04D290BB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1D070FA1" w14:textId="354936A9" w:rsidR="00A841BB" w:rsidRPr="006D1CC3" w:rsidRDefault="00396D03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111.39</w:t>
            </w:r>
          </w:p>
        </w:tc>
        <w:tc>
          <w:tcPr>
            <w:tcW w:w="139" w:type="pct"/>
            <w:shd w:val="clear" w:color="auto" w:fill="auto"/>
          </w:tcPr>
          <w:p w14:paraId="32EF6815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2578CA3E" w14:textId="2B97D4A9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99.71</w:t>
            </w:r>
          </w:p>
        </w:tc>
        <w:tc>
          <w:tcPr>
            <w:tcW w:w="139" w:type="pct"/>
            <w:shd w:val="clear" w:color="auto" w:fill="auto"/>
          </w:tcPr>
          <w:p w14:paraId="25F3737C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07A2100D" w14:textId="67AAE31B" w:rsidR="00A841BB" w:rsidRPr="006D1CC3" w:rsidRDefault="00396D03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0.41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F4E7872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06F9052" w14:textId="4CFED8FB" w:rsidR="00A841BB" w:rsidRPr="006D1CC3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841BB" w:rsidRPr="006D1CC3" w14:paraId="391201B5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0207C8AF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88" w:type="pct"/>
          </w:tcPr>
          <w:p w14:paraId="7FAA9067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2AD6A" w14:textId="457AB6B6" w:rsidR="00A841BB" w:rsidRPr="006D1CC3" w:rsidRDefault="00396D03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57.26</w:t>
            </w:r>
          </w:p>
        </w:tc>
        <w:tc>
          <w:tcPr>
            <w:tcW w:w="139" w:type="pct"/>
            <w:shd w:val="clear" w:color="auto" w:fill="auto"/>
          </w:tcPr>
          <w:p w14:paraId="43739EF0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53873" w14:textId="7AC6185B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47.70</w:t>
            </w:r>
          </w:p>
        </w:tc>
        <w:tc>
          <w:tcPr>
            <w:tcW w:w="139" w:type="pct"/>
            <w:shd w:val="clear" w:color="auto" w:fill="auto"/>
          </w:tcPr>
          <w:p w14:paraId="6E7376C1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FC84A" w14:textId="206B7EE0" w:rsidR="00A841BB" w:rsidRPr="006D1CC3" w:rsidRDefault="00396D03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2D3BA97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A086C" w14:textId="3CBBFDEB" w:rsidR="00A841BB" w:rsidRPr="006D1CC3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841BB" w:rsidRPr="006D1CC3" w14:paraId="1DEE73D2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02D85AF1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1258F64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FABFE1" w14:textId="3F6F949E" w:rsidR="00A841BB" w:rsidRPr="006D1CC3" w:rsidRDefault="00891B6F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2,462.44</w:t>
            </w:r>
          </w:p>
        </w:tc>
        <w:tc>
          <w:tcPr>
            <w:tcW w:w="139" w:type="pct"/>
            <w:shd w:val="clear" w:color="auto" w:fill="auto"/>
          </w:tcPr>
          <w:p w14:paraId="269FEF56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D6C7D" w14:textId="1CA14768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090.37</w:t>
            </w:r>
          </w:p>
        </w:tc>
        <w:tc>
          <w:tcPr>
            <w:tcW w:w="139" w:type="pct"/>
            <w:shd w:val="clear" w:color="auto" w:fill="auto"/>
          </w:tcPr>
          <w:p w14:paraId="7827E4BA" w14:textId="77777777" w:rsidR="00A841BB" w:rsidRPr="006D1CC3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7EB44C" w14:textId="04791553" w:rsidR="00A841BB" w:rsidRPr="006D1CC3" w:rsidRDefault="00891B6F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0.41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0D7A3D8" w14:textId="77777777" w:rsidR="00A841BB" w:rsidRPr="006D1CC3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58650" w14:textId="5BDDEAFE" w:rsidR="00A841BB" w:rsidRPr="006D1CC3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1.38</w:t>
            </w:r>
          </w:p>
        </w:tc>
      </w:tr>
      <w:tr w:rsidR="0051190A" w:rsidRPr="006D1CC3" w14:paraId="2C0BE443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5FDE0113" w14:textId="77777777" w:rsidR="0051190A" w:rsidRPr="006D1CC3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88" w:type="pct"/>
          </w:tcPr>
          <w:p w14:paraId="62DC222C" w14:textId="77777777" w:rsidR="0051190A" w:rsidRPr="006D1CC3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7DDE2" w14:textId="0EE511B6" w:rsidR="0051190A" w:rsidRPr="006D1CC3" w:rsidRDefault="00891B6F" w:rsidP="0051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(85.20)</w:t>
            </w:r>
          </w:p>
        </w:tc>
        <w:tc>
          <w:tcPr>
            <w:tcW w:w="139" w:type="pct"/>
            <w:shd w:val="clear" w:color="auto" w:fill="auto"/>
          </w:tcPr>
          <w:p w14:paraId="58A7F028" w14:textId="77777777" w:rsidR="0051190A" w:rsidRPr="006D1CC3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50C31" w14:textId="723D2D6E" w:rsidR="0051190A" w:rsidRPr="006D1CC3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(0.03)</w:t>
            </w:r>
          </w:p>
        </w:tc>
        <w:tc>
          <w:tcPr>
            <w:tcW w:w="139" w:type="pct"/>
            <w:shd w:val="clear" w:color="auto" w:fill="auto"/>
          </w:tcPr>
          <w:p w14:paraId="65A18F96" w14:textId="77777777" w:rsidR="0051190A" w:rsidRPr="006D1CC3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0E5AE4" w14:textId="04E52A91" w:rsidR="0051190A" w:rsidRPr="006D1CC3" w:rsidRDefault="00891B6F" w:rsidP="0088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BC197CB" w14:textId="77777777" w:rsidR="0051190A" w:rsidRPr="006D1CC3" w:rsidRDefault="0051190A" w:rsidP="0051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94514" w14:textId="1AE5C835" w:rsidR="0051190A" w:rsidRPr="006D1CC3" w:rsidRDefault="0051190A" w:rsidP="0051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(0.02)</w:t>
            </w:r>
          </w:p>
        </w:tc>
      </w:tr>
      <w:tr w:rsidR="0051190A" w:rsidRPr="006D1CC3" w14:paraId="1820D26F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5F40A991" w14:textId="77777777" w:rsidR="0051190A" w:rsidRPr="006D1CC3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88" w:type="pct"/>
          </w:tcPr>
          <w:p w14:paraId="4EB6079A" w14:textId="77777777" w:rsidR="0051190A" w:rsidRPr="006D1CC3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E7650" w14:textId="03CA9061" w:rsidR="0051190A" w:rsidRPr="006D1CC3" w:rsidRDefault="00891B6F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2,377.24</w:t>
            </w:r>
          </w:p>
        </w:tc>
        <w:tc>
          <w:tcPr>
            <w:tcW w:w="139" w:type="pct"/>
            <w:shd w:val="clear" w:color="auto" w:fill="auto"/>
          </w:tcPr>
          <w:p w14:paraId="351DACF6" w14:textId="77777777" w:rsidR="0051190A" w:rsidRPr="006D1CC3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1214C" w14:textId="3004CE32" w:rsidR="0051190A" w:rsidRPr="006D1CC3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1,090.34</w:t>
            </w:r>
          </w:p>
        </w:tc>
        <w:tc>
          <w:tcPr>
            <w:tcW w:w="139" w:type="pct"/>
            <w:shd w:val="clear" w:color="auto" w:fill="auto"/>
          </w:tcPr>
          <w:p w14:paraId="4AE748D6" w14:textId="77777777" w:rsidR="0051190A" w:rsidRPr="006D1CC3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2069F" w14:textId="77EBE4AF" w:rsidR="0051190A" w:rsidRPr="006D1CC3" w:rsidRDefault="00891B6F" w:rsidP="0051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0.41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B24C32C" w14:textId="77777777" w:rsidR="0051190A" w:rsidRPr="006D1CC3" w:rsidRDefault="0051190A" w:rsidP="0051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05EC6" w14:textId="7D79EEF2" w:rsidR="0051190A" w:rsidRPr="006D1CC3" w:rsidRDefault="0051190A" w:rsidP="0051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1.36</w:t>
            </w:r>
          </w:p>
        </w:tc>
      </w:tr>
      <w:tr w:rsidR="0051190A" w:rsidRPr="006D1CC3" w14:paraId="2A380AC3" w14:textId="77777777" w:rsidTr="00B509A6">
        <w:trPr>
          <w:trHeight w:val="287"/>
        </w:trPr>
        <w:tc>
          <w:tcPr>
            <w:tcW w:w="2241" w:type="pct"/>
            <w:gridSpan w:val="3"/>
            <w:shd w:val="clear" w:color="auto" w:fill="auto"/>
          </w:tcPr>
          <w:p w14:paraId="3E35B395" w14:textId="77777777" w:rsidR="0051190A" w:rsidRPr="006D1CC3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2D372B01" w14:textId="77777777" w:rsidR="0051190A" w:rsidRPr="006D1CC3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87990F7" w14:textId="77777777" w:rsidR="0051190A" w:rsidRPr="006D1CC3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1" w:type="pct"/>
            <w:shd w:val="clear" w:color="auto" w:fill="auto"/>
          </w:tcPr>
          <w:p w14:paraId="2ABB3823" w14:textId="77777777" w:rsidR="0051190A" w:rsidRPr="006D1CC3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6B655979" w14:textId="77777777" w:rsidR="0051190A" w:rsidRPr="006D1CC3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29" w:type="pct"/>
            <w:shd w:val="clear" w:color="auto" w:fill="auto"/>
          </w:tcPr>
          <w:p w14:paraId="2A267118" w14:textId="77777777" w:rsidR="0051190A" w:rsidRPr="006D1CC3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1FCD5C32" w14:textId="77777777" w:rsidR="0051190A" w:rsidRPr="006D1CC3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24569FAA" w14:textId="77777777" w:rsidR="0051190A" w:rsidRPr="006D1CC3" w:rsidRDefault="0051190A" w:rsidP="0051190A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</w:tbl>
    <w:p w14:paraId="365B5DE6" w14:textId="77777777" w:rsidR="007919B5" w:rsidRPr="006D1CC3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19736F0" w14:textId="4F5393CC" w:rsidR="00EB56A1" w:rsidRPr="006D1CC3" w:rsidRDefault="00EB56A1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5" w:name="OLE_LINK11"/>
      <w:bookmarkStart w:id="6" w:name="OLE_LINK12"/>
      <w:r w:rsidRPr="006D1CC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เงินลงทุนในบริษัทย่อยและบริษัทร่วม</w:t>
      </w:r>
    </w:p>
    <w:p w14:paraId="627C1F89" w14:textId="77777777" w:rsidR="00882330" w:rsidRPr="006D1CC3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</w:p>
    <w:p w14:paraId="7F992A08" w14:textId="26172F3E" w:rsidR="00882330" w:rsidRPr="006D1CC3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6D1CC3">
        <w:rPr>
          <w:rFonts w:asciiTheme="majorBidi" w:hAnsiTheme="majorBidi" w:cstheme="majorBidi"/>
          <w:cs/>
        </w:rPr>
        <w:t>บริษัทย่อย</w:t>
      </w:r>
    </w:p>
    <w:p w14:paraId="5D23A4C9" w14:textId="77777777" w:rsidR="00FA53E8" w:rsidRPr="006D1CC3" w:rsidRDefault="00FA53E8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098F0920" w14:textId="0BB7A102" w:rsidR="00FA53E8" w:rsidRPr="006D1CC3" w:rsidRDefault="00FA53E8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</w:rPr>
      </w:pPr>
      <w:r w:rsidRPr="006D1CC3">
        <w:rPr>
          <w:rFonts w:asciiTheme="majorBidi" w:hAnsiTheme="majorBidi"/>
          <w:i/>
          <w:iCs/>
          <w:cs/>
          <w:lang w:val="th-TH"/>
        </w:rPr>
        <w:t>บริษัท บีบีจีไอ เฟิร์มบ็อกซ์ ไบโอ จำกัด</w:t>
      </w:r>
    </w:p>
    <w:p w14:paraId="17844BBA" w14:textId="77777777" w:rsidR="00882330" w:rsidRPr="006D1CC3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</w:p>
    <w:p w14:paraId="24D3DCA9" w14:textId="77DF86BE" w:rsidR="00422B54" w:rsidRPr="006D1CC3" w:rsidRDefault="00422B54" w:rsidP="00422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6D1CC3">
        <w:rPr>
          <w:rFonts w:asciiTheme="majorBidi" w:hAnsiTheme="majorBidi"/>
          <w:cs/>
          <w:lang w:val="th-TH"/>
        </w:rPr>
        <w:t>ที่ประชุมวิสามัญผู้ถือหุ้นของ</w:t>
      </w:r>
      <w:r w:rsidRPr="006D1CC3">
        <w:rPr>
          <w:rFonts w:asciiTheme="majorBidi" w:hAnsiTheme="majorBidi" w:hint="cs"/>
          <w:cs/>
          <w:lang w:val="th-TH"/>
        </w:rPr>
        <w:t>บริษัท</w:t>
      </w:r>
      <w:r w:rsidRPr="006D1CC3">
        <w:rPr>
          <w:rFonts w:asciiTheme="majorBidi" w:hAnsiTheme="majorBidi"/>
          <w:cs/>
          <w:lang w:val="th-TH"/>
        </w:rPr>
        <w:t xml:space="preserve"> บีบีจีไอ เฟิร์มบ็อกซ์ ไบโอ </w:t>
      </w:r>
      <w:r w:rsidRPr="006D1CC3">
        <w:rPr>
          <w:rFonts w:asciiTheme="majorBidi" w:hAnsiTheme="majorBidi" w:hint="cs"/>
          <w:cs/>
          <w:lang w:val="th-TH"/>
        </w:rPr>
        <w:t>จำกัด</w:t>
      </w:r>
      <w:r w:rsidR="00AF182A" w:rsidRPr="006D1CC3">
        <w:rPr>
          <w:rFonts w:asciiTheme="majorBidi" w:hAnsiTheme="majorBidi" w:hint="cs"/>
          <w:cs/>
          <w:lang w:val="th-TH"/>
        </w:rPr>
        <w:t xml:space="preserve"> </w:t>
      </w:r>
      <w:r w:rsidR="00465E2C" w:rsidRPr="006D1CC3">
        <w:rPr>
          <w:rFonts w:asciiTheme="majorBidi" w:hAnsiTheme="majorBidi" w:hint="cs"/>
          <w:cs/>
          <w:lang w:val="th-TH"/>
        </w:rPr>
        <w:t>(</w:t>
      </w:r>
      <w:r w:rsidR="00474E60" w:rsidRPr="006D1CC3">
        <w:rPr>
          <w:rFonts w:asciiTheme="majorBidi" w:hAnsiTheme="majorBidi"/>
        </w:rPr>
        <w:t>“</w:t>
      </w:r>
      <w:r w:rsidR="00474E60" w:rsidRPr="006D1CC3">
        <w:rPr>
          <w:rFonts w:asciiTheme="majorBidi" w:hAnsiTheme="majorBidi" w:hint="cs"/>
          <w:cs/>
        </w:rPr>
        <w:t>บีบีเอฟบี</w:t>
      </w:r>
      <w:r w:rsidR="00474E60" w:rsidRPr="006D1CC3">
        <w:rPr>
          <w:rFonts w:asciiTheme="majorBidi" w:hAnsiTheme="majorBidi"/>
        </w:rPr>
        <w:t>”</w:t>
      </w:r>
      <w:r w:rsidR="008B7D97" w:rsidRPr="006D1CC3">
        <w:rPr>
          <w:rFonts w:asciiTheme="majorBidi" w:hAnsiTheme="majorBidi"/>
        </w:rPr>
        <w:t xml:space="preserve">) </w:t>
      </w:r>
      <w:r w:rsidRPr="006D1CC3">
        <w:rPr>
          <w:rFonts w:asciiTheme="majorBidi" w:hAnsiTheme="majorBidi" w:hint="cs"/>
          <w:cs/>
          <w:lang w:val="th-TH"/>
        </w:rPr>
        <w:t xml:space="preserve"> </w:t>
      </w:r>
      <w:r w:rsidRPr="006D1CC3">
        <w:rPr>
          <w:rFonts w:asciiTheme="majorBidi" w:hAnsiTheme="majorBidi"/>
          <w:cs/>
          <w:lang w:val="th-TH"/>
        </w:rPr>
        <w:t xml:space="preserve">ครั้งที่ </w:t>
      </w:r>
      <w:r w:rsidRPr="006D1CC3">
        <w:rPr>
          <w:rFonts w:asciiTheme="majorBidi" w:hAnsiTheme="majorBidi"/>
        </w:rPr>
        <w:t>1/2566</w:t>
      </w:r>
      <w:r w:rsidRPr="006D1CC3">
        <w:rPr>
          <w:rFonts w:asciiTheme="majorBidi" w:hAnsiTheme="majorBidi"/>
          <w:cs/>
          <w:lang w:val="th-TH"/>
        </w:rPr>
        <w:t xml:space="preserve"> เมื่อวันที่ </w:t>
      </w:r>
      <w:r w:rsidRPr="006D1CC3">
        <w:rPr>
          <w:rFonts w:asciiTheme="majorBidi" w:hAnsiTheme="majorBidi"/>
        </w:rPr>
        <w:t>14</w:t>
      </w:r>
      <w:r w:rsidRPr="006D1CC3">
        <w:rPr>
          <w:rFonts w:asciiTheme="majorBidi" w:hAnsiTheme="majorBidi"/>
          <w:cs/>
          <w:lang w:val="th-TH"/>
        </w:rPr>
        <w:t xml:space="preserve"> ธันวาคม </w:t>
      </w:r>
      <w:r w:rsidRPr="006D1CC3">
        <w:rPr>
          <w:rFonts w:asciiTheme="majorBidi" w:hAnsiTheme="majorBidi"/>
        </w:rPr>
        <w:t>2566</w:t>
      </w:r>
      <w:r w:rsidRPr="006D1CC3">
        <w:rPr>
          <w:rFonts w:asciiTheme="majorBidi" w:hAnsiTheme="majorBidi"/>
          <w:cs/>
          <w:lang w:val="th-TH"/>
        </w:rPr>
        <w:t xml:space="preserve"> มีมติเพิ่มทุนจดทะเบียน</w:t>
      </w:r>
      <w:r w:rsidR="008B7D97" w:rsidRPr="006D1CC3">
        <w:rPr>
          <w:rFonts w:asciiTheme="majorBidi" w:hAnsiTheme="majorBidi" w:hint="cs"/>
          <w:cs/>
          <w:lang w:val="th-TH"/>
        </w:rPr>
        <w:t xml:space="preserve"> </w:t>
      </w:r>
      <w:r w:rsidRPr="006D1CC3">
        <w:rPr>
          <w:rFonts w:asciiTheme="majorBidi" w:hAnsiTheme="majorBidi"/>
          <w:cs/>
          <w:lang w:val="th-TH"/>
        </w:rPr>
        <w:t xml:space="preserve">จำนวน </w:t>
      </w:r>
      <w:r w:rsidRPr="006D1CC3">
        <w:rPr>
          <w:rFonts w:asciiTheme="majorBidi" w:hAnsiTheme="majorBidi"/>
        </w:rPr>
        <w:t>0.66</w:t>
      </w:r>
      <w:r w:rsidRPr="006D1CC3">
        <w:rPr>
          <w:rFonts w:asciiTheme="majorBidi" w:hAnsiTheme="majorBidi"/>
          <w:cs/>
          <w:lang w:val="th-TH"/>
        </w:rPr>
        <w:t xml:space="preserve"> ล้านหุ้น มูลค่าหุ้นละ </w:t>
      </w:r>
      <w:r w:rsidRPr="006D1CC3">
        <w:rPr>
          <w:rFonts w:asciiTheme="majorBidi" w:hAnsiTheme="majorBidi"/>
        </w:rPr>
        <w:t>100</w:t>
      </w:r>
      <w:r w:rsidRPr="006D1CC3">
        <w:rPr>
          <w:rFonts w:asciiTheme="majorBidi" w:hAnsiTheme="majorBidi"/>
          <w:cs/>
          <w:lang w:val="th-TH"/>
        </w:rPr>
        <w:t xml:space="preserve"> บาท รวมเป็นเงิน </w:t>
      </w:r>
      <w:r w:rsidRPr="006D1CC3">
        <w:rPr>
          <w:rFonts w:asciiTheme="majorBidi" w:hAnsiTheme="majorBidi"/>
        </w:rPr>
        <w:t>65.80</w:t>
      </w:r>
      <w:r w:rsidRPr="006D1CC3">
        <w:rPr>
          <w:rFonts w:asciiTheme="majorBidi" w:hAnsiTheme="majorBidi"/>
          <w:cs/>
          <w:lang w:val="th-TH"/>
        </w:rPr>
        <w:t xml:space="preserve"> ล้านบาท บริษัทได้จ่ายชำระเงินลงทุนใน</w:t>
      </w:r>
      <w:r w:rsidR="00547610" w:rsidRPr="006D1CC3">
        <w:rPr>
          <w:rFonts w:asciiTheme="majorBidi" w:hAnsiTheme="majorBidi" w:hint="cs"/>
          <w:cs/>
          <w:lang w:val="th-TH"/>
        </w:rPr>
        <w:t>บีบีเอฟบี</w:t>
      </w:r>
      <w:r w:rsidRPr="006D1CC3">
        <w:rPr>
          <w:rFonts w:asciiTheme="majorBidi" w:hAnsiTheme="majorBidi"/>
          <w:cs/>
          <w:lang w:val="th-TH"/>
        </w:rPr>
        <w:t>แล้ว</w:t>
      </w:r>
      <w:r w:rsidRPr="006D1CC3">
        <w:rPr>
          <w:rFonts w:asciiTheme="majorBidi" w:hAnsiTheme="majorBidi" w:hint="cs"/>
          <w:cs/>
          <w:lang w:val="th-TH"/>
        </w:rPr>
        <w:t>ทั้ง</w:t>
      </w:r>
      <w:r w:rsidRPr="006D1CC3">
        <w:rPr>
          <w:rFonts w:asciiTheme="majorBidi" w:hAnsiTheme="majorBidi"/>
          <w:cs/>
          <w:lang w:val="th-TH"/>
        </w:rPr>
        <w:t xml:space="preserve">จำนวน ณ วันที่ </w:t>
      </w:r>
      <w:r w:rsidRPr="006D1CC3">
        <w:rPr>
          <w:rFonts w:asciiTheme="majorBidi" w:hAnsiTheme="majorBidi"/>
        </w:rPr>
        <w:t>31</w:t>
      </w:r>
      <w:r w:rsidRPr="006D1CC3">
        <w:rPr>
          <w:rFonts w:asciiTheme="majorBidi" w:hAnsiTheme="majorBidi"/>
          <w:cs/>
          <w:lang w:val="th-TH"/>
        </w:rPr>
        <w:t xml:space="preserve"> </w:t>
      </w:r>
      <w:bookmarkStart w:id="7" w:name="_Hlk158985158"/>
      <w:r w:rsidRPr="006D1CC3">
        <w:rPr>
          <w:rFonts w:asciiTheme="majorBidi" w:hAnsiTheme="majorBidi"/>
          <w:cs/>
          <w:lang w:val="th-TH"/>
        </w:rPr>
        <w:t>ธันวาคม</w:t>
      </w:r>
      <w:bookmarkEnd w:id="7"/>
      <w:r w:rsidRPr="006D1CC3">
        <w:rPr>
          <w:rFonts w:asciiTheme="majorBidi" w:hAnsiTheme="majorBidi" w:hint="cs"/>
          <w:cs/>
          <w:lang w:val="th-TH"/>
        </w:rPr>
        <w:t xml:space="preserve"> </w:t>
      </w:r>
      <w:r w:rsidRPr="006D1CC3">
        <w:rPr>
          <w:rFonts w:asciiTheme="majorBidi" w:hAnsiTheme="majorBidi"/>
        </w:rPr>
        <w:t>2566</w:t>
      </w:r>
      <w:r w:rsidRPr="006D1CC3">
        <w:rPr>
          <w:rFonts w:asciiTheme="majorBidi" w:hAnsiTheme="majorBidi"/>
          <w:cs/>
          <w:lang w:val="th-TH"/>
        </w:rPr>
        <w:t xml:space="preserve"> </w:t>
      </w:r>
      <w:r w:rsidRPr="006D1CC3">
        <w:rPr>
          <w:rFonts w:asciiTheme="majorBidi" w:hAnsiTheme="majorBidi" w:hint="cs"/>
          <w:cs/>
          <w:lang w:val="th-TH"/>
        </w:rPr>
        <w:t>และ</w:t>
      </w:r>
      <w:r w:rsidR="007D2AF0" w:rsidRPr="006D1CC3">
        <w:rPr>
          <w:rFonts w:asciiTheme="majorBidi" w:hAnsiTheme="majorBidi" w:hint="cs"/>
          <w:cs/>
          <w:lang w:val="th-TH"/>
        </w:rPr>
        <w:t>การ</w:t>
      </w:r>
      <w:r w:rsidRPr="006D1CC3">
        <w:rPr>
          <w:rFonts w:asciiTheme="majorBidi" w:hAnsiTheme="majorBidi"/>
          <w:cs/>
          <w:lang w:val="th-TH"/>
        </w:rPr>
        <w:t>จดทะเบียน</w:t>
      </w:r>
      <w:r w:rsidRPr="006D1CC3">
        <w:rPr>
          <w:rFonts w:asciiTheme="majorBidi" w:hAnsiTheme="majorBidi" w:hint="cs"/>
          <w:cs/>
          <w:lang w:val="th-TH"/>
        </w:rPr>
        <w:t>เพิ่มทุน</w:t>
      </w:r>
      <w:r w:rsidRPr="006D1CC3">
        <w:rPr>
          <w:rFonts w:asciiTheme="majorBidi" w:hAnsiTheme="majorBidi"/>
          <w:cs/>
          <w:lang w:val="th-TH"/>
        </w:rPr>
        <w:t>กับกระทรวงพาณิชย์</w:t>
      </w:r>
      <w:r w:rsidR="00872FF3" w:rsidRPr="006D1CC3">
        <w:rPr>
          <w:rFonts w:asciiTheme="majorBidi" w:hAnsiTheme="majorBidi" w:hint="cs"/>
          <w:cs/>
          <w:lang w:val="th-TH"/>
        </w:rPr>
        <w:t>เกิดขึ้น</w:t>
      </w:r>
      <w:r w:rsidRPr="006D1CC3">
        <w:rPr>
          <w:rFonts w:asciiTheme="majorBidi" w:hAnsiTheme="majorBidi"/>
          <w:cs/>
          <w:lang w:val="th-TH"/>
        </w:rPr>
        <w:t xml:space="preserve">ในเดือนมกราคม </w:t>
      </w:r>
      <w:r w:rsidRPr="006D1CC3">
        <w:rPr>
          <w:rFonts w:asciiTheme="majorBidi" w:hAnsiTheme="majorBidi"/>
        </w:rPr>
        <w:t>2567</w:t>
      </w:r>
      <w:r w:rsidR="00872FF3" w:rsidRPr="006D1CC3">
        <w:rPr>
          <w:rFonts w:asciiTheme="majorBidi" w:hAnsiTheme="majorBidi" w:hint="cs"/>
          <w:cs/>
          <w:lang w:val="th-TH"/>
        </w:rPr>
        <w:t xml:space="preserve"> ดังนั้นบริษัท</w:t>
      </w:r>
      <w:r w:rsidR="000037B1" w:rsidRPr="006D1CC3">
        <w:rPr>
          <w:rFonts w:asciiTheme="majorBidi" w:hAnsiTheme="majorBidi" w:hint="cs"/>
          <w:cs/>
          <w:lang w:val="th-TH"/>
        </w:rPr>
        <w:t>ได้จัดประเภทเงิน</w:t>
      </w:r>
      <w:r w:rsidR="00D4467C" w:rsidRPr="006D1CC3">
        <w:rPr>
          <w:rFonts w:asciiTheme="majorBidi" w:hAnsiTheme="majorBidi" w:hint="cs"/>
          <w:cs/>
          <w:lang w:val="th-TH"/>
        </w:rPr>
        <w:t>จำนวน</w:t>
      </w:r>
      <w:r w:rsidR="000037B1" w:rsidRPr="006D1CC3">
        <w:rPr>
          <w:rFonts w:asciiTheme="majorBidi" w:hAnsiTheme="majorBidi" w:hint="cs"/>
          <w:cs/>
          <w:lang w:val="th-TH"/>
        </w:rPr>
        <w:t>ดังกล่าวจากสินทรัพย์ไม่หมุนเวียนอื่น</w:t>
      </w:r>
      <w:r w:rsidR="00901C55" w:rsidRPr="006D1CC3">
        <w:rPr>
          <w:rFonts w:asciiTheme="majorBidi" w:hAnsiTheme="majorBidi"/>
          <w:cs/>
          <w:lang w:val="th-TH"/>
        </w:rPr>
        <w:t>โดยเปลี่ยน</w:t>
      </w:r>
      <w:r w:rsidR="000037B1" w:rsidRPr="006D1CC3">
        <w:rPr>
          <w:rFonts w:asciiTheme="majorBidi" w:hAnsiTheme="majorBidi" w:hint="cs"/>
          <w:cs/>
          <w:lang w:val="th-TH"/>
        </w:rPr>
        <w:t>เป็นเงินลงทุนในบริษัทย่อยในงบ</w:t>
      </w:r>
      <w:r w:rsidR="007211A5" w:rsidRPr="006D1CC3">
        <w:rPr>
          <w:rFonts w:asciiTheme="majorBidi" w:hAnsiTheme="majorBidi" w:hint="cs"/>
          <w:cs/>
          <w:lang w:val="th-TH"/>
        </w:rPr>
        <w:t xml:space="preserve">ฐานะการเงิน ณ </w:t>
      </w:r>
      <w:r w:rsidR="003E4881" w:rsidRPr="006D1CC3">
        <w:rPr>
          <w:rFonts w:asciiTheme="majorBidi" w:hAnsiTheme="majorBidi" w:hint="cs"/>
          <w:cs/>
          <w:lang w:val="th-TH"/>
        </w:rPr>
        <w:t xml:space="preserve">วันที่ </w:t>
      </w:r>
      <w:r w:rsidR="0067416F" w:rsidRPr="006D1CC3">
        <w:rPr>
          <w:rFonts w:asciiTheme="majorBidi" w:hAnsiTheme="majorBidi"/>
        </w:rPr>
        <w:t xml:space="preserve">30 </w:t>
      </w:r>
      <w:r w:rsidR="0067416F" w:rsidRPr="006D1CC3">
        <w:rPr>
          <w:rFonts w:asciiTheme="majorBidi" w:hAnsiTheme="majorBidi"/>
          <w:cs/>
        </w:rPr>
        <w:t>กันยายน</w:t>
      </w:r>
      <w:r w:rsidR="003E4881" w:rsidRPr="006D1CC3">
        <w:rPr>
          <w:rFonts w:asciiTheme="majorBidi" w:hAnsiTheme="majorBidi" w:hint="cs"/>
          <w:cs/>
          <w:lang w:val="th-TH"/>
        </w:rPr>
        <w:t xml:space="preserve"> </w:t>
      </w:r>
      <w:r w:rsidR="007211A5" w:rsidRPr="006D1CC3">
        <w:rPr>
          <w:rFonts w:asciiTheme="majorBidi" w:hAnsiTheme="majorBidi"/>
        </w:rPr>
        <w:t>2567</w:t>
      </w:r>
    </w:p>
    <w:p w14:paraId="54679691" w14:textId="77777777" w:rsidR="00882330" w:rsidRPr="006D1CC3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</w:p>
    <w:p w14:paraId="23FCC161" w14:textId="411ADA79" w:rsidR="0067416F" w:rsidRPr="006D1CC3" w:rsidRDefault="0067416F" w:rsidP="0067416F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/>
        </w:rPr>
      </w:pP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>ที่ประชุมวิสามัญผู้ถือหุ้น</w:t>
      </w:r>
      <w:r w:rsidR="006642E8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ของบีบีเอฟบี 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ครั้งที่ </w:t>
      </w:r>
      <w:r w:rsidRPr="006D1CC3">
        <w:rPr>
          <w:rFonts w:asciiTheme="majorBidi" w:hAnsiTheme="majorBidi"/>
          <w:sz w:val="30"/>
          <w:szCs w:val="30"/>
          <w:lang w:val="en-US" w:bidi="th-TH"/>
        </w:rPr>
        <w:t>1/2567</w:t>
      </w:r>
      <w:r w:rsidR="00CB331A" w:rsidRPr="006D1CC3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CB331A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เมื่อ</w:t>
      </w:r>
      <w:r w:rsidR="00CB331A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วันที่ </w:t>
      </w:r>
      <w:r w:rsidR="00CB331A" w:rsidRPr="006D1CC3">
        <w:rPr>
          <w:rFonts w:asciiTheme="majorBidi" w:hAnsiTheme="majorBidi"/>
          <w:sz w:val="30"/>
          <w:szCs w:val="30"/>
          <w:lang w:val="en-US" w:bidi="th-TH"/>
        </w:rPr>
        <w:t xml:space="preserve">24 </w:t>
      </w:r>
      <w:r w:rsidR="00CB331A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กรกฎาคม </w:t>
      </w:r>
      <w:r w:rsidR="00CB331A" w:rsidRPr="006D1CC3">
        <w:rPr>
          <w:rFonts w:asciiTheme="majorBidi" w:hAnsiTheme="majorBidi"/>
          <w:sz w:val="30"/>
          <w:szCs w:val="30"/>
          <w:lang w:val="en-US" w:bidi="th-TH"/>
        </w:rPr>
        <w:t>2567</w:t>
      </w:r>
      <w:r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มี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>มติพิเศษอนุมัติการเพิ่มทุนจดทะเบียนของ</w:t>
      </w:r>
      <w:r w:rsidR="00326ED8" w:rsidRPr="006D1CC3">
        <w:rPr>
          <w:rFonts w:asciiTheme="majorBidi" w:hAnsiTheme="majorBidi"/>
          <w:sz w:val="30"/>
          <w:szCs w:val="30"/>
          <w:cs/>
          <w:lang w:val="en-US" w:bidi="th-TH"/>
        </w:rPr>
        <w:t>บีบีเอฟบี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 ครั้งที่ </w:t>
      </w:r>
      <w:r w:rsidR="00650081" w:rsidRPr="006D1CC3">
        <w:rPr>
          <w:rFonts w:asciiTheme="majorBidi" w:hAnsiTheme="majorBidi"/>
          <w:sz w:val="30"/>
          <w:szCs w:val="30"/>
          <w:lang w:val="en-US" w:bidi="th-TH"/>
        </w:rPr>
        <w:t>1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 ของปี </w:t>
      </w:r>
      <w:r w:rsidRPr="006D1CC3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จากทุนจดทะเบียนเดิม </w:t>
      </w:r>
      <w:r w:rsidRPr="006D1CC3">
        <w:rPr>
          <w:rFonts w:asciiTheme="majorBidi" w:hAnsiTheme="majorBidi"/>
          <w:sz w:val="30"/>
          <w:szCs w:val="30"/>
          <w:lang w:val="en-US" w:bidi="th-TH"/>
        </w:rPr>
        <w:t>69.80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 เป็นทุนจดทะเบียนใหม่ จำนวน </w:t>
      </w:r>
      <w:r w:rsidRPr="006D1CC3">
        <w:rPr>
          <w:rFonts w:asciiTheme="majorBidi" w:hAnsiTheme="majorBidi"/>
          <w:sz w:val="30"/>
          <w:szCs w:val="30"/>
          <w:lang w:val="en-US" w:bidi="th-TH"/>
        </w:rPr>
        <w:t>333.00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</w:t>
      </w:r>
      <w:r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โดยในการเพิ่มทุนในครั้งนี้มีมติให้เรียกชำระค่าหุ้น ในสัดส่วนร้อยละ </w:t>
      </w:r>
      <w:r w:rsidRPr="006D1CC3">
        <w:rPr>
          <w:rFonts w:asciiTheme="majorBidi" w:hAnsiTheme="majorBidi"/>
          <w:sz w:val="30"/>
          <w:szCs w:val="30"/>
          <w:lang w:val="en-US" w:bidi="th-TH"/>
        </w:rPr>
        <w:t>25</w:t>
      </w:r>
      <w:r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ของทุนจดทะเบียนเพิ่มเติม คิดเป็นจำนวนเงิน </w:t>
      </w:r>
      <w:r w:rsidRPr="006D1CC3">
        <w:rPr>
          <w:rFonts w:asciiTheme="majorBidi" w:hAnsiTheme="majorBidi"/>
          <w:sz w:val="30"/>
          <w:szCs w:val="30"/>
          <w:lang w:val="en-US" w:bidi="th-TH"/>
        </w:rPr>
        <w:t xml:space="preserve">65.80 </w:t>
      </w:r>
      <w:r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>บริษัทได้จ่ายชำระเงิน</w:t>
      </w:r>
      <w:r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ค่าหุ้นดังกล่าวทั้งจำนวน 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>และ</w:t>
      </w:r>
      <w:r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การ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>จดทะเบียน</w:t>
      </w:r>
      <w:r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เพิ่มทุน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>กับกระทรวงพาณิชย์</w:t>
      </w:r>
      <w:r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ได้เสร็จสิ้น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เมื่อวันที่ </w:t>
      </w:r>
      <w:r w:rsidRPr="006D1CC3" w:rsidDel="00E50145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6D1CC3">
        <w:rPr>
          <w:rFonts w:asciiTheme="majorBidi" w:hAnsiTheme="majorBidi"/>
          <w:sz w:val="30"/>
          <w:szCs w:val="30"/>
          <w:lang w:val="en-US"/>
        </w:rPr>
        <w:t xml:space="preserve">31 </w:t>
      </w:r>
      <w:r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กรกฎาคม </w:t>
      </w:r>
      <w:r w:rsidRPr="006D1CC3">
        <w:rPr>
          <w:rFonts w:asciiTheme="majorBidi" w:hAnsiTheme="majorBidi"/>
          <w:sz w:val="30"/>
          <w:szCs w:val="30"/>
          <w:lang w:val="en-US"/>
        </w:rPr>
        <w:t>2567</w:t>
      </w:r>
    </w:p>
    <w:p w14:paraId="177431AB" w14:textId="0DEF0F23" w:rsidR="0098219C" w:rsidRPr="006D1CC3" w:rsidRDefault="00FC2A05" w:rsidP="0098219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/>
        </w:rPr>
      </w:pPr>
      <w:r w:rsidRPr="006D1CC3">
        <w:rPr>
          <w:rFonts w:asciiTheme="majorBidi" w:hAnsiTheme="majorBidi" w:hint="cs"/>
          <w:sz w:val="30"/>
          <w:szCs w:val="30"/>
          <w:cs/>
          <w:lang w:val="en-US" w:bidi="th-TH"/>
        </w:rPr>
        <w:lastRenderedPageBreak/>
        <w:t>ที่ประชุมคณะกรรมการบริษัท</w:t>
      </w:r>
      <w:r w:rsidR="007C7F4C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ของบีบีเอฟบี</w:t>
      </w:r>
      <w:r w:rsidR="00F10FB2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ครั้งที่ </w:t>
      </w:r>
      <w:r w:rsidR="00F10FB2" w:rsidRPr="006D1CC3">
        <w:rPr>
          <w:rFonts w:asciiTheme="majorBidi" w:hAnsiTheme="majorBidi"/>
          <w:sz w:val="30"/>
          <w:szCs w:val="30"/>
          <w:lang w:val="en-US" w:bidi="th-TH"/>
        </w:rPr>
        <w:t xml:space="preserve">5/2567 </w:t>
      </w:r>
      <w:r w:rsidR="00F10FB2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="00F10FB2" w:rsidRPr="006D1CC3">
        <w:rPr>
          <w:rFonts w:asciiTheme="majorBidi" w:hAnsiTheme="majorBidi"/>
          <w:sz w:val="30"/>
          <w:szCs w:val="30"/>
          <w:lang w:val="en-US" w:bidi="th-TH"/>
        </w:rPr>
        <w:t xml:space="preserve">27 </w:t>
      </w:r>
      <w:r w:rsidR="00F10FB2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สิงหาคม </w:t>
      </w:r>
      <w:r w:rsidR="00C75F30" w:rsidRPr="006D1CC3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="000014F8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มี</w:t>
      </w:r>
      <w:r w:rsidR="000014F8" w:rsidRPr="006D1CC3">
        <w:rPr>
          <w:rFonts w:asciiTheme="majorBidi" w:hAnsiTheme="majorBidi"/>
          <w:sz w:val="30"/>
          <w:szCs w:val="30"/>
          <w:cs/>
          <w:lang w:val="en-US" w:bidi="th-TH"/>
        </w:rPr>
        <w:t>มติ</w:t>
      </w:r>
      <w:r w:rsidR="000014F8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เรียกชำระค่าหุ้น</w:t>
      </w:r>
      <w:r w:rsidR="00C903D6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ของการเพิ่มทุนจดทะเบียนครั้งที่ </w:t>
      </w:r>
      <w:r w:rsidR="00C903D6" w:rsidRPr="006D1CC3">
        <w:rPr>
          <w:rFonts w:asciiTheme="majorBidi" w:hAnsiTheme="majorBidi"/>
          <w:sz w:val="30"/>
          <w:szCs w:val="30"/>
          <w:lang w:val="en-US" w:bidi="th-TH"/>
        </w:rPr>
        <w:t>1</w:t>
      </w:r>
      <w:r w:rsidR="00C903D6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 ปี </w:t>
      </w:r>
      <w:r w:rsidR="00C903D6" w:rsidRPr="006D1CC3">
        <w:rPr>
          <w:rFonts w:asciiTheme="majorBidi" w:hAnsiTheme="majorBidi"/>
          <w:sz w:val="30"/>
          <w:szCs w:val="30"/>
          <w:lang w:val="en-US" w:bidi="th-TH"/>
        </w:rPr>
        <w:t>2567</w:t>
      </w:r>
      <w:r w:rsidR="00C903D6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AB0ADE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ใน</w:t>
      </w:r>
      <w:r w:rsidR="0098219C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สัดส่วนร้อยละ </w:t>
      </w:r>
      <w:r w:rsidR="0098219C" w:rsidRPr="006D1CC3">
        <w:rPr>
          <w:rFonts w:asciiTheme="majorBidi" w:hAnsiTheme="majorBidi"/>
          <w:sz w:val="30"/>
          <w:szCs w:val="30"/>
          <w:lang w:val="en-US" w:bidi="th-TH"/>
        </w:rPr>
        <w:t>25</w:t>
      </w:r>
      <w:r w:rsidR="0098219C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A11B4A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ของ</w:t>
      </w:r>
      <w:r w:rsidR="00A36FEE" w:rsidRPr="006D1CC3">
        <w:rPr>
          <w:rFonts w:asciiTheme="majorBidi" w:hAnsiTheme="majorBidi"/>
          <w:sz w:val="30"/>
          <w:szCs w:val="30"/>
          <w:cs/>
          <w:lang w:val="en-US" w:bidi="th-TH"/>
        </w:rPr>
        <w:t>มูลค่าการเพิ่มทุนดังกล่าว</w:t>
      </w:r>
      <w:r w:rsidR="0098219C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คิดเป็นจำนวนเงิน </w:t>
      </w:r>
      <w:r w:rsidR="0098219C" w:rsidRPr="006D1CC3">
        <w:rPr>
          <w:rFonts w:asciiTheme="majorBidi" w:hAnsiTheme="majorBidi"/>
          <w:sz w:val="30"/>
          <w:szCs w:val="30"/>
          <w:lang w:val="en-US" w:bidi="th-TH"/>
        </w:rPr>
        <w:t xml:space="preserve">65.80 </w:t>
      </w:r>
      <w:r w:rsidR="0098219C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</w:t>
      </w:r>
      <w:r w:rsidR="0098219C" w:rsidRPr="006D1CC3">
        <w:rPr>
          <w:rFonts w:asciiTheme="majorBidi" w:hAnsiTheme="majorBidi"/>
          <w:sz w:val="30"/>
          <w:szCs w:val="30"/>
          <w:cs/>
          <w:lang w:val="en-US" w:bidi="th-TH"/>
        </w:rPr>
        <w:t>บริษัทได้จ่ายชำระเงิน</w:t>
      </w:r>
      <w:r w:rsidR="0098219C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ค่าหุ้นดังกล่าวทั้งจำนวน</w:t>
      </w:r>
      <w:r w:rsidR="000E4D6D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ในเดือนกันยายน </w:t>
      </w:r>
      <w:r w:rsidR="000E4D6D" w:rsidRPr="006D1CC3">
        <w:rPr>
          <w:rFonts w:asciiTheme="majorBidi" w:hAnsiTheme="majorBidi"/>
          <w:sz w:val="30"/>
          <w:szCs w:val="30"/>
          <w:lang w:val="en-US" w:bidi="th-TH"/>
        </w:rPr>
        <w:t>2567</w:t>
      </w:r>
    </w:p>
    <w:p w14:paraId="5AE149A8" w14:textId="77777777" w:rsidR="00A139EB" w:rsidRPr="006D1CC3" w:rsidRDefault="00A139EB" w:rsidP="0067416F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val="en-US" w:bidi="th-TH"/>
        </w:rPr>
      </w:pPr>
    </w:p>
    <w:p w14:paraId="3F6DC3F6" w14:textId="28B43E67" w:rsidR="00432E46" w:rsidRPr="006D1CC3" w:rsidRDefault="003D4EE7" w:rsidP="00432E4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cs/>
          <w:lang w:val="en-US" w:bidi="th-TH"/>
        </w:rPr>
      </w:pPr>
      <w:r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ที่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>ประชุมวิสามัญผู้ถือหุ้น</w:t>
      </w:r>
      <w:r w:rsidR="00A86210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ของบีบีเอฟบี 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ครั้งที่ </w:t>
      </w:r>
      <w:r w:rsidR="007539BD" w:rsidRPr="006D1CC3">
        <w:rPr>
          <w:rFonts w:asciiTheme="majorBidi" w:hAnsiTheme="majorBidi"/>
          <w:sz w:val="30"/>
          <w:szCs w:val="30"/>
          <w:lang w:val="en-US" w:bidi="th-TH"/>
        </w:rPr>
        <w:t>2</w:t>
      </w:r>
      <w:r w:rsidR="00432E46" w:rsidRPr="006D1CC3">
        <w:rPr>
          <w:rFonts w:asciiTheme="majorBidi" w:hAnsiTheme="majorBidi"/>
          <w:sz w:val="30"/>
          <w:szCs w:val="30"/>
          <w:lang w:val="en-US" w:bidi="th-TH"/>
        </w:rPr>
        <w:t xml:space="preserve">/2567 </w:t>
      </w:r>
      <w:r w:rsidR="00450382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เมื่อ</w:t>
      </w:r>
      <w:r w:rsidR="00450382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วันที่ </w:t>
      </w:r>
      <w:r w:rsidR="00450382" w:rsidRPr="006D1CC3">
        <w:rPr>
          <w:rFonts w:asciiTheme="majorBidi" w:hAnsiTheme="majorBidi"/>
          <w:sz w:val="30"/>
          <w:szCs w:val="30"/>
          <w:lang w:val="en-US" w:bidi="th-TH"/>
        </w:rPr>
        <w:t xml:space="preserve">12 </w:t>
      </w:r>
      <w:r w:rsidR="00450382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="00450382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450382" w:rsidRPr="006D1CC3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="00432E46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มี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>มติพิเศษอนุมัติการเพิ่มทุนจดทะเบียนของ</w:t>
      </w:r>
      <w:r w:rsidR="00A86210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บีบีเอฟบี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 ครั้งที่ </w:t>
      </w:r>
      <w:r w:rsidR="007953C6" w:rsidRPr="006D1CC3">
        <w:rPr>
          <w:rFonts w:asciiTheme="majorBidi" w:hAnsiTheme="majorBidi"/>
          <w:sz w:val="30"/>
          <w:szCs w:val="30"/>
          <w:lang w:val="en-US" w:bidi="th-TH"/>
        </w:rPr>
        <w:t>2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 ของปี </w:t>
      </w:r>
      <w:r w:rsidR="00432E46" w:rsidRPr="006D1CC3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จากทุนจดทะเบียนเดิม </w:t>
      </w:r>
      <w:r w:rsidR="00273262" w:rsidRPr="006D1CC3">
        <w:rPr>
          <w:rFonts w:asciiTheme="majorBidi" w:hAnsiTheme="majorBidi"/>
          <w:sz w:val="30"/>
          <w:szCs w:val="30"/>
          <w:lang w:val="en-US" w:bidi="th-TH"/>
        </w:rPr>
        <w:t>333.00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 เป็นทุนจดทะเบียนใหม่ จำนวน </w:t>
      </w:r>
      <w:r w:rsidR="004653CE" w:rsidRPr="006D1CC3">
        <w:rPr>
          <w:rFonts w:asciiTheme="majorBidi" w:hAnsiTheme="majorBidi"/>
          <w:sz w:val="30"/>
          <w:szCs w:val="30"/>
          <w:lang w:val="en-US" w:bidi="th-TH"/>
        </w:rPr>
        <w:t>444.</w:t>
      </w:r>
      <w:r w:rsidR="00432E46" w:rsidRPr="006D1CC3">
        <w:rPr>
          <w:rFonts w:asciiTheme="majorBidi" w:hAnsiTheme="majorBidi"/>
          <w:sz w:val="30"/>
          <w:szCs w:val="30"/>
          <w:lang w:val="en-US" w:bidi="th-TH"/>
        </w:rPr>
        <w:t>00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</w:t>
      </w:r>
      <w:r w:rsidR="00432E46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โดยในการเพิ่มทุนในครั้งนี้มีมติให้เรียกชำระค่าหุ้น ในสัดส่วนร้อยละ </w:t>
      </w:r>
      <w:r w:rsidR="00432E46" w:rsidRPr="006D1CC3">
        <w:rPr>
          <w:rFonts w:asciiTheme="majorBidi" w:hAnsiTheme="majorBidi"/>
          <w:sz w:val="30"/>
          <w:szCs w:val="30"/>
          <w:lang w:val="en-US" w:bidi="th-TH"/>
        </w:rPr>
        <w:t>25</w:t>
      </w:r>
      <w:r w:rsidR="00432E46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ของทุนจดทะเบียน</w:t>
      </w:r>
      <w:r w:rsidR="00505C48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163194" w:rsidRPr="006D1CC3">
        <w:rPr>
          <w:rFonts w:asciiTheme="majorBidi" w:hAnsiTheme="majorBidi"/>
          <w:sz w:val="30"/>
          <w:szCs w:val="30"/>
          <w:cs/>
          <w:lang w:val="en-US" w:bidi="th-TH"/>
        </w:rPr>
        <w:t>โดยในครั้งนี้บริษัทได้เข้าซื้อหุ้นเพิ่มทุนจำนวน</w:t>
      </w:r>
      <w:r w:rsidR="007953C6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7953C6" w:rsidRPr="006D1CC3">
        <w:rPr>
          <w:rFonts w:asciiTheme="majorBidi" w:hAnsiTheme="majorBidi"/>
          <w:sz w:val="30"/>
          <w:szCs w:val="30"/>
          <w:lang w:val="en-US" w:bidi="th-TH"/>
        </w:rPr>
        <w:t xml:space="preserve">523,921 </w:t>
      </w:r>
      <w:r w:rsidR="00163194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หุ้นจากหุ้นเพิ่มทุนทั้งหมดในครั้งนี้ คิดเป็นเงินจ่ายชำระจำนวน </w:t>
      </w:r>
      <w:r w:rsidR="009D02A5" w:rsidRPr="006D1CC3">
        <w:rPr>
          <w:rFonts w:asciiTheme="majorBidi" w:hAnsiTheme="majorBidi"/>
          <w:sz w:val="30"/>
          <w:szCs w:val="30"/>
          <w:lang w:val="en-US" w:bidi="th-TH"/>
        </w:rPr>
        <w:t>13.10</w:t>
      </w:r>
      <w:r w:rsidR="00432E46" w:rsidRPr="006D1CC3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432E46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>บริษัทได้จ่ายชำระเงิน</w:t>
      </w:r>
      <w:r w:rsidR="00432E46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ค่าหุ้นดังกล่าวทั้งจำนวน 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>และ</w:t>
      </w:r>
      <w:r w:rsidR="00432E46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การ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>จดทะเบียน</w:t>
      </w:r>
      <w:r w:rsidR="00432E46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เพิ่มทุน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>กับกระทรวงพาณิชย์</w:t>
      </w:r>
      <w:r w:rsidR="00432E46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ได้เสร็จสิ้น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เมื่อวันที่ </w:t>
      </w:r>
      <w:r w:rsidR="00432E46" w:rsidRPr="006D1CC3" w:rsidDel="00E50145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143F97" w:rsidRPr="006D1CC3">
        <w:rPr>
          <w:rFonts w:asciiTheme="majorBidi" w:hAnsiTheme="majorBidi"/>
          <w:sz w:val="30"/>
          <w:szCs w:val="30"/>
          <w:lang w:val="en-US" w:bidi="th-TH"/>
        </w:rPr>
        <w:t xml:space="preserve">25 </w:t>
      </w:r>
      <w:r w:rsidR="00143F97" w:rsidRPr="006D1CC3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="00432E46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432E46" w:rsidRPr="006D1CC3">
        <w:rPr>
          <w:rFonts w:asciiTheme="majorBidi" w:hAnsiTheme="majorBidi"/>
          <w:sz w:val="30"/>
          <w:szCs w:val="30"/>
          <w:lang w:val="en-US" w:bidi="th-TH"/>
        </w:rPr>
        <w:t>2567</w:t>
      </w:r>
      <w:r w:rsidR="0003481E" w:rsidRPr="006D1CC3">
        <w:rPr>
          <w:rFonts w:asciiTheme="majorBidi" w:hAnsiTheme="majorBidi"/>
          <w:sz w:val="30"/>
          <w:szCs w:val="30"/>
          <w:lang w:val="en-US"/>
        </w:rPr>
        <w:t xml:space="preserve"> </w:t>
      </w:r>
      <w:r w:rsidR="0003481E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ส่งผลให้สัดส่วนของการถือหุ้นของบริษัทเปลี่ยนแปลงจากร้อยละ </w:t>
      </w:r>
      <w:r w:rsidR="0003481E" w:rsidRPr="006D1CC3">
        <w:rPr>
          <w:rFonts w:asciiTheme="majorBidi" w:hAnsiTheme="majorBidi"/>
          <w:sz w:val="30"/>
          <w:szCs w:val="30"/>
          <w:lang w:val="en-US"/>
        </w:rPr>
        <w:t xml:space="preserve">100 </w:t>
      </w:r>
      <w:r w:rsidR="0003481E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เป็นร้อยละ </w:t>
      </w:r>
      <w:r w:rsidR="0003481E" w:rsidRPr="006D1CC3">
        <w:rPr>
          <w:rFonts w:asciiTheme="majorBidi" w:hAnsiTheme="majorBidi"/>
          <w:sz w:val="30"/>
          <w:szCs w:val="30"/>
          <w:lang w:val="en-US"/>
        </w:rPr>
        <w:t>78.</w:t>
      </w:r>
      <w:r w:rsidR="00BF2010" w:rsidRPr="006D1CC3">
        <w:rPr>
          <w:rFonts w:asciiTheme="majorBidi" w:hAnsiTheme="majorBidi"/>
          <w:sz w:val="30"/>
          <w:szCs w:val="30"/>
          <w:lang w:val="en-US"/>
        </w:rPr>
        <w:t>54</w:t>
      </w:r>
      <w:r w:rsidR="0003481E" w:rsidRPr="006D1CC3">
        <w:rPr>
          <w:rFonts w:asciiTheme="majorBidi" w:hAnsiTheme="majorBidi"/>
          <w:sz w:val="30"/>
          <w:szCs w:val="30"/>
          <w:lang w:val="en-US"/>
        </w:rPr>
        <w:t xml:space="preserve"> </w:t>
      </w:r>
      <w:r w:rsidR="0003481E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อย่างไรก็ตามอำนาจควบคุมของบริษัทและการจัดประเภทเงินลงทุนในงบฐานะการเงิน ณ วันที่ </w:t>
      </w:r>
      <w:r w:rsidR="0003481E" w:rsidRPr="006D1CC3">
        <w:rPr>
          <w:rFonts w:asciiTheme="majorBidi" w:hAnsiTheme="majorBidi"/>
          <w:sz w:val="30"/>
          <w:szCs w:val="30"/>
          <w:lang w:val="en-US"/>
        </w:rPr>
        <w:t xml:space="preserve">30 </w:t>
      </w:r>
      <w:r w:rsidR="0003481E" w:rsidRPr="006D1CC3">
        <w:rPr>
          <w:rFonts w:asciiTheme="majorBidi" w:hAnsiTheme="majorBidi"/>
          <w:sz w:val="30"/>
          <w:szCs w:val="30"/>
          <w:cs/>
          <w:lang w:val="en-US" w:bidi="th-TH"/>
        </w:rPr>
        <w:t xml:space="preserve">กันยายน </w:t>
      </w:r>
      <w:r w:rsidR="0003481E" w:rsidRPr="006D1CC3">
        <w:rPr>
          <w:rFonts w:asciiTheme="majorBidi" w:hAnsiTheme="majorBidi"/>
          <w:sz w:val="30"/>
          <w:szCs w:val="30"/>
          <w:lang w:val="en-US"/>
        </w:rPr>
        <w:t xml:space="preserve">2567 </w:t>
      </w:r>
      <w:r w:rsidR="0003481E" w:rsidRPr="006D1CC3">
        <w:rPr>
          <w:rFonts w:asciiTheme="majorBidi" w:hAnsiTheme="majorBidi"/>
          <w:sz w:val="30"/>
          <w:szCs w:val="30"/>
          <w:cs/>
          <w:lang w:val="en-US" w:bidi="th-TH"/>
        </w:rPr>
        <w:t>ไม่เปลี่ยนแปลง</w:t>
      </w:r>
    </w:p>
    <w:p w14:paraId="32935E83" w14:textId="77777777" w:rsidR="0067416F" w:rsidRPr="006D1CC3" w:rsidRDefault="0067416F" w:rsidP="0067416F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51534E4" w14:textId="3CD8CD03" w:rsidR="00171D3E" w:rsidRPr="006D1CC3" w:rsidRDefault="00171D3E" w:rsidP="00171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</w:rPr>
      </w:pPr>
      <w:r w:rsidRPr="006D1CC3">
        <w:rPr>
          <w:rFonts w:asciiTheme="majorBidi" w:hAnsiTheme="majorBidi"/>
          <w:i/>
          <w:iCs/>
          <w:cs/>
          <w:lang w:val="th-TH"/>
        </w:rPr>
        <w:t>บริษัท บีบีจีไอ ไบโอ</w:t>
      </w:r>
      <w:r w:rsidRPr="006D1CC3">
        <w:rPr>
          <w:rFonts w:asciiTheme="majorBidi" w:hAnsiTheme="majorBidi" w:hint="cs"/>
          <w:i/>
          <w:iCs/>
          <w:cs/>
          <w:lang w:val="th-TH"/>
        </w:rPr>
        <w:t>ดีเซล</w:t>
      </w:r>
      <w:r w:rsidRPr="006D1CC3">
        <w:rPr>
          <w:rFonts w:asciiTheme="majorBidi" w:hAnsiTheme="majorBidi"/>
          <w:i/>
          <w:iCs/>
          <w:cs/>
          <w:lang w:val="th-TH"/>
        </w:rPr>
        <w:t xml:space="preserve"> จำกัด</w:t>
      </w:r>
    </w:p>
    <w:p w14:paraId="709B216F" w14:textId="77777777" w:rsidR="0067416F" w:rsidRPr="006D1CC3" w:rsidRDefault="0067416F" w:rsidP="0067416F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9D8AE0" w14:textId="5F7A1C62" w:rsidR="0067416F" w:rsidRPr="006D1CC3" w:rsidRDefault="0067416F" w:rsidP="00674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6D1CC3">
        <w:rPr>
          <w:rFonts w:asciiTheme="majorBidi" w:hAnsiTheme="majorBidi" w:hint="cs"/>
          <w:cs/>
        </w:rPr>
        <w:t>ที่</w:t>
      </w:r>
      <w:r w:rsidRPr="006D1CC3">
        <w:rPr>
          <w:rFonts w:asciiTheme="majorBidi" w:hAnsiTheme="majorBidi"/>
          <w:cs/>
          <w:lang w:val="th-TH"/>
        </w:rPr>
        <w:t>ประชุม</w:t>
      </w:r>
      <w:r w:rsidRPr="006D1CC3">
        <w:rPr>
          <w:rFonts w:asciiTheme="majorBidi" w:hAnsiTheme="majorBidi" w:hint="cs"/>
          <w:cs/>
          <w:lang w:val="th-TH"/>
        </w:rPr>
        <w:t xml:space="preserve">คณะกรรมการบริษัทครั้งที่  </w:t>
      </w:r>
      <w:r w:rsidRPr="006D1CC3">
        <w:rPr>
          <w:rFonts w:asciiTheme="majorBidi" w:hAnsiTheme="majorBidi"/>
        </w:rPr>
        <w:t xml:space="preserve">8/2567 </w:t>
      </w:r>
      <w:r w:rsidR="00214C2A" w:rsidRPr="006D1CC3">
        <w:rPr>
          <w:rFonts w:asciiTheme="majorBidi" w:hAnsiTheme="majorBidi" w:hint="cs"/>
          <w:cs/>
        </w:rPr>
        <w:t>เมื่อ</w:t>
      </w:r>
      <w:r w:rsidR="00214C2A" w:rsidRPr="006D1CC3">
        <w:rPr>
          <w:rFonts w:asciiTheme="majorBidi" w:hAnsiTheme="majorBidi" w:hint="cs"/>
          <w:cs/>
          <w:lang w:val="th-TH"/>
        </w:rPr>
        <w:t xml:space="preserve">วันที่ </w:t>
      </w:r>
      <w:r w:rsidR="00214C2A" w:rsidRPr="006D1CC3">
        <w:rPr>
          <w:rFonts w:asciiTheme="majorBidi" w:hAnsiTheme="majorBidi"/>
        </w:rPr>
        <w:t xml:space="preserve">6 </w:t>
      </w:r>
      <w:r w:rsidR="00214C2A" w:rsidRPr="006D1CC3">
        <w:rPr>
          <w:rFonts w:asciiTheme="majorBidi" w:hAnsiTheme="majorBidi" w:hint="cs"/>
          <w:cs/>
        </w:rPr>
        <w:t xml:space="preserve">สิงหาคม </w:t>
      </w:r>
      <w:r w:rsidR="00214C2A" w:rsidRPr="006D1CC3">
        <w:rPr>
          <w:rFonts w:asciiTheme="majorBidi" w:hAnsiTheme="majorBidi"/>
        </w:rPr>
        <w:t xml:space="preserve">2567 </w:t>
      </w:r>
      <w:r w:rsidRPr="006D1CC3">
        <w:rPr>
          <w:rFonts w:asciiTheme="majorBidi" w:hAnsiTheme="majorBidi"/>
          <w:cs/>
          <w:lang w:val="th-TH"/>
        </w:rPr>
        <w:t>ได้มีมติอนุมัติการซื้อหุ้นในบริษัท</w:t>
      </w:r>
      <w:r w:rsidRPr="006D1CC3">
        <w:rPr>
          <w:rFonts w:asciiTheme="majorBidi" w:hAnsiTheme="majorBidi" w:hint="cs"/>
          <w:cs/>
          <w:lang w:val="th-TH"/>
        </w:rPr>
        <w:t>ย่อย</w:t>
      </w:r>
      <w:r w:rsidRPr="006D1CC3">
        <w:rPr>
          <w:rFonts w:asciiTheme="majorBidi" w:hAnsiTheme="majorBidi"/>
          <w:lang w:val="th-TH"/>
        </w:rPr>
        <w:t xml:space="preserve"> </w:t>
      </w:r>
      <w:r w:rsidRPr="006D1CC3">
        <w:rPr>
          <w:rFonts w:asciiTheme="majorBidi" w:hAnsiTheme="majorBidi"/>
          <w:cs/>
          <w:lang w:val="th-TH"/>
        </w:rPr>
        <w:t xml:space="preserve">จำนวน </w:t>
      </w:r>
      <w:r w:rsidRPr="006D1CC3">
        <w:rPr>
          <w:rFonts w:asciiTheme="majorBidi" w:hAnsiTheme="majorBidi" w:hint="cs"/>
          <w:cs/>
          <w:lang w:val="th-TH"/>
        </w:rPr>
        <w:t xml:space="preserve"> </w:t>
      </w:r>
      <w:r w:rsidRPr="006D1CC3">
        <w:rPr>
          <w:rFonts w:asciiTheme="majorBidi" w:hAnsiTheme="majorBidi"/>
        </w:rPr>
        <w:t xml:space="preserve">0.84  </w:t>
      </w:r>
      <w:r w:rsidRPr="006D1CC3">
        <w:rPr>
          <w:rFonts w:asciiTheme="majorBidi" w:hAnsiTheme="majorBidi" w:hint="cs"/>
          <w:cs/>
        </w:rPr>
        <w:t>ล้าน</w:t>
      </w:r>
      <w:r w:rsidRPr="006D1CC3">
        <w:rPr>
          <w:rFonts w:asciiTheme="majorBidi" w:hAnsiTheme="majorBidi"/>
          <w:cs/>
          <w:lang w:val="th-TH"/>
        </w:rPr>
        <w:t xml:space="preserve">หุ้น คิดเป็นร้อยละ </w:t>
      </w:r>
      <w:r w:rsidRPr="006D1CC3">
        <w:rPr>
          <w:rFonts w:asciiTheme="majorBidi" w:hAnsiTheme="majorBidi"/>
        </w:rPr>
        <w:t>30</w:t>
      </w:r>
      <w:r w:rsidRPr="006D1CC3">
        <w:rPr>
          <w:rFonts w:asciiTheme="majorBidi" w:hAnsiTheme="majorBidi"/>
          <w:cs/>
          <w:lang w:val="th-TH"/>
        </w:rPr>
        <w:t xml:space="preserve"> ของทุนจดทะเบียนซึ่งชำระเต็มมูลค่าแล้ว จาก</w:t>
      </w:r>
      <w:r w:rsidRPr="006D1CC3">
        <w:rPr>
          <w:rFonts w:asciiTheme="majorBidi" w:hAnsiTheme="majorBidi" w:hint="cs"/>
          <w:cs/>
          <w:lang w:val="th-TH"/>
        </w:rPr>
        <w:t>บริษัทแห่งหนึ่ง</w:t>
      </w:r>
      <w:r w:rsidRPr="006D1CC3">
        <w:rPr>
          <w:rFonts w:asciiTheme="majorBidi" w:hAnsiTheme="majorBidi"/>
          <w:cs/>
          <w:lang w:val="th-TH"/>
        </w:rPr>
        <w:t>โดยมีมูลค่าซื้อขายทั้งสิ้น</w:t>
      </w:r>
      <w:r w:rsidRPr="006D1CC3">
        <w:rPr>
          <w:rFonts w:asciiTheme="majorBidi" w:hAnsiTheme="majorBidi" w:hint="cs"/>
          <w:cs/>
          <w:lang w:val="th-TH"/>
        </w:rPr>
        <w:t xml:space="preserve">จำนวน </w:t>
      </w:r>
      <w:r w:rsidRPr="006D1CC3">
        <w:rPr>
          <w:rFonts w:asciiTheme="majorBidi" w:hAnsiTheme="majorBidi"/>
        </w:rPr>
        <w:t xml:space="preserve">370.50 </w:t>
      </w:r>
      <w:r w:rsidRPr="006D1CC3">
        <w:rPr>
          <w:rFonts w:asciiTheme="majorBidi" w:hAnsiTheme="majorBidi" w:hint="cs"/>
          <w:cs/>
        </w:rPr>
        <w:t xml:space="preserve">ล้านบาท </w:t>
      </w:r>
      <w:r w:rsidRPr="006D1CC3">
        <w:rPr>
          <w:rFonts w:asciiTheme="majorBidi" w:hAnsiTheme="majorBidi"/>
          <w:cs/>
        </w:rPr>
        <w:t xml:space="preserve">โดยคาดว่าจะดำเนินการซื้อขายหุ้นเสร็จสมบูรณ์ภายในไตรมาสที่ </w:t>
      </w:r>
      <w:r w:rsidRPr="006D1CC3">
        <w:rPr>
          <w:rFonts w:asciiTheme="majorBidi" w:hAnsiTheme="majorBidi"/>
        </w:rPr>
        <w:t>4</w:t>
      </w:r>
      <w:r w:rsidRPr="006D1CC3">
        <w:rPr>
          <w:rFonts w:asciiTheme="majorBidi" w:hAnsiTheme="majorBidi"/>
          <w:cs/>
        </w:rPr>
        <w:t xml:space="preserve"> ของปี </w:t>
      </w:r>
      <w:r w:rsidRPr="006D1CC3">
        <w:rPr>
          <w:rFonts w:asciiTheme="majorBidi" w:hAnsiTheme="majorBidi"/>
        </w:rPr>
        <w:t xml:space="preserve">2567 </w:t>
      </w:r>
      <w:r w:rsidR="001F403A" w:rsidRPr="006D1CC3">
        <w:rPr>
          <w:rFonts w:asciiTheme="majorBidi" w:hAnsiTheme="majorBidi"/>
          <w:cs/>
          <w:lang w:val="th-TH"/>
        </w:rPr>
        <w:t>และหลังจา</w:t>
      </w:r>
      <w:r w:rsidR="001F403A" w:rsidRPr="006D1CC3">
        <w:rPr>
          <w:rFonts w:asciiTheme="majorBidi" w:hAnsiTheme="majorBidi" w:hint="cs"/>
          <w:cs/>
          <w:lang w:val="th-TH"/>
        </w:rPr>
        <w:t>ก</w:t>
      </w:r>
      <w:r w:rsidR="001F403A" w:rsidRPr="006D1CC3">
        <w:rPr>
          <w:rFonts w:asciiTheme="majorBidi" w:hAnsiTheme="majorBidi"/>
          <w:cs/>
          <w:lang w:val="th-TH"/>
        </w:rPr>
        <w:t>การซื้อขายหุ้นเสร็จสมบูรณ์จะ</w:t>
      </w:r>
      <w:r w:rsidRPr="006D1CC3">
        <w:rPr>
          <w:rFonts w:asciiTheme="majorBidi" w:hAnsiTheme="majorBidi"/>
          <w:cs/>
          <w:lang w:val="th-TH"/>
        </w:rPr>
        <w:t>ส่งผลให้สัดส่วนการลงทุนในบริษั</w:t>
      </w:r>
      <w:r w:rsidRPr="006D1CC3">
        <w:rPr>
          <w:rFonts w:asciiTheme="majorBidi" w:hAnsiTheme="majorBidi" w:hint="cs"/>
          <w:cs/>
          <w:lang w:val="th-TH"/>
        </w:rPr>
        <w:t>ทย่อย</w:t>
      </w:r>
      <w:r w:rsidRPr="006D1CC3">
        <w:rPr>
          <w:rFonts w:asciiTheme="majorBidi" w:hAnsiTheme="majorBidi"/>
          <w:cs/>
          <w:lang w:val="th-TH"/>
        </w:rPr>
        <w:t xml:space="preserve">ของบริษัทเพิ่มขึ้นจากร้อยละ </w:t>
      </w:r>
      <w:r w:rsidRPr="006D1CC3">
        <w:rPr>
          <w:rFonts w:asciiTheme="majorBidi" w:hAnsiTheme="majorBidi"/>
        </w:rPr>
        <w:t>70</w:t>
      </w:r>
      <w:r w:rsidRPr="006D1CC3">
        <w:rPr>
          <w:rFonts w:asciiTheme="majorBidi" w:hAnsiTheme="majorBidi"/>
          <w:lang w:val="th-TH"/>
        </w:rPr>
        <w:t xml:space="preserve"> </w:t>
      </w:r>
      <w:r w:rsidRPr="006D1CC3">
        <w:rPr>
          <w:rFonts w:asciiTheme="majorBidi" w:hAnsiTheme="majorBidi"/>
          <w:cs/>
          <w:lang w:val="th-TH"/>
        </w:rPr>
        <w:t xml:space="preserve">เป็นร้อยละ </w:t>
      </w:r>
      <w:r w:rsidRPr="006D1CC3">
        <w:rPr>
          <w:rFonts w:asciiTheme="majorBidi" w:hAnsiTheme="majorBidi"/>
        </w:rPr>
        <w:t>100</w:t>
      </w:r>
    </w:p>
    <w:p w14:paraId="563AAC9C" w14:textId="77777777" w:rsidR="0067416F" w:rsidRPr="006D1CC3" w:rsidRDefault="0067416F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</w:p>
    <w:p w14:paraId="48B0A3E7" w14:textId="3654204A" w:rsidR="00EE4EBD" w:rsidRPr="006D1CC3" w:rsidRDefault="00EE4EBD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</w:rPr>
      </w:pPr>
      <w:r w:rsidRPr="006D1CC3">
        <w:rPr>
          <w:rFonts w:asciiTheme="majorBidi" w:hAnsiTheme="majorBidi" w:cstheme="majorBidi"/>
          <w:cs/>
        </w:rPr>
        <w:t>บริษัทร่วม</w:t>
      </w:r>
    </w:p>
    <w:p w14:paraId="58718632" w14:textId="77777777" w:rsidR="00F843E9" w:rsidRPr="006D1CC3" w:rsidRDefault="00F843E9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0F6186AF" w14:textId="55E5D091" w:rsidR="00F843E9" w:rsidRPr="006D1CC3" w:rsidRDefault="006916D7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cs/>
          <w:lang w:val="th-TH"/>
        </w:rPr>
      </w:pPr>
      <w:r w:rsidRPr="006D1CC3">
        <w:rPr>
          <w:rFonts w:asciiTheme="majorBidi" w:hAnsiTheme="majorBidi"/>
          <w:i/>
          <w:iCs/>
          <w:cs/>
          <w:lang w:val="th-TH"/>
        </w:rPr>
        <w:t>บริษัท บีเอสจีเอฟ จำกัด</w:t>
      </w:r>
    </w:p>
    <w:p w14:paraId="1DC42176" w14:textId="77777777" w:rsidR="00882330" w:rsidRPr="006D1CC3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6DE472CD" w14:textId="0D97ADA7" w:rsidR="00EE4EBD" w:rsidRPr="006D1CC3" w:rsidRDefault="00EE4EBD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6D1CC3">
        <w:rPr>
          <w:rFonts w:asciiTheme="majorBidi" w:hAnsiTheme="majorBidi"/>
          <w:cs/>
          <w:lang w:val="th-TH"/>
        </w:rPr>
        <w:t xml:space="preserve">ที่ประชุมวิสามัญผู้ถือหุ้นครั้งที่ </w:t>
      </w:r>
      <w:r w:rsidRPr="006D1CC3">
        <w:rPr>
          <w:rFonts w:asciiTheme="majorBidi" w:hAnsiTheme="majorBidi"/>
          <w:lang w:val="th-TH"/>
        </w:rPr>
        <w:t xml:space="preserve">1/2567 </w:t>
      </w:r>
      <w:r w:rsidRPr="006D1CC3">
        <w:rPr>
          <w:rFonts w:asciiTheme="majorBidi" w:hAnsiTheme="majorBidi"/>
          <w:cs/>
          <w:lang w:val="th-TH"/>
        </w:rPr>
        <w:t xml:space="preserve">เมื่อวันที่ </w:t>
      </w:r>
      <w:r w:rsidRPr="006D1CC3">
        <w:rPr>
          <w:rFonts w:asciiTheme="majorBidi" w:hAnsiTheme="majorBidi"/>
          <w:lang w:val="th-TH"/>
        </w:rPr>
        <w:t>12</w:t>
      </w:r>
      <w:r w:rsidRPr="006D1CC3">
        <w:rPr>
          <w:rFonts w:asciiTheme="majorBidi" w:hAnsiTheme="majorBidi"/>
          <w:cs/>
          <w:lang w:val="th-TH"/>
        </w:rPr>
        <w:t xml:space="preserve"> มกราคม </w:t>
      </w:r>
      <w:r w:rsidRPr="006D1CC3">
        <w:rPr>
          <w:rFonts w:asciiTheme="majorBidi" w:hAnsiTheme="majorBidi"/>
          <w:lang w:val="th-TH"/>
        </w:rPr>
        <w:t>2567</w:t>
      </w:r>
      <w:r w:rsidRPr="006D1CC3">
        <w:rPr>
          <w:rFonts w:asciiTheme="majorBidi" w:hAnsiTheme="majorBidi"/>
          <w:cs/>
          <w:lang w:val="th-TH"/>
        </w:rPr>
        <w:t xml:space="preserve"> ของ</w:t>
      </w:r>
      <w:r w:rsidR="00552AE5" w:rsidRPr="006D1CC3">
        <w:rPr>
          <w:rFonts w:asciiTheme="majorBidi" w:hAnsiTheme="majorBidi" w:hint="cs"/>
          <w:cs/>
          <w:lang w:val="th-TH"/>
        </w:rPr>
        <w:t>บริษัท บีเอสจีเอฟ จำกัด (</w:t>
      </w:r>
      <w:r w:rsidR="00552AE5" w:rsidRPr="006D1CC3">
        <w:rPr>
          <w:rFonts w:asciiTheme="majorBidi" w:hAnsiTheme="majorBidi"/>
        </w:rPr>
        <w:t>“</w:t>
      </w:r>
      <w:r w:rsidRPr="006D1CC3">
        <w:rPr>
          <w:rFonts w:asciiTheme="majorBidi" w:hAnsiTheme="majorBidi"/>
          <w:cs/>
          <w:lang w:val="th-TH"/>
        </w:rPr>
        <w:t>บีเอสจีเอฟ</w:t>
      </w:r>
      <w:r w:rsidR="00552AE5" w:rsidRPr="006D1CC3">
        <w:rPr>
          <w:rFonts w:asciiTheme="majorBidi" w:hAnsiTheme="majorBidi"/>
        </w:rPr>
        <w:t xml:space="preserve">”) </w:t>
      </w:r>
      <w:r w:rsidRPr="006D1CC3">
        <w:rPr>
          <w:rFonts w:asciiTheme="majorBidi" w:hAnsiTheme="majorBidi"/>
          <w:cs/>
          <w:lang w:val="th-TH"/>
        </w:rPr>
        <w:t xml:space="preserve">ได้มีมติออกหุ้นสามัญเพิ่มทุนเป็นครั้งที่ </w:t>
      </w:r>
      <w:r w:rsidR="007F5165" w:rsidRPr="006D1CC3">
        <w:rPr>
          <w:rFonts w:asciiTheme="majorBidi" w:hAnsiTheme="majorBidi"/>
        </w:rPr>
        <w:t xml:space="preserve"> 1 </w:t>
      </w:r>
      <w:r w:rsidR="007F5165" w:rsidRPr="006D1CC3">
        <w:rPr>
          <w:rFonts w:asciiTheme="majorBidi" w:hAnsiTheme="majorBidi" w:hint="cs"/>
          <w:cs/>
        </w:rPr>
        <w:t xml:space="preserve">ของปี </w:t>
      </w:r>
      <w:r w:rsidR="007211A5" w:rsidRPr="006D1CC3">
        <w:rPr>
          <w:rFonts w:asciiTheme="majorBidi" w:hAnsiTheme="majorBidi"/>
        </w:rPr>
        <w:t>2567</w:t>
      </w:r>
      <w:r w:rsidRPr="006D1CC3">
        <w:rPr>
          <w:rFonts w:asciiTheme="majorBidi" w:hAnsiTheme="majorBidi"/>
          <w:cs/>
          <w:lang w:val="th-TH"/>
        </w:rPr>
        <w:t xml:space="preserve"> จากทุนจดทะเบียนเดิม </w:t>
      </w:r>
      <w:r w:rsidRPr="006D1CC3">
        <w:rPr>
          <w:rFonts w:asciiTheme="majorBidi" w:hAnsiTheme="majorBidi"/>
          <w:lang w:val="th-TH"/>
        </w:rPr>
        <w:t>2,201</w:t>
      </w:r>
      <w:r w:rsidRPr="006D1CC3">
        <w:rPr>
          <w:rFonts w:asciiTheme="majorBidi" w:hAnsiTheme="majorBidi"/>
          <w:cs/>
          <w:lang w:val="th-TH"/>
        </w:rPr>
        <w:t xml:space="preserve"> ล้านบาท เป็นทุนจดทะเบียนใหม่ จำนวน </w:t>
      </w:r>
      <w:r w:rsidRPr="006D1CC3">
        <w:rPr>
          <w:rFonts w:asciiTheme="majorBidi" w:hAnsiTheme="majorBidi"/>
          <w:lang w:val="th-TH"/>
        </w:rPr>
        <w:t>3,201</w:t>
      </w:r>
      <w:r w:rsidRPr="006D1CC3">
        <w:rPr>
          <w:rFonts w:asciiTheme="majorBidi" w:hAnsiTheme="majorBidi"/>
          <w:cs/>
          <w:lang w:val="th-TH"/>
        </w:rPr>
        <w:t xml:space="preserve"> </w:t>
      </w:r>
      <w:r w:rsidRPr="006D1CC3">
        <w:rPr>
          <w:rFonts w:asciiTheme="majorBidi" w:hAnsiTheme="majorBidi"/>
          <w:spacing w:val="6"/>
          <w:cs/>
          <w:lang w:val="th-TH"/>
        </w:rPr>
        <w:t>ล้านบาท บริษัทได้ชำระค่าหุ้นสามัญเพิ่มทุนนี้</w:t>
      </w:r>
      <w:r w:rsidR="00735A56" w:rsidRPr="006D1CC3">
        <w:rPr>
          <w:rFonts w:asciiTheme="majorBidi" w:hAnsiTheme="majorBidi"/>
          <w:spacing w:val="6"/>
          <w:cs/>
          <w:lang w:val="th-TH"/>
        </w:rPr>
        <w:t>ตามสัดส่วน</w:t>
      </w:r>
      <w:r w:rsidR="00233214" w:rsidRPr="006D1CC3">
        <w:rPr>
          <w:rFonts w:asciiTheme="majorBidi" w:hAnsiTheme="majorBidi"/>
          <w:spacing w:val="6"/>
          <w:cs/>
          <w:lang w:val="th-TH"/>
        </w:rPr>
        <w:t>การถือหุ้นของบริษัท</w:t>
      </w:r>
      <w:r w:rsidRPr="006D1CC3">
        <w:rPr>
          <w:rFonts w:asciiTheme="majorBidi" w:hAnsiTheme="majorBidi"/>
          <w:spacing w:val="6"/>
          <w:cs/>
          <w:lang w:val="th-TH"/>
        </w:rPr>
        <w:t xml:space="preserve">จำนวน </w:t>
      </w:r>
      <w:r w:rsidRPr="006D1CC3">
        <w:rPr>
          <w:rFonts w:asciiTheme="majorBidi" w:hAnsiTheme="majorBidi"/>
          <w:spacing w:val="6"/>
          <w:lang w:val="th-TH"/>
        </w:rPr>
        <w:t>200</w:t>
      </w:r>
      <w:r w:rsidRPr="006D1CC3">
        <w:rPr>
          <w:rFonts w:asciiTheme="majorBidi" w:hAnsiTheme="majorBidi"/>
          <w:spacing w:val="6"/>
          <w:cs/>
          <w:lang w:val="th-TH"/>
        </w:rPr>
        <w:t xml:space="preserve"> ล้านบาทแล้วในวันที่ </w:t>
      </w:r>
      <w:r w:rsidRPr="006D1CC3">
        <w:rPr>
          <w:rFonts w:asciiTheme="majorBidi" w:hAnsiTheme="majorBidi"/>
          <w:spacing w:val="6"/>
          <w:lang w:val="th-TH"/>
        </w:rPr>
        <w:t>19</w:t>
      </w:r>
      <w:r w:rsidRPr="006D1CC3">
        <w:rPr>
          <w:rFonts w:asciiTheme="majorBidi" w:hAnsiTheme="majorBidi"/>
          <w:cs/>
          <w:lang w:val="th-TH"/>
        </w:rPr>
        <w:t xml:space="preserve"> มกราคม </w:t>
      </w:r>
      <w:r w:rsidRPr="006D1CC3">
        <w:rPr>
          <w:rFonts w:asciiTheme="majorBidi" w:hAnsiTheme="majorBidi"/>
          <w:lang w:val="th-TH"/>
        </w:rPr>
        <w:t>2567</w:t>
      </w:r>
    </w:p>
    <w:p w14:paraId="0F821308" w14:textId="77777777" w:rsidR="001308A3" w:rsidRPr="006D1CC3" w:rsidRDefault="001308A3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772D6116" w14:textId="77777777" w:rsidR="00785742" w:rsidRPr="006D1CC3" w:rsidRDefault="00785742" w:rsidP="005B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b/>
          <w:bCs/>
        </w:rPr>
      </w:pPr>
    </w:p>
    <w:p w14:paraId="1B815B50" w14:textId="6D6A8CEF" w:rsidR="005B5643" w:rsidRPr="006D1CC3" w:rsidRDefault="005B5643" w:rsidP="005B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6D1CC3">
        <w:rPr>
          <w:rFonts w:asciiTheme="majorBidi" w:hAnsiTheme="majorBidi"/>
          <w:b/>
          <w:bCs/>
          <w:cs/>
        </w:rPr>
        <w:lastRenderedPageBreak/>
        <w:tab/>
      </w:r>
      <w:r w:rsidRPr="006D1CC3">
        <w:rPr>
          <w:rFonts w:asciiTheme="majorBidi" w:hAnsiTheme="majorBidi"/>
          <w:cs/>
          <w:lang w:val="th-TH"/>
        </w:rPr>
        <w:t>ที่ประชุมสามัญผู้ถือหุ้น</w:t>
      </w:r>
      <w:r w:rsidRPr="006D1CC3">
        <w:rPr>
          <w:rFonts w:asciiTheme="majorBidi" w:hAnsiTheme="majorBidi" w:hint="cs"/>
          <w:cs/>
          <w:lang w:val="th-TH"/>
        </w:rPr>
        <w:t xml:space="preserve">ประจำปี </w:t>
      </w:r>
      <w:r w:rsidRPr="006D1CC3">
        <w:rPr>
          <w:rFonts w:asciiTheme="majorBidi" w:hAnsiTheme="majorBidi"/>
        </w:rPr>
        <w:t xml:space="preserve">2567 </w:t>
      </w:r>
      <w:r w:rsidR="00BA7DF0" w:rsidRPr="006D1CC3">
        <w:rPr>
          <w:rFonts w:asciiTheme="majorBidi" w:hAnsiTheme="majorBidi"/>
          <w:cs/>
          <w:lang w:val="th-TH"/>
        </w:rPr>
        <w:t>ของ</w:t>
      </w:r>
      <w:r w:rsidR="00BA7DF0" w:rsidRPr="006D1CC3">
        <w:rPr>
          <w:rFonts w:asciiTheme="majorBidi" w:hAnsiTheme="majorBidi" w:hint="cs"/>
          <w:cs/>
          <w:lang w:val="th-TH"/>
        </w:rPr>
        <w:t>บีเอสจีเอฟ</w:t>
      </w:r>
      <w:r w:rsidRPr="006D1CC3">
        <w:rPr>
          <w:rFonts w:asciiTheme="majorBidi" w:hAnsiTheme="majorBidi"/>
        </w:rPr>
        <w:t xml:space="preserve"> </w:t>
      </w:r>
      <w:r w:rsidR="00663D1B" w:rsidRPr="006D1CC3">
        <w:rPr>
          <w:rFonts w:asciiTheme="majorBidi" w:hAnsiTheme="majorBidi" w:hint="cs"/>
          <w:cs/>
        </w:rPr>
        <w:t>เมื่อ</w:t>
      </w:r>
      <w:r w:rsidR="00663D1B" w:rsidRPr="006D1CC3">
        <w:rPr>
          <w:rFonts w:asciiTheme="majorBidi" w:hAnsiTheme="majorBidi"/>
          <w:cs/>
          <w:lang w:val="th-TH"/>
        </w:rPr>
        <w:t xml:space="preserve">วันที่ </w:t>
      </w:r>
      <w:r w:rsidR="00663D1B" w:rsidRPr="006D1CC3">
        <w:rPr>
          <w:rFonts w:asciiTheme="majorBidi" w:hAnsiTheme="majorBidi"/>
        </w:rPr>
        <w:t>19</w:t>
      </w:r>
      <w:r w:rsidR="00663D1B" w:rsidRPr="006D1CC3">
        <w:rPr>
          <w:rFonts w:asciiTheme="majorBidi" w:hAnsiTheme="majorBidi"/>
          <w:cs/>
          <w:lang w:val="th-TH"/>
        </w:rPr>
        <w:t xml:space="preserve"> </w:t>
      </w:r>
      <w:r w:rsidR="00663D1B" w:rsidRPr="006D1CC3">
        <w:rPr>
          <w:rFonts w:asciiTheme="majorBidi" w:hAnsiTheme="majorBidi" w:hint="cs"/>
          <w:cs/>
          <w:lang w:val="th-TH"/>
        </w:rPr>
        <w:t>เมษายน</w:t>
      </w:r>
      <w:r w:rsidR="00663D1B" w:rsidRPr="006D1CC3">
        <w:rPr>
          <w:rFonts w:asciiTheme="majorBidi" w:hAnsiTheme="majorBidi"/>
          <w:cs/>
          <w:lang w:val="th-TH"/>
        </w:rPr>
        <w:t xml:space="preserve"> </w:t>
      </w:r>
      <w:r w:rsidRPr="006D1CC3">
        <w:rPr>
          <w:rFonts w:asciiTheme="majorBidi" w:hAnsiTheme="majorBidi"/>
        </w:rPr>
        <w:t xml:space="preserve"> </w:t>
      </w:r>
      <w:r w:rsidRPr="006D1CC3">
        <w:rPr>
          <w:rFonts w:asciiTheme="majorBidi" w:hAnsiTheme="majorBidi"/>
          <w:cs/>
          <w:lang w:val="th-TH"/>
        </w:rPr>
        <w:t xml:space="preserve">ได้มีมติออกหุ้นสามัญเพิ่มทุนเป็นครั้งที่ </w:t>
      </w:r>
      <w:r w:rsidRPr="006D1CC3">
        <w:rPr>
          <w:rFonts w:asciiTheme="majorBidi" w:hAnsiTheme="majorBidi"/>
        </w:rPr>
        <w:t xml:space="preserve"> 2 </w:t>
      </w:r>
      <w:r w:rsidRPr="006D1CC3">
        <w:rPr>
          <w:rFonts w:asciiTheme="majorBidi" w:hAnsiTheme="majorBidi" w:hint="cs"/>
          <w:cs/>
        </w:rPr>
        <w:t xml:space="preserve">ของปี </w:t>
      </w:r>
      <w:r w:rsidRPr="006D1CC3">
        <w:rPr>
          <w:rFonts w:asciiTheme="majorBidi" w:hAnsiTheme="majorBidi"/>
        </w:rPr>
        <w:t>2567</w:t>
      </w:r>
      <w:r w:rsidRPr="006D1CC3">
        <w:rPr>
          <w:rFonts w:asciiTheme="majorBidi" w:hAnsiTheme="majorBidi"/>
          <w:cs/>
          <w:lang w:val="th-TH"/>
        </w:rPr>
        <w:t xml:space="preserve"> จากทุนจดทะเบียนเดิม </w:t>
      </w:r>
      <w:r w:rsidRPr="006D1CC3">
        <w:rPr>
          <w:rFonts w:asciiTheme="majorBidi" w:hAnsiTheme="majorBidi"/>
        </w:rPr>
        <w:t>3</w:t>
      </w:r>
      <w:r w:rsidRPr="006D1CC3">
        <w:rPr>
          <w:rFonts w:asciiTheme="majorBidi" w:hAnsiTheme="majorBidi"/>
          <w:lang w:val="th-TH"/>
        </w:rPr>
        <w:t>,201</w:t>
      </w:r>
      <w:r w:rsidRPr="006D1CC3">
        <w:rPr>
          <w:rFonts w:asciiTheme="majorBidi" w:hAnsiTheme="majorBidi"/>
          <w:cs/>
          <w:lang w:val="th-TH"/>
        </w:rPr>
        <w:t xml:space="preserve"> ล้านบาท เป็นทุนจดทะเบียนใหม่ จำนวน </w:t>
      </w:r>
      <w:r w:rsidRPr="006D1CC3">
        <w:rPr>
          <w:rFonts w:asciiTheme="majorBidi" w:hAnsiTheme="majorBidi"/>
        </w:rPr>
        <w:t>4</w:t>
      </w:r>
      <w:r w:rsidRPr="006D1CC3">
        <w:rPr>
          <w:rFonts w:asciiTheme="majorBidi" w:hAnsiTheme="majorBidi"/>
          <w:lang w:val="th-TH"/>
        </w:rPr>
        <w:t>,201</w:t>
      </w:r>
      <w:r w:rsidRPr="006D1CC3">
        <w:rPr>
          <w:rFonts w:asciiTheme="majorBidi" w:hAnsiTheme="majorBidi"/>
          <w:cs/>
          <w:lang w:val="th-TH"/>
        </w:rPr>
        <w:t xml:space="preserve"> </w:t>
      </w:r>
      <w:r w:rsidRPr="006D1CC3">
        <w:rPr>
          <w:rFonts w:asciiTheme="majorBidi" w:hAnsiTheme="majorBidi"/>
          <w:spacing w:val="6"/>
          <w:cs/>
          <w:lang w:val="th-TH"/>
        </w:rPr>
        <w:t xml:space="preserve">ล้านบาท บริษัทได้ชำระค่าหุ้นสามัญเพิ่มทุนนี้ตามสัดส่วนการถือหุ้นของบริษัทจำนวน </w:t>
      </w:r>
      <w:r w:rsidRPr="006D1CC3">
        <w:rPr>
          <w:rFonts w:asciiTheme="majorBidi" w:hAnsiTheme="majorBidi"/>
          <w:spacing w:val="6"/>
          <w:lang w:val="th-TH"/>
        </w:rPr>
        <w:t>200</w:t>
      </w:r>
      <w:r w:rsidRPr="006D1CC3">
        <w:rPr>
          <w:rFonts w:asciiTheme="majorBidi" w:hAnsiTheme="majorBidi"/>
          <w:spacing w:val="6"/>
          <w:cs/>
          <w:lang w:val="th-TH"/>
        </w:rPr>
        <w:t xml:space="preserve"> ล้านบาทแล้วในวันที่ </w:t>
      </w:r>
      <w:r w:rsidRPr="006D1CC3">
        <w:rPr>
          <w:rFonts w:asciiTheme="majorBidi" w:hAnsiTheme="majorBidi"/>
        </w:rPr>
        <w:t>23</w:t>
      </w:r>
      <w:r w:rsidRPr="006D1CC3">
        <w:rPr>
          <w:rFonts w:asciiTheme="majorBidi" w:hAnsiTheme="majorBidi"/>
          <w:cs/>
          <w:lang w:val="th-TH"/>
        </w:rPr>
        <w:t xml:space="preserve"> </w:t>
      </w:r>
      <w:r w:rsidRPr="006D1CC3">
        <w:rPr>
          <w:rFonts w:asciiTheme="majorBidi" w:hAnsiTheme="majorBidi" w:hint="cs"/>
          <w:cs/>
          <w:lang w:val="th-TH"/>
        </w:rPr>
        <w:t>เมษายน</w:t>
      </w:r>
      <w:r w:rsidRPr="006D1CC3">
        <w:rPr>
          <w:rFonts w:asciiTheme="majorBidi" w:hAnsiTheme="majorBidi"/>
          <w:cs/>
          <w:lang w:val="th-TH"/>
        </w:rPr>
        <w:t xml:space="preserve"> </w:t>
      </w:r>
      <w:r w:rsidRPr="006D1CC3">
        <w:rPr>
          <w:rFonts w:asciiTheme="majorBidi" w:hAnsiTheme="majorBidi"/>
          <w:lang w:val="th-TH"/>
        </w:rPr>
        <w:t>2567</w:t>
      </w:r>
    </w:p>
    <w:p w14:paraId="2F90FF9C" w14:textId="77777777" w:rsidR="00461345" w:rsidRPr="00880525" w:rsidRDefault="00461345" w:rsidP="005B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  <w:lang w:val="th-TH"/>
        </w:rPr>
      </w:pPr>
    </w:p>
    <w:p w14:paraId="715D62EA" w14:textId="576F3A06" w:rsidR="00461345" w:rsidRPr="006D1CC3" w:rsidRDefault="00CD143A" w:rsidP="0046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  <w:r w:rsidRPr="006D1CC3">
        <w:rPr>
          <w:rFonts w:asciiTheme="majorBidi" w:hAnsiTheme="majorBidi"/>
          <w:cs/>
          <w:lang w:val="th-TH"/>
        </w:rPr>
        <w:t xml:space="preserve">ที่ประชุมวิสามัญผู้ถือหุ้นครั้งที่ </w:t>
      </w:r>
      <w:r w:rsidR="00024B52" w:rsidRPr="006D1CC3">
        <w:rPr>
          <w:rFonts w:asciiTheme="majorBidi" w:hAnsiTheme="majorBidi"/>
        </w:rPr>
        <w:t>2</w:t>
      </w:r>
      <w:r w:rsidRPr="006D1CC3">
        <w:rPr>
          <w:rFonts w:asciiTheme="majorBidi" w:hAnsiTheme="majorBidi"/>
          <w:lang w:val="th-TH"/>
        </w:rPr>
        <w:t xml:space="preserve">/2567 </w:t>
      </w:r>
      <w:r w:rsidR="00BA7DF0" w:rsidRPr="006D1CC3">
        <w:rPr>
          <w:rFonts w:asciiTheme="majorBidi" w:hAnsiTheme="majorBidi"/>
          <w:cs/>
          <w:lang w:val="th-TH"/>
        </w:rPr>
        <w:t>ของ</w:t>
      </w:r>
      <w:r w:rsidR="00BA7DF0" w:rsidRPr="006D1CC3">
        <w:rPr>
          <w:rFonts w:asciiTheme="majorBidi" w:hAnsiTheme="majorBidi" w:hint="cs"/>
          <w:cs/>
          <w:lang w:val="th-TH"/>
        </w:rPr>
        <w:t>บีเอสจีเอฟ</w:t>
      </w:r>
      <w:r w:rsidRPr="006D1CC3">
        <w:rPr>
          <w:rFonts w:asciiTheme="majorBidi" w:hAnsiTheme="majorBidi"/>
          <w:lang w:val="th-TH"/>
        </w:rPr>
        <w:t xml:space="preserve"> </w:t>
      </w:r>
      <w:r w:rsidRPr="006D1CC3">
        <w:rPr>
          <w:rFonts w:asciiTheme="majorBidi" w:hAnsiTheme="majorBidi"/>
          <w:cs/>
          <w:lang w:val="th-TH"/>
        </w:rPr>
        <w:t xml:space="preserve">เมื่อวันที่ </w:t>
      </w:r>
      <w:r w:rsidR="00FA0124" w:rsidRPr="006D1CC3">
        <w:rPr>
          <w:rFonts w:asciiTheme="majorBidi" w:hAnsiTheme="majorBidi"/>
        </w:rPr>
        <w:t xml:space="preserve">8 </w:t>
      </w:r>
      <w:r w:rsidR="00FA0124" w:rsidRPr="006D1CC3">
        <w:rPr>
          <w:rFonts w:asciiTheme="majorBidi" w:hAnsiTheme="majorBidi" w:hint="cs"/>
          <w:cs/>
        </w:rPr>
        <w:t>สิงหาคม</w:t>
      </w:r>
      <w:r w:rsidRPr="006D1CC3">
        <w:rPr>
          <w:rFonts w:asciiTheme="majorBidi" w:hAnsiTheme="majorBidi"/>
          <w:cs/>
          <w:lang w:val="th-TH"/>
        </w:rPr>
        <w:t xml:space="preserve"> </w:t>
      </w:r>
      <w:r w:rsidRPr="006D1CC3">
        <w:rPr>
          <w:rFonts w:asciiTheme="majorBidi" w:hAnsiTheme="majorBidi"/>
          <w:lang w:val="th-TH"/>
        </w:rPr>
        <w:t>2567</w:t>
      </w:r>
      <w:r w:rsidRPr="006D1CC3">
        <w:rPr>
          <w:rFonts w:asciiTheme="majorBidi" w:hAnsiTheme="majorBidi"/>
          <w:cs/>
          <w:lang w:val="th-TH"/>
        </w:rPr>
        <w:t xml:space="preserve"> </w:t>
      </w:r>
      <w:r w:rsidR="00461345" w:rsidRPr="006D1CC3">
        <w:rPr>
          <w:rFonts w:asciiTheme="majorBidi" w:hAnsiTheme="majorBidi"/>
          <w:cs/>
          <w:lang w:val="th-TH"/>
        </w:rPr>
        <w:t xml:space="preserve">ได้มีมติออกหุ้นสามัญเพิ่มทุนเป็นครั้งที่ </w:t>
      </w:r>
      <w:r w:rsidR="00461345" w:rsidRPr="006D1CC3">
        <w:rPr>
          <w:rFonts w:asciiTheme="majorBidi" w:hAnsiTheme="majorBidi"/>
        </w:rPr>
        <w:t xml:space="preserve"> </w:t>
      </w:r>
      <w:r w:rsidR="00AB5E29" w:rsidRPr="006D1CC3">
        <w:rPr>
          <w:rFonts w:asciiTheme="majorBidi" w:hAnsiTheme="majorBidi"/>
        </w:rPr>
        <w:t>3</w:t>
      </w:r>
      <w:r w:rsidR="00461345" w:rsidRPr="006D1CC3">
        <w:rPr>
          <w:rFonts w:asciiTheme="majorBidi" w:hAnsiTheme="majorBidi"/>
        </w:rPr>
        <w:t xml:space="preserve"> </w:t>
      </w:r>
      <w:r w:rsidR="00461345" w:rsidRPr="006D1CC3">
        <w:rPr>
          <w:rFonts w:asciiTheme="majorBidi" w:hAnsiTheme="majorBidi" w:hint="cs"/>
          <w:cs/>
        </w:rPr>
        <w:t xml:space="preserve">ของปี </w:t>
      </w:r>
      <w:r w:rsidR="00461345" w:rsidRPr="006D1CC3">
        <w:rPr>
          <w:rFonts w:asciiTheme="majorBidi" w:hAnsiTheme="majorBidi"/>
        </w:rPr>
        <w:t>2567</w:t>
      </w:r>
      <w:r w:rsidR="00461345" w:rsidRPr="006D1CC3">
        <w:rPr>
          <w:rFonts w:asciiTheme="majorBidi" w:hAnsiTheme="majorBidi"/>
          <w:cs/>
          <w:lang w:val="th-TH"/>
        </w:rPr>
        <w:t xml:space="preserve"> จากทุนจดทะเบียนเดิม </w:t>
      </w:r>
      <w:r w:rsidR="00AB5E29" w:rsidRPr="006D1CC3">
        <w:rPr>
          <w:rFonts w:asciiTheme="majorBidi" w:hAnsiTheme="majorBidi"/>
        </w:rPr>
        <w:t>4</w:t>
      </w:r>
      <w:r w:rsidR="00461345" w:rsidRPr="006D1CC3">
        <w:rPr>
          <w:rFonts w:asciiTheme="majorBidi" w:hAnsiTheme="majorBidi"/>
          <w:lang w:val="th-TH"/>
        </w:rPr>
        <w:t>,201</w:t>
      </w:r>
      <w:r w:rsidR="00461345" w:rsidRPr="006D1CC3">
        <w:rPr>
          <w:rFonts w:asciiTheme="majorBidi" w:hAnsiTheme="majorBidi"/>
          <w:cs/>
          <w:lang w:val="th-TH"/>
        </w:rPr>
        <w:t xml:space="preserve"> ล้านบาท เป็นทุนจดทะเบียนใหม่ จำนวน </w:t>
      </w:r>
      <w:r w:rsidR="00AB5E29" w:rsidRPr="006D1CC3">
        <w:rPr>
          <w:rFonts w:asciiTheme="majorBidi" w:hAnsiTheme="majorBidi"/>
        </w:rPr>
        <w:t>6</w:t>
      </w:r>
      <w:r w:rsidR="00461345" w:rsidRPr="006D1CC3">
        <w:rPr>
          <w:rFonts w:asciiTheme="majorBidi" w:hAnsiTheme="majorBidi"/>
          <w:lang w:val="th-TH"/>
        </w:rPr>
        <w:t>,201</w:t>
      </w:r>
      <w:r w:rsidR="00461345" w:rsidRPr="006D1CC3">
        <w:rPr>
          <w:rFonts w:asciiTheme="majorBidi" w:hAnsiTheme="majorBidi"/>
          <w:cs/>
          <w:lang w:val="th-TH"/>
        </w:rPr>
        <w:t xml:space="preserve"> </w:t>
      </w:r>
      <w:r w:rsidR="00461345" w:rsidRPr="006D1CC3">
        <w:rPr>
          <w:rFonts w:asciiTheme="majorBidi" w:hAnsiTheme="majorBidi"/>
          <w:spacing w:val="6"/>
          <w:cs/>
          <w:lang w:val="th-TH"/>
        </w:rPr>
        <w:t xml:space="preserve">ล้านบาท บริษัทได้ชำระค่าหุ้นสามัญเพิ่มทุนนี้ตามสัดส่วนการถือหุ้นของบริษัทจำนวน </w:t>
      </w:r>
      <w:r w:rsidR="00461345" w:rsidRPr="006D1CC3">
        <w:rPr>
          <w:rFonts w:asciiTheme="majorBidi" w:hAnsiTheme="majorBidi"/>
          <w:spacing w:val="6"/>
        </w:rPr>
        <w:t>400</w:t>
      </w:r>
      <w:r w:rsidR="00461345" w:rsidRPr="006D1CC3">
        <w:rPr>
          <w:rFonts w:asciiTheme="majorBidi" w:hAnsiTheme="majorBidi"/>
          <w:spacing w:val="6"/>
          <w:cs/>
          <w:lang w:val="th-TH"/>
        </w:rPr>
        <w:t xml:space="preserve"> ล้านบาทแล้วในวันที่ </w:t>
      </w:r>
      <w:r w:rsidR="008D15A0" w:rsidRPr="006D1CC3">
        <w:rPr>
          <w:rFonts w:asciiTheme="majorBidi" w:hAnsiTheme="majorBidi"/>
        </w:rPr>
        <w:t xml:space="preserve">13 </w:t>
      </w:r>
      <w:r w:rsidR="008D15A0" w:rsidRPr="006D1CC3">
        <w:rPr>
          <w:rFonts w:asciiTheme="majorBidi" w:hAnsiTheme="majorBidi" w:hint="cs"/>
          <w:cs/>
        </w:rPr>
        <w:t>สิงหาคม</w:t>
      </w:r>
      <w:r w:rsidR="00461345" w:rsidRPr="006D1CC3">
        <w:rPr>
          <w:rFonts w:asciiTheme="majorBidi" w:hAnsiTheme="majorBidi"/>
          <w:cs/>
          <w:lang w:val="th-TH"/>
        </w:rPr>
        <w:t xml:space="preserve"> </w:t>
      </w:r>
      <w:r w:rsidR="00461345" w:rsidRPr="006D1CC3">
        <w:rPr>
          <w:rFonts w:asciiTheme="majorBidi" w:hAnsiTheme="majorBidi"/>
          <w:lang w:val="th-TH"/>
        </w:rPr>
        <w:t>2567</w:t>
      </w:r>
    </w:p>
    <w:p w14:paraId="3596880C" w14:textId="77777777" w:rsidR="00BD77B2" w:rsidRPr="00880525" w:rsidRDefault="00BD77B2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  <w:lang w:val="th-TH"/>
        </w:rPr>
      </w:pPr>
    </w:p>
    <w:p w14:paraId="33F55853" w14:textId="7E6AC868" w:rsidR="007D5111" w:rsidRPr="006D1CC3" w:rsidRDefault="007D5111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D1C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2C760C61" w14:textId="0462B13E" w:rsidR="00B42BF9" w:rsidRPr="006D1CC3" w:rsidRDefault="00C21CD6" w:rsidP="003C298B">
      <w:pPr>
        <w:rPr>
          <w:rFonts w:asciiTheme="majorBidi" w:hAnsiTheme="majorBidi" w:cstheme="majorBidi"/>
          <w:sz w:val="22"/>
          <w:szCs w:val="22"/>
        </w:rPr>
      </w:pPr>
      <w:r w:rsidRPr="006D1CC3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19"/>
        <w:gridCol w:w="239"/>
        <w:gridCol w:w="1743"/>
      </w:tblGrid>
      <w:tr w:rsidR="00987710" w:rsidRPr="006D1CC3" w14:paraId="5F74DB58" w14:textId="77777777" w:rsidTr="008258C2">
        <w:trPr>
          <w:trHeight w:val="722"/>
          <w:tblHeader/>
        </w:trPr>
        <w:tc>
          <w:tcPr>
            <w:tcW w:w="3058" w:type="pct"/>
          </w:tcPr>
          <w:p w14:paraId="54C13A48" w14:textId="17D42CC1" w:rsidR="00987710" w:rsidRPr="006D1CC3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6D1CC3">
              <w:rPr>
                <w:b/>
                <w:bCs/>
                <w:i/>
                <w:iCs/>
                <w:cs/>
              </w:rPr>
              <w:br/>
            </w:r>
            <w:r w:rsidR="0067416F" w:rsidRPr="006D1CC3">
              <w:rPr>
                <w:b/>
                <w:bCs/>
                <w:i/>
                <w:iCs/>
                <w:cs/>
              </w:rPr>
              <w:t>สำหรับงวดเก้าเดือน</w:t>
            </w:r>
            <w:r w:rsidR="00ED3704" w:rsidRPr="006D1CC3">
              <w:rPr>
                <w:b/>
                <w:bCs/>
                <w:i/>
                <w:iCs/>
                <w:cs/>
              </w:rPr>
              <w:t>สิ้นสุดวันที่</w:t>
            </w:r>
            <w:r w:rsidR="00ED3704" w:rsidRPr="006D1CC3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67416F" w:rsidRPr="006D1CC3">
              <w:rPr>
                <w:b/>
                <w:bCs/>
                <w:i/>
                <w:iCs/>
              </w:rPr>
              <w:t xml:space="preserve">30 </w:t>
            </w:r>
            <w:r w:rsidR="0067416F" w:rsidRPr="006D1CC3">
              <w:rPr>
                <w:b/>
                <w:bCs/>
                <w:i/>
                <w:iCs/>
                <w:cs/>
              </w:rPr>
              <w:t>กันยายน</w:t>
            </w:r>
            <w:r w:rsidR="00ED3704" w:rsidRPr="006D1CC3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ED3704" w:rsidRPr="006D1CC3">
              <w:rPr>
                <w:b/>
                <w:bCs/>
                <w:i/>
                <w:iCs/>
              </w:rPr>
              <w:t>256</w:t>
            </w:r>
            <w:r w:rsidR="000A4DF6" w:rsidRPr="006D1CC3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873" w:type="pct"/>
          </w:tcPr>
          <w:p w14:paraId="3A7B9959" w14:textId="77777777" w:rsidR="00987710" w:rsidRPr="006D1CC3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6D1CC3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1C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609A843" w14:textId="77777777" w:rsidR="00987710" w:rsidRPr="006D1CC3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</w:tcPr>
          <w:p w14:paraId="02AAC67E" w14:textId="59677A14" w:rsidR="00987710" w:rsidRPr="006D1CC3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1C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10" w:rsidRPr="006D1CC3" w14:paraId="3182690B" w14:textId="77777777" w:rsidTr="00987710">
        <w:trPr>
          <w:trHeight w:val="308"/>
          <w:tblHeader/>
        </w:trPr>
        <w:tc>
          <w:tcPr>
            <w:tcW w:w="3058" w:type="pct"/>
          </w:tcPr>
          <w:p w14:paraId="47A53CB2" w14:textId="77777777" w:rsidR="00987710" w:rsidRPr="006D1CC3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942" w:type="pct"/>
            <w:gridSpan w:val="3"/>
            <w:vAlign w:val="bottom"/>
          </w:tcPr>
          <w:p w14:paraId="1A9DC45A" w14:textId="0D03EDC4" w:rsidR="00987710" w:rsidRPr="006D1CC3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D1CC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D1C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58C2" w:rsidRPr="006D1CC3" w14:paraId="5C5BB896" w14:textId="77777777" w:rsidTr="00987710">
        <w:trPr>
          <w:tblHeader/>
        </w:trPr>
        <w:tc>
          <w:tcPr>
            <w:tcW w:w="3058" w:type="pct"/>
          </w:tcPr>
          <w:p w14:paraId="3E3EC6E4" w14:textId="012D251A" w:rsidR="008258C2" w:rsidRPr="006D1CC3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6D1CC3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1449D3" w:rsidRPr="006D1CC3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6D1CC3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73" w:type="pct"/>
          </w:tcPr>
          <w:p w14:paraId="0960F18C" w14:textId="621FFB76" w:rsidR="008258C2" w:rsidRPr="006D1CC3" w:rsidRDefault="006A777D" w:rsidP="007F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right"/>
            </w:pPr>
            <w:r w:rsidRPr="006D1CC3">
              <w:t>185.65</w:t>
            </w:r>
          </w:p>
        </w:tc>
        <w:tc>
          <w:tcPr>
            <w:tcW w:w="129" w:type="pct"/>
          </w:tcPr>
          <w:p w14:paraId="671F3DBB" w14:textId="77777777" w:rsidR="008258C2" w:rsidRPr="006D1CC3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34901FC7" w14:textId="38B6CB05" w:rsidR="008258C2" w:rsidRPr="006D1CC3" w:rsidRDefault="00473DAD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rPr>
                <w:cs/>
              </w:rPr>
            </w:pPr>
            <w:r w:rsidRPr="006D1CC3">
              <w:rPr>
                <w:rFonts w:hint="cs"/>
                <w:cs/>
              </w:rPr>
              <w:t>0.</w:t>
            </w:r>
            <w:r w:rsidR="0043279F" w:rsidRPr="006D1CC3">
              <w:rPr>
                <w:rFonts w:hint="cs"/>
                <w:cs/>
              </w:rPr>
              <w:t>1</w:t>
            </w:r>
            <w:r w:rsidRPr="006D1CC3">
              <w:rPr>
                <w:rFonts w:hint="cs"/>
                <w:cs/>
              </w:rPr>
              <w:t>7</w:t>
            </w:r>
          </w:p>
        </w:tc>
      </w:tr>
      <w:tr w:rsidR="008258C2" w:rsidRPr="006D1CC3" w14:paraId="1D9C43AA" w14:textId="77777777" w:rsidTr="008E2F94">
        <w:trPr>
          <w:trHeight w:val="68"/>
          <w:tblHeader/>
        </w:trPr>
        <w:tc>
          <w:tcPr>
            <w:tcW w:w="3058" w:type="pct"/>
          </w:tcPr>
          <w:p w14:paraId="3A2C7649" w14:textId="629CB750" w:rsidR="008258C2" w:rsidRPr="006D1CC3" w:rsidRDefault="00E57D1C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6D1CC3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258C2" w:rsidRPr="006D1CC3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73" w:type="pct"/>
          </w:tcPr>
          <w:p w14:paraId="56C29148" w14:textId="6DBA3B05" w:rsidR="008258C2" w:rsidRPr="006D1CC3" w:rsidRDefault="0030658C" w:rsidP="007F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right"/>
              <w:rPr>
                <w:cs/>
              </w:rPr>
            </w:pPr>
            <w:r w:rsidRPr="006D1CC3">
              <w:rPr>
                <w:rFonts w:hint="cs"/>
                <w:cs/>
              </w:rPr>
              <w:t>(</w:t>
            </w:r>
            <w:r w:rsidR="00325506" w:rsidRPr="006D1CC3">
              <w:rPr>
                <w:rFonts w:hint="cs"/>
                <w:cs/>
              </w:rPr>
              <w:t>1.1</w:t>
            </w:r>
            <w:r w:rsidR="00B03758" w:rsidRPr="006D1CC3">
              <w:rPr>
                <w:rFonts w:hint="cs"/>
                <w:cs/>
              </w:rPr>
              <w:t>0</w:t>
            </w:r>
            <w:r w:rsidRPr="006D1CC3">
              <w:rPr>
                <w:rFonts w:hint="cs"/>
                <w:cs/>
              </w:rPr>
              <w:t>)</w:t>
            </w:r>
          </w:p>
        </w:tc>
        <w:tc>
          <w:tcPr>
            <w:tcW w:w="129" w:type="pct"/>
          </w:tcPr>
          <w:p w14:paraId="014C4AEE" w14:textId="77777777" w:rsidR="008258C2" w:rsidRPr="006D1CC3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66E342C8" w14:textId="6634B2AE" w:rsidR="008258C2" w:rsidRPr="006D1CC3" w:rsidRDefault="0043279F" w:rsidP="0008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</w:pPr>
            <w:r w:rsidRPr="006D1CC3">
              <w:t>(0.02)</w:t>
            </w:r>
          </w:p>
        </w:tc>
      </w:tr>
    </w:tbl>
    <w:p w14:paraId="20B7594B" w14:textId="77777777" w:rsidR="00C21CD6" w:rsidRPr="006D1CC3" w:rsidRDefault="00C21CD6" w:rsidP="00C21CD6">
      <w:pPr>
        <w:spacing w:line="240" w:lineRule="auto"/>
        <w:rPr>
          <w:sz w:val="2"/>
          <w:szCs w:val="2"/>
        </w:rPr>
      </w:pPr>
    </w:p>
    <w:p w14:paraId="0437E5F1" w14:textId="77777777" w:rsidR="001449D3" w:rsidRPr="00880525" w:rsidRDefault="001449D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14:paraId="2315B4F9" w14:textId="1B29E489" w:rsidR="00C21CD6" w:rsidRPr="006D1CC3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bookmarkStart w:id="8" w:name="_Hlk172645790"/>
      <w:r w:rsidRPr="006D1CC3">
        <w:rPr>
          <w:rFonts w:asciiTheme="majorBidi" w:hAnsiTheme="majorBidi"/>
          <w:cs/>
          <w:lang w:val="th-TH"/>
        </w:rPr>
        <w:t xml:space="preserve">ณ วันที่ </w:t>
      </w:r>
      <w:r w:rsidR="0067416F" w:rsidRPr="006D1CC3">
        <w:t xml:space="preserve">30 </w:t>
      </w:r>
      <w:r w:rsidR="0067416F" w:rsidRPr="006D1CC3">
        <w:rPr>
          <w:cs/>
        </w:rPr>
        <w:t>กันยายน</w:t>
      </w:r>
      <w:r w:rsidR="00ED3704" w:rsidRPr="006D1CC3">
        <w:rPr>
          <w:rFonts w:hint="cs"/>
          <w:cs/>
        </w:rPr>
        <w:t xml:space="preserve"> </w:t>
      </w:r>
      <w:r w:rsidR="00D8320E" w:rsidRPr="006D1CC3">
        <w:rPr>
          <w:rFonts w:asciiTheme="majorBidi" w:hAnsiTheme="majorBidi"/>
        </w:rPr>
        <w:t>256</w:t>
      </w:r>
      <w:r w:rsidR="00784453" w:rsidRPr="006D1CC3">
        <w:rPr>
          <w:rFonts w:asciiTheme="majorBidi" w:hAnsiTheme="majorBidi"/>
        </w:rPr>
        <w:t>7</w:t>
      </w:r>
      <w:r w:rsidRPr="006D1CC3">
        <w:rPr>
          <w:rFonts w:asciiTheme="majorBidi" w:hAnsiTheme="majorBidi"/>
          <w:cs/>
          <w:lang w:val="th-TH"/>
        </w:rPr>
        <w:t xml:space="preserve"> </w:t>
      </w:r>
      <w:bookmarkEnd w:id="8"/>
      <w:r w:rsidRPr="006D1CC3">
        <w:rPr>
          <w:rFonts w:asciiTheme="majorBidi" w:hAnsiTheme="majorBidi" w:hint="cs"/>
          <w:cs/>
          <w:lang w:val="th-TH"/>
        </w:rPr>
        <w:t>ทรัพย์สิน</w:t>
      </w:r>
      <w:r w:rsidRPr="006D1CC3">
        <w:rPr>
          <w:rFonts w:asciiTheme="majorBidi" w:hAnsiTheme="majorBidi"/>
          <w:cs/>
          <w:lang w:val="th-TH"/>
        </w:rPr>
        <w:t>ขอ</w:t>
      </w:r>
      <w:r w:rsidR="00AD45ED" w:rsidRPr="006D1CC3">
        <w:rPr>
          <w:rFonts w:asciiTheme="majorBidi" w:hAnsiTheme="majorBidi"/>
          <w:cs/>
          <w:lang w:val="th-TH"/>
        </w:rPr>
        <w:t>งกลุ่มบริษัทมูลค่าตามบัญชีจำนว</w:t>
      </w:r>
      <w:r w:rsidR="00416E21" w:rsidRPr="006D1CC3">
        <w:rPr>
          <w:rFonts w:asciiTheme="majorBidi" w:hAnsiTheme="majorBidi" w:hint="cs"/>
          <w:cs/>
          <w:lang w:val="th-TH"/>
        </w:rPr>
        <w:t xml:space="preserve">น </w:t>
      </w:r>
      <w:r w:rsidR="004D7E93" w:rsidRPr="006D1CC3">
        <w:rPr>
          <w:rFonts w:asciiTheme="majorBidi" w:hAnsiTheme="majorBidi"/>
        </w:rPr>
        <w:t>1,</w:t>
      </w:r>
      <w:r w:rsidR="00BC3D90" w:rsidRPr="006D1CC3">
        <w:rPr>
          <w:rFonts w:asciiTheme="majorBidi" w:hAnsiTheme="majorBidi"/>
        </w:rPr>
        <w:t>600.00</w:t>
      </w:r>
      <w:r w:rsidR="0001796B" w:rsidRPr="006D1CC3">
        <w:rPr>
          <w:rFonts w:asciiTheme="majorBidi" w:hAnsiTheme="majorBidi" w:hint="cs"/>
          <w:cs/>
          <w:lang w:val="th-TH"/>
        </w:rPr>
        <w:t xml:space="preserve"> </w:t>
      </w:r>
      <w:r w:rsidRPr="006D1CC3">
        <w:rPr>
          <w:rFonts w:asciiTheme="majorBidi" w:hAnsiTheme="majorBidi"/>
          <w:cs/>
          <w:lang w:val="th-TH"/>
        </w:rPr>
        <w:t xml:space="preserve">ล้านบาท ได้จดทะเบียนเพื่อเป็นหลักประกันเงินกู้ยืมสถาบันการเงิน </w:t>
      </w:r>
      <w:r w:rsidRPr="006D1CC3">
        <w:rPr>
          <w:rFonts w:asciiTheme="majorBidi" w:hAnsiTheme="majorBidi"/>
          <w:i/>
          <w:iCs/>
          <w:cs/>
          <w:lang w:val="th-TH"/>
        </w:rPr>
        <w:t>(</w:t>
      </w:r>
      <w:r w:rsidR="00D8320E" w:rsidRPr="006D1CC3">
        <w:rPr>
          <w:rFonts w:asciiTheme="majorBidi" w:hAnsiTheme="majorBidi"/>
          <w:i/>
          <w:iCs/>
        </w:rPr>
        <w:t>31</w:t>
      </w:r>
      <w:r w:rsidRPr="006D1CC3">
        <w:rPr>
          <w:rFonts w:asciiTheme="majorBidi" w:hAnsiTheme="majorBidi"/>
          <w:i/>
          <w:iCs/>
          <w:cs/>
          <w:lang w:val="th-TH"/>
        </w:rPr>
        <w:t xml:space="preserve"> </w:t>
      </w:r>
      <w:r w:rsidRPr="006D1CC3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D8320E" w:rsidRPr="006D1CC3">
        <w:rPr>
          <w:rFonts w:asciiTheme="majorBidi" w:hAnsiTheme="majorBidi"/>
          <w:i/>
          <w:iCs/>
        </w:rPr>
        <w:t>256</w:t>
      </w:r>
      <w:r w:rsidR="00784453" w:rsidRPr="006D1CC3">
        <w:rPr>
          <w:rFonts w:asciiTheme="majorBidi" w:hAnsiTheme="majorBidi" w:hint="cs"/>
          <w:i/>
          <w:iCs/>
          <w:cs/>
        </w:rPr>
        <w:t>6</w:t>
      </w:r>
      <w:r w:rsidR="0001373F" w:rsidRPr="006D1CC3">
        <w:rPr>
          <w:rFonts w:asciiTheme="majorBidi" w:hAnsiTheme="majorBidi"/>
          <w:i/>
          <w:iCs/>
        </w:rPr>
        <w:t>: 2,</w:t>
      </w:r>
      <w:r w:rsidR="005469EB" w:rsidRPr="006D1CC3">
        <w:rPr>
          <w:rFonts w:asciiTheme="majorBidi" w:hAnsiTheme="majorBidi" w:hint="cs"/>
          <w:i/>
          <w:iCs/>
          <w:cs/>
        </w:rPr>
        <w:t>134</w:t>
      </w:r>
      <w:r w:rsidR="00A25025" w:rsidRPr="006D1CC3">
        <w:rPr>
          <w:rFonts w:asciiTheme="majorBidi" w:hAnsiTheme="majorBidi"/>
          <w:i/>
          <w:iCs/>
        </w:rPr>
        <w:t>.4</w:t>
      </w:r>
      <w:r w:rsidR="007E1369" w:rsidRPr="006D1CC3">
        <w:rPr>
          <w:rFonts w:asciiTheme="majorBidi" w:hAnsiTheme="majorBidi"/>
          <w:i/>
          <w:iCs/>
        </w:rPr>
        <w:t>2</w:t>
      </w:r>
      <w:r w:rsidR="00A018DD" w:rsidRPr="006D1CC3">
        <w:rPr>
          <w:rFonts w:asciiTheme="majorBidi" w:hAnsiTheme="majorBidi" w:hint="cs"/>
          <w:i/>
          <w:iCs/>
          <w:cs/>
          <w:lang w:val="th-TH"/>
        </w:rPr>
        <w:t xml:space="preserve"> </w:t>
      </w:r>
      <w:r w:rsidRPr="006D1CC3">
        <w:rPr>
          <w:rFonts w:asciiTheme="majorBidi" w:hAnsiTheme="majorBidi" w:hint="cs"/>
          <w:i/>
          <w:iCs/>
          <w:cs/>
          <w:lang w:val="th-TH"/>
        </w:rPr>
        <w:t>ล้านบาท</w:t>
      </w:r>
      <w:r w:rsidRPr="006D1CC3">
        <w:rPr>
          <w:rFonts w:asciiTheme="majorBidi" w:hAnsiTheme="majorBidi"/>
          <w:i/>
          <w:iCs/>
          <w:cs/>
          <w:lang w:val="th-TH"/>
        </w:rPr>
        <w:t>)</w:t>
      </w:r>
    </w:p>
    <w:p w14:paraId="56945C8D" w14:textId="77777777" w:rsidR="00777A7B" w:rsidRPr="00880525" w:rsidRDefault="00777A7B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sz w:val="24"/>
          <w:szCs w:val="24"/>
        </w:rPr>
      </w:pPr>
    </w:p>
    <w:p w14:paraId="022B61D2" w14:textId="0C943B22" w:rsidR="00777A7B" w:rsidRPr="006D1CC3" w:rsidRDefault="00777A7B" w:rsidP="00777A7B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D1CC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หนี้สินที่มีภาระดอกเบี้ย</w:t>
      </w:r>
    </w:p>
    <w:p w14:paraId="74644C53" w14:textId="77777777" w:rsidR="00787C44" w:rsidRPr="00880525" w:rsidRDefault="00787C44" w:rsidP="001D4299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tbl>
      <w:tblPr>
        <w:tblW w:w="9074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137"/>
        <w:gridCol w:w="813"/>
        <w:gridCol w:w="1083"/>
        <w:gridCol w:w="269"/>
        <w:gridCol w:w="1091"/>
        <w:gridCol w:w="269"/>
        <w:gridCol w:w="1082"/>
        <w:gridCol w:w="274"/>
        <w:gridCol w:w="1056"/>
      </w:tblGrid>
      <w:tr w:rsidR="006D1CC3" w:rsidRPr="006D1CC3" w14:paraId="5EB0CEDF" w14:textId="77777777" w:rsidTr="001476CC">
        <w:trPr>
          <w:tblHeader/>
        </w:trPr>
        <w:tc>
          <w:tcPr>
            <w:tcW w:w="1729" w:type="pct"/>
            <w:shd w:val="clear" w:color="auto" w:fill="auto"/>
          </w:tcPr>
          <w:p w14:paraId="02C97564" w14:textId="77777777" w:rsidR="001D4299" w:rsidRPr="006D1CC3" w:rsidRDefault="001D42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48" w:type="pct"/>
          </w:tcPr>
          <w:p w14:paraId="05A93262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46FE7DCB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D1CC3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2C2CBB51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4B1AD02B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6D1CC3" w:rsidRPr="006D1CC3" w14:paraId="0F1D95F2" w14:textId="77777777" w:rsidTr="001476CC">
        <w:trPr>
          <w:tblHeader/>
        </w:trPr>
        <w:tc>
          <w:tcPr>
            <w:tcW w:w="1729" w:type="pct"/>
            <w:shd w:val="clear" w:color="auto" w:fill="auto"/>
          </w:tcPr>
          <w:p w14:paraId="3FFD2544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8" w:type="pct"/>
          </w:tcPr>
          <w:p w14:paraId="6D8B7CE3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shd w:val="clear" w:color="auto" w:fill="auto"/>
          </w:tcPr>
          <w:p w14:paraId="1B4312D8" w14:textId="272FE1EE" w:rsidR="001D4299" w:rsidRPr="006D1CC3" w:rsidRDefault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 xml:space="preserve">30 </w:t>
            </w:r>
            <w:r w:rsidRPr="006D1CC3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148" w:type="pct"/>
            <w:shd w:val="clear" w:color="auto" w:fill="auto"/>
          </w:tcPr>
          <w:p w14:paraId="77369E0A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0559E0F8" w14:textId="29EB70D5" w:rsidR="001D4299" w:rsidRPr="006D1CC3" w:rsidRDefault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31</w:t>
            </w:r>
            <w:r w:rsidRPr="006D1CC3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</w:p>
        </w:tc>
        <w:tc>
          <w:tcPr>
            <w:tcW w:w="148" w:type="pct"/>
            <w:shd w:val="clear" w:color="auto" w:fill="auto"/>
          </w:tcPr>
          <w:p w14:paraId="64183CF8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shd w:val="clear" w:color="auto" w:fill="auto"/>
          </w:tcPr>
          <w:p w14:paraId="10E7DCC0" w14:textId="65D4F40E" w:rsidR="001D4299" w:rsidRPr="006D1CC3" w:rsidRDefault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 xml:space="preserve">30 </w:t>
            </w:r>
            <w:r w:rsidRPr="006D1CC3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151" w:type="pct"/>
            <w:shd w:val="clear" w:color="auto" w:fill="auto"/>
          </w:tcPr>
          <w:p w14:paraId="2A0C5F62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37B3FDD5" w14:textId="63DB65FC" w:rsidR="001D4299" w:rsidRPr="006D1CC3" w:rsidRDefault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31</w:t>
            </w:r>
            <w:r w:rsidRPr="006D1CC3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</w:p>
        </w:tc>
      </w:tr>
      <w:tr w:rsidR="006D1CC3" w:rsidRPr="006D1CC3" w14:paraId="1643FBCD" w14:textId="77777777" w:rsidTr="001476CC">
        <w:trPr>
          <w:tblHeader/>
        </w:trPr>
        <w:tc>
          <w:tcPr>
            <w:tcW w:w="1729" w:type="pct"/>
            <w:shd w:val="clear" w:color="auto" w:fill="auto"/>
          </w:tcPr>
          <w:p w14:paraId="7EE1E445" w14:textId="77777777" w:rsidR="00787C44" w:rsidRPr="006D1CC3" w:rsidRDefault="00787C44" w:rsidP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8" w:type="pct"/>
          </w:tcPr>
          <w:p w14:paraId="3AFF3815" w14:textId="53D484A8" w:rsidR="00787C44" w:rsidRPr="006D1CC3" w:rsidRDefault="003D761E" w:rsidP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D1CC3">
              <w:rPr>
                <w:rFonts w:asciiTheme="majorBidi" w:hAnsiTheme="majorBidi" w:cstheme="majorBidi" w:hint="cs"/>
                <w:i/>
                <w:iCs/>
                <w:cs/>
              </w:rPr>
              <w:t>หมาย</w:t>
            </w:r>
            <w:r w:rsidR="00EF71CB" w:rsidRPr="006D1CC3">
              <w:rPr>
                <w:rFonts w:asciiTheme="majorBidi" w:hAnsiTheme="majorBidi" w:cstheme="majorBidi" w:hint="cs"/>
                <w:i/>
                <w:iCs/>
                <w:cs/>
              </w:rPr>
              <w:t>เหตุ</w:t>
            </w:r>
          </w:p>
        </w:tc>
        <w:tc>
          <w:tcPr>
            <w:tcW w:w="597" w:type="pct"/>
            <w:shd w:val="clear" w:color="auto" w:fill="auto"/>
          </w:tcPr>
          <w:p w14:paraId="6C1751C5" w14:textId="72E4733F" w:rsidR="00787C44" w:rsidRPr="006D1CC3" w:rsidRDefault="00787C44" w:rsidP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8" w:type="pct"/>
            <w:shd w:val="clear" w:color="auto" w:fill="auto"/>
          </w:tcPr>
          <w:p w14:paraId="55A8F218" w14:textId="77777777" w:rsidR="00787C44" w:rsidRPr="006D1CC3" w:rsidRDefault="00787C44" w:rsidP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4D5C628D" w14:textId="41263E02" w:rsidR="00787C44" w:rsidRPr="006D1CC3" w:rsidRDefault="00787C44" w:rsidP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8" w:type="pct"/>
            <w:shd w:val="clear" w:color="auto" w:fill="auto"/>
          </w:tcPr>
          <w:p w14:paraId="6C3DA146" w14:textId="77777777" w:rsidR="00787C44" w:rsidRPr="006D1CC3" w:rsidRDefault="00787C44" w:rsidP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shd w:val="clear" w:color="auto" w:fill="auto"/>
          </w:tcPr>
          <w:p w14:paraId="1360E368" w14:textId="7325B1F5" w:rsidR="00787C44" w:rsidRPr="006D1CC3" w:rsidRDefault="00787C44" w:rsidP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</w:pPr>
            <w:r w:rsidRPr="006D1CC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1" w:type="pct"/>
            <w:shd w:val="clear" w:color="auto" w:fill="auto"/>
          </w:tcPr>
          <w:p w14:paraId="0700D2B1" w14:textId="77777777" w:rsidR="00787C44" w:rsidRPr="006D1CC3" w:rsidRDefault="00787C44" w:rsidP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459F95D6" w14:textId="0828FF0A" w:rsidR="00787C44" w:rsidRPr="006D1CC3" w:rsidRDefault="00787C44" w:rsidP="0078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</w:pPr>
            <w:r w:rsidRPr="006D1CC3">
              <w:rPr>
                <w:rFonts w:asciiTheme="majorBidi" w:hAnsiTheme="majorBidi" w:cstheme="majorBidi"/>
              </w:rPr>
              <w:t>2566</w:t>
            </w:r>
          </w:p>
        </w:tc>
      </w:tr>
      <w:tr w:rsidR="006D1CC3" w:rsidRPr="006D1CC3" w14:paraId="281A5EBC" w14:textId="77777777" w:rsidTr="001476CC">
        <w:trPr>
          <w:tblHeader/>
        </w:trPr>
        <w:tc>
          <w:tcPr>
            <w:tcW w:w="1729" w:type="pct"/>
          </w:tcPr>
          <w:p w14:paraId="7D0E15EA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8" w:type="pct"/>
          </w:tcPr>
          <w:p w14:paraId="206BAA45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23" w:type="pct"/>
            <w:gridSpan w:val="7"/>
          </w:tcPr>
          <w:p w14:paraId="5D6FE112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6D1CC3" w:rsidRPr="006D1CC3" w14:paraId="4FD48D5F" w14:textId="77777777" w:rsidTr="001476CC">
        <w:tc>
          <w:tcPr>
            <w:tcW w:w="1729" w:type="pct"/>
          </w:tcPr>
          <w:p w14:paraId="16B11B0E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448" w:type="pct"/>
          </w:tcPr>
          <w:p w14:paraId="2367A9E0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5AECBC48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700020E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65B9C24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6381EEBD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0AB0A473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35A196CF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13236489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6D1CC3" w:rsidRPr="006D1CC3" w14:paraId="212F2786" w14:textId="77777777" w:rsidTr="001476CC">
        <w:tc>
          <w:tcPr>
            <w:tcW w:w="1729" w:type="pct"/>
          </w:tcPr>
          <w:p w14:paraId="284058CB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48" w:type="pct"/>
          </w:tcPr>
          <w:p w14:paraId="479B3112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27B66AC3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C2A91E9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82C4DAB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6AC7189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608C7B7F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086A921A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7B73B68D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6D1CC3" w:rsidRPr="006D1CC3" w14:paraId="4808320F" w14:textId="77777777" w:rsidTr="001476CC">
        <w:tc>
          <w:tcPr>
            <w:tcW w:w="1729" w:type="pct"/>
          </w:tcPr>
          <w:p w14:paraId="28BF30E6" w14:textId="77777777" w:rsidR="001D4299" w:rsidRPr="006D1CC3" w:rsidRDefault="001D4299" w:rsidP="00846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19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</w:rPr>
              <w:t xml:space="preserve">- </w:t>
            </w:r>
            <w:r w:rsidRPr="006D1CC3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448" w:type="pct"/>
          </w:tcPr>
          <w:p w14:paraId="49C3A931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723E9B22" w14:textId="5B711588" w:rsidR="001D4299" w:rsidRPr="006D1CC3" w:rsidRDefault="001E1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1</w:t>
            </w:r>
            <w:r w:rsidR="005864FA" w:rsidRPr="006D1CC3">
              <w:rPr>
                <w:rFonts w:asciiTheme="majorBidi" w:hAnsiTheme="majorBidi" w:cstheme="majorBidi"/>
              </w:rPr>
              <w:t>,</w:t>
            </w:r>
            <w:r w:rsidR="0048225A" w:rsidRPr="006D1CC3">
              <w:rPr>
                <w:rFonts w:asciiTheme="majorBidi" w:hAnsiTheme="majorBidi" w:cstheme="majorBidi"/>
              </w:rPr>
              <w:t>5</w:t>
            </w:r>
            <w:r w:rsidR="005864FA" w:rsidRPr="006D1CC3">
              <w:rPr>
                <w:rFonts w:asciiTheme="majorBidi" w:hAnsiTheme="majorBidi" w:cstheme="majorBidi"/>
              </w:rPr>
              <w:t>97</w:t>
            </w:r>
            <w:r w:rsidR="00BB7B51" w:rsidRPr="006D1CC3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8" w:type="pct"/>
          </w:tcPr>
          <w:p w14:paraId="66D25B7D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F0CB93B" w14:textId="0344133E" w:rsidR="001D4299" w:rsidRPr="006D1CC3" w:rsidRDefault="00BA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>560</w:t>
            </w:r>
            <w:r w:rsidR="00BB7B51" w:rsidRPr="006D1CC3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148" w:type="pct"/>
          </w:tcPr>
          <w:p w14:paraId="162AD8B7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04C89483" w14:textId="3E9F20CF" w:rsidR="001D4299" w:rsidRPr="006D1CC3" w:rsidRDefault="001C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765.00</w:t>
            </w:r>
          </w:p>
        </w:tc>
        <w:tc>
          <w:tcPr>
            <w:tcW w:w="151" w:type="pct"/>
          </w:tcPr>
          <w:p w14:paraId="1DF629A1" w14:textId="77777777" w:rsidR="001D4299" w:rsidRPr="006D1CC3" w:rsidRDefault="001D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07A7B645" w14:textId="762BB5EE" w:rsidR="001D4299" w:rsidRPr="006D1CC3" w:rsidRDefault="001C3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D1CC3" w:rsidRPr="006D1CC3" w14:paraId="4BE52733" w14:textId="77777777" w:rsidTr="001476CC">
        <w:tc>
          <w:tcPr>
            <w:tcW w:w="1729" w:type="pct"/>
          </w:tcPr>
          <w:p w14:paraId="2F07F1FF" w14:textId="2BA87DB8" w:rsidR="00117ECD" w:rsidRPr="006D1CC3" w:rsidRDefault="002C53B0" w:rsidP="00E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  <w:cs/>
              </w:rPr>
              <w:t>เงินกู้ยืมระยะสั้นจากกิจการ</w:t>
            </w:r>
          </w:p>
          <w:p w14:paraId="4182AD53" w14:textId="31128869" w:rsidR="00696273" w:rsidRPr="006D1CC3" w:rsidRDefault="002C53B0" w:rsidP="0011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2"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448" w:type="pct"/>
          </w:tcPr>
          <w:p w14:paraId="4D401E1F" w14:textId="77777777" w:rsidR="00696273" w:rsidRPr="006D1CC3" w:rsidRDefault="00696273" w:rsidP="00EF7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97" w:type="pct"/>
          </w:tcPr>
          <w:p w14:paraId="2FD0645A" w14:textId="77777777" w:rsidR="00696273" w:rsidRPr="006D1CC3" w:rsidRDefault="00696273" w:rsidP="0069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" w:type="pct"/>
          </w:tcPr>
          <w:p w14:paraId="68A6A969" w14:textId="77777777" w:rsidR="00696273" w:rsidRPr="006D1CC3" w:rsidRDefault="00696273" w:rsidP="00E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</w:tcPr>
          <w:p w14:paraId="5CBDFD61" w14:textId="77777777" w:rsidR="00696273" w:rsidRPr="006D1CC3" w:rsidRDefault="00696273" w:rsidP="00E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" w:type="pct"/>
          </w:tcPr>
          <w:p w14:paraId="7FAE6314" w14:textId="77777777" w:rsidR="00696273" w:rsidRPr="006D1CC3" w:rsidRDefault="00696273" w:rsidP="00E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vAlign w:val="bottom"/>
          </w:tcPr>
          <w:p w14:paraId="601BE53C" w14:textId="77777777" w:rsidR="00696273" w:rsidRPr="006D1CC3" w:rsidRDefault="00696273" w:rsidP="0069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" w:type="pct"/>
          </w:tcPr>
          <w:p w14:paraId="29360916" w14:textId="77777777" w:rsidR="00696273" w:rsidRPr="006D1CC3" w:rsidRDefault="00696273" w:rsidP="00E60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vAlign w:val="bottom"/>
          </w:tcPr>
          <w:p w14:paraId="1907661D" w14:textId="77777777" w:rsidR="00696273" w:rsidRPr="006D1CC3" w:rsidRDefault="00696273" w:rsidP="00696273">
            <w:pPr>
              <w:pStyle w:val="BodyText"/>
              <w:tabs>
                <w:tab w:val="decimal" w:pos="61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D1CC3" w:rsidRPr="006D1CC3" w14:paraId="7F610025" w14:textId="77777777" w:rsidTr="001476CC">
        <w:tc>
          <w:tcPr>
            <w:tcW w:w="1729" w:type="pct"/>
          </w:tcPr>
          <w:p w14:paraId="311DA000" w14:textId="77777777" w:rsidR="00AF6654" w:rsidRPr="006D1CC3" w:rsidRDefault="00AF6654" w:rsidP="00846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191"/>
              <w:jc w:val="thaiDistribute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/>
              </w:rPr>
              <w:t xml:space="preserve">- </w:t>
            </w:r>
            <w:r w:rsidRPr="006D1CC3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448" w:type="pct"/>
          </w:tcPr>
          <w:p w14:paraId="588FFCFC" w14:textId="1AF1FF25" w:rsidR="00AF6654" w:rsidRPr="006D1CC3" w:rsidRDefault="00EF71CB" w:rsidP="0088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D1CC3">
              <w:rPr>
                <w:rFonts w:asciiTheme="majorBidi" w:hAnsiTheme="majorBidi" w:cstheme="majorBidi" w:hint="cs"/>
                <w:i/>
                <w:iCs/>
                <w:cs/>
              </w:rPr>
              <w:t>2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6E93959" w14:textId="20B4102D" w:rsidR="00AF6654" w:rsidRPr="006D1CC3" w:rsidRDefault="00AF6654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735.00</w:t>
            </w:r>
          </w:p>
        </w:tc>
        <w:tc>
          <w:tcPr>
            <w:tcW w:w="148" w:type="pct"/>
          </w:tcPr>
          <w:p w14:paraId="5C49D117" w14:textId="77777777" w:rsidR="00AF6654" w:rsidRPr="006D1CC3" w:rsidRDefault="00AF6654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16E73D52" w14:textId="6B4C5089" w:rsidR="00AF6654" w:rsidRPr="006D1CC3" w:rsidRDefault="00AF6654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40281DB9" w14:textId="77777777" w:rsidR="00AF6654" w:rsidRPr="006D1CC3" w:rsidRDefault="00AF6654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E091F1E" w14:textId="4613CA21" w:rsidR="00AF6654" w:rsidRPr="006D1CC3" w:rsidRDefault="00AF6654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735.00</w:t>
            </w:r>
          </w:p>
        </w:tc>
        <w:tc>
          <w:tcPr>
            <w:tcW w:w="151" w:type="pct"/>
          </w:tcPr>
          <w:p w14:paraId="1EFBA4BB" w14:textId="77777777" w:rsidR="00AF6654" w:rsidRPr="006D1CC3" w:rsidRDefault="00AF6654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36EB63D0" w14:textId="77777777" w:rsidR="00AF6654" w:rsidRPr="006D1CC3" w:rsidRDefault="00AF6654" w:rsidP="00AF6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D1CC3" w:rsidRPr="006D1CC3" w14:paraId="1E6E0341" w14:textId="77777777" w:rsidTr="00880525">
        <w:tc>
          <w:tcPr>
            <w:tcW w:w="1729" w:type="pct"/>
          </w:tcPr>
          <w:p w14:paraId="2B5513B9" w14:textId="7D911A7F" w:rsidR="00E8418D" w:rsidRPr="006D1CC3" w:rsidRDefault="00786091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/>
                <w:b/>
                <w:bCs/>
                <w:cs/>
              </w:rPr>
              <w:t>รวมส่วนที่หมุนเวียน</w:t>
            </w:r>
          </w:p>
        </w:tc>
        <w:tc>
          <w:tcPr>
            <w:tcW w:w="448" w:type="pct"/>
          </w:tcPr>
          <w:p w14:paraId="79E2740C" w14:textId="77777777" w:rsidR="00E8418D" w:rsidRPr="006D1CC3" w:rsidRDefault="00E8418D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F8AFA60" w14:textId="6C06F69D" w:rsidR="00E8418D" w:rsidRPr="006D1CC3" w:rsidRDefault="00786091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2,332.00</w:t>
            </w:r>
          </w:p>
        </w:tc>
        <w:tc>
          <w:tcPr>
            <w:tcW w:w="148" w:type="pct"/>
          </w:tcPr>
          <w:p w14:paraId="11B42532" w14:textId="77777777" w:rsidR="00E8418D" w:rsidRPr="006D1CC3" w:rsidRDefault="00E8418D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3AD6E" w14:textId="55C2E350" w:rsidR="00E8418D" w:rsidRPr="006D1CC3" w:rsidRDefault="00C55C66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560</w:t>
            </w:r>
            <w:r w:rsidR="00860FAC">
              <w:rPr>
                <w:rFonts w:asciiTheme="majorBidi" w:hAnsiTheme="majorBidi" w:cstheme="majorBidi" w:hint="cs"/>
                <w:b/>
                <w:bCs/>
                <w:cs/>
              </w:rPr>
              <w:t>.00</w:t>
            </w:r>
          </w:p>
        </w:tc>
        <w:tc>
          <w:tcPr>
            <w:tcW w:w="148" w:type="pct"/>
          </w:tcPr>
          <w:p w14:paraId="73212CA0" w14:textId="77777777" w:rsidR="00E8418D" w:rsidRPr="006D1CC3" w:rsidRDefault="00E8418D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9E3E5" w14:textId="246100C2" w:rsidR="00E8418D" w:rsidRPr="006D1CC3" w:rsidRDefault="008033C4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cs/>
              </w:rPr>
              <w:t>1,500.00</w:t>
            </w:r>
          </w:p>
        </w:tc>
        <w:tc>
          <w:tcPr>
            <w:tcW w:w="151" w:type="pct"/>
          </w:tcPr>
          <w:p w14:paraId="2868A614" w14:textId="77777777" w:rsidR="00E8418D" w:rsidRPr="006D1CC3" w:rsidRDefault="00E8418D" w:rsidP="00AF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81798" w14:textId="5DB47DF2" w:rsidR="00E8418D" w:rsidRPr="006D1CC3" w:rsidRDefault="00786091" w:rsidP="00AF6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88803C9" w14:textId="1BB50761" w:rsidR="00777A7B" w:rsidRPr="006D1CC3" w:rsidRDefault="00777A7B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บริษัทได้ออกและเสนอขายหุ้นกู</w:t>
      </w:r>
      <w:r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>้</w:t>
      </w: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ซึ่งเป็นหุ้นกู้ชนิดไม่ด้อยสิทธิและไม่มีหลักประกัน อายุ </w:t>
      </w:r>
      <w:r w:rsidRPr="006D1CC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 ครบกำหนดไถ่ถอนปี </w:t>
      </w:r>
      <w:r w:rsidR="004F6FE9" w:rsidRPr="006D1CC3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Pr="006D1CC3">
        <w:rPr>
          <w:rFonts w:asciiTheme="majorBidi" w:hAnsiTheme="majorBidi" w:cstheme="majorBidi"/>
          <w:sz w:val="30"/>
          <w:szCs w:val="30"/>
          <w:lang w:val="en-US" w:bidi="th-TH"/>
        </w:rPr>
        <w:t>800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อัตราดอกเบี้ยคงที่ร้อยละ </w:t>
      </w:r>
      <w:r w:rsidRPr="006D1CC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>.</w:t>
      </w:r>
      <w:r w:rsidRPr="006D1CC3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ต่อปี  ชำระดอกเบี้ยทุกๆ </w:t>
      </w:r>
      <w:r w:rsidRPr="006D1CC3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 ทั้งนี้ การออกและเสนอขายหุ้นกู้ดังกล่าวเป็นไปตามมติที่ประชุมวิสามัญผู้ถือหุ้น ครั้งที่ </w:t>
      </w:r>
      <w:r w:rsidRPr="006D1CC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>/</w:t>
      </w:r>
      <w:r w:rsidRPr="006D1CC3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Pr="006D1CC3">
        <w:rPr>
          <w:rFonts w:asciiTheme="majorBidi" w:hAnsiTheme="majorBidi" w:cstheme="majorBidi"/>
          <w:sz w:val="30"/>
          <w:szCs w:val="30"/>
          <w:lang w:val="en-US" w:bidi="th-TH"/>
        </w:rPr>
        <w:t>16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พฤศจิกายน </w:t>
      </w:r>
      <w:r w:rsidRPr="006D1CC3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การออกและเสนอขายหุ้นกู้ของบริษัท วงเงินรวมไม่เกิน </w:t>
      </w:r>
      <w:r w:rsidRPr="006D1CC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>,</w:t>
      </w:r>
      <w:r w:rsidRPr="006D1CC3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</w:p>
    <w:p w14:paraId="49C4AF74" w14:textId="77777777" w:rsidR="000E49DD" w:rsidRPr="006D1CC3" w:rsidRDefault="000E49DD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90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0"/>
        <w:gridCol w:w="254"/>
        <w:gridCol w:w="1360"/>
        <w:gridCol w:w="1651"/>
        <w:gridCol w:w="1554"/>
        <w:gridCol w:w="2916"/>
      </w:tblGrid>
      <w:tr w:rsidR="00777A7B" w:rsidRPr="006D1CC3" w14:paraId="405C3A97" w14:textId="77777777">
        <w:trPr>
          <w:trHeight w:val="412"/>
        </w:trPr>
        <w:tc>
          <w:tcPr>
            <w:tcW w:w="9095" w:type="dxa"/>
            <w:gridSpan w:val="6"/>
          </w:tcPr>
          <w:p w14:paraId="63C96608" w14:textId="77777777" w:rsidR="00777A7B" w:rsidRPr="006D1CC3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77A7B" w:rsidRPr="006D1CC3" w14:paraId="2145648B" w14:textId="77777777">
        <w:trPr>
          <w:trHeight w:val="400"/>
        </w:trPr>
        <w:tc>
          <w:tcPr>
            <w:tcW w:w="1360" w:type="dxa"/>
          </w:tcPr>
          <w:p w14:paraId="2D408C19" w14:textId="578E14EB" w:rsidR="00777A7B" w:rsidRPr="006D1CC3" w:rsidRDefault="0067416F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D1C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  <w:r w:rsidR="007B0854" w:rsidRPr="006D1CC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7B0854" w:rsidRPr="006D1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54" w:type="dxa"/>
          </w:tcPr>
          <w:p w14:paraId="204B5B5F" w14:textId="77777777" w:rsidR="00777A7B" w:rsidRPr="006D1CC3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0" w:type="dxa"/>
          </w:tcPr>
          <w:p w14:paraId="05FD1F83" w14:textId="18A70082" w:rsidR="00777A7B" w:rsidRPr="006D1CC3" w:rsidRDefault="00596B8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6D1CC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D1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651" w:type="dxa"/>
          </w:tcPr>
          <w:p w14:paraId="5AAE8974" w14:textId="77777777" w:rsidR="00777A7B" w:rsidRPr="006D1CC3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554" w:type="dxa"/>
          </w:tcPr>
          <w:p w14:paraId="74DC0F10" w14:textId="77777777" w:rsidR="00777A7B" w:rsidRPr="006D1CC3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อายุหุ้นกู้</w:t>
            </w:r>
          </w:p>
        </w:tc>
        <w:tc>
          <w:tcPr>
            <w:tcW w:w="2914" w:type="dxa"/>
          </w:tcPr>
          <w:p w14:paraId="393AD68B" w14:textId="77777777" w:rsidR="00777A7B" w:rsidRPr="006D1CC3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วันครบกำหนดไถ่ถอนหุ้นกู้</w:t>
            </w:r>
          </w:p>
        </w:tc>
      </w:tr>
      <w:tr w:rsidR="00777A7B" w:rsidRPr="006D1CC3" w14:paraId="2362841E" w14:textId="77777777">
        <w:trPr>
          <w:trHeight w:val="400"/>
        </w:trPr>
        <w:tc>
          <w:tcPr>
            <w:tcW w:w="2974" w:type="dxa"/>
            <w:gridSpan w:val="3"/>
          </w:tcPr>
          <w:p w14:paraId="7E2EFE5C" w14:textId="77777777" w:rsidR="00777A7B" w:rsidRPr="006D1CC3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D1C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651" w:type="dxa"/>
          </w:tcPr>
          <w:p w14:paraId="6BE115C4" w14:textId="77777777" w:rsidR="00777A7B" w:rsidRPr="006D1CC3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554" w:type="dxa"/>
          </w:tcPr>
          <w:p w14:paraId="350CF445" w14:textId="77777777" w:rsidR="00777A7B" w:rsidRPr="006D1CC3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14" w:type="dxa"/>
          </w:tcPr>
          <w:p w14:paraId="4D03BC7A" w14:textId="77777777" w:rsidR="00777A7B" w:rsidRPr="006D1CC3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7A7B" w:rsidRPr="006D1CC3" w14:paraId="21058256" w14:textId="77777777">
        <w:trPr>
          <w:trHeight w:val="412"/>
        </w:trPr>
        <w:tc>
          <w:tcPr>
            <w:tcW w:w="1360" w:type="dxa"/>
          </w:tcPr>
          <w:p w14:paraId="157326AD" w14:textId="5F6C6A5F" w:rsidR="00777A7B" w:rsidRPr="006D1CC3" w:rsidRDefault="00534F27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</w:tcPr>
          <w:p w14:paraId="7D9F8207" w14:textId="77777777" w:rsidR="00777A7B" w:rsidRPr="006D1CC3" w:rsidRDefault="00777A7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0" w:type="dxa"/>
          </w:tcPr>
          <w:p w14:paraId="6B4C35CF" w14:textId="77777777" w:rsidR="00777A7B" w:rsidRPr="006D1CC3" w:rsidRDefault="00777A7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651" w:type="dxa"/>
          </w:tcPr>
          <w:p w14:paraId="65B93C5C" w14:textId="77777777" w:rsidR="00777A7B" w:rsidRPr="006D1CC3" w:rsidRDefault="00777A7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6D1C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6D1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554" w:type="dxa"/>
          </w:tcPr>
          <w:p w14:paraId="0E4D807F" w14:textId="77777777" w:rsidR="00777A7B" w:rsidRPr="006D1CC3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 </w:t>
            </w:r>
            <w:r w:rsidRPr="006D1CC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914" w:type="dxa"/>
          </w:tcPr>
          <w:p w14:paraId="4E475144" w14:textId="77777777" w:rsidR="00777A7B" w:rsidRPr="006D1CC3" w:rsidRDefault="00777A7B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6D1C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6D1C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พฤ</w:t>
            </w: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ษภาคม</w:t>
            </w:r>
            <w:r w:rsidRPr="006D1CC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D1C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</w:tbl>
    <w:p w14:paraId="6B65CE8B" w14:textId="77777777" w:rsidR="00777A7B" w:rsidRPr="006D1CC3" w:rsidRDefault="00777A7B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272B4697" w14:textId="1F565FD7" w:rsidR="00777A7B" w:rsidRPr="006D1CC3" w:rsidRDefault="00777A7B" w:rsidP="000E49DD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</w:t>
      </w:r>
      <w:r w:rsidR="000E49DD"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</w:t>
      </w:r>
      <w:r w:rsidRPr="006D1CC3">
        <w:rPr>
          <w:rFonts w:asciiTheme="majorBidi" w:hAnsiTheme="majorBidi" w:cstheme="majorBidi"/>
          <w:sz w:val="30"/>
          <w:szCs w:val="30"/>
          <w:cs/>
          <w:lang w:bidi="th-TH"/>
        </w:rPr>
        <w:t>และเงื่อนไขตามที่ระบุไว้ เช่น การดำรงอัตราส่วนทางการเงิน เป็นต้น</w:t>
      </w:r>
      <w:r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 </w:t>
      </w:r>
      <w:r w:rsidR="0067416F" w:rsidRPr="006D1CC3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67416F" w:rsidRPr="006D1CC3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187230"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>7</w:t>
      </w:r>
      <w:r w:rsidRPr="006D1C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46126"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="006B5436"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>ได้จ่ายชำระ</w:t>
      </w:r>
      <w:r w:rsidR="005E676E"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หุ้นกู้</w:t>
      </w:r>
      <w:r w:rsidR="00E05FAE"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>ที่ครบกำหนดไถ่ถอนแล้ว</w:t>
      </w:r>
      <w:r w:rsidR="00C6689D" w:rsidRPr="006D1CC3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ทั้งจำนวน</w:t>
      </w:r>
    </w:p>
    <w:p w14:paraId="03A6A7E1" w14:textId="77777777" w:rsidR="00646E24" w:rsidRPr="006D1CC3" w:rsidRDefault="00646E24" w:rsidP="00777A7B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2F19C89" w14:textId="77777777" w:rsidR="00AD34A8" w:rsidRPr="006D1CC3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6D1CC3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6D1CC3">
        <w:rPr>
          <w:rFonts w:asciiTheme="majorBidi" w:eastAsia="Arial" w:hAnsiTheme="majorBidi" w:cstheme="majorBidi"/>
          <w:sz w:val="2"/>
          <w:szCs w:val="2"/>
        </w:rPr>
        <w:tab/>
      </w:r>
    </w:p>
    <w:bookmarkEnd w:id="5"/>
    <w:bookmarkEnd w:id="6"/>
    <w:p w14:paraId="07E6464E" w14:textId="2688B0C0" w:rsidR="007E392F" w:rsidRPr="006D1CC3" w:rsidRDefault="007E392F" w:rsidP="00C0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  <w:sectPr w:rsidR="007E392F" w:rsidRPr="006D1CC3" w:rsidSect="001B3310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408"/>
        </w:sectPr>
      </w:pPr>
    </w:p>
    <w:p w14:paraId="2328B282" w14:textId="7E37786E" w:rsidR="00892BEA" w:rsidRPr="006D1CC3" w:rsidRDefault="00892BEA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C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767CAEE3" w14:textId="77777777" w:rsidR="0092726C" w:rsidRPr="006D1CC3" w:rsidRDefault="0092726C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1544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12"/>
        <w:gridCol w:w="956"/>
        <w:gridCol w:w="178"/>
        <w:gridCol w:w="980"/>
        <w:gridCol w:w="8"/>
        <w:gridCol w:w="174"/>
        <w:gridCol w:w="8"/>
        <w:gridCol w:w="14"/>
        <w:gridCol w:w="973"/>
        <w:gridCol w:w="193"/>
        <w:gridCol w:w="1056"/>
        <w:gridCol w:w="11"/>
        <w:gridCol w:w="172"/>
        <w:gridCol w:w="11"/>
        <w:gridCol w:w="987"/>
        <w:gridCol w:w="182"/>
        <w:gridCol w:w="1042"/>
        <w:gridCol w:w="183"/>
        <w:gridCol w:w="983"/>
        <w:gridCol w:w="183"/>
        <w:gridCol w:w="981"/>
        <w:gridCol w:w="6"/>
        <w:gridCol w:w="177"/>
        <w:gridCol w:w="6"/>
        <w:gridCol w:w="942"/>
        <w:gridCol w:w="228"/>
        <w:gridCol w:w="985"/>
        <w:gridCol w:w="13"/>
      </w:tblGrid>
      <w:tr w:rsidR="002629DB" w:rsidRPr="006D1CC3" w14:paraId="7814303B" w14:textId="77777777" w:rsidTr="00C06BA1">
        <w:trPr>
          <w:gridAfter w:val="1"/>
          <w:wAfter w:w="13" w:type="dxa"/>
          <w:cantSplit/>
        </w:trPr>
        <w:tc>
          <w:tcPr>
            <w:tcW w:w="3812" w:type="dxa"/>
            <w:vMerge w:val="restart"/>
          </w:tcPr>
          <w:p w14:paraId="02FFBF84" w14:textId="77777777" w:rsidR="002629DB" w:rsidRPr="006D1CC3" w:rsidRDefault="002629DB" w:rsidP="00CE321B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862EC24" w14:textId="77777777" w:rsidR="002629DB" w:rsidRPr="006D1CC3" w:rsidRDefault="002629DB" w:rsidP="00CE321B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9" w:type="dxa"/>
            <w:gridSpan w:val="26"/>
            <w:vAlign w:val="bottom"/>
          </w:tcPr>
          <w:p w14:paraId="7609FBF7" w14:textId="77777777" w:rsidR="002629DB" w:rsidRPr="006D1CC3" w:rsidRDefault="002629DB" w:rsidP="00CE321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auto"/>
                <w:sz w:val="26"/>
                <w:szCs w:val="26"/>
                <w:cs/>
              </w:rPr>
            </w:pPr>
            <w:r w:rsidRPr="006D1CC3">
              <w:rPr>
                <w:rFonts w:asciiTheme="majorBidi" w:hAnsiTheme="majorBidi" w:cstheme="majorBidi"/>
                <w:bCs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2629DB" w:rsidRPr="006D1CC3" w14:paraId="49C51887" w14:textId="77777777" w:rsidTr="00C06BA1">
        <w:trPr>
          <w:gridAfter w:val="1"/>
          <w:wAfter w:w="13" w:type="dxa"/>
          <w:cantSplit/>
        </w:trPr>
        <w:tc>
          <w:tcPr>
            <w:tcW w:w="3812" w:type="dxa"/>
            <w:vMerge/>
          </w:tcPr>
          <w:p w14:paraId="398B513A" w14:textId="77777777" w:rsidR="002629DB" w:rsidRPr="006D1CC3" w:rsidRDefault="002629DB" w:rsidP="00CE321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114" w:type="dxa"/>
            <w:gridSpan w:val="3"/>
            <w:vAlign w:val="bottom"/>
          </w:tcPr>
          <w:p w14:paraId="30B7F969" w14:textId="77777777" w:rsidR="002629DB" w:rsidRPr="006D1CC3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6D1CC3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ธุรกิจไบโอดีเซล</w:t>
            </w:r>
          </w:p>
        </w:tc>
        <w:tc>
          <w:tcPr>
            <w:tcW w:w="182" w:type="dxa"/>
            <w:gridSpan w:val="2"/>
            <w:vAlign w:val="bottom"/>
          </w:tcPr>
          <w:p w14:paraId="1CE7F4BB" w14:textId="77777777" w:rsidR="002629DB" w:rsidRPr="006D1CC3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44" w:type="dxa"/>
            <w:gridSpan w:val="5"/>
            <w:vAlign w:val="bottom"/>
          </w:tcPr>
          <w:p w14:paraId="09A47DA2" w14:textId="77777777" w:rsidR="002629DB" w:rsidRPr="006D1CC3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gridSpan w:val="2"/>
            <w:vAlign w:val="bottom"/>
          </w:tcPr>
          <w:p w14:paraId="06745F36" w14:textId="77777777" w:rsidR="002629DB" w:rsidRPr="006D1CC3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22" w:type="dxa"/>
            <w:gridSpan w:val="4"/>
            <w:vAlign w:val="bottom"/>
          </w:tcPr>
          <w:p w14:paraId="3975464D" w14:textId="77777777" w:rsidR="002629DB" w:rsidRPr="006D1CC3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 xml:space="preserve">ส่วนงานอื่น </w:t>
            </w:r>
          </w:p>
        </w:tc>
        <w:tc>
          <w:tcPr>
            <w:tcW w:w="183" w:type="dxa"/>
            <w:vAlign w:val="bottom"/>
          </w:tcPr>
          <w:p w14:paraId="6316CDD7" w14:textId="77777777" w:rsidR="002629DB" w:rsidRPr="006D1CC3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47" w:type="dxa"/>
            <w:gridSpan w:val="3"/>
            <w:vAlign w:val="bottom"/>
          </w:tcPr>
          <w:p w14:paraId="7CE39116" w14:textId="77777777" w:rsidR="002629DB" w:rsidRPr="006D1CC3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รายการตัดบัญชี</w:t>
            </w:r>
          </w:p>
          <w:p w14:paraId="4141ECFB" w14:textId="77777777" w:rsidR="002629DB" w:rsidRPr="006D1CC3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6D1CC3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gridSpan w:val="2"/>
            <w:vAlign w:val="bottom"/>
          </w:tcPr>
          <w:p w14:paraId="192D39EB" w14:textId="77777777" w:rsidR="002629DB" w:rsidRPr="006D1CC3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61" w:type="dxa"/>
            <w:gridSpan w:val="4"/>
            <w:vAlign w:val="bottom"/>
          </w:tcPr>
          <w:p w14:paraId="7713B2F3" w14:textId="77777777" w:rsidR="002629DB" w:rsidRPr="006D1CC3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6D1CC3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84453" w:rsidRPr="006D1CC3" w14:paraId="0ADEFA98" w14:textId="77777777" w:rsidTr="00C06BA1">
        <w:trPr>
          <w:cantSplit/>
        </w:trPr>
        <w:tc>
          <w:tcPr>
            <w:tcW w:w="3812" w:type="dxa"/>
          </w:tcPr>
          <w:p w14:paraId="294ABD73" w14:textId="30B78654" w:rsidR="00784453" w:rsidRPr="006D1CC3" w:rsidRDefault="0067416F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D1CC3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สำหรับงวดเก้าเดือน</w:t>
            </w:r>
            <w:r w:rsidR="00784453" w:rsidRPr="006D1CC3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Pr="006D1CC3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30 </w:t>
            </w:r>
            <w:r w:rsidRPr="006D1CC3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กันยายน</w:t>
            </w:r>
            <w:r w:rsidR="00784453" w:rsidRPr="006D1CC3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352A66A" w14:textId="15C1E8D4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04C70ED9" w14:textId="77777777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6391423E" w14:textId="6C4D7489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  <w:gridSpan w:val="2"/>
          </w:tcPr>
          <w:p w14:paraId="56A73331" w14:textId="77777777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6763C381" w14:textId="5EC848AF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93" w:type="dxa"/>
            <w:vAlign w:val="center"/>
          </w:tcPr>
          <w:p w14:paraId="79500A7F" w14:textId="77777777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EAF93CA" w14:textId="4812C5F4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  <w:gridSpan w:val="2"/>
          </w:tcPr>
          <w:p w14:paraId="00C5645C" w14:textId="77777777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FA7C4D6" w14:textId="5C677065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  <w:vAlign w:val="center"/>
          </w:tcPr>
          <w:p w14:paraId="52370E0C" w14:textId="77777777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2522D291" w14:textId="1B26DAB4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43F4CB8F" w14:textId="77777777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21320059" w14:textId="3EFE51D1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1644102E" w14:textId="77777777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4C2D70E1" w14:textId="30AA9683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  <w:gridSpan w:val="2"/>
          </w:tcPr>
          <w:p w14:paraId="06503C1D" w14:textId="77777777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4F1EC5E1" w14:textId="3DB38EDA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28" w:type="dxa"/>
            <w:vAlign w:val="center"/>
          </w:tcPr>
          <w:p w14:paraId="6A9A1C0E" w14:textId="77777777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353344B1" w14:textId="312E6E0B" w:rsidR="00784453" w:rsidRPr="006D1CC3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2629DB" w:rsidRPr="006D1CC3" w14:paraId="3949EB29" w14:textId="77777777" w:rsidTr="00C06BA1">
        <w:trPr>
          <w:gridAfter w:val="1"/>
          <w:wAfter w:w="13" w:type="dxa"/>
          <w:cantSplit/>
        </w:trPr>
        <w:tc>
          <w:tcPr>
            <w:tcW w:w="3812" w:type="dxa"/>
          </w:tcPr>
          <w:p w14:paraId="274046DA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19" w:type="dxa"/>
            <w:gridSpan w:val="26"/>
            <w:shd w:val="clear" w:color="auto" w:fill="auto"/>
            <w:vAlign w:val="center"/>
          </w:tcPr>
          <w:p w14:paraId="67EAE46C" w14:textId="77777777" w:rsidR="002629DB" w:rsidRPr="006D1CC3" w:rsidRDefault="002629DB" w:rsidP="002629D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6D1CC3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2629DB" w:rsidRPr="006D1CC3" w14:paraId="33E81BE6" w14:textId="77777777" w:rsidTr="00C06BA1">
        <w:trPr>
          <w:cantSplit/>
        </w:trPr>
        <w:tc>
          <w:tcPr>
            <w:tcW w:w="3812" w:type="dxa"/>
          </w:tcPr>
          <w:p w14:paraId="63CF5B42" w14:textId="77777777" w:rsidR="002629DB" w:rsidRPr="006D1CC3" w:rsidRDefault="002629DB" w:rsidP="002629D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ECEB3D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0094B18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6F929994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661AB601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29C52C4A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vAlign w:val="center"/>
          </w:tcPr>
          <w:p w14:paraId="0C40EA41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31676B26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678658BC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8070C86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31783D8F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6CDE585C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28F0B137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34CB651F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79F31D71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7EBD6751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43318496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5DB85990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8" w:type="dxa"/>
            <w:vAlign w:val="center"/>
          </w:tcPr>
          <w:p w14:paraId="0450D8CF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2C9A3B77" w14:textId="77777777" w:rsidR="002629DB" w:rsidRPr="006D1CC3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81966" w:rsidRPr="006D1CC3" w14:paraId="61F6D85C" w14:textId="77777777" w:rsidTr="00C06BA1">
        <w:trPr>
          <w:cantSplit/>
        </w:trPr>
        <w:tc>
          <w:tcPr>
            <w:tcW w:w="3812" w:type="dxa"/>
          </w:tcPr>
          <w:p w14:paraId="6A830DF6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56" w:type="dxa"/>
            <w:vAlign w:val="bottom"/>
          </w:tcPr>
          <w:p w14:paraId="40BB742D" w14:textId="6ED9B03A" w:rsidR="00481966" w:rsidRPr="006D1CC3" w:rsidRDefault="000A3F4F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11,881.39</w:t>
            </w:r>
          </w:p>
        </w:tc>
        <w:tc>
          <w:tcPr>
            <w:tcW w:w="178" w:type="dxa"/>
            <w:vAlign w:val="bottom"/>
          </w:tcPr>
          <w:p w14:paraId="7264CC12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FF5B3B2" w14:textId="31F26D79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776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196" w:type="dxa"/>
            <w:gridSpan w:val="3"/>
            <w:vAlign w:val="bottom"/>
          </w:tcPr>
          <w:p w14:paraId="2FFB6F88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BF29344" w14:textId="78653B9A" w:rsidR="00481966" w:rsidRPr="006D1CC3" w:rsidRDefault="008E0D14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</w:t>
            </w:r>
            <w:r w:rsidR="00B95C11"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650.8</w:t>
            </w:r>
            <w:r w:rsidR="00F46CAE"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</w:t>
            </w:r>
          </w:p>
        </w:tc>
        <w:tc>
          <w:tcPr>
            <w:tcW w:w="193" w:type="dxa"/>
            <w:vAlign w:val="bottom"/>
          </w:tcPr>
          <w:p w14:paraId="04086FE6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52B97603" w14:textId="3D87758B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737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183" w:type="dxa"/>
            <w:gridSpan w:val="2"/>
            <w:vAlign w:val="bottom"/>
          </w:tcPr>
          <w:p w14:paraId="2FF1386B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40E26DA" w14:textId="7B0E854D" w:rsidR="00481966" w:rsidRPr="006D1CC3" w:rsidRDefault="005B2C5B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0.2</w:t>
            </w:r>
            <w:r w:rsidR="0033412F"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3DF56C10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0B3F66C0" w14:textId="2251CA54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183" w:type="dxa"/>
            <w:vAlign w:val="bottom"/>
          </w:tcPr>
          <w:p w14:paraId="1A558B6D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5ED28680" w14:textId="392BC28A" w:rsidR="00481966" w:rsidRPr="006D1CC3" w:rsidRDefault="00133D60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7EB54A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0FDBB17" w14:textId="263B3DE3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0FF27B6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07A36077" w14:textId="5DC99FB9" w:rsidR="00481966" w:rsidRPr="006D1CC3" w:rsidRDefault="00051F58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15</w:t>
            </w:r>
            <w:r w:rsidR="00935F57" w:rsidRPr="006D1CC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532.43</w:t>
            </w:r>
          </w:p>
        </w:tc>
        <w:tc>
          <w:tcPr>
            <w:tcW w:w="228" w:type="dxa"/>
            <w:vAlign w:val="bottom"/>
          </w:tcPr>
          <w:p w14:paraId="21B865B6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A22BE99" w14:textId="6A230410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517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.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16</w:t>
            </w:r>
          </w:p>
        </w:tc>
      </w:tr>
      <w:tr w:rsidR="00481966" w:rsidRPr="006D1CC3" w14:paraId="3DB1783E" w14:textId="77777777" w:rsidTr="00C06BA1">
        <w:trPr>
          <w:cantSplit/>
        </w:trPr>
        <w:tc>
          <w:tcPr>
            <w:tcW w:w="3812" w:type="dxa"/>
          </w:tcPr>
          <w:p w14:paraId="55D72706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3A00F6B5" w14:textId="304AA5FF" w:rsidR="00481966" w:rsidRPr="006D1CC3" w:rsidRDefault="000A3F4F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055C50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32B34BBF" w14:textId="0F2F5972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6" w:type="dxa"/>
            <w:gridSpan w:val="3"/>
            <w:vAlign w:val="bottom"/>
          </w:tcPr>
          <w:p w14:paraId="236D9A55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3EC66E58" w14:textId="0BFF7CCF" w:rsidR="00481966" w:rsidRPr="006D1CC3" w:rsidRDefault="00F46CAE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0.01</w:t>
            </w:r>
          </w:p>
        </w:tc>
        <w:tc>
          <w:tcPr>
            <w:tcW w:w="193" w:type="dxa"/>
            <w:vAlign w:val="bottom"/>
          </w:tcPr>
          <w:p w14:paraId="5D83FA09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bottom"/>
          </w:tcPr>
          <w:p w14:paraId="2B1C23D5" w14:textId="0F144861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6D1C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</w:t>
            </w:r>
          </w:p>
        </w:tc>
        <w:tc>
          <w:tcPr>
            <w:tcW w:w="183" w:type="dxa"/>
            <w:gridSpan w:val="2"/>
            <w:vAlign w:val="bottom"/>
          </w:tcPr>
          <w:p w14:paraId="71975FD1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743D307" w14:textId="0A340FC9" w:rsidR="00481966" w:rsidRPr="006D1CC3" w:rsidRDefault="0033412F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003A85B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075E8BB8" w14:textId="40AB88C3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</w:t>
            </w:r>
          </w:p>
        </w:tc>
        <w:tc>
          <w:tcPr>
            <w:tcW w:w="183" w:type="dxa"/>
            <w:vAlign w:val="bottom"/>
          </w:tcPr>
          <w:p w14:paraId="5122D175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3FCA5783" w14:textId="572B7E5A" w:rsidR="00481966" w:rsidRPr="006D1CC3" w:rsidRDefault="00133D60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(0.0</w:t>
            </w:r>
            <w:r w:rsidR="0033412F"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508C068B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26E3E70D" w14:textId="32ECD50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6D1C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1023AE6C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43E730C3" w14:textId="4670568C" w:rsidR="00481966" w:rsidRPr="006D1CC3" w:rsidRDefault="00051F58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8" w:type="dxa"/>
            <w:vAlign w:val="bottom"/>
          </w:tcPr>
          <w:p w14:paraId="17468647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079A18AE" w14:textId="5EE91A6D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81966" w:rsidRPr="006D1CC3" w14:paraId="0F2E4D59" w14:textId="77777777" w:rsidTr="00C06BA1">
        <w:trPr>
          <w:cantSplit/>
        </w:trPr>
        <w:tc>
          <w:tcPr>
            <w:tcW w:w="3812" w:type="dxa"/>
          </w:tcPr>
          <w:p w14:paraId="5C5EC2BB" w14:textId="77777777" w:rsidR="00481966" w:rsidRPr="006D1CC3" w:rsidRDefault="00481966" w:rsidP="00481966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16277" w14:textId="2DB14F69" w:rsidR="00481966" w:rsidRPr="006D1CC3" w:rsidRDefault="000A3F4F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11,881.39</w:t>
            </w:r>
          </w:p>
        </w:tc>
        <w:tc>
          <w:tcPr>
            <w:tcW w:w="178" w:type="dxa"/>
            <w:vAlign w:val="bottom"/>
          </w:tcPr>
          <w:p w14:paraId="450B439A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32A6" w14:textId="29F135B9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6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,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776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.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196" w:type="dxa"/>
            <w:gridSpan w:val="3"/>
            <w:vAlign w:val="bottom"/>
          </w:tcPr>
          <w:p w14:paraId="4CFD03FD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EDA27" w14:textId="5EAC810C" w:rsidR="00481966" w:rsidRPr="006D1CC3" w:rsidRDefault="001077CB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  <w:r w:rsidR="00B95C11"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,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6</w:t>
            </w:r>
            <w:r w:rsidR="00F46CAE"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50.81</w:t>
            </w:r>
          </w:p>
        </w:tc>
        <w:tc>
          <w:tcPr>
            <w:tcW w:w="193" w:type="dxa"/>
            <w:vAlign w:val="bottom"/>
          </w:tcPr>
          <w:p w14:paraId="0053CA76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ABE80" w14:textId="06C1B564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2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,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</w:t>
            </w:r>
            <w:r w:rsidRPr="006D1C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.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3</w:t>
            </w:r>
            <w:r w:rsidRPr="006D1C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3" w:type="dxa"/>
            <w:gridSpan w:val="2"/>
            <w:vAlign w:val="bottom"/>
          </w:tcPr>
          <w:p w14:paraId="4ABAFFBB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178E3" w14:textId="50B11887" w:rsidR="00481966" w:rsidRPr="006D1CC3" w:rsidRDefault="005B2C5B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0.24</w:t>
            </w:r>
          </w:p>
        </w:tc>
        <w:tc>
          <w:tcPr>
            <w:tcW w:w="182" w:type="dxa"/>
            <w:vAlign w:val="bottom"/>
          </w:tcPr>
          <w:p w14:paraId="04B748AD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BCEC6" w14:textId="199E9D7B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2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.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183" w:type="dxa"/>
            <w:vAlign w:val="bottom"/>
          </w:tcPr>
          <w:p w14:paraId="70E835B1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0CBF4" w14:textId="2E9F8794" w:rsidR="00481966" w:rsidRPr="00880525" w:rsidRDefault="00133D60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052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(0.01)</w:t>
            </w:r>
          </w:p>
        </w:tc>
        <w:tc>
          <w:tcPr>
            <w:tcW w:w="183" w:type="dxa"/>
            <w:vAlign w:val="bottom"/>
          </w:tcPr>
          <w:p w14:paraId="777D1DF0" w14:textId="77777777" w:rsidR="00481966" w:rsidRPr="00880525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27946" w14:textId="3D7AE38D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6D1C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.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</w:t>
            </w:r>
            <w:r w:rsidRPr="006D1C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12233A4A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FE3C6" w14:textId="45A074A6" w:rsidR="00481966" w:rsidRPr="006D1CC3" w:rsidRDefault="00935F57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15,532.43</w:t>
            </w:r>
          </w:p>
        </w:tc>
        <w:tc>
          <w:tcPr>
            <w:tcW w:w="228" w:type="dxa"/>
            <w:vAlign w:val="bottom"/>
          </w:tcPr>
          <w:p w14:paraId="01521A4B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7705C" w14:textId="4C5F1D91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9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,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517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.</w:t>
            </w:r>
            <w:r w:rsidRPr="006D1CC3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16</w:t>
            </w:r>
          </w:p>
        </w:tc>
      </w:tr>
      <w:tr w:rsidR="00481966" w:rsidRPr="006D1CC3" w14:paraId="520583F1" w14:textId="77777777" w:rsidTr="00C06BA1">
        <w:trPr>
          <w:cantSplit/>
          <w:trHeight w:val="285"/>
        </w:trPr>
        <w:tc>
          <w:tcPr>
            <w:tcW w:w="3812" w:type="dxa"/>
          </w:tcPr>
          <w:p w14:paraId="7E59F8B0" w14:textId="77777777" w:rsidR="00481966" w:rsidRPr="006D1CC3" w:rsidRDefault="00481966" w:rsidP="00481966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vAlign w:val="bottom"/>
          </w:tcPr>
          <w:p w14:paraId="5CA68254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E2BD3C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  <w:vAlign w:val="bottom"/>
          </w:tcPr>
          <w:p w14:paraId="67829623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gridSpan w:val="3"/>
            <w:vAlign w:val="bottom"/>
          </w:tcPr>
          <w:p w14:paraId="17C6B9EC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3DD75A37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vAlign w:val="bottom"/>
          </w:tcPr>
          <w:p w14:paraId="09ACD4C3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bottom"/>
          </w:tcPr>
          <w:p w14:paraId="466AFC14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15570CC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5D4FA4F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6936505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bottom"/>
          </w:tcPr>
          <w:p w14:paraId="7F972CC1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59CF44D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155287B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AFECFD9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  <w:vAlign w:val="bottom"/>
          </w:tcPr>
          <w:p w14:paraId="2C789784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9597B12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vAlign w:val="bottom"/>
          </w:tcPr>
          <w:p w14:paraId="68D32C64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8" w:type="dxa"/>
            <w:vAlign w:val="bottom"/>
          </w:tcPr>
          <w:p w14:paraId="085AE3C7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vAlign w:val="bottom"/>
          </w:tcPr>
          <w:p w14:paraId="21E10EE7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1966" w:rsidRPr="006D1CC3" w14:paraId="6653FE6B" w14:textId="77777777" w:rsidTr="00C06BA1">
        <w:trPr>
          <w:cantSplit/>
          <w:trHeight w:val="285"/>
        </w:trPr>
        <w:tc>
          <w:tcPr>
            <w:tcW w:w="3812" w:type="dxa"/>
          </w:tcPr>
          <w:p w14:paraId="38A38E17" w14:textId="40224ABE" w:rsidR="00481966" w:rsidRPr="006D1CC3" w:rsidRDefault="00481966" w:rsidP="00481966">
            <w:pPr>
              <w:pStyle w:val="NoSpacing"/>
              <w:ind w:left="155" w:right="-171" w:hanging="155"/>
              <w:rPr>
                <w:rFonts w:asciiTheme="majorBidi" w:hAnsiTheme="majorBidi" w:cstheme="majorBidi"/>
                <w:position w:val="-4"/>
                <w:sz w:val="26"/>
                <w:szCs w:val="26"/>
                <w:cs/>
              </w:rPr>
            </w:pPr>
            <w:r w:rsidRPr="006D1CC3">
              <w:rPr>
                <w:rFonts w:asciiTheme="majorBidi" w:hAnsiTheme="majorBidi"/>
                <w:position w:val="-4"/>
                <w:sz w:val="26"/>
                <w:szCs w:val="26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56" w:type="dxa"/>
            <w:vAlign w:val="bottom"/>
          </w:tcPr>
          <w:p w14:paraId="758EE484" w14:textId="2817242E" w:rsidR="00481966" w:rsidRPr="006D1CC3" w:rsidRDefault="00AB6670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323.54</w:t>
            </w:r>
          </w:p>
        </w:tc>
        <w:tc>
          <w:tcPr>
            <w:tcW w:w="178" w:type="dxa"/>
            <w:vAlign w:val="bottom"/>
          </w:tcPr>
          <w:p w14:paraId="05E185D5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7D7E2D1" w14:textId="0B7529CB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207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196" w:type="dxa"/>
            <w:gridSpan w:val="3"/>
            <w:vAlign w:val="bottom"/>
          </w:tcPr>
          <w:p w14:paraId="70254CBB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1FD95D9" w14:textId="38F4DB20" w:rsidR="00481966" w:rsidRPr="006D1CC3" w:rsidRDefault="002A27CB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(185.11)</w:t>
            </w:r>
          </w:p>
        </w:tc>
        <w:tc>
          <w:tcPr>
            <w:tcW w:w="193" w:type="dxa"/>
            <w:vAlign w:val="bottom"/>
          </w:tcPr>
          <w:p w14:paraId="586A7FAB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08B0BB29" w14:textId="2F11CDE5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8E169B" w:rsidRPr="006D1CC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187.03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7F08C6EB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EC419F6" w14:textId="6AF24444" w:rsidR="00481966" w:rsidRPr="006D1CC3" w:rsidRDefault="00DA0D23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95.62</w:t>
            </w:r>
          </w:p>
        </w:tc>
        <w:tc>
          <w:tcPr>
            <w:tcW w:w="182" w:type="dxa"/>
            <w:vAlign w:val="bottom"/>
          </w:tcPr>
          <w:p w14:paraId="1424BE1F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609E773D" w14:textId="718F96A8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17.50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3A51400B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3" w:type="dxa"/>
            <w:vAlign w:val="bottom"/>
          </w:tcPr>
          <w:p w14:paraId="5A12BA84" w14:textId="6B55B222" w:rsidR="00481966" w:rsidRPr="006D1CC3" w:rsidRDefault="00133D60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DA0D23"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0.03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1B8A2F99" w14:textId="77777777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F50CBAA" w14:textId="381E9843" w:rsidR="00481966" w:rsidRPr="006D1CC3" w:rsidRDefault="000306F5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C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9A1EC61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53F64B36" w14:textId="0B24C3B3" w:rsidR="00481966" w:rsidRPr="006D1CC3" w:rsidRDefault="00935F57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234.02</w:t>
            </w:r>
          </w:p>
        </w:tc>
        <w:tc>
          <w:tcPr>
            <w:tcW w:w="228" w:type="dxa"/>
            <w:vAlign w:val="bottom"/>
          </w:tcPr>
          <w:p w14:paraId="2AB027C4" w14:textId="77777777" w:rsidR="00481966" w:rsidRPr="006D1CC3" w:rsidRDefault="00481966" w:rsidP="004819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2F2592D" w14:textId="6B93D90D" w:rsidR="00481966" w:rsidRPr="006D1CC3" w:rsidRDefault="00481966" w:rsidP="0048196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.</w:t>
            </w:r>
            <w:r w:rsidRPr="006D1C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43</w:t>
            </w:r>
          </w:p>
        </w:tc>
      </w:tr>
    </w:tbl>
    <w:p w14:paraId="67BE1A31" w14:textId="77777777" w:rsidR="002629DB" w:rsidRPr="006D1CC3" w:rsidRDefault="002629DB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0681798A" w14:textId="77777777" w:rsidR="000508EF" w:rsidRPr="006D1CC3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  <w:r w:rsidRPr="006D1CC3"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 w:rsidRPr="006D1CC3">
        <w:rPr>
          <w:rFonts w:asciiTheme="majorBidi" w:hAnsiTheme="majorBidi" w:cstheme="majorBidi"/>
        </w:rPr>
        <w:t xml:space="preserve"> </w:t>
      </w:r>
      <w:r w:rsidRPr="006D1CC3"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107D624C" w14:textId="77777777" w:rsidR="00F101ED" w:rsidRPr="006D1CC3" w:rsidRDefault="00F101E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</w:pPr>
    </w:p>
    <w:p w14:paraId="1BAE6093" w14:textId="26C3C79B" w:rsidR="008B5F3D" w:rsidRPr="006D1CC3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cs/>
        </w:rPr>
      </w:pPr>
      <w:r w:rsidRPr="006D1CC3">
        <w:rPr>
          <w:rFonts w:asciiTheme="majorBidi" w:hAnsiTheme="majorBidi" w:cstheme="majorBidi"/>
          <w:i/>
          <w:iCs/>
          <w:cs/>
        </w:rPr>
        <w:t>ลูกค้ารายใหญ่</w:t>
      </w:r>
      <w:bookmarkStart w:id="9" w:name="_Hlk30165379"/>
      <w:r w:rsidR="00C01D0B" w:rsidRPr="006D1CC3">
        <w:rPr>
          <w:rFonts w:asciiTheme="majorBidi" w:hAnsiTheme="majorBidi" w:cstheme="majorBidi"/>
          <w:cs/>
        </w:rPr>
        <w:tab/>
      </w:r>
      <w:r w:rsidR="00C01D0B" w:rsidRPr="006D1CC3">
        <w:rPr>
          <w:rFonts w:asciiTheme="majorBidi" w:hAnsiTheme="majorBidi" w:cstheme="majorBidi"/>
          <w:cs/>
        </w:rPr>
        <w:tab/>
      </w:r>
    </w:p>
    <w:bookmarkEnd w:id="9"/>
    <w:p w14:paraId="0BBBA2F9" w14:textId="77777777" w:rsidR="008B5F3D" w:rsidRPr="006D1CC3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3867ED72" w14:textId="0215F76F" w:rsidR="008B5F3D" w:rsidRPr="006D1CC3" w:rsidRDefault="008B5F3D" w:rsidP="008B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  <w:r w:rsidRPr="006D1CC3">
        <w:rPr>
          <w:rFonts w:asciiTheme="majorBidi" w:hAnsiTheme="majorBidi" w:cstheme="majorBidi"/>
          <w:cs/>
        </w:rPr>
        <w:t>รายได้</w:t>
      </w:r>
      <w:r w:rsidR="0067416F" w:rsidRPr="006D1CC3">
        <w:rPr>
          <w:rFonts w:asciiTheme="majorBidi" w:hAnsiTheme="majorBidi" w:cstheme="majorBidi" w:hint="cs"/>
          <w:cs/>
        </w:rPr>
        <w:t>สำหรับงวดเก้าเดือน</w:t>
      </w:r>
      <w:r w:rsidR="00FF08A9" w:rsidRPr="006D1CC3">
        <w:rPr>
          <w:rFonts w:asciiTheme="majorBidi" w:hAnsiTheme="majorBidi" w:cstheme="majorBidi" w:hint="cs"/>
          <w:cs/>
        </w:rPr>
        <w:t xml:space="preserve">สิ้นสุดวันที่ </w:t>
      </w:r>
      <w:r w:rsidR="0067416F" w:rsidRPr="006D1CC3">
        <w:rPr>
          <w:rFonts w:asciiTheme="majorBidi" w:hAnsiTheme="majorBidi" w:cstheme="majorBidi"/>
        </w:rPr>
        <w:t xml:space="preserve">30 </w:t>
      </w:r>
      <w:r w:rsidR="0067416F" w:rsidRPr="006D1CC3">
        <w:rPr>
          <w:rFonts w:asciiTheme="majorBidi" w:hAnsiTheme="majorBidi" w:cstheme="majorBidi"/>
          <w:cs/>
        </w:rPr>
        <w:t>กันยายน</w:t>
      </w:r>
      <w:r w:rsidR="00FF08A9" w:rsidRPr="006D1CC3">
        <w:rPr>
          <w:rFonts w:asciiTheme="majorBidi" w:hAnsiTheme="majorBidi" w:cstheme="majorBidi" w:hint="cs"/>
          <w:cs/>
        </w:rPr>
        <w:t xml:space="preserve"> </w:t>
      </w:r>
      <w:r w:rsidR="00FF08A9" w:rsidRPr="006D1CC3">
        <w:rPr>
          <w:rFonts w:asciiTheme="majorBidi" w:hAnsiTheme="majorBidi" w:cstheme="majorBidi"/>
        </w:rPr>
        <w:t xml:space="preserve">2567 </w:t>
      </w:r>
      <w:r w:rsidRPr="006D1CC3">
        <w:rPr>
          <w:rFonts w:asciiTheme="majorBidi" w:hAnsiTheme="majorBidi" w:cstheme="majorBidi"/>
          <w:cs/>
        </w:rPr>
        <w:t>จากลูกค้าราย</w:t>
      </w:r>
      <w:r w:rsidR="00F0110C" w:rsidRPr="006D1CC3">
        <w:rPr>
          <w:rFonts w:asciiTheme="majorBidi" w:hAnsiTheme="majorBidi" w:cstheme="majorBidi" w:hint="cs"/>
          <w:cs/>
        </w:rPr>
        <w:t>ใหญ่</w:t>
      </w:r>
      <w:r w:rsidRPr="006D1CC3">
        <w:rPr>
          <w:rFonts w:asciiTheme="majorBidi" w:hAnsiTheme="majorBidi" w:cstheme="majorBidi"/>
          <w:cs/>
        </w:rPr>
        <w:t xml:space="preserve">จากส่วนงานที่ </w:t>
      </w:r>
      <w:r w:rsidRPr="006D1CC3">
        <w:rPr>
          <w:rFonts w:asciiTheme="majorBidi" w:hAnsiTheme="majorBidi" w:cstheme="majorBidi"/>
        </w:rPr>
        <w:t xml:space="preserve">1 </w:t>
      </w:r>
      <w:r w:rsidRPr="006D1CC3">
        <w:rPr>
          <w:rFonts w:asciiTheme="majorBidi" w:hAnsiTheme="majorBidi" w:cstheme="majorBidi"/>
          <w:cs/>
        </w:rPr>
        <w:t xml:space="preserve">และ </w:t>
      </w:r>
      <w:r w:rsidRPr="006D1CC3">
        <w:rPr>
          <w:rFonts w:asciiTheme="majorBidi" w:hAnsiTheme="majorBidi" w:cstheme="majorBidi"/>
        </w:rPr>
        <w:t xml:space="preserve">2 </w:t>
      </w:r>
      <w:r w:rsidRPr="006D1CC3">
        <w:rPr>
          <w:rFonts w:asciiTheme="majorBidi" w:hAnsiTheme="majorBidi" w:cstheme="majorBidi"/>
          <w:cs/>
        </w:rPr>
        <w:t>ของกลุ่มบริษัทเป็นจำนวนเงินประมาณ</w:t>
      </w:r>
      <w:r w:rsidRPr="006D1CC3">
        <w:rPr>
          <w:rFonts w:asciiTheme="majorBidi" w:hAnsiTheme="majorBidi" w:cstheme="majorBidi"/>
        </w:rPr>
        <w:t xml:space="preserve"> </w:t>
      </w:r>
      <w:r w:rsidR="00C30E18" w:rsidRPr="006D1CC3">
        <w:rPr>
          <w:rFonts w:asciiTheme="majorBidi" w:hAnsiTheme="majorBidi" w:cstheme="majorBidi"/>
        </w:rPr>
        <w:t>14,775.93</w:t>
      </w:r>
      <w:r w:rsidRPr="006D1CC3">
        <w:rPr>
          <w:rFonts w:asciiTheme="majorBidi" w:hAnsiTheme="majorBidi" w:cstheme="majorBidi"/>
        </w:rPr>
        <w:t xml:space="preserve"> </w:t>
      </w:r>
      <w:r w:rsidRPr="006D1CC3">
        <w:rPr>
          <w:rFonts w:asciiTheme="majorBidi" w:hAnsiTheme="majorBidi" w:cstheme="majorBidi"/>
          <w:cs/>
        </w:rPr>
        <w:t xml:space="preserve">ล้านบาท </w:t>
      </w:r>
      <w:r w:rsidRPr="006D1CC3">
        <w:rPr>
          <w:rFonts w:asciiTheme="majorBidi" w:hAnsiTheme="majorBidi" w:cstheme="majorBidi"/>
          <w:i/>
          <w:iCs/>
          <w:cs/>
        </w:rPr>
        <w:t>(</w:t>
      </w:r>
      <w:r w:rsidRPr="006D1CC3">
        <w:rPr>
          <w:rFonts w:asciiTheme="majorBidi" w:hAnsiTheme="majorBidi" w:cstheme="majorBidi"/>
          <w:i/>
          <w:iCs/>
        </w:rPr>
        <w:t xml:space="preserve">2566 : </w:t>
      </w:r>
      <w:bookmarkStart w:id="10" w:name="_Hlk177386133"/>
      <w:r w:rsidR="002C49E3" w:rsidRPr="006D1CC3">
        <w:rPr>
          <w:rFonts w:asciiTheme="majorBidi" w:hAnsiTheme="majorBidi" w:cstheme="majorBidi"/>
          <w:i/>
          <w:iCs/>
        </w:rPr>
        <w:t>7</w:t>
      </w:r>
      <w:r w:rsidR="00466F20" w:rsidRPr="006D1CC3">
        <w:rPr>
          <w:rFonts w:asciiTheme="majorBidi" w:hAnsiTheme="majorBidi" w:cstheme="majorBidi"/>
          <w:i/>
          <w:iCs/>
        </w:rPr>
        <w:t>,</w:t>
      </w:r>
      <w:r w:rsidR="00045033" w:rsidRPr="006D1CC3">
        <w:rPr>
          <w:rFonts w:asciiTheme="majorBidi" w:hAnsiTheme="majorBidi" w:cstheme="majorBidi"/>
          <w:i/>
          <w:iCs/>
        </w:rPr>
        <w:t>928.11</w:t>
      </w:r>
      <w:r w:rsidR="00466F20" w:rsidRPr="006D1CC3">
        <w:rPr>
          <w:rFonts w:asciiTheme="majorBidi" w:hAnsiTheme="majorBidi" w:cstheme="majorBidi"/>
          <w:i/>
          <w:iCs/>
        </w:rPr>
        <w:t xml:space="preserve"> </w:t>
      </w:r>
      <w:bookmarkEnd w:id="10"/>
      <w:r w:rsidRPr="006D1CC3">
        <w:rPr>
          <w:rFonts w:asciiTheme="majorBidi" w:hAnsiTheme="majorBidi" w:cstheme="majorBidi"/>
          <w:i/>
          <w:iCs/>
          <w:cs/>
        </w:rPr>
        <w:t xml:space="preserve">ล้านบาท) </w:t>
      </w:r>
      <w:r w:rsidRPr="006D1CC3">
        <w:rPr>
          <w:rFonts w:asciiTheme="majorBidi" w:hAnsiTheme="majorBidi" w:cstheme="majorBidi"/>
          <w:cs/>
        </w:rPr>
        <w:t>จากรายได้รวมของกลุ่มบริษัท</w:t>
      </w:r>
    </w:p>
    <w:p w14:paraId="4B58AB53" w14:textId="77777777" w:rsidR="008B5F3D" w:rsidRPr="006D1CC3" w:rsidRDefault="008B5F3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  <w:sectPr w:rsidR="008B5F3D" w:rsidRPr="006D1CC3" w:rsidSect="003A40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CA944E5" w14:textId="10154BA1" w:rsidR="001167A1" w:rsidRPr="006D1CC3" w:rsidRDefault="0017797B" w:rsidP="00AB1D4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CC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6D1CC3" w:rsidRDefault="0017797B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4CD20D89" w14:textId="3F8657A8" w:rsidR="00FE6063" w:rsidRPr="006D1CC3" w:rsidRDefault="004732C0" w:rsidP="00FE6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6D1CC3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6D1CC3">
        <w:rPr>
          <w:rFonts w:asciiTheme="majorBidi" w:hAnsiTheme="majorBidi" w:cstheme="majorBidi" w:hint="cs"/>
          <w:cs/>
        </w:rPr>
        <w:t xml:space="preserve">     </w:t>
      </w:r>
      <w:r w:rsidRPr="006D1CC3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6D1CC3">
        <w:rPr>
          <w:rFonts w:asciiTheme="majorBidi" w:hAnsiTheme="majorBidi" w:cstheme="majorBidi"/>
        </w:rPr>
        <w:t xml:space="preserve"> </w:t>
      </w:r>
      <w:r w:rsidRPr="006D1CC3">
        <w:rPr>
          <w:rFonts w:asciiTheme="majorBidi" w:hAnsiTheme="majorBidi" w:cstheme="majorBidi"/>
          <w:cs/>
        </w:rPr>
        <w:t>ที่แท้จริงรวมของกลุ่มบริษัทในการดำเนินงานต่อเนื่องเป็นระยะเวลา</w:t>
      </w:r>
      <w:r w:rsidR="0034761A" w:rsidRPr="006D1CC3">
        <w:rPr>
          <w:rFonts w:asciiTheme="majorBidi" w:hAnsiTheme="majorBidi" w:cstheme="majorBidi" w:hint="cs"/>
          <w:cs/>
        </w:rPr>
        <w:t>เก้า</w:t>
      </w:r>
      <w:r w:rsidRPr="006D1CC3">
        <w:rPr>
          <w:rFonts w:asciiTheme="majorBidi" w:hAnsiTheme="majorBidi" w:cstheme="majorBidi" w:hint="cs"/>
          <w:cs/>
        </w:rPr>
        <w:t>เดือน</w:t>
      </w:r>
      <w:r w:rsidRPr="006D1CC3">
        <w:rPr>
          <w:rFonts w:asciiTheme="majorBidi" w:hAnsiTheme="majorBidi" w:cstheme="majorBidi"/>
          <w:cs/>
        </w:rPr>
        <w:t xml:space="preserve">สิ้นสุดวันที่ </w:t>
      </w:r>
      <w:r w:rsidR="0067416F" w:rsidRPr="006D1CC3">
        <w:rPr>
          <w:rFonts w:asciiTheme="majorBidi" w:hAnsiTheme="majorBidi" w:cstheme="majorBidi"/>
        </w:rPr>
        <w:t xml:space="preserve">30 </w:t>
      </w:r>
      <w:r w:rsidR="0067416F" w:rsidRPr="006D1CC3">
        <w:rPr>
          <w:rFonts w:asciiTheme="majorBidi" w:hAnsiTheme="majorBidi" w:cstheme="majorBidi"/>
          <w:cs/>
        </w:rPr>
        <w:t>กันยายน</w:t>
      </w:r>
      <w:r w:rsidR="00466F20" w:rsidRPr="006D1CC3">
        <w:rPr>
          <w:rFonts w:asciiTheme="majorBidi" w:hAnsiTheme="majorBidi" w:cstheme="majorBidi" w:hint="cs"/>
          <w:cs/>
        </w:rPr>
        <w:t xml:space="preserve"> </w:t>
      </w:r>
      <w:r w:rsidRPr="006D1CC3">
        <w:rPr>
          <w:rFonts w:asciiTheme="majorBidi" w:hAnsiTheme="majorBidi" w:cstheme="majorBidi"/>
        </w:rPr>
        <w:t>256</w:t>
      </w:r>
      <w:r w:rsidR="00784453" w:rsidRPr="006D1CC3">
        <w:rPr>
          <w:rFonts w:asciiTheme="majorBidi" w:hAnsiTheme="majorBidi" w:cstheme="majorBidi"/>
        </w:rPr>
        <w:t>7</w:t>
      </w:r>
      <w:r w:rsidRPr="006D1CC3">
        <w:rPr>
          <w:rFonts w:asciiTheme="majorBidi" w:hAnsiTheme="majorBidi" w:cstheme="majorBidi"/>
        </w:rPr>
        <w:t xml:space="preserve"> </w:t>
      </w:r>
      <w:r w:rsidRPr="006D1CC3">
        <w:rPr>
          <w:rFonts w:asciiTheme="majorBidi" w:hAnsiTheme="majorBidi" w:cstheme="majorBidi"/>
          <w:cs/>
        </w:rPr>
        <w:t>คือ</w:t>
      </w:r>
      <w:r w:rsidRPr="006D1CC3">
        <w:rPr>
          <w:rFonts w:asciiTheme="majorBidi" w:hAnsiTheme="majorBidi" w:cstheme="majorBidi"/>
        </w:rPr>
        <w:t xml:space="preserve"> </w:t>
      </w:r>
      <w:r w:rsidRPr="006D1CC3">
        <w:rPr>
          <w:rFonts w:asciiTheme="majorBidi" w:hAnsiTheme="majorBidi" w:cstheme="majorBidi"/>
          <w:cs/>
        </w:rPr>
        <w:br/>
      </w:r>
      <w:r w:rsidRPr="006D1CC3">
        <w:rPr>
          <w:rFonts w:asciiTheme="majorBidi" w:hAnsiTheme="majorBidi" w:cstheme="majorBidi" w:hint="cs"/>
          <w:cs/>
        </w:rPr>
        <w:t>ร้อยละ</w:t>
      </w:r>
      <w:r w:rsidR="0001373F" w:rsidRPr="006D1CC3">
        <w:rPr>
          <w:rFonts w:asciiTheme="majorBidi" w:hAnsiTheme="majorBidi" w:cstheme="majorBidi"/>
        </w:rPr>
        <w:t xml:space="preserve"> </w:t>
      </w:r>
      <w:r w:rsidR="00916DE4" w:rsidRPr="006D1CC3">
        <w:rPr>
          <w:rFonts w:asciiTheme="majorBidi" w:hAnsiTheme="majorBidi" w:cstheme="majorBidi"/>
        </w:rPr>
        <w:t>8.40</w:t>
      </w:r>
      <w:r w:rsidRPr="006D1CC3">
        <w:rPr>
          <w:rFonts w:asciiTheme="majorBidi" w:hAnsiTheme="majorBidi" w:cstheme="majorBidi" w:hint="cs"/>
          <w:cs/>
        </w:rPr>
        <w:t xml:space="preserve"> </w:t>
      </w:r>
      <w:r w:rsidRPr="006D1CC3">
        <w:rPr>
          <w:rFonts w:asciiTheme="majorBidi" w:hAnsiTheme="majorBidi" w:cstheme="majorBidi"/>
          <w:i/>
          <w:iCs/>
          <w:lang w:val="en-GB" w:bidi="ar-SA"/>
        </w:rPr>
        <w:t>(</w:t>
      </w:r>
      <w:r w:rsidRPr="006D1CC3">
        <w:rPr>
          <w:rFonts w:asciiTheme="majorBidi" w:hAnsiTheme="majorBidi" w:cstheme="majorBidi" w:hint="cs"/>
          <w:i/>
          <w:iCs/>
          <w:cs/>
        </w:rPr>
        <w:t>รอบระยะเวลา</w:t>
      </w:r>
      <w:r w:rsidR="0034761A" w:rsidRPr="006D1CC3">
        <w:rPr>
          <w:rFonts w:asciiTheme="majorBidi" w:hAnsiTheme="majorBidi" w:cstheme="majorBidi" w:hint="cs"/>
          <w:i/>
          <w:iCs/>
          <w:cs/>
        </w:rPr>
        <w:t>เก้า</w:t>
      </w:r>
      <w:r w:rsidRPr="006D1CC3">
        <w:rPr>
          <w:rFonts w:asciiTheme="majorBidi" w:hAnsiTheme="majorBidi" w:cstheme="majorBidi" w:hint="cs"/>
          <w:i/>
          <w:iCs/>
          <w:cs/>
        </w:rPr>
        <w:t xml:space="preserve">เดือนสิ้นสุดวันที่ </w:t>
      </w:r>
      <w:r w:rsidR="0067416F" w:rsidRPr="006D1CC3">
        <w:rPr>
          <w:rFonts w:asciiTheme="majorBidi" w:hAnsiTheme="majorBidi" w:cstheme="majorBidi"/>
          <w:i/>
          <w:iCs/>
        </w:rPr>
        <w:t xml:space="preserve">30 </w:t>
      </w:r>
      <w:r w:rsidR="0067416F" w:rsidRPr="006D1CC3">
        <w:rPr>
          <w:rFonts w:asciiTheme="majorBidi" w:hAnsiTheme="majorBidi" w:cstheme="majorBidi"/>
          <w:i/>
          <w:iCs/>
          <w:cs/>
        </w:rPr>
        <w:t>กันยายน</w:t>
      </w:r>
      <w:r w:rsidR="00466F20" w:rsidRPr="006D1CC3">
        <w:rPr>
          <w:rFonts w:asciiTheme="majorBidi" w:hAnsiTheme="majorBidi" w:cstheme="majorBidi"/>
          <w:i/>
          <w:iCs/>
        </w:rPr>
        <w:t xml:space="preserve"> </w:t>
      </w:r>
      <w:r w:rsidRPr="006D1CC3">
        <w:rPr>
          <w:rFonts w:asciiTheme="majorBidi" w:hAnsiTheme="majorBidi" w:cstheme="majorBidi"/>
          <w:i/>
          <w:iCs/>
        </w:rPr>
        <w:t>256</w:t>
      </w:r>
      <w:r w:rsidR="00784453" w:rsidRPr="006D1CC3">
        <w:rPr>
          <w:rFonts w:asciiTheme="majorBidi" w:hAnsiTheme="majorBidi" w:cstheme="majorBidi"/>
          <w:i/>
          <w:iCs/>
        </w:rPr>
        <w:t>6</w:t>
      </w:r>
      <w:r w:rsidRPr="006D1CC3">
        <w:rPr>
          <w:rFonts w:asciiTheme="majorBidi" w:hAnsiTheme="majorBidi" w:cstheme="majorBidi"/>
          <w:i/>
          <w:iCs/>
        </w:rPr>
        <w:t xml:space="preserve">: </w:t>
      </w:r>
      <w:r w:rsidRPr="006D1CC3">
        <w:rPr>
          <w:rFonts w:asciiTheme="majorBidi" w:hAnsiTheme="majorBidi" w:cstheme="majorBidi" w:hint="cs"/>
          <w:i/>
          <w:iCs/>
          <w:cs/>
        </w:rPr>
        <w:t>ร้อยล</w:t>
      </w:r>
      <w:r w:rsidR="0001796B" w:rsidRPr="006D1CC3">
        <w:rPr>
          <w:rFonts w:asciiTheme="majorBidi" w:hAnsiTheme="majorBidi" w:cstheme="majorBidi" w:hint="cs"/>
          <w:i/>
          <w:iCs/>
          <w:cs/>
        </w:rPr>
        <w:t>ะ</w:t>
      </w:r>
      <w:r w:rsidR="0001373F" w:rsidRPr="006D1CC3">
        <w:rPr>
          <w:rFonts w:asciiTheme="majorBidi" w:hAnsiTheme="majorBidi" w:cstheme="majorBidi"/>
          <w:i/>
          <w:iCs/>
        </w:rPr>
        <w:t xml:space="preserve"> </w:t>
      </w:r>
      <w:r w:rsidR="00481966" w:rsidRPr="006D1CC3">
        <w:rPr>
          <w:rFonts w:asciiTheme="majorBidi" w:hAnsiTheme="majorBidi" w:cstheme="majorBidi"/>
          <w:i/>
          <w:iCs/>
        </w:rPr>
        <w:t>432.14</w:t>
      </w:r>
      <w:r w:rsidRPr="006D1CC3">
        <w:rPr>
          <w:rFonts w:asciiTheme="majorBidi" w:hAnsiTheme="majorBidi" w:cstheme="majorBidi"/>
          <w:i/>
          <w:iCs/>
        </w:rPr>
        <w:t xml:space="preserve">) </w:t>
      </w:r>
      <w:r w:rsidRPr="006D1CC3">
        <w:rPr>
          <w:rFonts w:asciiTheme="majorBidi" w:hAnsiTheme="majorBidi" w:cstheme="majorBidi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</w:t>
      </w:r>
      <w:r w:rsidRPr="006D1CC3">
        <w:rPr>
          <w:rFonts w:asciiTheme="majorBidi" w:hAnsiTheme="majorBidi" w:cstheme="majorBidi" w:hint="cs"/>
          <w:cs/>
        </w:rPr>
        <w:t>บางส่วน</w:t>
      </w:r>
      <w:r w:rsidRPr="006D1CC3">
        <w:rPr>
          <w:rFonts w:asciiTheme="majorBidi" w:hAnsiTheme="majorBidi" w:cstheme="majorBidi"/>
          <w:cs/>
        </w:rPr>
        <w:t xml:space="preserve">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14:paraId="62ED11B2" w14:textId="77777777" w:rsidR="00DF30CD" w:rsidRPr="006D1CC3" w:rsidRDefault="00DF30CD" w:rsidP="00DF30C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5919487" w14:textId="77777777" w:rsidR="005B5643" w:rsidRPr="006D1CC3" w:rsidRDefault="005B5643" w:rsidP="005B5643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CC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เงินปันผล</w:t>
      </w:r>
    </w:p>
    <w:p w14:paraId="7CFBCB9E" w14:textId="77777777" w:rsidR="005B5643" w:rsidRPr="006D1CC3" w:rsidRDefault="005B5643" w:rsidP="005B5643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5B5643" w:rsidRPr="006D1CC3" w14:paraId="58166976" w14:textId="77777777">
        <w:trPr>
          <w:tblHeader/>
        </w:trPr>
        <w:tc>
          <w:tcPr>
            <w:tcW w:w="2970" w:type="dxa"/>
            <w:vAlign w:val="bottom"/>
          </w:tcPr>
          <w:p w14:paraId="62BF5EAA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  <w:hideMark/>
          </w:tcPr>
          <w:p w14:paraId="629F79BF" w14:textId="77777777" w:rsidR="005B5643" w:rsidRPr="006D1CC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1B0E73FF" w14:textId="77777777" w:rsidR="005B5643" w:rsidRPr="006D1CC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1484CEC9" w14:textId="77777777" w:rsidR="005B5643" w:rsidRPr="006D1CC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5FDC3FE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3354D259" w14:textId="77777777" w:rsidR="005B5643" w:rsidRPr="006D1CC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5B5643" w:rsidRPr="006D1CC3" w14:paraId="51CDA030" w14:textId="77777777">
        <w:trPr>
          <w:tblHeader/>
        </w:trPr>
        <w:tc>
          <w:tcPr>
            <w:tcW w:w="2970" w:type="dxa"/>
          </w:tcPr>
          <w:p w14:paraId="6ED8B87E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0B2AB7CE" w14:textId="77777777" w:rsidR="005B5643" w:rsidRPr="006D1CC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</w:tcPr>
          <w:p w14:paraId="00DA2166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" w:type="dxa"/>
            <w:hideMark/>
          </w:tcPr>
          <w:p w14:paraId="4B3FE513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D1CC3"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  <w:tc>
          <w:tcPr>
            <w:tcW w:w="231" w:type="dxa"/>
          </w:tcPr>
          <w:p w14:paraId="6D43EB62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" w:type="dxa"/>
            <w:hideMark/>
          </w:tcPr>
          <w:p w14:paraId="61A9FFF7" w14:textId="77777777" w:rsidR="005B5643" w:rsidRPr="006D1CC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D1CC3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5B5643" w:rsidRPr="006D1CC3" w14:paraId="614FD4EE" w14:textId="77777777">
        <w:trPr>
          <w:tblHeader/>
        </w:trPr>
        <w:tc>
          <w:tcPr>
            <w:tcW w:w="2970" w:type="dxa"/>
          </w:tcPr>
          <w:p w14:paraId="58873C22" w14:textId="38A5C252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2567</w:t>
            </w:r>
          </w:p>
        </w:tc>
        <w:tc>
          <w:tcPr>
            <w:tcW w:w="1890" w:type="dxa"/>
          </w:tcPr>
          <w:p w14:paraId="571AD75E" w14:textId="77777777" w:rsidR="005B5643" w:rsidRPr="006D1CC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6" w:type="dxa"/>
          </w:tcPr>
          <w:p w14:paraId="3BC50405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" w:type="dxa"/>
          </w:tcPr>
          <w:p w14:paraId="1038099D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1" w:type="dxa"/>
          </w:tcPr>
          <w:p w14:paraId="50D57EB0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52" w:type="dxa"/>
          </w:tcPr>
          <w:p w14:paraId="2969F7B0" w14:textId="77777777" w:rsidR="005B5643" w:rsidRPr="006D1CC3" w:rsidRDefault="005B56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5B5643" w:rsidRPr="006D1CC3" w14:paraId="2782966A" w14:textId="77777777">
        <w:tc>
          <w:tcPr>
            <w:tcW w:w="2970" w:type="dxa"/>
            <w:shd w:val="clear" w:color="auto" w:fill="auto"/>
          </w:tcPr>
          <w:p w14:paraId="4EA89EED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  <w:shd w:val="clear" w:color="auto" w:fill="auto"/>
          </w:tcPr>
          <w:p w14:paraId="35E5DC97" w14:textId="3519A9AC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</w:pPr>
            <w:r w:rsidRPr="006D1CC3">
              <w:t xml:space="preserve">5 </w:t>
            </w:r>
            <w:r w:rsidRPr="006D1CC3">
              <w:rPr>
                <w:cs/>
              </w:rPr>
              <w:t xml:space="preserve">เมษายน </w:t>
            </w:r>
            <w:r w:rsidRPr="006D1CC3">
              <w:t>2567</w:t>
            </w:r>
          </w:p>
        </w:tc>
        <w:tc>
          <w:tcPr>
            <w:tcW w:w="1656" w:type="dxa"/>
            <w:shd w:val="clear" w:color="auto" w:fill="auto"/>
          </w:tcPr>
          <w:p w14:paraId="4E4C5550" w14:textId="531E468A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  <w:r w:rsidRPr="006D1CC3">
              <w:t xml:space="preserve">3 </w:t>
            </w:r>
            <w:r w:rsidRPr="006D1CC3">
              <w:rPr>
                <w:cs/>
              </w:rPr>
              <w:t>พฤษภาคม</w:t>
            </w:r>
            <w:r w:rsidRPr="006D1CC3">
              <w:t xml:space="preserve"> </w:t>
            </w:r>
            <w:r w:rsidRPr="006D1CC3">
              <w:rPr>
                <w:cs/>
              </w:rPr>
              <w:t>256</w:t>
            </w:r>
            <w:r w:rsidRPr="006D1CC3">
              <w:rPr>
                <w:rFonts w:hint="cs"/>
                <w:cs/>
              </w:rPr>
              <w:t>7</w:t>
            </w:r>
          </w:p>
        </w:tc>
        <w:tc>
          <w:tcPr>
            <w:tcW w:w="1066" w:type="dxa"/>
            <w:shd w:val="clear" w:color="auto" w:fill="auto"/>
          </w:tcPr>
          <w:p w14:paraId="6171AA56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231" w:type="dxa"/>
            <w:shd w:val="clear" w:color="auto" w:fill="auto"/>
          </w:tcPr>
          <w:p w14:paraId="60A0A1FF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shd w:val="clear" w:color="auto" w:fill="auto"/>
          </w:tcPr>
          <w:p w14:paraId="0D739E0A" w14:textId="77777777" w:rsidR="005B5643" w:rsidRPr="006D1CC3" w:rsidRDefault="005B564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>72.30</w:t>
            </w:r>
          </w:p>
        </w:tc>
      </w:tr>
      <w:tr w:rsidR="005B5643" w:rsidRPr="006D1CC3" w14:paraId="60B20F78" w14:textId="77777777">
        <w:tc>
          <w:tcPr>
            <w:tcW w:w="2970" w:type="dxa"/>
          </w:tcPr>
          <w:p w14:paraId="57D11D80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C658BCC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656" w:type="dxa"/>
          </w:tcPr>
          <w:p w14:paraId="2EB0D1D9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066" w:type="dxa"/>
          </w:tcPr>
          <w:p w14:paraId="506F4946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85ADB4B" w14:textId="77777777" w:rsidR="005B5643" w:rsidRPr="006D1CC3" w:rsidRDefault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09BB66C" w14:textId="77777777" w:rsidR="005B5643" w:rsidRPr="006D1CC3" w:rsidRDefault="005B564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</w:p>
        </w:tc>
      </w:tr>
      <w:tr w:rsidR="005B5643" w:rsidRPr="006D1CC3" w14:paraId="7AD27830" w14:textId="77777777">
        <w:tc>
          <w:tcPr>
            <w:tcW w:w="2970" w:type="dxa"/>
            <w:hideMark/>
          </w:tcPr>
          <w:p w14:paraId="2A085E50" w14:textId="273F1C1A" w:rsidR="005B5643" w:rsidRPr="006D1CC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2566</w:t>
            </w:r>
          </w:p>
        </w:tc>
        <w:tc>
          <w:tcPr>
            <w:tcW w:w="1890" w:type="dxa"/>
          </w:tcPr>
          <w:p w14:paraId="1E16F63C" w14:textId="77777777" w:rsidR="005B5643" w:rsidRPr="006D1CC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656" w:type="dxa"/>
          </w:tcPr>
          <w:p w14:paraId="71F12719" w14:textId="77777777" w:rsidR="005B5643" w:rsidRPr="006D1CC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066" w:type="dxa"/>
          </w:tcPr>
          <w:p w14:paraId="4B75D8FA" w14:textId="77777777" w:rsidR="005B5643" w:rsidRPr="006D1CC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311C212" w14:textId="77777777" w:rsidR="005B5643" w:rsidRPr="006D1CC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B4ED872" w14:textId="77777777" w:rsidR="005B5643" w:rsidRPr="006D1CC3" w:rsidRDefault="005B5643" w:rsidP="005B564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</w:p>
        </w:tc>
      </w:tr>
      <w:tr w:rsidR="005B5643" w:rsidRPr="006D1CC3" w14:paraId="6DDF9AB4" w14:textId="77777777">
        <w:tc>
          <w:tcPr>
            <w:tcW w:w="2970" w:type="dxa"/>
            <w:hideMark/>
          </w:tcPr>
          <w:p w14:paraId="7759B40F" w14:textId="35CC2334" w:rsidR="005B5643" w:rsidRPr="006D1CC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D1CC3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  <w:shd w:val="clear" w:color="auto" w:fill="auto"/>
            <w:hideMark/>
          </w:tcPr>
          <w:p w14:paraId="475D8F92" w14:textId="138076B4" w:rsidR="005B5643" w:rsidRPr="006D1CC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</w:pPr>
            <w:r w:rsidRPr="006D1CC3">
              <w:t xml:space="preserve">5 </w:t>
            </w:r>
            <w:r w:rsidRPr="006D1CC3">
              <w:rPr>
                <w:cs/>
              </w:rPr>
              <w:t xml:space="preserve">เมษายน </w:t>
            </w:r>
            <w:r w:rsidRPr="006D1CC3">
              <w:t>2566</w:t>
            </w:r>
          </w:p>
        </w:tc>
        <w:tc>
          <w:tcPr>
            <w:tcW w:w="1656" w:type="dxa"/>
            <w:hideMark/>
          </w:tcPr>
          <w:p w14:paraId="6B59B212" w14:textId="0BD28711" w:rsidR="005B5643" w:rsidRPr="006D1CC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  <w:r w:rsidRPr="006D1CC3">
              <w:t xml:space="preserve">3 </w:t>
            </w:r>
            <w:r w:rsidRPr="006D1CC3">
              <w:rPr>
                <w:cs/>
              </w:rPr>
              <w:t>พฤษภาคม</w:t>
            </w:r>
            <w:r w:rsidRPr="006D1CC3">
              <w:t xml:space="preserve"> </w:t>
            </w:r>
            <w:r w:rsidRPr="006D1CC3">
              <w:rPr>
                <w:cs/>
              </w:rPr>
              <w:t>2566</w:t>
            </w:r>
          </w:p>
        </w:tc>
        <w:tc>
          <w:tcPr>
            <w:tcW w:w="1066" w:type="dxa"/>
            <w:hideMark/>
          </w:tcPr>
          <w:p w14:paraId="6B115B2A" w14:textId="2359AAD3" w:rsidR="005B5643" w:rsidRPr="006D1CC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6D1CC3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231" w:type="dxa"/>
          </w:tcPr>
          <w:p w14:paraId="13E35990" w14:textId="77777777" w:rsidR="005B5643" w:rsidRPr="006D1CC3" w:rsidRDefault="005B5643" w:rsidP="005B56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hideMark/>
          </w:tcPr>
          <w:p w14:paraId="13EFB42B" w14:textId="58CFC131" w:rsidR="005B5643" w:rsidRPr="006D1CC3" w:rsidRDefault="005B5643" w:rsidP="005B564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</w:pPr>
            <w:r w:rsidRPr="006D1CC3">
              <w:rPr>
                <w:rFonts w:asciiTheme="majorBidi" w:hAnsiTheme="majorBidi" w:cstheme="majorBidi" w:hint="cs"/>
                <w:cs/>
              </w:rPr>
              <w:t>72.30</w:t>
            </w:r>
          </w:p>
        </w:tc>
      </w:tr>
    </w:tbl>
    <w:p w14:paraId="73B512A4" w14:textId="77777777" w:rsidR="005B5643" w:rsidRPr="006D1CC3" w:rsidRDefault="005B5643" w:rsidP="005B5643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0669243" w14:textId="610ABB01" w:rsidR="001E6920" w:rsidRPr="006D1CC3" w:rsidRDefault="001E6920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CC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6D1CC3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6F61BDE" w14:textId="77777777" w:rsidR="001E6920" w:rsidRPr="006D1CC3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6D1C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6D1CC3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6D1CC3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B2906C7" w14:textId="77777777" w:rsidR="006F30E5" w:rsidRPr="006D1CC3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6D1CC3"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 w:rsidRPr="006D1CC3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2B5FEF1" w14:textId="77777777" w:rsidR="007E392F" w:rsidRPr="006D1CC3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FEE7785" w14:textId="77777777" w:rsidR="007E392F" w:rsidRPr="006D1CC3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447B0A0" w14:textId="2B023D17" w:rsidR="007E392F" w:rsidRPr="006D1CC3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  <w:sectPr w:rsidR="007E392F" w:rsidRPr="006D1CC3" w:rsidSect="003A4097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531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2272"/>
        <w:gridCol w:w="2031"/>
        <w:gridCol w:w="284"/>
        <w:gridCol w:w="1479"/>
        <w:gridCol w:w="258"/>
        <w:gridCol w:w="1289"/>
        <w:gridCol w:w="258"/>
        <w:gridCol w:w="1289"/>
        <w:gridCol w:w="251"/>
        <w:gridCol w:w="1149"/>
        <w:gridCol w:w="251"/>
        <w:gridCol w:w="1289"/>
      </w:tblGrid>
      <w:tr w:rsidR="006D1CC3" w:rsidRPr="006D1CC3" w14:paraId="3E0BCD71" w14:textId="77777777" w:rsidTr="00416692">
        <w:trPr>
          <w:trHeight w:val="356"/>
        </w:trPr>
        <w:tc>
          <w:tcPr>
            <w:tcW w:w="3210" w:type="dxa"/>
            <w:vAlign w:val="bottom"/>
          </w:tcPr>
          <w:p w14:paraId="706D0BD1" w14:textId="77777777" w:rsidR="00055E9B" w:rsidRPr="006D1CC3" w:rsidRDefault="00055E9B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0" w:type="dxa"/>
            <w:gridSpan w:val="12"/>
          </w:tcPr>
          <w:p w14:paraId="0822E730" w14:textId="1F6DEEA5" w:rsidR="00055E9B" w:rsidRPr="006D1CC3" w:rsidRDefault="00055E9B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D1CC3" w:rsidRPr="006D1CC3" w14:paraId="72CDB0FF" w14:textId="77777777" w:rsidTr="004C0072">
        <w:trPr>
          <w:trHeight w:val="341"/>
        </w:trPr>
        <w:tc>
          <w:tcPr>
            <w:tcW w:w="3210" w:type="dxa"/>
            <w:vAlign w:val="bottom"/>
          </w:tcPr>
          <w:p w14:paraId="65D539F2" w14:textId="77777777" w:rsidR="007476F8" w:rsidRPr="006D1CC3" w:rsidRDefault="007476F8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6" w:type="dxa"/>
            <w:gridSpan w:val="4"/>
          </w:tcPr>
          <w:p w14:paraId="2FDEC47B" w14:textId="039B4E1B" w:rsidR="007476F8" w:rsidRPr="006D1CC3" w:rsidRDefault="007476F8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vAlign w:val="bottom"/>
          </w:tcPr>
          <w:p w14:paraId="10246F90" w14:textId="77777777" w:rsidR="007476F8" w:rsidRPr="006D1CC3" w:rsidRDefault="007476F8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60D8A8B9" w14:textId="77777777" w:rsidR="007476F8" w:rsidRPr="006D1CC3" w:rsidRDefault="007476F8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D1CC3" w:rsidRPr="006D1CC3" w14:paraId="5A26BB6A" w14:textId="77777777" w:rsidTr="004C0072">
        <w:trPr>
          <w:trHeight w:val="739"/>
        </w:trPr>
        <w:tc>
          <w:tcPr>
            <w:tcW w:w="3210" w:type="dxa"/>
            <w:vAlign w:val="bottom"/>
          </w:tcPr>
          <w:p w14:paraId="580C2723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2" w:type="dxa"/>
          </w:tcPr>
          <w:p w14:paraId="75634F0F" w14:textId="4E2111F5" w:rsidR="00375CAC" w:rsidRPr="006D1CC3" w:rsidRDefault="0076711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</w:t>
            </w:r>
            <w:r w:rsidR="00A571D6"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031" w:type="dxa"/>
          </w:tcPr>
          <w:p w14:paraId="56914E1D" w14:textId="3B92B552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1F6EA081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9" w:type="dxa"/>
            <w:vAlign w:val="bottom"/>
          </w:tcPr>
          <w:p w14:paraId="721032E7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258" w:type="dxa"/>
            <w:vAlign w:val="bottom"/>
          </w:tcPr>
          <w:p w14:paraId="727DB10A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AFDC6D7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D1CC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8" w:type="dxa"/>
            <w:vAlign w:val="bottom"/>
          </w:tcPr>
          <w:p w14:paraId="54C209D6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3002784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D1C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1" w:type="dxa"/>
            <w:vAlign w:val="bottom"/>
          </w:tcPr>
          <w:p w14:paraId="27F8C573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DBBA618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D1CC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vAlign w:val="bottom"/>
          </w:tcPr>
          <w:p w14:paraId="72DFADF9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A221FB3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1CC3" w:rsidRPr="006D1CC3" w14:paraId="7F938EA4" w14:textId="77777777" w:rsidTr="004C0072">
        <w:trPr>
          <w:trHeight w:val="356"/>
        </w:trPr>
        <w:tc>
          <w:tcPr>
            <w:tcW w:w="3210" w:type="dxa"/>
            <w:vAlign w:val="bottom"/>
          </w:tcPr>
          <w:p w14:paraId="1AF0C3DA" w14:textId="77777777" w:rsidR="007B1B4C" w:rsidRPr="006D1CC3" w:rsidRDefault="007B1B4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0" w:type="dxa"/>
            <w:gridSpan w:val="12"/>
          </w:tcPr>
          <w:p w14:paraId="1BA40D01" w14:textId="211806BB" w:rsidR="007B1B4C" w:rsidRPr="006D1CC3" w:rsidRDefault="007B1B4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D1CC3" w:rsidRPr="006D1CC3" w14:paraId="16C1C45C" w14:textId="77777777" w:rsidTr="004C0072">
        <w:trPr>
          <w:trHeight w:val="356"/>
        </w:trPr>
        <w:tc>
          <w:tcPr>
            <w:tcW w:w="3210" w:type="dxa"/>
            <w:vAlign w:val="bottom"/>
          </w:tcPr>
          <w:p w14:paraId="5AD41B05" w14:textId="6E9B7C2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7416F" w:rsidRPr="006D1C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67416F" w:rsidRPr="006D1C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6D1CC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272" w:type="dxa"/>
          </w:tcPr>
          <w:p w14:paraId="3754C0B4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01504631" w14:textId="4FE8F6E6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A16857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6E2CC7B1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6F5C0DE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CF4F052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BB4544E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012F800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2C0CC4D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96A7791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479EE77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4BDF736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CC3" w:rsidRPr="006D1CC3" w14:paraId="7A79BA22" w14:textId="77777777" w:rsidTr="004C0072">
        <w:trPr>
          <w:trHeight w:val="356"/>
        </w:trPr>
        <w:tc>
          <w:tcPr>
            <w:tcW w:w="3210" w:type="dxa"/>
            <w:vAlign w:val="bottom"/>
          </w:tcPr>
          <w:p w14:paraId="2296CCEC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72" w:type="dxa"/>
          </w:tcPr>
          <w:p w14:paraId="714B7964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5337F291" w14:textId="59F6EF69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4618BEE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4D41E87A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48060F1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C13E878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2CA4B97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5C2AD68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5883488B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F82ED90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CE08AD3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D3A8E80" w14:textId="77777777" w:rsidR="00375CAC" w:rsidRPr="006D1CC3" w:rsidRDefault="00375CAC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CC3" w:rsidRPr="006D1CC3" w14:paraId="0316128D" w14:textId="77777777" w:rsidTr="004C0072">
        <w:trPr>
          <w:trHeight w:val="356"/>
        </w:trPr>
        <w:tc>
          <w:tcPr>
            <w:tcW w:w="3210" w:type="dxa"/>
            <w:vAlign w:val="bottom"/>
          </w:tcPr>
          <w:p w14:paraId="2AE6B173" w14:textId="638D262E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272" w:type="dxa"/>
          </w:tcPr>
          <w:p w14:paraId="6D9C03B1" w14:textId="7A8C7C3B" w:rsidR="00375CAC" w:rsidRPr="006D1CC3" w:rsidRDefault="00CD4F7C" w:rsidP="004C0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031" w:type="dxa"/>
          </w:tcPr>
          <w:p w14:paraId="781E3A2D" w14:textId="47E25CBC" w:rsidR="00375CAC" w:rsidRPr="006D1CC3" w:rsidRDefault="000205C8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615.85</w:t>
            </w:r>
          </w:p>
        </w:tc>
        <w:tc>
          <w:tcPr>
            <w:tcW w:w="284" w:type="dxa"/>
          </w:tcPr>
          <w:p w14:paraId="3AAABD12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43242498" w14:textId="77545D4E" w:rsidR="00375CAC" w:rsidRPr="006D1CC3" w:rsidRDefault="00CD4F7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5C9CB8E1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36D6B88" w14:textId="4D76580A" w:rsidR="00375CAC" w:rsidRPr="006D1CC3" w:rsidRDefault="00CD4F7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402.67</w:t>
            </w:r>
          </w:p>
        </w:tc>
        <w:tc>
          <w:tcPr>
            <w:tcW w:w="258" w:type="dxa"/>
            <w:vAlign w:val="bottom"/>
          </w:tcPr>
          <w:p w14:paraId="17C2E114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A41773C" w14:textId="501C63AE" w:rsidR="00375CAC" w:rsidRPr="006D1CC3" w:rsidRDefault="00CD4F7C" w:rsidP="0088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2C8810C4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AF7EC1E" w14:textId="108E2435" w:rsidR="00375CAC" w:rsidRPr="006D1CC3" w:rsidRDefault="000205C8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213.18</w:t>
            </w:r>
          </w:p>
        </w:tc>
        <w:tc>
          <w:tcPr>
            <w:tcW w:w="251" w:type="dxa"/>
            <w:vAlign w:val="bottom"/>
          </w:tcPr>
          <w:p w14:paraId="142A2E97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14A1BB7" w14:textId="501B6511" w:rsidR="00375CAC" w:rsidRPr="006D1CC3" w:rsidRDefault="000205C8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615.85</w:t>
            </w:r>
          </w:p>
        </w:tc>
      </w:tr>
      <w:tr w:rsidR="006D1CC3" w:rsidRPr="006D1CC3" w14:paraId="149CA587" w14:textId="77777777" w:rsidTr="004C0072">
        <w:trPr>
          <w:trHeight w:val="153"/>
        </w:trPr>
        <w:tc>
          <w:tcPr>
            <w:tcW w:w="3210" w:type="dxa"/>
            <w:vAlign w:val="bottom"/>
          </w:tcPr>
          <w:p w14:paraId="00D26140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72" w:type="dxa"/>
          </w:tcPr>
          <w:p w14:paraId="0D1FDEF3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16D235B3" w14:textId="569AD666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62D2C8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7F3D0E11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6451AEB4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CA80FAD" w14:textId="7C986AD2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66E22FC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A40EDCC" w14:textId="77777777" w:rsidR="00375CAC" w:rsidRPr="006D1CC3" w:rsidRDefault="00375CAC" w:rsidP="0088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7EF7330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822EE9A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F284EA8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85E4C29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CC3" w:rsidRPr="006D1CC3" w14:paraId="1C5E2DDF" w14:textId="77777777" w:rsidTr="004C0072">
        <w:trPr>
          <w:trHeight w:val="356"/>
        </w:trPr>
        <w:tc>
          <w:tcPr>
            <w:tcW w:w="3210" w:type="dxa"/>
            <w:vAlign w:val="bottom"/>
          </w:tcPr>
          <w:p w14:paraId="5886DD58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72" w:type="dxa"/>
          </w:tcPr>
          <w:p w14:paraId="05A12D11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4A003E78" w14:textId="427E62CD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6696B52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1546E795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C2EFAD8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15A27C2" w14:textId="294840D3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AB3F78C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52C86EE" w14:textId="77777777" w:rsidR="00375CAC" w:rsidRPr="006D1CC3" w:rsidRDefault="00375CAC" w:rsidP="0088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84146D5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B47224A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2FB1A3E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62AA08E" w14:textId="77777777" w:rsidR="00375CAC" w:rsidRPr="006D1CC3" w:rsidRDefault="00375CAC" w:rsidP="00716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CC3" w:rsidRPr="006D1CC3" w14:paraId="70F1EEFF" w14:textId="77777777" w:rsidTr="00785742">
        <w:trPr>
          <w:trHeight w:val="356"/>
        </w:trPr>
        <w:tc>
          <w:tcPr>
            <w:tcW w:w="3210" w:type="dxa"/>
            <w:vAlign w:val="bottom"/>
          </w:tcPr>
          <w:p w14:paraId="5A288609" w14:textId="3F9F6E50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  <w:r w:rsidR="00DC04F2"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272" w:type="dxa"/>
          </w:tcPr>
          <w:p w14:paraId="5FAAF9AF" w14:textId="350D133C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6.38</w:t>
            </w:r>
          </w:p>
        </w:tc>
        <w:tc>
          <w:tcPr>
            <w:tcW w:w="2031" w:type="dxa"/>
          </w:tcPr>
          <w:p w14:paraId="3D39966D" w14:textId="50ED97DF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54CA3FE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483C43A7" w14:textId="74670952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4AFC4B96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BECA53D" w14:textId="2FDD790A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08BF6A4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481D77C" w14:textId="5E793DFC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243464B9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908DB49" w14:textId="765FFB60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6.38</w:t>
            </w:r>
          </w:p>
        </w:tc>
        <w:tc>
          <w:tcPr>
            <w:tcW w:w="251" w:type="dxa"/>
            <w:vAlign w:val="bottom"/>
          </w:tcPr>
          <w:p w14:paraId="33D13D56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</w:tcPr>
          <w:p w14:paraId="7D2AE075" w14:textId="47662F4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6.38</w:t>
            </w:r>
          </w:p>
        </w:tc>
      </w:tr>
      <w:tr w:rsidR="006D1CC3" w:rsidRPr="006D1CC3" w14:paraId="1E534EB4" w14:textId="77777777" w:rsidTr="004C0072">
        <w:trPr>
          <w:trHeight w:val="341"/>
        </w:trPr>
        <w:tc>
          <w:tcPr>
            <w:tcW w:w="3210" w:type="dxa"/>
            <w:vAlign w:val="bottom"/>
          </w:tcPr>
          <w:p w14:paraId="31E85337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2272" w:type="dxa"/>
          </w:tcPr>
          <w:p w14:paraId="060615B4" w14:textId="76CCA796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</w:rPr>
              <w:t>43.00</w:t>
            </w:r>
          </w:p>
        </w:tc>
        <w:tc>
          <w:tcPr>
            <w:tcW w:w="2031" w:type="dxa"/>
          </w:tcPr>
          <w:p w14:paraId="3371812A" w14:textId="00D13B3C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474E64D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33B3DABC" w14:textId="7A86F038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15DB3212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51C92DD" w14:textId="25BAA03D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43AF637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5044BDC" w14:textId="6C28E133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70DF1361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8F775FC" w14:textId="2EA645A2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43.00</w:t>
            </w:r>
          </w:p>
        </w:tc>
        <w:tc>
          <w:tcPr>
            <w:tcW w:w="251" w:type="dxa"/>
            <w:vAlign w:val="bottom"/>
          </w:tcPr>
          <w:p w14:paraId="0876273B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7CBBE61" w14:textId="45200302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43.00</w:t>
            </w:r>
          </w:p>
        </w:tc>
      </w:tr>
      <w:tr w:rsidR="006D1CC3" w:rsidRPr="006D1CC3" w14:paraId="4BA7647B" w14:textId="77777777" w:rsidTr="004C0072">
        <w:trPr>
          <w:trHeight w:val="356"/>
        </w:trPr>
        <w:tc>
          <w:tcPr>
            <w:tcW w:w="3210" w:type="dxa"/>
            <w:vAlign w:val="bottom"/>
          </w:tcPr>
          <w:p w14:paraId="7CFF2375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2" w:type="dxa"/>
          </w:tcPr>
          <w:p w14:paraId="013C1CB8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1" w:type="dxa"/>
          </w:tcPr>
          <w:p w14:paraId="1A73A1B2" w14:textId="73724132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10EE202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13015759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580A509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3480A7C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vAlign w:val="bottom"/>
          </w:tcPr>
          <w:p w14:paraId="1DC70413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6F41C40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DECAACE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B615583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01A50AA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C956DF0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CC3" w:rsidRPr="006D1CC3" w14:paraId="079195C4" w14:textId="77777777" w:rsidTr="004C0072">
        <w:trPr>
          <w:trHeight w:val="388"/>
        </w:trPr>
        <w:tc>
          <w:tcPr>
            <w:tcW w:w="3210" w:type="dxa"/>
            <w:vAlign w:val="bottom"/>
          </w:tcPr>
          <w:p w14:paraId="45AEBC96" w14:textId="0D61321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272" w:type="dxa"/>
          </w:tcPr>
          <w:p w14:paraId="387F995F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5B859457" w14:textId="71D94D83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E98C33F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3587021B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768A4D2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487CC0E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08ABFEAB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955A7D5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6147BAE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AD9B23B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5C974A30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305FB97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CC3" w:rsidRPr="006D1CC3" w14:paraId="640B68C9" w14:textId="77777777" w:rsidTr="004C0072">
        <w:trPr>
          <w:trHeight w:val="403"/>
        </w:trPr>
        <w:tc>
          <w:tcPr>
            <w:tcW w:w="3210" w:type="dxa"/>
            <w:vAlign w:val="bottom"/>
          </w:tcPr>
          <w:p w14:paraId="772B45BC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72" w:type="dxa"/>
          </w:tcPr>
          <w:p w14:paraId="60B95F6A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521F2CB7" w14:textId="7C40E5B6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034638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45A98EBC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vAlign w:val="bottom"/>
          </w:tcPr>
          <w:p w14:paraId="14D5AB93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423E1BE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F9830D5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C962A0E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7D82A49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ADB0C22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506D577B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DC1EF71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CC3" w:rsidRPr="006D1CC3" w14:paraId="0787A9A8" w14:textId="77777777" w:rsidTr="004C0072">
        <w:trPr>
          <w:trHeight w:val="372"/>
        </w:trPr>
        <w:tc>
          <w:tcPr>
            <w:tcW w:w="3210" w:type="dxa"/>
            <w:vAlign w:val="bottom"/>
          </w:tcPr>
          <w:p w14:paraId="24BFE3B4" w14:textId="18A7CBCB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272" w:type="dxa"/>
          </w:tcPr>
          <w:p w14:paraId="37945802" w14:textId="2CBA19A1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031" w:type="dxa"/>
          </w:tcPr>
          <w:p w14:paraId="708F2D74" w14:textId="3382AF85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596.44</w:t>
            </w:r>
          </w:p>
        </w:tc>
        <w:tc>
          <w:tcPr>
            <w:tcW w:w="284" w:type="dxa"/>
          </w:tcPr>
          <w:p w14:paraId="3FCFBCC4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1F898E56" w14:textId="4B114379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7B2638A1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4576BF5" w14:textId="7A34B36F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383.26</w:t>
            </w:r>
          </w:p>
        </w:tc>
        <w:tc>
          <w:tcPr>
            <w:tcW w:w="258" w:type="dxa"/>
            <w:vAlign w:val="bottom"/>
          </w:tcPr>
          <w:p w14:paraId="28D54609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8EC8B4F" w14:textId="1D1376A3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45A9067A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06A59AE" w14:textId="39FFB8FC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213.18</w:t>
            </w:r>
          </w:p>
        </w:tc>
        <w:tc>
          <w:tcPr>
            <w:tcW w:w="251" w:type="dxa"/>
            <w:vAlign w:val="bottom"/>
          </w:tcPr>
          <w:p w14:paraId="0AFF1625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7014A2D" w14:textId="2A011989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596.44</w:t>
            </w:r>
          </w:p>
        </w:tc>
      </w:tr>
      <w:tr w:rsidR="006D1CC3" w:rsidRPr="006D1CC3" w14:paraId="797B5D5C" w14:textId="77777777" w:rsidTr="004C0072">
        <w:trPr>
          <w:trHeight w:val="153"/>
        </w:trPr>
        <w:tc>
          <w:tcPr>
            <w:tcW w:w="3210" w:type="dxa"/>
            <w:vAlign w:val="bottom"/>
          </w:tcPr>
          <w:p w14:paraId="7A84534A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72" w:type="dxa"/>
          </w:tcPr>
          <w:p w14:paraId="53BC7CDB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417C461A" w14:textId="4ABD1ADD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9A35FA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52158C30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FAFFB82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D507D8C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3ED3D19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F4DCEBC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700D64A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629C679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BAFF7E2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8C5708A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CC3" w:rsidRPr="006D1CC3" w14:paraId="16A86857" w14:textId="77777777" w:rsidTr="004C0072">
        <w:trPr>
          <w:trHeight w:val="388"/>
        </w:trPr>
        <w:tc>
          <w:tcPr>
            <w:tcW w:w="3210" w:type="dxa"/>
            <w:vAlign w:val="bottom"/>
          </w:tcPr>
          <w:p w14:paraId="0CB97C99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72" w:type="dxa"/>
          </w:tcPr>
          <w:p w14:paraId="18EC3093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42EDBBE5" w14:textId="5CAAA0EB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4E1084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0EDC6701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8685D0B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6C63402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CC5EF5E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07CBD4B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C76BF6A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6299FED4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8D1E322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7035A35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1CC3" w:rsidRPr="006D1CC3" w14:paraId="14E4D19E" w14:textId="77777777" w:rsidTr="004C0072">
        <w:trPr>
          <w:trHeight w:val="388"/>
        </w:trPr>
        <w:tc>
          <w:tcPr>
            <w:tcW w:w="3210" w:type="dxa"/>
            <w:vAlign w:val="bottom"/>
          </w:tcPr>
          <w:p w14:paraId="55B79736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272" w:type="dxa"/>
          </w:tcPr>
          <w:p w14:paraId="5C04373F" w14:textId="37666AA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031" w:type="dxa"/>
          </w:tcPr>
          <w:p w14:paraId="7F30E900" w14:textId="4BD8ECE0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1267A4E8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2D2E0E28" w14:textId="3F2A9794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799.82</w:t>
            </w:r>
          </w:p>
        </w:tc>
        <w:tc>
          <w:tcPr>
            <w:tcW w:w="258" w:type="dxa"/>
            <w:vAlign w:val="bottom"/>
          </w:tcPr>
          <w:p w14:paraId="5AE1DF02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6353EB2" w14:textId="558F3911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63B30CE0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701E1E3" w14:textId="07B03DBE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798.51</w:t>
            </w:r>
          </w:p>
        </w:tc>
        <w:tc>
          <w:tcPr>
            <w:tcW w:w="251" w:type="dxa"/>
            <w:vAlign w:val="bottom"/>
          </w:tcPr>
          <w:p w14:paraId="4E43AC9D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541D323" w14:textId="1884E68D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194D9FDD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1FA92F6" w14:textId="1DA3AE74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798.51</w:t>
            </w:r>
          </w:p>
        </w:tc>
      </w:tr>
      <w:tr w:rsidR="006D1CC3" w:rsidRPr="006D1CC3" w14:paraId="4A0C842B" w14:textId="77777777" w:rsidTr="004C0072">
        <w:trPr>
          <w:trHeight w:val="372"/>
        </w:trPr>
        <w:tc>
          <w:tcPr>
            <w:tcW w:w="3210" w:type="dxa"/>
            <w:vAlign w:val="bottom"/>
          </w:tcPr>
          <w:p w14:paraId="294A639B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2272" w:type="dxa"/>
          </w:tcPr>
          <w:p w14:paraId="20537C91" w14:textId="64D8191F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53.00</w:t>
            </w:r>
          </w:p>
        </w:tc>
        <w:tc>
          <w:tcPr>
            <w:tcW w:w="2031" w:type="dxa"/>
          </w:tcPr>
          <w:p w14:paraId="25DBF68B" w14:textId="1A6E28C1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028E060C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1D8A9BC8" w14:textId="5AE98EEA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6986FB95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A6E6F3F" w14:textId="5D3F4BB2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79AEC835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1439111" w14:textId="3EEBFAF4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5820FDBC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4B2F6DC" w14:textId="78151BEE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53.00</w:t>
            </w:r>
          </w:p>
        </w:tc>
        <w:tc>
          <w:tcPr>
            <w:tcW w:w="251" w:type="dxa"/>
            <w:vAlign w:val="bottom"/>
          </w:tcPr>
          <w:p w14:paraId="60B4F610" w14:textId="77777777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950C118" w14:textId="33D12BB3" w:rsidR="00F90AE4" w:rsidRPr="006D1CC3" w:rsidRDefault="00F90AE4" w:rsidP="00F9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1CC3">
              <w:rPr>
                <w:rFonts w:asciiTheme="majorBidi" w:hAnsiTheme="majorBidi" w:cstheme="majorBidi" w:hint="cs"/>
                <w:sz w:val="28"/>
                <w:szCs w:val="28"/>
                <w:cs/>
              </w:rPr>
              <w:t>53.00</w:t>
            </w:r>
          </w:p>
        </w:tc>
      </w:tr>
    </w:tbl>
    <w:p w14:paraId="03A66E3D" w14:textId="77777777" w:rsidR="007E35AF" w:rsidRPr="006D1CC3" w:rsidRDefault="007E35AF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7E35AF" w:rsidRPr="006D1CC3" w:rsidSect="003A4097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47CAB05" w14:textId="77777777" w:rsidR="00AE20A0" w:rsidRPr="006D1CC3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6D1CC3">
        <w:rPr>
          <w:rFonts w:hint="cs"/>
          <w:cs/>
        </w:rPr>
        <w:lastRenderedPageBreak/>
        <w:t xml:space="preserve">บริษัทพิจารณามูลค่ายุติธรรมระดับที่ </w:t>
      </w:r>
      <w:r w:rsidRPr="006D1CC3">
        <w:t>2</w:t>
      </w:r>
      <w:r w:rsidRPr="006D1CC3">
        <w:rPr>
          <w:rFonts w:hint="cs"/>
          <w:cs/>
        </w:rPr>
        <w:t xml:space="preserve"> สำหรับหุ้นกู้ที่ซื้อขายนอกตลาดหลักทรัพย์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0DB9A028" w14:textId="77777777" w:rsidR="00AE20A0" w:rsidRPr="006D1CC3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541E0FF" w14:textId="6EBE3D7F" w:rsidR="00AE20A0" w:rsidRPr="006D1CC3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6D1CC3">
        <w:rPr>
          <w:rFonts w:hint="cs"/>
          <w:cs/>
        </w:rPr>
        <w:t xml:space="preserve">มูลค่ายุติธรรมระดับ </w:t>
      </w:r>
      <w:r w:rsidRPr="006D1CC3">
        <w:t xml:space="preserve">3 </w:t>
      </w:r>
      <w:r w:rsidRPr="006D1CC3"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Pr="006D1CC3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2D2A88BC" w:rsidR="001167A1" w:rsidRPr="006D1CC3" w:rsidRDefault="001167A1" w:rsidP="00F71AE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CC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13C2EF2" w14:textId="77777777" w:rsidR="00CA5974" w:rsidRPr="006D1CC3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1890"/>
        <w:gridCol w:w="270"/>
        <w:gridCol w:w="1980"/>
      </w:tblGrid>
      <w:tr w:rsidR="001C4032" w:rsidRPr="006D1CC3" w14:paraId="0EE34874" w14:textId="77777777" w:rsidTr="00FE6063">
        <w:trPr>
          <w:tblHeader/>
        </w:trPr>
        <w:tc>
          <w:tcPr>
            <w:tcW w:w="5022" w:type="dxa"/>
          </w:tcPr>
          <w:p w14:paraId="3F391E1E" w14:textId="633F46B5" w:rsidR="001C4032" w:rsidRPr="006D1CC3" w:rsidRDefault="006E7A71" w:rsidP="005D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67416F" w:rsidRPr="006D1CC3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67416F" w:rsidRPr="006D1CC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กันยายน</w:t>
            </w:r>
            <w:r w:rsidR="005B5643" w:rsidRPr="006D1CC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6D1CC3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720038" w:rsidRPr="006D1CC3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0D454423" w14:textId="70A77317" w:rsidR="001C4032" w:rsidRPr="006D1CC3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53A106" w14:textId="77777777" w:rsidR="001C4032" w:rsidRPr="006D1CC3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D772492" w14:textId="123664B4" w:rsidR="001C4032" w:rsidRPr="006D1CC3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A04" w:rsidRPr="006D1CC3" w14:paraId="7833825B" w14:textId="77777777" w:rsidTr="00FE6063">
        <w:trPr>
          <w:tblHeader/>
        </w:trPr>
        <w:tc>
          <w:tcPr>
            <w:tcW w:w="5022" w:type="dxa"/>
          </w:tcPr>
          <w:p w14:paraId="7243A9DB" w14:textId="77777777" w:rsidR="00284A04" w:rsidRPr="006D1CC3" w:rsidRDefault="00284A04" w:rsidP="001C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30604493" w14:textId="5FFC9FCB" w:rsidR="00284A04" w:rsidRPr="006D1CC3" w:rsidRDefault="00284A0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4032" w:rsidRPr="006D1CC3" w14:paraId="3C43B11E" w14:textId="77777777" w:rsidTr="00FE6063">
        <w:tc>
          <w:tcPr>
            <w:tcW w:w="5022" w:type="dxa"/>
          </w:tcPr>
          <w:p w14:paraId="326D927F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099E5AF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68E0CD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CC3" w14:paraId="63077FC6" w14:textId="77777777" w:rsidTr="00E26680">
        <w:tc>
          <w:tcPr>
            <w:tcW w:w="5022" w:type="dxa"/>
          </w:tcPr>
          <w:p w14:paraId="0BEE94E2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90" w:type="dxa"/>
            <w:shd w:val="clear" w:color="auto" w:fill="auto"/>
          </w:tcPr>
          <w:p w14:paraId="5AD2526E" w14:textId="49BFEC3F" w:rsidR="001C4032" w:rsidRPr="006D1CC3" w:rsidRDefault="005919E7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110.75</w:t>
            </w:r>
          </w:p>
        </w:tc>
        <w:tc>
          <w:tcPr>
            <w:tcW w:w="270" w:type="dxa"/>
            <w:shd w:val="clear" w:color="auto" w:fill="auto"/>
          </w:tcPr>
          <w:p w14:paraId="51B125DE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C976308" w14:textId="44A6C188" w:rsidR="001C4032" w:rsidRPr="006D1CC3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6D1CC3" w14:paraId="33921E83" w14:textId="77777777" w:rsidTr="00E26680">
        <w:tc>
          <w:tcPr>
            <w:tcW w:w="5022" w:type="dxa"/>
          </w:tcPr>
          <w:p w14:paraId="5F04B71D" w14:textId="3F4D840B" w:rsidR="00EA1673" w:rsidRPr="006D1CC3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2F1B936" w14:textId="2145A5EB" w:rsidR="00EA1673" w:rsidRPr="006D1CC3" w:rsidRDefault="005919E7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126.76</w:t>
            </w:r>
          </w:p>
        </w:tc>
        <w:tc>
          <w:tcPr>
            <w:tcW w:w="270" w:type="dxa"/>
            <w:shd w:val="clear" w:color="auto" w:fill="auto"/>
          </w:tcPr>
          <w:p w14:paraId="1E5B391E" w14:textId="77777777" w:rsidR="00EA1673" w:rsidRPr="006D1CC3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CAAE7FA" w14:textId="4C5B4EA7" w:rsidR="00EA1673" w:rsidRPr="006D1CC3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6D1CC3" w14:paraId="615DF841" w14:textId="77777777" w:rsidTr="00E26680">
        <w:tc>
          <w:tcPr>
            <w:tcW w:w="5022" w:type="dxa"/>
          </w:tcPr>
          <w:p w14:paraId="75E55F2A" w14:textId="30F362A7" w:rsidR="00EA1673" w:rsidRPr="006D1CC3" w:rsidRDefault="005E372B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0D606" w14:textId="54952E07" w:rsidR="00EA1673" w:rsidRPr="006D1CC3" w:rsidRDefault="005919E7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237.51</w:t>
            </w:r>
          </w:p>
        </w:tc>
        <w:tc>
          <w:tcPr>
            <w:tcW w:w="270" w:type="dxa"/>
            <w:shd w:val="clear" w:color="auto" w:fill="auto"/>
          </w:tcPr>
          <w:p w14:paraId="189FA97B" w14:textId="77777777" w:rsidR="00EA1673" w:rsidRPr="006D1CC3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58C8E" w14:textId="65E54B1C" w:rsidR="00EA1673" w:rsidRPr="006D1CC3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C4032" w:rsidRPr="006D1CC3" w14:paraId="1216CD8C" w14:textId="77777777" w:rsidTr="00FE6063">
        <w:tc>
          <w:tcPr>
            <w:tcW w:w="5022" w:type="dxa"/>
          </w:tcPr>
          <w:p w14:paraId="21744E2E" w14:textId="6693F82A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5E7EFD7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B644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3559601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CC3" w14:paraId="01011EE3" w14:textId="77777777" w:rsidTr="00FE6063">
        <w:tc>
          <w:tcPr>
            <w:tcW w:w="5022" w:type="dxa"/>
          </w:tcPr>
          <w:p w14:paraId="0760512B" w14:textId="259D233F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90" w:type="dxa"/>
          </w:tcPr>
          <w:p w14:paraId="15168C7B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80475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6FB1B4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CC3" w14:paraId="640BC985" w14:textId="77777777" w:rsidTr="00FE6063">
        <w:tc>
          <w:tcPr>
            <w:tcW w:w="5022" w:type="dxa"/>
          </w:tcPr>
          <w:p w14:paraId="35BBC4E7" w14:textId="7FFB51CE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F7DB2DF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416DE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2DEDE3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CC3" w14:paraId="62B72FAB" w14:textId="77777777" w:rsidTr="00FE6063">
        <w:tc>
          <w:tcPr>
            <w:tcW w:w="5022" w:type="dxa"/>
          </w:tcPr>
          <w:p w14:paraId="0400C4C3" w14:textId="0896F1CE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90" w:type="dxa"/>
          </w:tcPr>
          <w:p w14:paraId="2C891275" w14:textId="2B62BD7A" w:rsidR="001C4032" w:rsidRPr="006D1CC3" w:rsidRDefault="008F516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>11.44</w:t>
            </w:r>
          </w:p>
        </w:tc>
        <w:tc>
          <w:tcPr>
            <w:tcW w:w="270" w:type="dxa"/>
          </w:tcPr>
          <w:p w14:paraId="2195CD06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AE733B4" w14:textId="5F6FD998" w:rsidR="001C4032" w:rsidRPr="006D1CC3" w:rsidRDefault="008F516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5.55</w:t>
            </w:r>
          </w:p>
        </w:tc>
      </w:tr>
      <w:tr w:rsidR="001C4032" w:rsidRPr="006D1CC3" w14:paraId="498AF832" w14:textId="77777777" w:rsidTr="00FE6063">
        <w:tc>
          <w:tcPr>
            <w:tcW w:w="5022" w:type="dxa"/>
          </w:tcPr>
          <w:p w14:paraId="4AB50A75" w14:textId="13C211C3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890" w:type="dxa"/>
          </w:tcPr>
          <w:p w14:paraId="1E5F00F9" w14:textId="35C80DF5" w:rsidR="001C4032" w:rsidRPr="006D1CC3" w:rsidRDefault="008F516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16.61</w:t>
            </w:r>
          </w:p>
        </w:tc>
        <w:tc>
          <w:tcPr>
            <w:tcW w:w="270" w:type="dxa"/>
          </w:tcPr>
          <w:p w14:paraId="3DB51B76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B50E3" w14:textId="7835D1A3" w:rsidR="001C4032" w:rsidRPr="006D1CC3" w:rsidRDefault="008F516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13.56</w:t>
            </w:r>
          </w:p>
        </w:tc>
      </w:tr>
      <w:tr w:rsidR="001C4032" w:rsidRPr="006D1CC3" w14:paraId="668D1EC5" w14:textId="77777777" w:rsidTr="00FE6063">
        <w:tc>
          <w:tcPr>
            <w:tcW w:w="5022" w:type="dxa"/>
          </w:tcPr>
          <w:p w14:paraId="645A3DF3" w14:textId="172ECC82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0773B5" w14:textId="730AA20E" w:rsidR="001C4032" w:rsidRPr="006D1CC3" w:rsidRDefault="008F516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28.05</w:t>
            </w:r>
          </w:p>
        </w:tc>
        <w:tc>
          <w:tcPr>
            <w:tcW w:w="270" w:type="dxa"/>
          </w:tcPr>
          <w:p w14:paraId="39EEDE31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EC5F6" w14:textId="2A4737F7" w:rsidR="001C4032" w:rsidRPr="006D1CC3" w:rsidRDefault="008F5163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19.11</w:t>
            </w:r>
          </w:p>
        </w:tc>
      </w:tr>
      <w:tr w:rsidR="00216F2E" w:rsidRPr="006D1CC3" w14:paraId="2147CCB3" w14:textId="77777777" w:rsidTr="00FE6063">
        <w:tc>
          <w:tcPr>
            <w:tcW w:w="5022" w:type="dxa"/>
          </w:tcPr>
          <w:p w14:paraId="374508D3" w14:textId="77777777" w:rsidR="00216F2E" w:rsidRPr="006D1CC3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E705A1F" w14:textId="77777777" w:rsidR="00216F2E" w:rsidRPr="006D1CC3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3E70" w14:textId="77777777" w:rsidR="00216F2E" w:rsidRPr="006D1CC3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9EE2D2C" w14:textId="77777777" w:rsidR="00216F2E" w:rsidRPr="006D1CC3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4032" w:rsidRPr="006D1CC3" w14:paraId="304D61E2" w14:textId="77777777" w:rsidTr="00FE6063">
        <w:tc>
          <w:tcPr>
            <w:tcW w:w="5022" w:type="dxa"/>
          </w:tcPr>
          <w:p w14:paraId="695995D0" w14:textId="7E6503FC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2CD54353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9D2C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8E688A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CC3" w14:paraId="12C170FD" w14:textId="77777777" w:rsidTr="00FE6063">
        <w:tc>
          <w:tcPr>
            <w:tcW w:w="5022" w:type="dxa"/>
          </w:tcPr>
          <w:p w14:paraId="7199D9BF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36435B6A" w14:textId="29E07030" w:rsidR="001C4032" w:rsidRPr="006D1CC3" w:rsidRDefault="005D0644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>22.89</w:t>
            </w:r>
          </w:p>
        </w:tc>
        <w:tc>
          <w:tcPr>
            <w:tcW w:w="270" w:type="dxa"/>
          </w:tcPr>
          <w:p w14:paraId="5116C20E" w14:textId="77777777" w:rsidR="001C4032" w:rsidRPr="006D1CC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0E345" w14:textId="15172FDF" w:rsidR="001C4032" w:rsidRPr="006D1CC3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46D4E" w:rsidRPr="006D1CC3" w14:paraId="3C5B44B6" w14:textId="77777777" w:rsidTr="00FE6063">
        <w:tc>
          <w:tcPr>
            <w:tcW w:w="5022" w:type="dxa"/>
          </w:tcPr>
          <w:p w14:paraId="051B5A0E" w14:textId="553D1D9C" w:rsidR="00646D4E" w:rsidRPr="006D1CC3" w:rsidRDefault="004612E0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890" w:type="dxa"/>
          </w:tcPr>
          <w:p w14:paraId="055A848F" w14:textId="555E9465" w:rsidR="00646D4E" w:rsidRPr="006D1CC3" w:rsidRDefault="004612E0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CC3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270" w:type="dxa"/>
          </w:tcPr>
          <w:p w14:paraId="7C9C21A3" w14:textId="77777777" w:rsidR="00646D4E" w:rsidRPr="006D1CC3" w:rsidRDefault="00646D4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C35331" w14:textId="4238091F" w:rsidR="00646D4E" w:rsidRPr="006D1CC3" w:rsidRDefault="00D76150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41888" w:rsidRPr="006D1CC3" w14:paraId="47BC0B97" w14:textId="77777777" w:rsidTr="0088693D">
        <w:tc>
          <w:tcPr>
            <w:tcW w:w="5022" w:type="dxa"/>
          </w:tcPr>
          <w:p w14:paraId="4A3A36DE" w14:textId="1CD51DB5" w:rsidR="00141888" w:rsidRPr="006D1CC3" w:rsidRDefault="00141888" w:rsidP="00141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57C5EE" w14:textId="169027F2" w:rsidR="00141888" w:rsidRPr="006D1CC3" w:rsidRDefault="00513680" w:rsidP="00141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72.99</w:t>
            </w:r>
          </w:p>
        </w:tc>
        <w:tc>
          <w:tcPr>
            <w:tcW w:w="270" w:type="dxa"/>
          </w:tcPr>
          <w:p w14:paraId="605108C9" w14:textId="77777777" w:rsidR="00141888" w:rsidRPr="006D1CC3" w:rsidRDefault="00141888" w:rsidP="00141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FCAF23F" w14:textId="56CE0F67" w:rsidR="00141888" w:rsidRPr="006D1CC3" w:rsidRDefault="00CC4113" w:rsidP="00141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C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B2BD66F" w14:textId="5B59BCC1" w:rsidR="007B0F21" w:rsidRPr="006D1CC3" w:rsidRDefault="007B0F21" w:rsidP="00C4074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sz w:val="24"/>
          <w:szCs w:val="24"/>
        </w:rPr>
      </w:pPr>
    </w:p>
    <w:p w14:paraId="335F0A0E" w14:textId="77777777" w:rsidR="00BF017A" w:rsidRPr="006D1CC3" w:rsidRDefault="00BF017A" w:rsidP="00BF017A">
      <w:pPr>
        <w:rPr>
          <w:rFonts w:cs="Cordia New"/>
          <w:i/>
          <w:iCs/>
          <w:noProof/>
        </w:rPr>
      </w:pPr>
    </w:p>
    <w:p w14:paraId="138EECBF" w14:textId="75664F52" w:rsidR="00BF017A" w:rsidRPr="006D1CC3" w:rsidRDefault="005F15A9" w:rsidP="002D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="Cordia New"/>
          <w:i/>
          <w:iCs/>
          <w:noProof/>
        </w:rPr>
      </w:pPr>
      <w:r w:rsidRPr="006D1CC3">
        <w:rPr>
          <w:rFonts w:cs="Cordia New"/>
          <w:i/>
          <w:iCs/>
          <w:noProof/>
          <w:cs/>
        </w:rPr>
        <w:lastRenderedPageBreak/>
        <w:tab/>
      </w:r>
      <w:r w:rsidRPr="006D1CC3">
        <w:rPr>
          <w:rFonts w:cs="Cordia New"/>
          <w:i/>
          <w:iCs/>
          <w:noProof/>
          <w:cs/>
        </w:rPr>
        <w:tab/>
      </w:r>
      <w:r w:rsidR="00BF017A" w:rsidRPr="006D1CC3">
        <w:rPr>
          <w:rFonts w:asciiTheme="majorBidi" w:hAnsiTheme="majorBidi" w:cstheme="majorBidi" w:hint="cs"/>
          <w:i/>
          <w:iCs/>
          <w:cs/>
        </w:rPr>
        <w:t>สัญญาซื้อเงินตราต่างประเทศล่วงหน้า</w:t>
      </w:r>
    </w:p>
    <w:p w14:paraId="6D1D1887" w14:textId="77777777" w:rsidR="00BF017A" w:rsidRPr="006D1CC3" w:rsidRDefault="00BF017A" w:rsidP="00BF017A">
      <w:pPr>
        <w:rPr>
          <w:rFonts w:cs="Cordia New"/>
          <w:i/>
          <w:iCs/>
          <w:noProof/>
          <w:cs/>
        </w:rPr>
      </w:pPr>
    </w:p>
    <w:p w14:paraId="1042D547" w14:textId="40345666" w:rsidR="00BF017A" w:rsidRPr="006D1CC3" w:rsidRDefault="00BF017A" w:rsidP="00880525">
      <w:pPr>
        <w:ind w:left="567"/>
        <w:jc w:val="thaiDistribute"/>
        <w:rPr>
          <w:rFonts w:asciiTheme="majorBidi" w:hAnsiTheme="majorBidi" w:cstheme="majorBidi"/>
          <w:spacing w:val="-6"/>
        </w:rPr>
      </w:pPr>
      <w:r w:rsidRPr="006D1CC3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B2657D" w:rsidRPr="006D1CC3">
        <w:rPr>
          <w:rFonts w:asciiTheme="majorBidi" w:hAnsiTheme="majorBidi" w:cstheme="majorBidi"/>
          <w:spacing w:val="-6"/>
        </w:rPr>
        <w:t>30</w:t>
      </w:r>
      <w:r w:rsidRPr="006D1CC3">
        <w:rPr>
          <w:rFonts w:asciiTheme="majorBidi" w:hAnsiTheme="majorBidi" w:cstheme="majorBidi"/>
          <w:spacing w:val="-6"/>
          <w:cs/>
        </w:rPr>
        <w:t xml:space="preserve"> กันยายน </w:t>
      </w:r>
      <w:r w:rsidR="00B2657D" w:rsidRPr="006D1CC3">
        <w:rPr>
          <w:rFonts w:asciiTheme="majorBidi" w:hAnsiTheme="majorBidi" w:cstheme="majorBidi"/>
          <w:spacing w:val="-6"/>
        </w:rPr>
        <w:t>2567</w:t>
      </w:r>
      <w:r w:rsidRPr="006D1CC3">
        <w:rPr>
          <w:rFonts w:asciiTheme="majorBidi" w:hAnsiTheme="majorBidi" w:cstheme="majorBidi"/>
          <w:spacing w:val="-6"/>
          <w:cs/>
        </w:rPr>
        <w:t xml:space="preserve"> กลุ่มบริษัทได้เข้าทำสัญญาซื้อเงินตราต่างประเทศล่วงหน้าในสกุลเงินเหรีย</w:t>
      </w:r>
      <w:r w:rsidR="00E21E86" w:rsidRPr="006D1CC3">
        <w:rPr>
          <w:rFonts w:asciiTheme="majorBidi" w:hAnsiTheme="majorBidi" w:cstheme="majorBidi" w:hint="cs"/>
          <w:spacing w:val="-6"/>
          <w:cs/>
        </w:rPr>
        <w:t>ญ</w:t>
      </w:r>
      <w:r w:rsidRPr="006D1CC3">
        <w:rPr>
          <w:rFonts w:asciiTheme="majorBidi" w:hAnsiTheme="majorBidi" w:cstheme="majorBidi"/>
          <w:spacing w:val="-6"/>
          <w:cs/>
        </w:rPr>
        <w:t xml:space="preserve">สหรัฐอเมริกากับสถาบันการเงินจำนวน </w:t>
      </w:r>
      <w:r w:rsidR="00B2657D" w:rsidRPr="006D1CC3">
        <w:rPr>
          <w:rFonts w:asciiTheme="majorBidi" w:hAnsiTheme="majorBidi" w:cstheme="majorBidi"/>
          <w:spacing w:val="-6"/>
        </w:rPr>
        <w:t>64.28</w:t>
      </w:r>
      <w:r w:rsidRPr="006D1CC3">
        <w:rPr>
          <w:rFonts w:asciiTheme="majorBidi" w:hAnsiTheme="majorBidi" w:cstheme="majorBidi"/>
          <w:spacing w:val="-6"/>
          <w:cs/>
        </w:rPr>
        <w:t xml:space="preserve"> ล้านบาท เพื่อลดความเสี่ยงจากอัตราแลกเปลี่ยนที่คาดว่าจะเกิดขึ้นในอนาคต</w:t>
      </w:r>
      <w:r w:rsidR="00880525" w:rsidRPr="00880525">
        <w:rPr>
          <w:rFonts w:asciiTheme="majorBidi" w:hAnsiTheme="majorBidi" w:cstheme="majorBidi"/>
          <w:spacing w:val="-6"/>
          <w:cs/>
        </w:rPr>
        <w:t>จากการซื้อสินทรัพย์</w:t>
      </w:r>
    </w:p>
    <w:p w14:paraId="500858DE" w14:textId="77777777" w:rsidR="00B67DB8" w:rsidRPr="006D1CC3" w:rsidRDefault="00B67DB8" w:rsidP="0082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5165D43E" w14:textId="535DC982" w:rsidR="00826453" w:rsidRPr="006D1CC3" w:rsidRDefault="00826453" w:rsidP="0082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6D1CC3">
        <w:rPr>
          <w:rFonts w:asciiTheme="majorBidi" w:hAnsiTheme="majorBidi" w:cstheme="majorBidi"/>
          <w:i/>
          <w:iCs/>
        </w:rPr>
        <w:tab/>
      </w:r>
      <w:r w:rsidRPr="006D1CC3">
        <w:rPr>
          <w:rFonts w:asciiTheme="majorBidi" w:hAnsiTheme="majorBidi" w:cstheme="majorBidi"/>
          <w:i/>
          <w:iCs/>
        </w:rPr>
        <w:tab/>
      </w:r>
      <w:r w:rsidRPr="006D1CC3">
        <w:rPr>
          <w:rFonts w:asciiTheme="majorBidi" w:hAnsiTheme="majorBidi" w:cstheme="majorBidi"/>
          <w:i/>
          <w:iCs/>
        </w:rPr>
        <w:tab/>
      </w:r>
      <w:r w:rsidRPr="006D1CC3">
        <w:rPr>
          <w:rFonts w:asciiTheme="majorBidi" w:hAnsiTheme="majorBidi" w:cstheme="majorBidi"/>
          <w:i/>
          <w:iCs/>
        </w:rPr>
        <w:tab/>
      </w:r>
      <w:r w:rsidRPr="006D1CC3">
        <w:rPr>
          <w:rFonts w:asciiTheme="majorBidi" w:hAnsiTheme="majorBidi" w:cstheme="majorBidi"/>
          <w:i/>
          <w:iCs/>
          <w:cs/>
        </w:rPr>
        <w:t>สัญญาซื้อวัตถุดิบ</w:t>
      </w:r>
    </w:p>
    <w:p w14:paraId="50E499E4" w14:textId="77777777" w:rsidR="00826453" w:rsidRPr="006D1CC3" w:rsidRDefault="00826453" w:rsidP="0082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CF0AEDF" w14:textId="4742CDC6" w:rsidR="00826453" w:rsidRPr="006D1CC3" w:rsidRDefault="00826453" w:rsidP="0082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D1CC3">
        <w:rPr>
          <w:rFonts w:asciiTheme="majorBidi" w:hAnsiTheme="majorBidi" w:cstheme="majorBidi"/>
          <w:cs/>
        </w:rPr>
        <w:t>บริษัทย่อยได้ทำสัญญาซื้อขาย</w:t>
      </w:r>
      <w:r w:rsidR="006E50C3" w:rsidRPr="006D1CC3">
        <w:rPr>
          <w:rFonts w:asciiTheme="majorBidi" w:hAnsiTheme="majorBidi" w:cstheme="majorBidi" w:hint="cs"/>
          <w:cs/>
        </w:rPr>
        <w:t>มันเส้น</w:t>
      </w:r>
      <w:r w:rsidRPr="006D1CC3">
        <w:rPr>
          <w:rFonts w:asciiTheme="majorBidi" w:hAnsiTheme="majorBidi" w:cstheme="majorBidi"/>
          <w:cs/>
        </w:rPr>
        <w:t>กับ</w:t>
      </w:r>
      <w:r w:rsidR="00310C88" w:rsidRPr="006D1CC3">
        <w:rPr>
          <w:rFonts w:asciiTheme="majorBidi" w:hAnsiTheme="majorBidi" w:cstheme="majorBidi" w:hint="cs"/>
          <w:cs/>
        </w:rPr>
        <w:t>บ</w:t>
      </w:r>
      <w:r w:rsidR="006E50C3" w:rsidRPr="006D1CC3">
        <w:rPr>
          <w:rFonts w:asciiTheme="majorBidi" w:hAnsiTheme="majorBidi" w:cstheme="majorBidi" w:hint="cs"/>
          <w:cs/>
        </w:rPr>
        <w:t>ริษัทแห่งหนึ่ง</w:t>
      </w:r>
      <w:r w:rsidRPr="006D1CC3">
        <w:rPr>
          <w:rFonts w:asciiTheme="majorBidi" w:hAnsiTheme="majorBidi" w:cstheme="majorBidi"/>
          <w:cs/>
        </w:rPr>
        <w:t xml:space="preserve"> สัญญาดังกล่าวมีผลบังคับใช้ตั้งแต่เ</w:t>
      </w:r>
      <w:r w:rsidR="00EE28EA" w:rsidRPr="006D1CC3">
        <w:rPr>
          <w:rFonts w:asciiTheme="majorBidi" w:hAnsiTheme="majorBidi" w:cstheme="majorBidi" w:hint="cs"/>
          <w:cs/>
        </w:rPr>
        <w:t>ดือนมีนาคม</w:t>
      </w:r>
      <w:r w:rsidRPr="006D1CC3">
        <w:rPr>
          <w:rFonts w:asciiTheme="majorBidi" w:hAnsiTheme="majorBidi" w:cstheme="majorBidi"/>
          <w:cs/>
        </w:rPr>
        <w:t>จนถึงเดือน</w:t>
      </w:r>
      <w:r w:rsidR="007075F5" w:rsidRPr="006D1CC3">
        <w:rPr>
          <w:rFonts w:asciiTheme="majorBidi" w:hAnsiTheme="majorBidi" w:cstheme="majorBidi" w:hint="cs"/>
          <w:cs/>
        </w:rPr>
        <w:t>พฤศจิกายน</w:t>
      </w:r>
      <w:r w:rsidRPr="006D1CC3">
        <w:rPr>
          <w:rFonts w:asciiTheme="majorBidi" w:hAnsiTheme="majorBidi" w:cstheme="majorBidi"/>
          <w:cs/>
        </w:rPr>
        <w:t xml:space="preserve"> </w:t>
      </w:r>
      <w:r w:rsidR="007075F5" w:rsidRPr="006D1CC3">
        <w:rPr>
          <w:rFonts w:asciiTheme="majorBidi" w:hAnsiTheme="majorBidi" w:cstheme="majorBidi"/>
        </w:rPr>
        <w:t>2567</w:t>
      </w:r>
      <w:r w:rsidRPr="006D1CC3">
        <w:rPr>
          <w:rFonts w:asciiTheme="majorBidi" w:hAnsiTheme="majorBidi" w:cstheme="majorBidi"/>
          <w:cs/>
        </w:rPr>
        <w:t xml:space="preserve"> ราคาซื้อขายเป็นราคาตลาดตามที่กำหนดในสัญญา</w:t>
      </w:r>
    </w:p>
    <w:p w14:paraId="1CAB2403" w14:textId="7841EDF4" w:rsidR="007B0F21" w:rsidRPr="006D1CC3" w:rsidRDefault="007B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1D0E7613" w14:textId="77777777" w:rsidR="002D47CF" w:rsidRPr="006D1CC3" w:rsidRDefault="002D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2BA84372" w14:textId="77777777" w:rsidR="00294C23" w:rsidRPr="00880525" w:rsidRDefault="00294C23" w:rsidP="005C094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52C1255" w14:textId="50F5B839" w:rsidR="005C094C" w:rsidRPr="006D1CC3" w:rsidRDefault="005C094C" w:rsidP="005C0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/>
        </w:rPr>
      </w:pPr>
    </w:p>
    <w:p w14:paraId="38785410" w14:textId="77777777" w:rsidR="001A06CD" w:rsidRPr="006D1CC3" w:rsidRDefault="001A06CD" w:rsidP="005C0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/>
          <w:cs/>
        </w:rPr>
      </w:pPr>
    </w:p>
    <w:p w14:paraId="47E78200" w14:textId="77777777" w:rsidR="00470020" w:rsidRPr="006D1CC3" w:rsidRDefault="00470020" w:rsidP="005C0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/>
        </w:rPr>
      </w:pPr>
    </w:p>
    <w:p w14:paraId="36144606" w14:textId="77777777" w:rsidR="00470020" w:rsidRPr="006D1CC3" w:rsidRDefault="00470020" w:rsidP="005C0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/>
          <w:cs/>
          <w:lang w:val="th-TH"/>
        </w:rPr>
      </w:pPr>
    </w:p>
    <w:p w14:paraId="1F595C2F" w14:textId="77777777" w:rsidR="00470020" w:rsidRPr="006D1CC3" w:rsidRDefault="00470020" w:rsidP="005C0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/>
          <w:cs/>
          <w:lang w:val="th-TH"/>
        </w:rPr>
      </w:pPr>
    </w:p>
    <w:p w14:paraId="5614810B" w14:textId="77777777" w:rsidR="0097623F" w:rsidRPr="006D1CC3" w:rsidRDefault="0097623F" w:rsidP="007864A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CCA8186" w14:textId="77777777" w:rsidR="00FE7E87" w:rsidRPr="006D1CC3" w:rsidRDefault="00FE7E87" w:rsidP="00042EF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/>
          <w:b/>
          <w:bCs/>
          <w:sz w:val="30"/>
          <w:szCs w:val="30"/>
          <w:cs/>
          <w:lang w:bidi="th-TH"/>
        </w:rPr>
      </w:pPr>
    </w:p>
    <w:p w14:paraId="131312C2" w14:textId="36973649" w:rsidR="009371C8" w:rsidRPr="006D1CC3" w:rsidRDefault="009371C8" w:rsidP="00013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sectPr w:rsidR="009371C8" w:rsidRPr="006D1CC3" w:rsidSect="003A4097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7545F" w14:textId="77777777" w:rsidR="007F259D" w:rsidRDefault="007F259D">
      <w:r>
        <w:separator/>
      </w:r>
    </w:p>
    <w:p w14:paraId="499CB2ED" w14:textId="77777777" w:rsidR="007F259D" w:rsidRDefault="007F259D"/>
  </w:endnote>
  <w:endnote w:type="continuationSeparator" w:id="0">
    <w:p w14:paraId="751BDBAC" w14:textId="77777777" w:rsidR="007F259D" w:rsidRDefault="007F259D">
      <w:r>
        <w:continuationSeparator/>
      </w:r>
    </w:p>
    <w:p w14:paraId="48C751DD" w14:textId="77777777" w:rsidR="007F259D" w:rsidRDefault="007F259D"/>
  </w:endnote>
  <w:endnote w:type="continuationNotice" w:id="1">
    <w:p w14:paraId="0AE2ABA4" w14:textId="77777777" w:rsidR="007F259D" w:rsidRDefault="007F259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23065" w14:textId="77777777" w:rsidR="0042164E" w:rsidRPr="0075177B" w:rsidRDefault="0042164E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1F3E" w14:textId="77777777" w:rsidR="0042164E" w:rsidRPr="00822BC2" w:rsidRDefault="0042164E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2894D" w14:textId="77777777" w:rsidR="00DB59C3" w:rsidRDefault="00DB59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0A6C" w14:textId="3B071BB1" w:rsidR="00DB59C3" w:rsidRPr="0075177B" w:rsidRDefault="00DB59C3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A55D5">
      <w:rPr>
        <w:rFonts w:asciiTheme="majorBidi" w:hAnsiTheme="majorBidi" w:cstheme="majorBidi"/>
        <w:caps/>
        <w:noProof/>
        <w:sz w:val="30"/>
        <w:szCs w:val="30"/>
      </w:rPr>
      <w:t>29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D0D" w14:textId="650DD997" w:rsidR="00DB59C3" w:rsidRPr="00822BC2" w:rsidRDefault="00DB59C3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6D35D" w14:textId="77777777" w:rsidR="007F259D" w:rsidRDefault="007F259D">
      <w:r>
        <w:separator/>
      </w:r>
    </w:p>
    <w:p w14:paraId="48B76708" w14:textId="77777777" w:rsidR="007F259D" w:rsidRDefault="007F259D"/>
  </w:footnote>
  <w:footnote w:type="continuationSeparator" w:id="0">
    <w:p w14:paraId="602D287E" w14:textId="77777777" w:rsidR="007F259D" w:rsidRDefault="007F259D">
      <w:r>
        <w:continuationSeparator/>
      </w:r>
    </w:p>
    <w:p w14:paraId="3F7754C5" w14:textId="77777777" w:rsidR="007F259D" w:rsidRDefault="007F259D"/>
  </w:footnote>
  <w:footnote w:type="continuationNotice" w:id="1">
    <w:p w14:paraId="5F83451B" w14:textId="77777777" w:rsidR="007F259D" w:rsidRDefault="007F259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3C141" w14:textId="77777777" w:rsidR="0042164E" w:rsidRPr="002C284C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7EB9A6D0" w14:textId="77777777" w:rsidR="0042164E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3416F5A" w14:textId="4666CDDF" w:rsidR="0042164E" w:rsidRPr="002C284C" w:rsidRDefault="00ED3704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</w:t>
    </w:r>
    <w:r w:rsidR="0067416F">
      <w:rPr>
        <w:rFonts w:hint="cs"/>
        <w:b/>
        <w:bCs/>
        <w:sz w:val="32"/>
        <w:szCs w:val="32"/>
        <w:cs/>
      </w:rPr>
      <w:t>เก้า</w:t>
    </w:r>
    <w:r>
      <w:rPr>
        <w:rFonts w:hint="cs"/>
        <w:b/>
        <w:bCs/>
        <w:sz w:val="32"/>
        <w:szCs w:val="32"/>
        <w:cs/>
      </w:rPr>
      <w:t>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</w:t>
    </w:r>
    <w:r w:rsidR="0067416F">
      <w:rPr>
        <w:rFonts w:hint="cs"/>
        <w:b/>
        <w:bCs/>
        <w:sz w:val="32"/>
        <w:szCs w:val="32"/>
        <w:cs/>
      </w:rPr>
      <w:t>กันยา</w:t>
    </w:r>
    <w:r>
      <w:rPr>
        <w:rFonts w:hint="cs"/>
        <w:b/>
        <w:bCs/>
        <w:sz w:val="32"/>
        <w:szCs w:val="32"/>
        <w:cs/>
      </w:rPr>
      <w:t>ยน</w:t>
    </w:r>
    <w:r>
      <w:rPr>
        <w:b/>
        <w:bCs/>
        <w:sz w:val="32"/>
        <w:szCs w:val="32"/>
      </w:rPr>
      <w:t xml:space="preserve"> </w:t>
    </w:r>
    <w:r w:rsidR="0042164E">
      <w:rPr>
        <w:b/>
        <w:bCs/>
        <w:sz w:val="32"/>
        <w:szCs w:val="32"/>
      </w:rPr>
      <w:t>256</w:t>
    </w:r>
    <w:r w:rsidR="00784453">
      <w:rPr>
        <w:b/>
        <w:bCs/>
        <w:sz w:val="32"/>
        <w:szCs w:val="32"/>
      </w:rPr>
      <w:t>7</w:t>
    </w:r>
    <w:r w:rsidR="00044DC8">
      <w:rPr>
        <w:rFonts w:hint="cs"/>
        <w:b/>
        <w:bCs/>
        <w:sz w:val="32"/>
        <w:szCs w:val="32"/>
        <w:cs/>
      </w:rPr>
      <w:t xml:space="preserve"> </w:t>
    </w:r>
    <w:r w:rsidR="0042164E"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05997D9" w14:textId="77777777" w:rsidR="0042164E" w:rsidRPr="002C284C" w:rsidRDefault="0042164E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487F" w14:textId="77777777" w:rsidR="00DB59C3" w:rsidRDefault="00DB5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AFAD" w14:textId="13B00E0E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DB59C3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089C88C" w14:textId="06C35EA5" w:rsidR="005B5643" w:rsidRPr="002C284C" w:rsidRDefault="005B5643" w:rsidP="005B56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</w:t>
    </w:r>
    <w:r w:rsidR="005A410C">
      <w:rPr>
        <w:rFonts w:hint="cs"/>
        <w:b/>
        <w:bCs/>
        <w:sz w:val="32"/>
        <w:szCs w:val="32"/>
        <w:cs/>
      </w:rPr>
      <w:t>เก้า</w:t>
    </w:r>
    <w:r>
      <w:rPr>
        <w:rFonts w:hint="cs"/>
        <w:b/>
        <w:bCs/>
        <w:sz w:val="32"/>
        <w:szCs w:val="32"/>
        <w:cs/>
      </w:rPr>
      <w:t>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 w:rsidR="0067416F">
      <w:rPr>
        <w:rFonts w:hint="cs"/>
        <w:b/>
        <w:bCs/>
        <w:sz w:val="32"/>
        <w:szCs w:val="32"/>
      </w:rPr>
      <w:t xml:space="preserve">30 </w:t>
    </w:r>
    <w:r w:rsidR="0067416F">
      <w:rPr>
        <w:rFonts w:hint="cs"/>
        <w:b/>
        <w:bCs/>
        <w:sz w:val="32"/>
        <w:szCs w:val="32"/>
        <w:cs/>
      </w:rPr>
      <w:t>กันยายน</w:t>
    </w:r>
    <w:r>
      <w:rPr>
        <w:b/>
        <w:bCs/>
        <w:sz w:val="32"/>
        <w:szCs w:val="32"/>
      </w:rPr>
      <w:t xml:space="preserve"> 2567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DB59C3" w:rsidRPr="002C284C" w:rsidRDefault="00DB59C3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61E4" w14:textId="77777777" w:rsidR="00DB59C3" w:rsidRDefault="00DB5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C9CC" w14:textId="2E45654B" w:rsidR="00DB59C3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DB59C3" w:rsidRPr="00F47951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FEDF669" w14:textId="3D4454AD" w:rsidR="005B5643" w:rsidRPr="002C284C" w:rsidRDefault="005B5643" w:rsidP="005B56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</w:t>
    </w:r>
    <w:r w:rsidR="0034761A">
      <w:rPr>
        <w:rFonts w:hint="cs"/>
        <w:b/>
        <w:bCs/>
        <w:sz w:val="32"/>
        <w:szCs w:val="32"/>
        <w:cs/>
      </w:rPr>
      <w:t>เก้า</w:t>
    </w:r>
    <w:r>
      <w:rPr>
        <w:rFonts w:hint="cs"/>
        <w:b/>
        <w:bCs/>
        <w:sz w:val="32"/>
        <w:szCs w:val="32"/>
        <w:cs/>
      </w:rPr>
      <w:t>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 w:rsidR="0067416F">
      <w:rPr>
        <w:rFonts w:hint="cs"/>
        <w:b/>
        <w:bCs/>
        <w:sz w:val="32"/>
        <w:szCs w:val="32"/>
      </w:rPr>
      <w:t xml:space="preserve">30 </w:t>
    </w:r>
    <w:r w:rsidR="0067416F">
      <w:rPr>
        <w:rFonts w:hint="cs"/>
        <w:b/>
        <w:bCs/>
        <w:sz w:val="32"/>
        <w:szCs w:val="32"/>
        <w:cs/>
      </w:rPr>
      <w:t>กันยายน</w:t>
    </w:r>
    <w:r>
      <w:rPr>
        <w:b/>
        <w:bCs/>
        <w:sz w:val="32"/>
        <w:szCs w:val="32"/>
      </w:rPr>
      <w:t xml:space="preserve"> 2567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490286CB" w14:textId="77777777" w:rsidR="00DB59C3" w:rsidRPr="00247813" w:rsidRDefault="00DB5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323689">
    <w:abstractNumId w:val="47"/>
  </w:num>
  <w:num w:numId="2" w16cid:durableId="914437836">
    <w:abstractNumId w:val="43"/>
  </w:num>
  <w:num w:numId="3" w16cid:durableId="428352781">
    <w:abstractNumId w:val="97"/>
  </w:num>
  <w:num w:numId="4" w16cid:durableId="1284457299">
    <w:abstractNumId w:val="71"/>
  </w:num>
  <w:num w:numId="5" w16cid:durableId="740176331">
    <w:abstractNumId w:val="21"/>
  </w:num>
  <w:num w:numId="6" w16cid:durableId="213080336">
    <w:abstractNumId w:val="48"/>
  </w:num>
  <w:num w:numId="7" w16cid:durableId="279998819">
    <w:abstractNumId w:val="31"/>
  </w:num>
  <w:num w:numId="8" w16cid:durableId="167136242">
    <w:abstractNumId w:val="29"/>
  </w:num>
  <w:num w:numId="9" w16cid:durableId="440880008">
    <w:abstractNumId w:val="118"/>
  </w:num>
  <w:num w:numId="10" w16cid:durableId="608702145">
    <w:abstractNumId w:val="45"/>
  </w:num>
  <w:num w:numId="11" w16cid:durableId="1802308787">
    <w:abstractNumId w:val="66"/>
  </w:num>
  <w:num w:numId="12" w16cid:durableId="1183931344">
    <w:abstractNumId w:val="126"/>
  </w:num>
  <w:num w:numId="13" w16cid:durableId="791217446">
    <w:abstractNumId w:val="120"/>
  </w:num>
  <w:num w:numId="14" w16cid:durableId="849221683">
    <w:abstractNumId w:val="34"/>
  </w:num>
  <w:num w:numId="15" w16cid:durableId="534583384">
    <w:abstractNumId w:val="62"/>
  </w:num>
  <w:num w:numId="16" w16cid:durableId="1846357655">
    <w:abstractNumId w:val="27"/>
  </w:num>
  <w:num w:numId="17" w16cid:durableId="988946824">
    <w:abstractNumId w:val="28"/>
  </w:num>
  <w:num w:numId="18" w16cid:durableId="1195650605">
    <w:abstractNumId w:val="12"/>
  </w:num>
  <w:num w:numId="19" w16cid:durableId="2034643803">
    <w:abstractNumId w:val="30"/>
  </w:num>
  <w:num w:numId="20" w16cid:durableId="1261569939">
    <w:abstractNumId w:val="23"/>
  </w:num>
  <w:num w:numId="21" w16cid:durableId="1880513696">
    <w:abstractNumId w:val="22"/>
  </w:num>
  <w:num w:numId="22" w16cid:durableId="1396467301">
    <w:abstractNumId w:val="82"/>
  </w:num>
  <w:num w:numId="23" w16cid:durableId="815147736">
    <w:abstractNumId w:val="125"/>
  </w:num>
  <w:num w:numId="24" w16cid:durableId="1795446516">
    <w:abstractNumId w:val="77"/>
  </w:num>
  <w:num w:numId="25" w16cid:durableId="1088114610">
    <w:abstractNumId w:val="146"/>
  </w:num>
  <w:num w:numId="26" w16cid:durableId="166753292">
    <w:abstractNumId w:val="70"/>
  </w:num>
  <w:num w:numId="27" w16cid:durableId="285501619">
    <w:abstractNumId w:val="111"/>
  </w:num>
  <w:num w:numId="28" w16cid:durableId="1099787559">
    <w:abstractNumId w:val="140"/>
  </w:num>
  <w:num w:numId="29" w16cid:durableId="1067220741">
    <w:abstractNumId w:val="78"/>
  </w:num>
  <w:num w:numId="30" w16cid:durableId="1059860205">
    <w:abstractNumId w:val="24"/>
  </w:num>
  <w:num w:numId="31" w16cid:durableId="88350887">
    <w:abstractNumId w:val="17"/>
  </w:num>
  <w:num w:numId="32" w16cid:durableId="474107470">
    <w:abstractNumId w:val="7"/>
  </w:num>
  <w:num w:numId="33" w16cid:durableId="1725324986">
    <w:abstractNumId w:val="91"/>
  </w:num>
  <w:num w:numId="34" w16cid:durableId="561141151">
    <w:abstractNumId w:val="86"/>
  </w:num>
  <w:num w:numId="35" w16cid:durableId="211962160">
    <w:abstractNumId w:val="46"/>
  </w:num>
  <w:num w:numId="36" w16cid:durableId="2088305102">
    <w:abstractNumId w:val="33"/>
  </w:num>
  <w:num w:numId="37" w16cid:durableId="414936803">
    <w:abstractNumId w:val="112"/>
  </w:num>
  <w:num w:numId="38" w16cid:durableId="1776635034">
    <w:abstractNumId w:val="106"/>
  </w:num>
  <w:num w:numId="39" w16cid:durableId="2044792298">
    <w:abstractNumId w:val="13"/>
  </w:num>
  <w:num w:numId="40" w16cid:durableId="1007631636">
    <w:abstractNumId w:val="4"/>
  </w:num>
  <w:num w:numId="41" w16cid:durableId="1349522292">
    <w:abstractNumId w:val="108"/>
  </w:num>
  <w:num w:numId="42" w16cid:durableId="230310809">
    <w:abstractNumId w:val="69"/>
  </w:num>
  <w:num w:numId="43" w16cid:durableId="2023817465">
    <w:abstractNumId w:val="51"/>
  </w:num>
  <w:num w:numId="44" w16cid:durableId="2114586998">
    <w:abstractNumId w:val="61"/>
  </w:num>
  <w:num w:numId="45" w16cid:durableId="987706277">
    <w:abstractNumId w:val="49"/>
  </w:num>
  <w:num w:numId="46" w16cid:durableId="1852798295">
    <w:abstractNumId w:val="2"/>
  </w:num>
  <w:num w:numId="47" w16cid:durableId="931401878">
    <w:abstractNumId w:val="38"/>
  </w:num>
  <w:num w:numId="48" w16cid:durableId="477919661">
    <w:abstractNumId w:val="3"/>
  </w:num>
  <w:num w:numId="49" w16cid:durableId="2020811213">
    <w:abstractNumId w:val="20"/>
  </w:num>
  <w:num w:numId="50" w16cid:durableId="423456174">
    <w:abstractNumId w:val="40"/>
  </w:num>
  <w:num w:numId="51" w16cid:durableId="1377586163">
    <w:abstractNumId w:val="139"/>
  </w:num>
  <w:num w:numId="52" w16cid:durableId="584537107">
    <w:abstractNumId w:val="9"/>
  </w:num>
  <w:num w:numId="53" w16cid:durableId="1328945214">
    <w:abstractNumId w:val="50"/>
  </w:num>
  <w:num w:numId="54" w16cid:durableId="871772993">
    <w:abstractNumId w:val="16"/>
  </w:num>
  <w:num w:numId="55" w16cid:durableId="362558445">
    <w:abstractNumId w:val="63"/>
  </w:num>
  <w:num w:numId="56" w16cid:durableId="1069034596">
    <w:abstractNumId w:val="42"/>
  </w:num>
  <w:num w:numId="57" w16cid:durableId="1624731824">
    <w:abstractNumId w:val="59"/>
  </w:num>
  <w:num w:numId="58" w16cid:durableId="871460372">
    <w:abstractNumId w:val="84"/>
  </w:num>
  <w:num w:numId="59" w16cid:durableId="457919050">
    <w:abstractNumId w:val="15"/>
  </w:num>
  <w:num w:numId="60" w16cid:durableId="1762876319">
    <w:abstractNumId w:val="6"/>
  </w:num>
  <w:num w:numId="61" w16cid:durableId="863204259">
    <w:abstractNumId w:val="5"/>
  </w:num>
  <w:num w:numId="62" w16cid:durableId="692146639">
    <w:abstractNumId w:val="58"/>
  </w:num>
  <w:num w:numId="63" w16cid:durableId="684214509">
    <w:abstractNumId w:val="92"/>
  </w:num>
  <w:num w:numId="64" w16cid:durableId="481166593">
    <w:abstractNumId w:val="73"/>
  </w:num>
  <w:num w:numId="65" w16cid:durableId="1657294772">
    <w:abstractNumId w:val="117"/>
  </w:num>
  <w:num w:numId="66" w16cid:durableId="953512151">
    <w:abstractNumId w:val="128"/>
  </w:num>
  <w:num w:numId="67" w16cid:durableId="1824933154">
    <w:abstractNumId w:val="129"/>
  </w:num>
  <w:num w:numId="68" w16cid:durableId="2034569255">
    <w:abstractNumId w:val="10"/>
  </w:num>
  <w:num w:numId="69" w16cid:durableId="1317538766">
    <w:abstractNumId w:val="67"/>
  </w:num>
  <w:num w:numId="70" w16cid:durableId="317928126">
    <w:abstractNumId w:val="130"/>
  </w:num>
  <w:num w:numId="71" w16cid:durableId="1597471913">
    <w:abstractNumId w:val="89"/>
  </w:num>
  <w:num w:numId="72" w16cid:durableId="659885779">
    <w:abstractNumId w:val="136"/>
  </w:num>
  <w:num w:numId="73" w16cid:durableId="311374028">
    <w:abstractNumId w:val="103"/>
  </w:num>
  <w:num w:numId="74" w16cid:durableId="1135876053">
    <w:abstractNumId w:val="137"/>
  </w:num>
  <w:num w:numId="75" w16cid:durableId="699161838">
    <w:abstractNumId w:val="53"/>
  </w:num>
  <w:num w:numId="76" w16cid:durableId="226649648">
    <w:abstractNumId w:val="148"/>
  </w:num>
  <w:num w:numId="77" w16cid:durableId="838275478">
    <w:abstractNumId w:val="124"/>
  </w:num>
  <w:num w:numId="78" w16cid:durableId="1975212851">
    <w:abstractNumId w:val="35"/>
  </w:num>
  <w:num w:numId="79" w16cid:durableId="236208920">
    <w:abstractNumId w:val="72"/>
  </w:num>
  <w:num w:numId="80" w16cid:durableId="1126779546">
    <w:abstractNumId w:val="110"/>
  </w:num>
  <w:num w:numId="81" w16cid:durableId="61216931">
    <w:abstractNumId w:val="133"/>
  </w:num>
  <w:num w:numId="82" w16cid:durableId="1626739811">
    <w:abstractNumId w:val="131"/>
  </w:num>
  <w:num w:numId="83" w16cid:durableId="2123721080">
    <w:abstractNumId w:val="1"/>
  </w:num>
  <w:num w:numId="84" w16cid:durableId="1248343448">
    <w:abstractNumId w:val="96"/>
  </w:num>
  <w:num w:numId="85" w16cid:durableId="1308782088">
    <w:abstractNumId w:val="113"/>
  </w:num>
  <w:num w:numId="86" w16cid:durableId="1362364336">
    <w:abstractNumId w:val="98"/>
  </w:num>
  <w:num w:numId="87" w16cid:durableId="1241913703">
    <w:abstractNumId w:val="139"/>
  </w:num>
  <w:num w:numId="88" w16cid:durableId="417795615">
    <w:abstractNumId w:val="88"/>
  </w:num>
  <w:num w:numId="89" w16cid:durableId="574046422">
    <w:abstractNumId w:val="0"/>
  </w:num>
  <w:num w:numId="90" w16cid:durableId="894975121">
    <w:abstractNumId w:val="19"/>
  </w:num>
  <w:num w:numId="91" w16cid:durableId="881407281">
    <w:abstractNumId w:val="127"/>
  </w:num>
  <w:num w:numId="92" w16cid:durableId="1678731644">
    <w:abstractNumId w:val="79"/>
  </w:num>
  <w:num w:numId="93" w16cid:durableId="706218650">
    <w:abstractNumId w:val="105"/>
  </w:num>
  <w:num w:numId="94" w16cid:durableId="1057050406">
    <w:abstractNumId w:val="81"/>
  </w:num>
  <w:num w:numId="95" w16cid:durableId="1899243099">
    <w:abstractNumId w:val="76"/>
  </w:num>
  <w:num w:numId="96" w16cid:durableId="319116049">
    <w:abstractNumId w:val="116"/>
  </w:num>
  <w:num w:numId="97" w16cid:durableId="588655452">
    <w:abstractNumId w:val="18"/>
  </w:num>
  <w:num w:numId="98" w16cid:durableId="1021056517">
    <w:abstractNumId w:val="121"/>
  </w:num>
  <w:num w:numId="99" w16cid:durableId="139227557">
    <w:abstractNumId w:val="36"/>
  </w:num>
  <w:num w:numId="100" w16cid:durableId="1097020593">
    <w:abstractNumId w:val="68"/>
  </w:num>
  <w:num w:numId="101" w16cid:durableId="1824276679">
    <w:abstractNumId w:val="52"/>
  </w:num>
  <w:num w:numId="102" w16cid:durableId="1417944254">
    <w:abstractNumId w:val="57"/>
  </w:num>
  <w:num w:numId="103" w16cid:durableId="2074306794">
    <w:abstractNumId w:val="54"/>
  </w:num>
  <w:num w:numId="104" w16cid:durableId="740324845">
    <w:abstractNumId w:val="56"/>
  </w:num>
  <w:num w:numId="105" w16cid:durableId="949239237">
    <w:abstractNumId w:val="83"/>
  </w:num>
  <w:num w:numId="106" w16cid:durableId="210383451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63093834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671956938">
    <w:abstractNumId w:val="99"/>
  </w:num>
  <w:num w:numId="109" w16cid:durableId="560293111">
    <w:abstractNumId w:val="60"/>
  </w:num>
  <w:num w:numId="110" w16cid:durableId="1602446724">
    <w:abstractNumId w:val="115"/>
  </w:num>
  <w:num w:numId="111" w16cid:durableId="1447652160">
    <w:abstractNumId w:val="100"/>
  </w:num>
  <w:num w:numId="112" w16cid:durableId="640577212">
    <w:abstractNumId w:val="75"/>
  </w:num>
  <w:num w:numId="113" w16cid:durableId="763185249">
    <w:abstractNumId w:val="41"/>
  </w:num>
  <w:num w:numId="114" w16cid:durableId="1813205806">
    <w:abstractNumId w:val="102"/>
  </w:num>
  <w:num w:numId="115" w16cid:durableId="177779558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103448712">
    <w:abstractNumId w:val="109"/>
  </w:num>
  <w:num w:numId="117" w16cid:durableId="1538271615">
    <w:abstractNumId w:val="14"/>
  </w:num>
  <w:num w:numId="118" w16cid:durableId="771707458">
    <w:abstractNumId w:val="65"/>
  </w:num>
  <w:num w:numId="119" w16cid:durableId="1587030636">
    <w:abstractNumId w:val="142"/>
  </w:num>
  <w:num w:numId="120" w16cid:durableId="975258317">
    <w:abstractNumId w:val="94"/>
  </w:num>
  <w:num w:numId="121" w16cid:durableId="1428696597">
    <w:abstractNumId w:val="114"/>
  </w:num>
  <w:num w:numId="122" w16cid:durableId="961418154">
    <w:abstractNumId w:val="145"/>
  </w:num>
  <w:num w:numId="123" w16cid:durableId="1165247721">
    <w:abstractNumId w:val="25"/>
  </w:num>
  <w:num w:numId="124" w16cid:durableId="390350055">
    <w:abstractNumId w:val="143"/>
  </w:num>
  <w:num w:numId="125" w16cid:durableId="167214237">
    <w:abstractNumId w:val="32"/>
  </w:num>
  <w:num w:numId="126" w16cid:durableId="118382178">
    <w:abstractNumId w:val="87"/>
  </w:num>
  <w:num w:numId="127" w16cid:durableId="1135566288">
    <w:abstractNumId w:val="44"/>
  </w:num>
  <w:num w:numId="128" w16cid:durableId="802620926">
    <w:abstractNumId w:val="85"/>
  </w:num>
  <w:num w:numId="129" w16cid:durableId="21830903">
    <w:abstractNumId w:val="144"/>
  </w:num>
  <w:num w:numId="130" w16cid:durableId="1427966353">
    <w:abstractNumId w:val="134"/>
  </w:num>
  <w:num w:numId="131" w16cid:durableId="1228034948">
    <w:abstractNumId w:val="107"/>
  </w:num>
  <w:num w:numId="132" w16cid:durableId="1113785557">
    <w:abstractNumId w:val="138"/>
  </w:num>
  <w:num w:numId="133" w16cid:durableId="1373844005">
    <w:abstractNumId w:val="39"/>
  </w:num>
  <w:num w:numId="134" w16cid:durableId="187640686">
    <w:abstractNumId w:val="101"/>
  </w:num>
  <w:num w:numId="135" w16cid:durableId="1702705279">
    <w:abstractNumId w:val="141"/>
  </w:num>
  <w:num w:numId="136" w16cid:durableId="1632318534">
    <w:abstractNumId w:val="11"/>
  </w:num>
  <w:num w:numId="137" w16cid:durableId="885723619">
    <w:abstractNumId w:val="26"/>
  </w:num>
  <w:num w:numId="138" w16cid:durableId="1180898859">
    <w:abstractNumId w:val="123"/>
  </w:num>
  <w:num w:numId="139" w16cid:durableId="2051760605">
    <w:abstractNumId w:val="132"/>
  </w:num>
  <w:num w:numId="140" w16cid:durableId="1294824194">
    <w:abstractNumId w:val="90"/>
  </w:num>
  <w:num w:numId="141" w16cid:durableId="1501653300">
    <w:abstractNumId w:val="80"/>
  </w:num>
  <w:num w:numId="142" w16cid:durableId="541407602">
    <w:abstractNumId w:val="95"/>
  </w:num>
  <w:num w:numId="143" w16cid:durableId="1420448217">
    <w:abstractNumId w:val="104"/>
  </w:num>
  <w:num w:numId="144" w16cid:durableId="1383820887">
    <w:abstractNumId w:val="64"/>
  </w:num>
  <w:num w:numId="145" w16cid:durableId="1085877708">
    <w:abstractNumId w:val="8"/>
  </w:num>
  <w:num w:numId="146" w16cid:durableId="51850669">
    <w:abstractNumId w:val="119"/>
  </w:num>
  <w:num w:numId="147" w16cid:durableId="1669601676">
    <w:abstractNumId w:val="37"/>
  </w:num>
  <w:num w:numId="148" w16cid:durableId="44526914">
    <w:abstractNumId w:val="147"/>
  </w:num>
  <w:num w:numId="149" w16cid:durableId="1783571051">
    <w:abstractNumId w:val="74"/>
  </w:num>
  <w:num w:numId="150" w16cid:durableId="1904873153">
    <w:abstractNumId w:val="55"/>
  </w:num>
  <w:num w:numId="151" w16cid:durableId="1783962332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4F8"/>
    <w:rsid w:val="000017A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7B1"/>
    <w:rsid w:val="00003898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B3E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A7"/>
    <w:rsid w:val="000061E3"/>
    <w:rsid w:val="0000688B"/>
    <w:rsid w:val="00006A63"/>
    <w:rsid w:val="00006C58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705"/>
    <w:rsid w:val="00010D81"/>
    <w:rsid w:val="00010DB5"/>
    <w:rsid w:val="0001112E"/>
    <w:rsid w:val="00011389"/>
    <w:rsid w:val="0001142A"/>
    <w:rsid w:val="00011581"/>
    <w:rsid w:val="0001184A"/>
    <w:rsid w:val="0001186C"/>
    <w:rsid w:val="0001192B"/>
    <w:rsid w:val="000119D3"/>
    <w:rsid w:val="00011B69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3F"/>
    <w:rsid w:val="00013762"/>
    <w:rsid w:val="00013ACC"/>
    <w:rsid w:val="00013D04"/>
    <w:rsid w:val="00013DCD"/>
    <w:rsid w:val="000141FB"/>
    <w:rsid w:val="00014263"/>
    <w:rsid w:val="00014696"/>
    <w:rsid w:val="00014B4A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558"/>
    <w:rsid w:val="000168AF"/>
    <w:rsid w:val="00016CAF"/>
    <w:rsid w:val="00016D97"/>
    <w:rsid w:val="00016FB4"/>
    <w:rsid w:val="000170E1"/>
    <w:rsid w:val="00017578"/>
    <w:rsid w:val="00017772"/>
    <w:rsid w:val="0001787C"/>
    <w:rsid w:val="0001796B"/>
    <w:rsid w:val="000179F5"/>
    <w:rsid w:val="00017A4A"/>
    <w:rsid w:val="00017BB5"/>
    <w:rsid w:val="00017DD0"/>
    <w:rsid w:val="00017E43"/>
    <w:rsid w:val="00017F9B"/>
    <w:rsid w:val="000203B7"/>
    <w:rsid w:val="0002055E"/>
    <w:rsid w:val="000205C8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5BF"/>
    <w:rsid w:val="0002286D"/>
    <w:rsid w:val="00022AB7"/>
    <w:rsid w:val="00022B44"/>
    <w:rsid w:val="00022E7E"/>
    <w:rsid w:val="00023310"/>
    <w:rsid w:val="000233EF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B52"/>
    <w:rsid w:val="00024E70"/>
    <w:rsid w:val="00025612"/>
    <w:rsid w:val="000256A5"/>
    <w:rsid w:val="0002581D"/>
    <w:rsid w:val="000260F9"/>
    <w:rsid w:val="0002616A"/>
    <w:rsid w:val="00026368"/>
    <w:rsid w:val="0002655C"/>
    <w:rsid w:val="0002666D"/>
    <w:rsid w:val="0002669B"/>
    <w:rsid w:val="0002678A"/>
    <w:rsid w:val="00026AF3"/>
    <w:rsid w:val="00026E4E"/>
    <w:rsid w:val="000275CC"/>
    <w:rsid w:val="000277CD"/>
    <w:rsid w:val="00027F5C"/>
    <w:rsid w:val="0003016C"/>
    <w:rsid w:val="00030344"/>
    <w:rsid w:val="00030354"/>
    <w:rsid w:val="0003053C"/>
    <w:rsid w:val="0003059E"/>
    <w:rsid w:val="000306F5"/>
    <w:rsid w:val="0003078C"/>
    <w:rsid w:val="000307B1"/>
    <w:rsid w:val="00030B64"/>
    <w:rsid w:val="00030FB5"/>
    <w:rsid w:val="00031008"/>
    <w:rsid w:val="000312C2"/>
    <w:rsid w:val="000316C8"/>
    <w:rsid w:val="00031942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81E"/>
    <w:rsid w:val="00034AE1"/>
    <w:rsid w:val="00034FDE"/>
    <w:rsid w:val="00034FE9"/>
    <w:rsid w:val="00035149"/>
    <w:rsid w:val="000352A4"/>
    <w:rsid w:val="00035372"/>
    <w:rsid w:val="00035425"/>
    <w:rsid w:val="0003564C"/>
    <w:rsid w:val="0003570E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363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1CFA"/>
    <w:rsid w:val="00042225"/>
    <w:rsid w:val="000422C1"/>
    <w:rsid w:val="0004238C"/>
    <w:rsid w:val="00042C68"/>
    <w:rsid w:val="00042CCD"/>
    <w:rsid w:val="00042DDD"/>
    <w:rsid w:val="00042EDE"/>
    <w:rsid w:val="00042EFB"/>
    <w:rsid w:val="00042F74"/>
    <w:rsid w:val="00042FCA"/>
    <w:rsid w:val="00043495"/>
    <w:rsid w:val="000434F1"/>
    <w:rsid w:val="000435B5"/>
    <w:rsid w:val="0004361D"/>
    <w:rsid w:val="00043670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DC8"/>
    <w:rsid w:val="00044E36"/>
    <w:rsid w:val="00045033"/>
    <w:rsid w:val="00045071"/>
    <w:rsid w:val="0004515E"/>
    <w:rsid w:val="00045309"/>
    <w:rsid w:val="000454B2"/>
    <w:rsid w:val="000454C9"/>
    <w:rsid w:val="00045617"/>
    <w:rsid w:val="000457D0"/>
    <w:rsid w:val="000458B9"/>
    <w:rsid w:val="00045947"/>
    <w:rsid w:val="000459B7"/>
    <w:rsid w:val="00045A16"/>
    <w:rsid w:val="00045CA2"/>
    <w:rsid w:val="00046013"/>
    <w:rsid w:val="00046416"/>
    <w:rsid w:val="00046447"/>
    <w:rsid w:val="0004649E"/>
    <w:rsid w:val="00046AD3"/>
    <w:rsid w:val="00046B18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1F58"/>
    <w:rsid w:val="00052035"/>
    <w:rsid w:val="000521C2"/>
    <w:rsid w:val="00052421"/>
    <w:rsid w:val="000525A0"/>
    <w:rsid w:val="000525D7"/>
    <w:rsid w:val="0005292B"/>
    <w:rsid w:val="00052A06"/>
    <w:rsid w:val="00052A2E"/>
    <w:rsid w:val="00052B15"/>
    <w:rsid w:val="00052BDB"/>
    <w:rsid w:val="0005305C"/>
    <w:rsid w:val="00053104"/>
    <w:rsid w:val="000532CB"/>
    <w:rsid w:val="00053479"/>
    <w:rsid w:val="000534E6"/>
    <w:rsid w:val="00053816"/>
    <w:rsid w:val="00053859"/>
    <w:rsid w:val="000538F8"/>
    <w:rsid w:val="00053A37"/>
    <w:rsid w:val="00053E16"/>
    <w:rsid w:val="00053F33"/>
    <w:rsid w:val="0005404B"/>
    <w:rsid w:val="00054433"/>
    <w:rsid w:val="000546F1"/>
    <w:rsid w:val="00054741"/>
    <w:rsid w:val="00054A5D"/>
    <w:rsid w:val="00054E0E"/>
    <w:rsid w:val="00055137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C4D"/>
    <w:rsid w:val="00055D4A"/>
    <w:rsid w:val="00055DCD"/>
    <w:rsid w:val="00055E9B"/>
    <w:rsid w:val="0005619E"/>
    <w:rsid w:val="00056603"/>
    <w:rsid w:val="00056A2E"/>
    <w:rsid w:val="00056A46"/>
    <w:rsid w:val="00056BF6"/>
    <w:rsid w:val="00056F59"/>
    <w:rsid w:val="00056FDB"/>
    <w:rsid w:val="000571A9"/>
    <w:rsid w:val="000574CB"/>
    <w:rsid w:val="000575BC"/>
    <w:rsid w:val="0005798F"/>
    <w:rsid w:val="00057AAA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0FB6"/>
    <w:rsid w:val="00061325"/>
    <w:rsid w:val="000614C7"/>
    <w:rsid w:val="0006161C"/>
    <w:rsid w:val="00061968"/>
    <w:rsid w:val="00061B46"/>
    <w:rsid w:val="00061CC0"/>
    <w:rsid w:val="00062000"/>
    <w:rsid w:val="00062766"/>
    <w:rsid w:val="0006276B"/>
    <w:rsid w:val="00062825"/>
    <w:rsid w:val="0006292C"/>
    <w:rsid w:val="00062BE1"/>
    <w:rsid w:val="00062E71"/>
    <w:rsid w:val="0006307E"/>
    <w:rsid w:val="000636A1"/>
    <w:rsid w:val="0006376B"/>
    <w:rsid w:val="000639A9"/>
    <w:rsid w:val="00063AAE"/>
    <w:rsid w:val="00063AFB"/>
    <w:rsid w:val="00063D2D"/>
    <w:rsid w:val="00063DFF"/>
    <w:rsid w:val="00063E7C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39A"/>
    <w:rsid w:val="00066786"/>
    <w:rsid w:val="000667DE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C9D"/>
    <w:rsid w:val="000710F9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6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5DB0"/>
    <w:rsid w:val="00075F03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0C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713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29C"/>
    <w:rsid w:val="00085591"/>
    <w:rsid w:val="0008570D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943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255"/>
    <w:rsid w:val="000955A7"/>
    <w:rsid w:val="000959F3"/>
    <w:rsid w:val="00095A5F"/>
    <w:rsid w:val="00095DCE"/>
    <w:rsid w:val="00095ED4"/>
    <w:rsid w:val="0009605E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6EA"/>
    <w:rsid w:val="00097AF5"/>
    <w:rsid w:val="00097DBF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8DB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7D1"/>
    <w:rsid w:val="000A3A97"/>
    <w:rsid w:val="000A3B99"/>
    <w:rsid w:val="000A3E92"/>
    <w:rsid w:val="000A3F4F"/>
    <w:rsid w:val="000A41AD"/>
    <w:rsid w:val="000A44FD"/>
    <w:rsid w:val="000A45FC"/>
    <w:rsid w:val="000A4615"/>
    <w:rsid w:val="000A4B34"/>
    <w:rsid w:val="000A4D19"/>
    <w:rsid w:val="000A4DA6"/>
    <w:rsid w:val="000A4DF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3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5C3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0FE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57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9C7"/>
    <w:rsid w:val="000C6B3B"/>
    <w:rsid w:val="000C6B72"/>
    <w:rsid w:val="000C6E34"/>
    <w:rsid w:val="000C6F11"/>
    <w:rsid w:val="000C70D6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52A"/>
    <w:rsid w:val="000D09E9"/>
    <w:rsid w:val="000D0A01"/>
    <w:rsid w:val="000D0ACE"/>
    <w:rsid w:val="000D0C62"/>
    <w:rsid w:val="000D0DD6"/>
    <w:rsid w:val="000D0FEF"/>
    <w:rsid w:val="000D1047"/>
    <w:rsid w:val="000D10DD"/>
    <w:rsid w:val="000D156A"/>
    <w:rsid w:val="000D15BD"/>
    <w:rsid w:val="000D1647"/>
    <w:rsid w:val="000D17D9"/>
    <w:rsid w:val="000D1947"/>
    <w:rsid w:val="000D1B51"/>
    <w:rsid w:val="000D1E47"/>
    <w:rsid w:val="000D1F85"/>
    <w:rsid w:val="000D1FC2"/>
    <w:rsid w:val="000D2572"/>
    <w:rsid w:val="000D2689"/>
    <w:rsid w:val="000D2C5B"/>
    <w:rsid w:val="000D3059"/>
    <w:rsid w:val="000D31FF"/>
    <w:rsid w:val="000D32A6"/>
    <w:rsid w:val="000D3629"/>
    <w:rsid w:val="000D378A"/>
    <w:rsid w:val="000D381A"/>
    <w:rsid w:val="000D3D14"/>
    <w:rsid w:val="000D3F3E"/>
    <w:rsid w:val="000D4071"/>
    <w:rsid w:val="000D4463"/>
    <w:rsid w:val="000D44D3"/>
    <w:rsid w:val="000D47C2"/>
    <w:rsid w:val="000D4959"/>
    <w:rsid w:val="000D4AED"/>
    <w:rsid w:val="000D4B92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1EFC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49DD"/>
    <w:rsid w:val="000E4D6D"/>
    <w:rsid w:val="000E51C9"/>
    <w:rsid w:val="000E51CF"/>
    <w:rsid w:val="000E526C"/>
    <w:rsid w:val="000E53C5"/>
    <w:rsid w:val="000E57FD"/>
    <w:rsid w:val="000E5902"/>
    <w:rsid w:val="000E5AFD"/>
    <w:rsid w:val="000E5FC5"/>
    <w:rsid w:val="000E6084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795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B0C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5C8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DC7"/>
    <w:rsid w:val="00100ECF"/>
    <w:rsid w:val="001012DD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CD0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7CB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CA"/>
    <w:rsid w:val="001112E4"/>
    <w:rsid w:val="00111325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7E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94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CD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C07"/>
    <w:rsid w:val="00121E79"/>
    <w:rsid w:val="0012263F"/>
    <w:rsid w:val="00122877"/>
    <w:rsid w:val="00122881"/>
    <w:rsid w:val="00122A10"/>
    <w:rsid w:val="00122CA4"/>
    <w:rsid w:val="00122DE6"/>
    <w:rsid w:val="001230F3"/>
    <w:rsid w:val="001231ED"/>
    <w:rsid w:val="001234AB"/>
    <w:rsid w:val="00123507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5FE"/>
    <w:rsid w:val="001308A3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5AE"/>
    <w:rsid w:val="00132712"/>
    <w:rsid w:val="00132B1A"/>
    <w:rsid w:val="00132B6E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3D60"/>
    <w:rsid w:val="0013435F"/>
    <w:rsid w:val="001343B2"/>
    <w:rsid w:val="001345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BBF"/>
    <w:rsid w:val="00135C3F"/>
    <w:rsid w:val="00135C63"/>
    <w:rsid w:val="00135C95"/>
    <w:rsid w:val="00136001"/>
    <w:rsid w:val="0013627B"/>
    <w:rsid w:val="0013657B"/>
    <w:rsid w:val="00136984"/>
    <w:rsid w:val="00136A77"/>
    <w:rsid w:val="00136BC3"/>
    <w:rsid w:val="00136C4A"/>
    <w:rsid w:val="00137063"/>
    <w:rsid w:val="0013717D"/>
    <w:rsid w:val="00137305"/>
    <w:rsid w:val="001374A2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886"/>
    <w:rsid w:val="0014094E"/>
    <w:rsid w:val="001409DD"/>
    <w:rsid w:val="00140A53"/>
    <w:rsid w:val="00140BB0"/>
    <w:rsid w:val="00141888"/>
    <w:rsid w:val="0014192F"/>
    <w:rsid w:val="001419E2"/>
    <w:rsid w:val="00141B22"/>
    <w:rsid w:val="00141C40"/>
    <w:rsid w:val="00141DA9"/>
    <w:rsid w:val="001420D1"/>
    <w:rsid w:val="001422FE"/>
    <w:rsid w:val="00142650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1A"/>
    <w:rsid w:val="00143DB0"/>
    <w:rsid w:val="00143DC3"/>
    <w:rsid w:val="00143F97"/>
    <w:rsid w:val="001441FF"/>
    <w:rsid w:val="001445D5"/>
    <w:rsid w:val="00144779"/>
    <w:rsid w:val="001449D3"/>
    <w:rsid w:val="00144D2B"/>
    <w:rsid w:val="00144FEE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5FB2"/>
    <w:rsid w:val="00146027"/>
    <w:rsid w:val="00146739"/>
    <w:rsid w:val="0014698C"/>
    <w:rsid w:val="00146A18"/>
    <w:rsid w:val="00146A90"/>
    <w:rsid w:val="00146A9A"/>
    <w:rsid w:val="00146E81"/>
    <w:rsid w:val="00146F25"/>
    <w:rsid w:val="00146FFC"/>
    <w:rsid w:val="001470A7"/>
    <w:rsid w:val="001472DE"/>
    <w:rsid w:val="001473E0"/>
    <w:rsid w:val="00147676"/>
    <w:rsid w:val="001476CC"/>
    <w:rsid w:val="00147965"/>
    <w:rsid w:val="00147ACC"/>
    <w:rsid w:val="00147BF8"/>
    <w:rsid w:val="00147C30"/>
    <w:rsid w:val="00147F8D"/>
    <w:rsid w:val="00147FD4"/>
    <w:rsid w:val="00147FE1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743"/>
    <w:rsid w:val="001519B4"/>
    <w:rsid w:val="00151A61"/>
    <w:rsid w:val="00151B9B"/>
    <w:rsid w:val="00151CA8"/>
    <w:rsid w:val="00151DC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1CC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378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16F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94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4F8E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45C"/>
    <w:rsid w:val="0017094A"/>
    <w:rsid w:val="00170AFD"/>
    <w:rsid w:val="00170B49"/>
    <w:rsid w:val="00170EB5"/>
    <w:rsid w:val="00171128"/>
    <w:rsid w:val="001714B4"/>
    <w:rsid w:val="00171659"/>
    <w:rsid w:val="0017167C"/>
    <w:rsid w:val="001716E1"/>
    <w:rsid w:val="0017186A"/>
    <w:rsid w:val="00171BBF"/>
    <w:rsid w:val="00171CD6"/>
    <w:rsid w:val="00171D3E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012"/>
    <w:rsid w:val="001762C9"/>
    <w:rsid w:val="00177503"/>
    <w:rsid w:val="00177563"/>
    <w:rsid w:val="001776DC"/>
    <w:rsid w:val="001778B5"/>
    <w:rsid w:val="0017797B"/>
    <w:rsid w:val="001779EC"/>
    <w:rsid w:val="00177B5E"/>
    <w:rsid w:val="00177FB9"/>
    <w:rsid w:val="001800B3"/>
    <w:rsid w:val="0018014A"/>
    <w:rsid w:val="00180255"/>
    <w:rsid w:val="00180720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3F0D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854"/>
    <w:rsid w:val="0018599B"/>
    <w:rsid w:val="00185F30"/>
    <w:rsid w:val="00186041"/>
    <w:rsid w:val="00186163"/>
    <w:rsid w:val="00186403"/>
    <w:rsid w:val="0018681D"/>
    <w:rsid w:val="00186E89"/>
    <w:rsid w:val="00186F3E"/>
    <w:rsid w:val="00187230"/>
    <w:rsid w:val="001875DE"/>
    <w:rsid w:val="001876DD"/>
    <w:rsid w:val="00187C66"/>
    <w:rsid w:val="00187E28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BA9"/>
    <w:rsid w:val="00192D6A"/>
    <w:rsid w:val="00192E5D"/>
    <w:rsid w:val="00192E77"/>
    <w:rsid w:val="00192EE8"/>
    <w:rsid w:val="00192F4E"/>
    <w:rsid w:val="001930A5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137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531"/>
    <w:rsid w:val="001A069F"/>
    <w:rsid w:val="001A06CD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005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265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2C8"/>
    <w:rsid w:val="001A4618"/>
    <w:rsid w:val="001A4624"/>
    <w:rsid w:val="001A485D"/>
    <w:rsid w:val="001A4B4F"/>
    <w:rsid w:val="001A4CB9"/>
    <w:rsid w:val="001A4D3F"/>
    <w:rsid w:val="001A4DF2"/>
    <w:rsid w:val="001A4FEB"/>
    <w:rsid w:val="001A5082"/>
    <w:rsid w:val="001A50FE"/>
    <w:rsid w:val="001A5718"/>
    <w:rsid w:val="001A58AA"/>
    <w:rsid w:val="001A5A0F"/>
    <w:rsid w:val="001A5B33"/>
    <w:rsid w:val="001A5CAD"/>
    <w:rsid w:val="001A60B6"/>
    <w:rsid w:val="001A6140"/>
    <w:rsid w:val="001A6156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0D4"/>
    <w:rsid w:val="001A716E"/>
    <w:rsid w:val="001A7466"/>
    <w:rsid w:val="001A74CA"/>
    <w:rsid w:val="001A7EA2"/>
    <w:rsid w:val="001B0096"/>
    <w:rsid w:val="001B0294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1E2F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10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983"/>
    <w:rsid w:val="001B7C6D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8E5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15"/>
    <w:rsid w:val="001C326F"/>
    <w:rsid w:val="001C364B"/>
    <w:rsid w:val="001C369C"/>
    <w:rsid w:val="001C3788"/>
    <w:rsid w:val="001C3A18"/>
    <w:rsid w:val="001C3B39"/>
    <w:rsid w:val="001C3DA7"/>
    <w:rsid w:val="001C3EF1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99"/>
    <w:rsid w:val="001D42A9"/>
    <w:rsid w:val="001D42D0"/>
    <w:rsid w:val="001D42FD"/>
    <w:rsid w:val="001D433B"/>
    <w:rsid w:val="001D43F1"/>
    <w:rsid w:val="001D453F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112"/>
    <w:rsid w:val="001D63FF"/>
    <w:rsid w:val="001D6435"/>
    <w:rsid w:val="001D67AA"/>
    <w:rsid w:val="001D6A99"/>
    <w:rsid w:val="001D6BF1"/>
    <w:rsid w:val="001D6C08"/>
    <w:rsid w:val="001D6E19"/>
    <w:rsid w:val="001D6F9E"/>
    <w:rsid w:val="001D730B"/>
    <w:rsid w:val="001D73AF"/>
    <w:rsid w:val="001D7529"/>
    <w:rsid w:val="001D761C"/>
    <w:rsid w:val="001D762F"/>
    <w:rsid w:val="001D7E1E"/>
    <w:rsid w:val="001E03CC"/>
    <w:rsid w:val="001E05A9"/>
    <w:rsid w:val="001E0683"/>
    <w:rsid w:val="001E0C73"/>
    <w:rsid w:val="001E0CE4"/>
    <w:rsid w:val="001E0F43"/>
    <w:rsid w:val="001E14FC"/>
    <w:rsid w:val="001E152F"/>
    <w:rsid w:val="001E16D1"/>
    <w:rsid w:val="001E1BE5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4E8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8C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4AD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03A"/>
    <w:rsid w:val="001F416E"/>
    <w:rsid w:val="001F4290"/>
    <w:rsid w:val="001F47C0"/>
    <w:rsid w:val="001F4A6C"/>
    <w:rsid w:val="001F4B3D"/>
    <w:rsid w:val="001F4ECF"/>
    <w:rsid w:val="001F511F"/>
    <w:rsid w:val="001F5470"/>
    <w:rsid w:val="001F568E"/>
    <w:rsid w:val="001F5A2E"/>
    <w:rsid w:val="001F5BAC"/>
    <w:rsid w:val="001F5C3D"/>
    <w:rsid w:val="001F5CA5"/>
    <w:rsid w:val="001F5E6E"/>
    <w:rsid w:val="001F5E74"/>
    <w:rsid w:val="001F61C7"/>
    <w:rsid w:val="001F6556"/>
    <w:rsid w:val="001F6573"/>
    <w:rsid w:val="001F69C9"/>
    <w:rsid w:val="001F6DAD"/>
    <w:rsid w:val="001F741E"/>
    <w:rsid w:val="001F769D"/>
    <w:rsid w:val="001F7E3A"/>
    <w:rsid w:val="002000E9"/>
    <w:rsid w:val="0020027C"/>
    <w:rsid w:val="002002B7"/>
    <w:rsid w:val="002004F3"/>
    <w:rsid w:val="0020056D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2E68"/>
    <w:rsid w:val="002034BC"/>
    <w:rsid w:val="00203755"/>
    <w:rsid w:val="0020381C"/>
    <w:rsid w:val="002038D6"/>
    <w:rsid w:val="00203947"/>
    <w:rsid w:val="00203A3F"/>
    <w:rsid w:val="00203B9F"/>
    <w:rsid w:val="00203D0B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5602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3B9"/>
    <w:rsid w:val="002074A1"/>
    <w:rsid w:val="00207832"/>
    <w:rsid w:val="002078E6"/>
    <w:rsid w:val="002079C2"/>
    <w:rsid w:val="00207B1F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93B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9FB"/>
    <w:rsid w:val="00213A4F"/>
    <w:rsid w:val="00213A5C"/>
    <w:rsid w:val="00213B00"/>
    <w:rsid w:val="00213C56"/>
    <w:rsid w:val="002141D5"/>
    <w:rsid w:val="00214A90"/>
    <w:rsid w:val="00214C2A"/>
    <w:rsid w:val="00214DC4"/>
    <w:rsid w:val="00214E09"/>
    <w:rsid w:val="00214EC2"/>
    <w:rsid w:val="002150F5"/>
    <w:rsid w:val="00215113"/>
    <w:rsid w:val="00215532"/>
    <w:rsid w:val="0021557A"/>
    <w:rsid w:val="00215623"/>
    <w:rsid w:val="002156DE"/>
    <w:rsid w:val="0021571A"/>
    <w:rsid w:val="00215747"/>
    <w:rsid w:val="00215815"/>
    <w:rsid w:val="00215A92"/>
    <w:rsid w:val="00215B10"/>
    <w:rsid w:val="00215B57"/>
    <w:rsid w:val="00215E9D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404"/>
    <w:rsid w:val="002216E6"/>
    <w:rsid w:val="00221731"/>
    <w:rsid w:val="0022187C"/>
    <w:rsid w:val="00221BEE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48E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BA6"/>
    <w:rsid w:val="00225D19"/>
    <w:rsid w:val="00225DC9"/>
    <w:rsid w:val="00226311"/>
    <w:rsid w:val="002268E9"/>
    <w:rsid w:val="00226958"/>
    <w:rsid w:val="00226B21"/>
    <w:rsid w:val="00227123"/>
    <w:rsid w:val="002271AA"/>
    <w:rsid w:val="002272E8"/>
    <w:rsid w:val="0022736F"/>
    <w:rsid w:val="002273EE"/>
    <w:rsid w:val="00227414"/>
    <w:rsid w:val="00227545"/>
    <w:rsid w:val="00227646"/>
    <w:rsid w:val="00227785"/>
    <w:rsid w:val="00227933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6F2"/>
    <w:rsid w:val="0023290C"/>
    <w:rsid w:val="00232B52"/>
    <w:rsid w:val="00232C47"/>
    <w:rsid w:val="00232E65"/>
    <w:rsid w:val="00233012"/>
    <w:rsid w:val="002330D7"/>
    <w:rsid w:val="00233214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56B"/>
    <w:rsid w:val="00236654"/>
    <w:rsid w:val="0023678E"/>
    <w:rsid w:val="00236B2A"/>
    <w:rsid w:val="00236E25"/>
    <w:rsid w:val="00236EFF"/>
    <w:rsid w:val="0023760E"/>
    <w:rsid w:val="00237661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1DE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9BA"/>
    <w:rsid w:val="00243EEC"/>
    <w:rsid w:val="00244053"/>
    <w:rsid w:val="002440E4"/>
    <w:rsid w:val="002441CE"/>
    <w:rsid w:val="00244205"/>
    <w:rsid w:val="002442F8"/>
    <w:rsid w:val="00244360"/>
    <w:rsid w:val="00244522"/>
    <w:rsid w:val="0024461F"/>
    <w:rsid w:val="002446BB"/>
    <w:rsid w:val="002446BD"/>
    <w:rsid w:val="00244720"/>
    <w:rsid w:val="00244786"/>
    <w:rsid w:val="002447D6"/>
    <w:rsid w:val="00244B06"/>
    <w:rsid w:val="00244CA0"/>
    <w:rsid w:val="00244FB8"/>
    <w:rsid w:val="00244FFB"/>
    <w:rsid w:val="00245172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12D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B45"/>
    <w:rsid w:val="00254E21"/>
    <w:rsid w:val="00254E53"/>
    <w:rsid w:val="00254E57"/>
    <w:rsid w:val="002559E5"/>
    <w:rsid w:val="00255C1A"/>
    <w:rsid w:val="00255D0E"/>
    <w:rsid w:val="00255D18"/>
    <w:rsid w:val="00255F2B"/>
    <w:rsid w:val="00255F4A"/>
    <w:rsid w:val="00256100"/>
    <w:rsid w:val="00256169"/>
    <w:rsid w:val="0025620C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A3"/>
    <w:rsid w:val="00257EC8"/>
    <w:rsid w:val="0026050B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132"/>
    <w:rsid w:val="002622EE"/>
    <w:rsid w:val="002624BE"/>
    <w:rsid w:val="002626D4"/>
    <w:rsid w:val="00262730"/>
    <w:rsid w:val="002628B5"/>
    <w:rsid w:val="002629DB"/>
    <w:rsid w:val="00262BE2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18"/>
    <w:rsid w:val="00265E6A"/>
    <w:rsid w:val="002660B5"/>
    <w:rsid w:val="002660F3"/>
    <w:rsid w:val="00266153"/>
    <w:rsid w:val="00266203"/>
    <w:rsid w:val="002662D6"/>
    <w:rsid w:val="00266459"/>
    <w:rsid w:val="002666B3"/>
    <w:rsid w:val="002667D7"/>
    <w:rsid w:val="00266ABD"/>
    <w:rsid w:val="00266E5C"/>
    <w:rsid w:val="00267024"/>
    <w:rsid w:val="0026727C"/>
    <w:rsid w:val="00267365"/>
    <w:rsid w:val="00267396"/>
    <w:rsid w:val="0026743F"/>
    <w:rsid w:val="0026752C"/>
    <w:rsid w:val="0026753E"/>
    <w:rsid w:val="00267727"/>
    <w:rsid w:val="00267975"/>
    <w:rsid w:val="002704DD"/>
    <w:rsid w:val="0027104F"/>
    <w:rsid w:val="002710E8"/>
    <w:rsid w:val="00271D6F"/>
    <w:rsid w:val="00271E2F"/>
    <w:rsid w:val="0027214E"/>
    <w:rsid w:val="002725B0"/>
    <w:rsid w:val="002728D3"/>
    <w:rsid w:val="00272D23"/>
    <w:rsid w:val="00272E88"/>
    <w:rsid w:val="00272FC5"/>
    <w:rsid w:val="00273053"/>
    <w:rsid w:val="00273262"/>
    <w:rsid w:val="0027334A"/>
    <w:rsid w:val="0027355A"/>
    <w:rsid w:val="0027358C"/>
    <w:rsid w:val="00273899"/>
    <w:rsid w:val="00273CA1"/>
    <w:rsid w:val="00273D2A"/>
    <w:rsid w:val="00273D8E"/>
    <w:rsid w:val="00273DCF"/>
    <w:rsid w:val="00273E25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179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11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3D35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DD4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6AD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23"/>
    <w:rsid w:val="00294C8E"/>
    <w:rsid w:val="0029524F"/>
    <w:rsid w:val="00295264"/>
    <w:rsid w:val="002954F6"/>
    <w:rsid w:val="00295933"/>
    <w:rsid w:val="00295995"/>
    <w:rsid w:val="00295B75"/>
    <w:rsid w:val="00295FEC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1E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7CB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2F8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5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0B9"/>
    <w:rsid w:val="002A62BD"/>
    <w:rsid w:val="002A640C"/>
    <w:rsid w:val="002A6930"/>
    <w:rsid w:val="002A6973"/>
    <w:rsid w:val="002A69F3"/>
    <w:rsid w:val="002A6A7C"/>
    <w:rsid w:val="002A6D18"/>
    <w:rsid w:val="002A6F92"/>
    <w:rsid w:val="002A7379"/>
    <w:rsid w:val="002A76C7"/>
    <w:rsid w:val="002A78F3"/>
    <w:rsid w:val="002A79E6"/>
    <w:rsid w:val="002A7A59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36B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19D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07"/>
    <w:rsid w:val="002C1BF4"/>
    <w:rsid w:val="002C1E41"/>
    <w:rsid w:val="002C1EEF"/>
    <w:rsid w:val="002C2232"/>
    <w:rsid w:val="002C2464"/>
    <w:rsid w:val="002C2625"/>
    <w:rsid w:val="002C30A5"/>
    <w:rsid w:val="002C31C1"/>
    <w:rsid w:val="002C3364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9E3"/>
    <w:rsid w:val="002C4A99"/>
    <w:rsid w:val="002C4D4A"/>
    <w:rsid w:val="002C4EE1"/>
    <w:rsid w:val="002C50BE"/>
    <w:rsid w:val="002C514D"/>
    <w:rsid w:val="002C53B0"/>
    <w:rsid w:val="002C53B6"/>
    <w:rsid w:val="002C553C"/>
    <w:rsid w:val="002C5793"/>
    <w:rsid w:val="002C59D3"/>
    <w:rsid w:val="002C5B3F"/>
    <w:rsid w:val="002C5E7B"/>
    <w:rsid w:val="002C5EED"/>
    <w:rsid w:val="002C5FAF"/>
    <w:rsid w:val="002C6142"/>
    <w:rsid w:val="002C6465"/>
    <w:rsid w:val="002C6538"/>
    <w:rsid w:val="002C6ACB"/>
    <w:rsid w:val="002C6C1C"/>
    <w:rsid w:val="002C6E1C"/>
    <w:rsid w:val="002C7071"/>
    <w:rsid w:val="002C70AE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041"/>
    <w:rsid w:val="002D38BC"/>
    <w:rsid w:val="002D3C0A"/>
    <w:rsid w:val="002D3E1A"/>
    <w:rsid w:val="002D4141"/>
    <w:rsid w:val="002D444E"/>
    <w:rsid w:val="002D47CF"/>
    <w:rsid w:val="002D4893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6A5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1EBC"/>
    <w:rsid w:val="002E20B4"/>
    <w:rsid w:val="002E2330"/>
    <w:rsid w:val="002E2641"/>
    <w:rsid w:val="002E270C"/>
    <w:rsid w:val="002E27E0"/>
    <w:rsid w:val="002E2A3F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4F"/>
    <w:rsid w:val="002E5683"/>
    <w:rsid w:val="002E5704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ABC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8A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1E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B76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016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7A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33E"/>
    <w:rsid w:val="00303E1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4B8"/>
    <w:rsid w:val="0030658C"/>
    <w:rsid w:val="00306732"/>
    <w:rsid w:val="00306981"/>
    <w:rsid w:val="00306A7E"/>
    <w:rsid w:val="00306D83"/>
    <w:rsid w:val="00307345"/>
    <w:rsid w:val="00307485"/>
    <w:rsid w:val="003075CD"/>
    <w:rsid w:val="003076F6"/>
    <w:rsid w:val="00307A3C"/>
    <w:rsid w:val="00310366"/>
    <w:rsid w:val="00310392"/>
    <w:rsid w:val="0031073A"/>
    <w:rsid w:val="003107E2"/>
    <w:rsid w:val="00310C88"/>
    <w:rsid w:val="00310E57"/>
    <w:rsid w:val="00311195"/>
    <w:rsid w:val="0031135B"/>
    <w:rsid w:val="00311591"/>
    <w:rsid w:val="00311727"/>
    <w:rsid w:val="00311850"/>
    <w:rsid w:val="00311A0B"/>
    <w:rsid w:val="00311DBD"/>
    <w:rsid w:val="00311E3F"/>
    <w:rsid w:val="00311F37"/>
    <w:rsid w:val="00312001"/>
    <w:rsid w:val="003122F4"/>
    <w:rsid w:val="00312373"/>
    <w:rsid w:val="003123A4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D90"/>
    <w:rsid w:val="00314F86"/>
    <w:rsid w:val="00314FCF"/>
    <w:rsid w:val="00315835"/>
    <w:rsid w:val="00316171"/>
    <w:rsid w:val="003162DC"/>
    <w:rsid w:val="003163DB"/>
    <w:rsid w:val="003166ED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BD1"/>
    <w:rsid w:val="00321C84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9F9"/>
    <w:rsid w:val="00323A8A"/>
    <w:rsid w:val="00323E0D"/>
    <w:rsid w:val="00323F24"/>
    <w:rsid w:val="00324027"/>
    <w:rsid w:val="00324055"/>
    <w:rsid w:val="00324705"/>
    <w:rsid w:val="00324774"/>
    <w:rsid w:val="003248F3"/>
    <w:rsid w:val="0032505E"/>
    <w:rsid w:val="00325077"/>
    <w:rsid w:val="0032529C"/>
    <w:rsid w:val="003253D8"/>
    <w:rsid w:val="00325506"/>
    <w:rsid w:val="0032574A"/>
    <w:rsid w:val="00325B83"/>
    <w:rsid w:val="00325BFD"/>
    <w:rsid w:val="00325C0C"/>
    <w:rsid w:val="00325C3D"/>
    <w:rsid w:val="00325C89"/>
    <w:rsid w:val="0032635F"/>
    <w:rsid w:val="00326AB9"/>
    <w:rsid w:val="00326B51"/>
    <w:rsid w:val="00326BD3"/>
    <w:rsid w:val="00326ED8"/>
    <w:rsid w:val="0032708F"/>
    <w:rsid w:val="003273E0"/>
    <w:rsid w:val="00327563"/>
    <w:rsid w:val="003276AC"/>
    <w:rsid w:val="00327880"/>
    <w:rsid w:val="00327CDF"/>
    <w:rsid w:val="00327DF5"/>
    <w:rsid w:val="00327E37"/>
    <w:rsid w:val="00327FD2"/>
    <w:rsid w:val="00330069"/>
    <w:rsid w:val="00330286"/>
    <w:rsid w:val="003306A5"/>
    <w:rsid w:val="00330768"/>
    <w:rsid w:val="00330C36"/>
    <w:rsid w:val="00330DAB"/>
    <w:rsid w:val="00330F21"/>
    <w:rsid w:val="00331012"/>
    <w:rsid w:val="0033128D"/>
    <w:rsid w:val="0033147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12F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0F1"/>
    <w:rsid w:val="00340220"/>
    <w:rsid w:val="00340488"/>
    <w:rsid w:val="00340657"/>
    <w:rsid w:val="00340693"/>
    <w:rsid w:val="00340798"/>
    <w:rsid w:val="00340AB5"/>
    <w:rsid w:val="00340AB7"/>
    <w:rsid w:val="00340CDC"/>
    <w:rsid w:val="00340DB7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B4B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47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086"/>
    <w:rsid w:val="003462AF"/>
    <w:rsid w:val="003463C0"/>
    <w:rsid w:val="0034674D"/>
    <w:rsid w:val="00346971"/>
    <w:rsid w:val="0034697B"/>
    <w:rsid w:val="00346AF6"/>
    <w:rsid w:val="00346B13"/>
    <w:rsid w:val="003471B7"/>
    <w:rsid w:val="0034745D"/>
    <w:rsid w:val="0034757A"/>
    <w:rsid w:val="0034761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AB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016"/>
    <w:rsid w:val="00353487"/>
    <w:rsid w:val="00353816"/>
    <w:rsid w:val="00353941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8FD"/>
    <w:rsid w:val="00356989"/>
    <w:rsid w:val="00356BEC"/>
    <w:rsid w:val="00356C2E"/>
    <w:rsid w:val="00356EC8"/>
    <w:rsid w:val="0035720A"/>
    <w:rsid w:val="00357223"/>
    <w:rsid w:val="0035740D"/>
    <w:rsid w:val="003576B7"/>
    <w:rsid w:val="00357815"/>
    <w:rsid w:val="003578EF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44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3C0"/>
    <w:rsid w:val="00365443"/>
    <w:rsid w:val="0036548A"/>
    <w:rsid w:val="00365633"/>
    <w:rsid w:val="00365BBC"/>
    <w:rsid w:val="00366506"/>
    <w:rsid w:val="00366DD9"/>
    <w:rsid w:val="00366EC9"/>
    <w:rsid w:val="00366FDD"/>
    <w:rsid w:val="003674CB"/>
    <w:rsid w:val="003675E9"/>
    <w:rsid w:val="00367616"/>
    <w:rsid w:val="003679C8"/>
    <w:rsid w:val="003679D7"/>
    <w:rsid w:val="00367DB0"/>
    <w:rsid w:val="00367F45"/>
    <w:rsid w:val="0037052C"/>
    <w:rsid w:val="00370822"/>
    <w:rsid w:val="00370853"/>
    <w:rsid w:val="00370E26"/>
    <w:rsid w:val="00371015"/>
    <w:rsid w:val="003711FA"/>
    <w:rsid w:val="00371489"/>
    <w:rsid w:val="003715C0"/>
    <w:rsid w:val="003718C6"/>
    <w:rsid w:val="00371AA5"/>
    <w:rsid w:val="00371AB1"/>
    <w:rsid w:val="00371C3D"/>
    <w:rsid w:val="00371CA2"/>
    <w:rsid w:val="00371CE1"/>
    <w:rsid w:val="00371F51"/>
    <w:rsid w:val="00371FD3"/>
    <w:rsid w:val="0037213D"/>
    <w:rsid w:val="0037238A"/>
    <w:rsid w:val="0037248A"/>
    <w:rsid w:val="00372AAC"/>
    <w:rsid w:val="00372D1A"/>
    <w:rsid w:val="00372EEB"/>
    <w:rsid w:val="00373214"/>
    <w:rsid w:val="003733A8"/>
    <w:rsid w:val="0037352F"/>
    <w:rsid w:val="00373626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91B"/>
    <w:rsid w:val="00375B8B"/>
    <w:rsid w:val="00375BAB"/>
    <w:rsid w:val="00375CAC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20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81F"/>
    <w:rsid w:val="00383AD3"/>
    <w:rsid w:val="00383EE3"/>
    <w:rsid w:val="003840E0"/>
    <w:rsid w:val="00384509"/>
    <w:rsid w:val="00384667"/>
    <w:rsid w:val="00384874"/>
    <w:rsid w:val="00384971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0CB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787"/>
    <w:rsid w:val="003917E2"/>
    <w:rsid w:val="00391AA9"/>
    <w:rsid w:val="00391CFC"/>
    <w:rsid w:val="00392038"/>
    <w:rsid w:val="0039293C"/>
    <w:rsid w:val="00392E86"/>
    <w:rsid w:val="0039315B"/>
    <w:rsid w:val="003934FC"/>
    <w:rsid w:val="003936BC"/>
    <w:rsid w:val="003938C9"/>
    <w:rsid w:val="00393BC2"/>
    <w:rsid w:val="00393C3C"/>
    <w:rsid w:val="00394318"/>
    <w:rsid w:val="0039498F"/>
    <w:rsid w:val="00394B99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7E"/>
    <w:rsid w:val="003960A5"/>
    <w:rsid w:val="0039652E"/>
    <w:rsid w:val="0039653C"/>
    <w:rsid w:val="0039653D"/>
    <w:rsid w:val="00396691"/>
    <w:rsid w:val="003966F2"/>
    <w:rsid w:val="00396871"/>
    <w:rsid w:val="00396930"/>
    <w:rsid w:val="00396D03"/>
    <w:rsid w:val="00396DDB"/>
    <w:rsid w:val="00396F13"/>
    <w:rsid w:val="0039740B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34C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9F8"/>
    <w:rsid w:val="003A3B2C"/>
    <w:rsid w:val="003A3BE2"/>
    <w:rsid w:val="003A3CEC"/>
    <w:rsid w:val="003A3E52"/>
    <w:rsid w:val="003A3ECD"/>
    <w:rsid w:val="003A4097"/>
    <w:rsid w:val="003A412D"/>
    <w:rsid w:val="003A43C0"/>
    <w:rsid w:val="003A45F7"/>
    <w:rsid w:val="003A4653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2D6"/>
    <w:rsid w:val="003A769F"/>
    <w:rsid w:val="003A787C"/>
    <w:rsid w:val="003A7B12"/>
    <w:rsid w:val="003A7D23"/>
    <w:rsid w:val="003A7DEB"/>
    <w:rsid w:val="003A7E99"/>
    <w:rsid w:val="003A7EC9"/>
    <w:rsid w:val="003B03AD"/>
    <w:rsid w:val="003B05B4"/>
    <w:rsid w:val="003B0809"/>
    <w:rsid w:val="003B0947"/>
    <w:rsid w:val="003B0985"/>
    <w:rsid w:val="003B0B0A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61C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26"/>
    <w:rsid w:val="003B4FBE"/>
    <w:rsid w:val="003B500A"/>
    <w:rsid w:val="003B50D2"/>
    <w:rsid w:val="003B51B1"/>
    <w:rsid w:val="003B5229"/>
    <w:rsid w:val="003B52C0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62E"/>
    <w:rsid w:val="003C77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4AA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567"/>
    <w:rsid w:val="003D4774"/>
    <w:rsid w:val="003D4975"/>
    <w:rsid w:val="003D4A6C"/>
    <w:rsid w:val="003D4C88"/>
    <w:rsid w:val="003D4EE7"/>
    <w:rsid w:val="003D514F"/>
    <w:rsid w:val="003D5256"/>
    <w:rsid w:val="003D54DB"/>
    <w:rsid w:val="003D54FD"/>
    <w:rsid w:val="003D566F"/>
    <w:rsid w:val="003D5A8E"/>
    <w:rsid w:val="003D613D"/>
    <w:rsid w:val="003D6141"/>
    <w:rsid w:val="003D6834"/>
    <w:rsid w:val="003D6907"/>
    <w:rsid w:val="003D6959"/>
    <w:rsid w:val="003D6A0C"/>
    <w:rsid w:val="003D6AF0"/>
    <w:rsid w:val="003D6BA4"/>
    <w:rsid w:val="003D73D4"/>
    <w:rsid w:val="003D740D"/>
    <w:rsid w:val="003D756E"/>
    <w:rsid w:val="003D761E"/>
    <w:rsid w:val="003D7789"/>
    <w:rsid w:val="003D7823"/>
    <w:rsid w:val="003D7A85"/>
    <w:rsid w:val="003D7AA3"/>
    <w:rsid w:val="003D7DAB"/>
    <w:rsid w:val="003D7EDD"/>
    <w:rsid w:val="003D7F24"/>
    <w:rsid w:val="003E0010"/>
    <w:rsid w:val="003E03D0"/>
    <w:rsid w:val="003E06B1"/>
    <w:rsid w:val="003E0AD5"/>
    <w:rsid w:val="003E10A9"/>
    <w:rsid w:val="003E138C"/>
    <w:rsid w:val="003E14DE"/>
    <w:rsid w:val="003E158D"/>
    <w:rsid w:val="003E1815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449"/>
    <w:rsid w:val="003E4635"/>
    <w:rsid w:val="003E4881"/>
    <w:rsid w:val="003E4903"/>
    <w:rsid w:val="003E4B57"/>
    <w:rsid w:val="003E4C5E"/>
    <w:rsid w:val="003E504F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E7C8B"/>
    <w:rsid w:val="003F030D"/>
    <w:rsid w:val="003F039F"/>
    <w:rsid w:val="003F03B5"/>
    <w:rsid w:val="003F03ED"/>
    <w:rsid w:val="003F0527"/>
    <w:rsid w:val="003F0577"/>
    <w:rsid w:val="003F06E0"/>
    <w:rsid w:val="003F0D8D"/>
    <w:rsid w:val="003F0F40"/>
    <w:rsid w:val="003F119C"/>
    <w:rsid w:val="003F148A"/>
    <w:rsid w:val="003F156D"/>
    <w:rsid w:val="003F157F"/>
    <w:rsid w:val="003F1585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B33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B66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3F7EB2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3B5"/>
    <w:rsid w:val="004065C3"/>
    <w:rsid w:val="0040661F"/>
    <w:rsid w:val="0040665F"/>
    <w:rsid w:val="00406793"/>
    <w:rsid w:val="004069FC"/>
    <w:rsid w:val="00406ACE"/>
    <w:rsid w:val="00406B17"/>
    <w:rsid w:val="00406B67"/>
    <w:rsid w:val="00406D56"/>
    <w:rsid w:val="00406DB3"/>
    <w:rsid w:val="00406E55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C8D"/>
    <w:rsid w:val="00410E9D"/>
    <w:rsid w:val="00410F2E"/>
    <w:rsid w:val="00410F53"/>
    <w:rsid w:val="004113AB"/>
    <w:rsid w:val="0041151F"/>
    <w:rsid w:val="00411563"/>
    <w:rsid w:val="0041174F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557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692"/>
    <w:rsid w:val="00416764"/>
    <w:rsid w:val="0041684C"/>
    <w:rsid w:val="004168E6"/>
    <w:rsid w:val="00416B55"/>
    <w:rsid w:val="00416BA7"/>
    <w:rsid w:val="00416D9A"/>
    <w:rsid w:val="00416E21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0F2E"/>
    <w:rsid w:val="004210F2"/>
    <w:rsid w:val="00421255"/>
    <w:rsid w:val="00421440"/>
    <w:rsid w:val="0042163B"/>
    <w:rsid w:val="0042164E"/>
    <w:rsid w:val="0042181A"/>
    <w:rsid w:val="00421D85"/>
    <w:rsid w:val="00422130"/>
    <w:rsid w:val="00422790"/>
    <w:rsid w:val="00422A09"/>
    <w:rsid w:val="00422AB7"/>
    <w:rsid w:val="00422B54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7D9"/>
    <w:rsid w:val="0042486B"/>
    <w:rsid w:val="0042491D"/>
    <w:rsid w:val="00424C6E"/>
    <w:rsid w:val="00425048"/>
    <w:rsid w:val="0042517A"/>
    <w:rsid w:val="004251D8"/>
    <w:rsid w:val="004251E0"/>
    <w:rsid w:val="00425306"/>
    <w:rsid w:val="0042562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3A9"/>
    <w:rsid w:val="0042765C"/>
    <w:rsid w:val="00427664"/>
    <w:rsid w:val="00427722"/>
    <w:rsid w:val="00427C3B"/>
    <w:rsid w:val="00427D0C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C1"/>
    <w:rsid w:val="004315F6"/>
    <w:rsid w:val="0043166A"/>
    <w:rsid w:val="00431A09"/>
    <w:rsid w:val="00431C24"/>
    <w:rsid w:val="00432007"/>
    <w:rsid w:val="0043246C"/>
    <w:rsid w:val="004324E9"/>
    <w:rsid w:val="004325D5"/>
    <w:rsid w:val="00432778"/>
    <w:rsid w:val="0043279F"/>
    <w:rsid w:val="00432809"/>
    <w:rsid w:val="00432871"/>
    <w:rsid w:val="004328D6"/>
    <w:rsid w:val="00432A49"/>
    <w:rsid w:val="00432B27"/>
    <w:rsid w:val="00432DE7"/>
    <w:rsid w:val="00432E46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DC1"/>
    <w:rsid w:val="00433ED8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9E5"/>
    <w:rsid w:val="00435A26"/>
    <w:rsid w:val="00435E79"/>
    <w:rsid w:val="00435F14"/>
    <w:rsid w:val="00436311"/>
    <w:rsid w:val="00436508"/>
    <w:rsid w:val="0043653D"/>
    <w:rsid w:val="0043687A"/>
    <w:rsid w:val="004368E9"/>
    <w:rsid w:val="00436968"/>
    <w:rsid w:val="00436B48"/>
    <w:rsid w:val="00436DB8"/>
    <w:rsid w:val="00436F74"/>
    <w:rsid w:val="0043728C"/>
    <w:rsid w:val="0043740F"/>
    <w:rsid w:val="004375B7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810"/>
    <w:rsid w:val="0044095D"/>
    <w:rsid w:val="0044099C"/>
    <w:rsid w:val="00440A3F"/>
    <w:rsid w:val="00440C5A"/>
    <w:rsid w:val="004410A6"/>
    <w:rsid w:val="004413DA"/>
    <w:rsid w:val="0044155D"/>
    <w:rsid w:val="0044176A"/>
    <w:rsid w:val="00441905"/>
    <w:rsid w:val="00441AB7"/>
    <w:rsid w:val="00441C17"/>
    <w:rsid w:val="00441DF2"/>
    <w:rsid w:val="00441E51"/>
    <w:rsid w:val="00441E8F"/>
    <w:rsid w:val="004420B3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2DF"/>
    <w:rsid w:val="00444326"/>
    <w:rsid w:val="00444384"/>
    <w:rsid w:val="004445CA"/>
    <w:rsid w:val="00444AFE"/>
    <w:rsid w:val="00444D43"/>
    <w:rsid w:val="00444EAE"/>
    <w:rsid w:val="00445017"/>
    <w:rsid w:val="0044505E"/>
    <w:rsid w:val="004450BA"/>
    <w:rsid w:val="004450E9"/>
    <w:rsid w:val="004450F6"/>
    <w:rsid w:val="00445139"/>
    <w:rsid w:val="0044531B"/>
    <w:rsid w:val="0044573C"/>
    <w:rsid w:val="0044588D"/>
    <w:rsid w:val="00445B8D"/>
    <w:rsid w:val="00445CA6"/>
    <w:rsid w:val="0044618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382"/>
    <w:rsid w:val="004504B6"/>
    <w:rsid w:val="00450552"/>
    <w:rsid w:val="004505AA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1CD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1E5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DEF"/>
    <w:rsid w:val="00455E9C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6DA"/>
    <w:rsid w:val="004609E4"/>
    <w:rsid w:val="00460B3E"/>
    <w:rsid w:val="00460D8B"/>
    <w:rsid w:val="00460E85"/>
    <w:rsid w:val="00460FF1"/>
    <w:rsid w:val="004612B2"/>
    <w:rsid w:val="004612E0"/>
    <w:rsid w:val="00461345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70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9FC"/>
    <w:rsid w:val="00464ACE"/>
    <w:rsid w:val="00464E3F"/>
    <w:rsid w:val="00464ED8"/>
    <w:rsid w:val="004651FF"/>
    <w:rsid w:val="004653CE"/>
    <w:rsid w:val="004654DC"/>
    <w:rsid w:val="004655B7"/>
    <w:rsid w:val="00465636"/>
    <w:rsid w:val="00465676"/>
    <w:rsid w:val="00465BD1"/>
    <w:rsid w:val="00465CC4"/>
    <w:rsid w:val="00465E2C"/>
    <w:rsid w:val="00466578"/>
    <w:rsid w:val="004665EE"/>
    <w:rsid w:val="004668A6"/>
    <w:rsid w:val="004668EF"/>
    <w:rsid w:val="00466AF6"/>
    <w:rsid w:val="00466EF8"/>
    <w:rsid w:val="00466F20"/>
    <w:rsid w:val="00467279"/>
    <w:rsid w:val="00467281"/>
    <w:rsid w:val="0046795C"/>
    <w:rsid w:val="00467D5D"/>
    <w:rsid w:val="00470020"/>
    <w:rsid w:val="00470444"/>
    <w:rsid w:val="004704AA"/>
    <w:rsid w:val="004704EC"/>
    <w:rsid w:val="00470AC8"/>
    <w:rsid w:val="00470B0D"/>
    <w:rsid w:val="00470E45"/>
    <w:rsid w:val="004711CA"/>
    <w:rsid w:val="004711ED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788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2C0"/>
    <w:rsid w:val="00473AE4"/>
    <w:rsid w:val="00473B39"/>
    <w:rsid w:val="00473D8B"/>
    <w:rsid w:val="00473DAD"/>
    <w:rsid w:val="0047429E"/>
    <w:rsid w:val="004745E7"/>
    <w:rsid w:val="00474D09"/>
    <w:rsid w:val="00474E60"/>
    <w:rsid w:val="00474F58"/>
    <w:rsid w:val="00474F72"/>
    <w:rsid w:val="0047507B"/>
    <w:rsid w:val="00475265"/>
    <w:rsid w:val="004753D2"/>
    <w:rsid w:val="004754EC"/>
    <w:rsid w:val="00475590"/>
    <w:rsid w:val="00475674"/>
    <w:rsid w:val="00475A68"/>
    <w:rsid w:val="00475AEE"/>
    <w:rsid w:val="00475C50"/>
    <w:rsid w:val="00475F4B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966"/>
    <w:rsid w:val="00481DD5"/>
    <w:rsid w:val="00481F79"/>
    <w:rsid w:val="0048211F"/>
    <w:rsid w:val="0048214D"/>
    <w:rsid w:val="0048225A"/>
    <w:rsid w:val="00482262"/>
    <w:rsid w:val="004824CA"/>
    <w:rsid w:val="0048265E"/>
    <w:rsid w:val="004826B3"/>
    <w:rsid w:val="00482C4F"/>
    <w:rsid w:val="00482DAC"/>
    <w:rsid w:val="004830E6"/>
    <w:rsid w:val="0048338F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733"/>
    <w:rsid w:val="0048496F"/>
    <w:rsid w:val="00484A1B"/>
    <w:rsid w:val="00484E64"/>
    <w:rsid w:val="00484FD1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8"/>
    <w:rsid w:val="004960AC"/>
    <w:rsid w:val="00496381"/>
    <w:rsid w:val="00496541"/>
    <w:rsid w:val="00496AB9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A42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49D"/>
    <w:rsid w:val="004A2683"/>
    <w:rsid w:val="004A2781"/>
    <w:rsid w:val="004A2A35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9FC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A8"/>
    <w:rsid w:val="004A75C9"/>
    <w:rsid w:val="004A7603"/>
    <w:rsid w:val="004A7642"/>
    <w:rsid w:val="004A79A3"/>
    <w:rsid w:val="004A7B84"/>
    <w:rsid w:val="004A7DBF"/>
    <w:rsid w:val="004A7E74"/>
    <w:rsid w:val="004B010C"/>
    <w:rsid w:val="004B0183"/>
    <w:rsid w:val="004B01CD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EF6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155"/>
    <w:rsid w:val="004B3223"/>
    <w:rsid w:val="004B330E"/>
    <w:rsid w:val="004B3784"/>
    <w:rsid w:val="004B3801"/>
    <w:rsid w:val="004B3A41"/>
    <w:rsid w:val="004B3A7F"/>
    <w:rsid w:val="004B4198"/>
    <w:rsid w:val="004B42C7"/>
    <w:rsid w:val="004B4356"/>
    <w:rsid w:val="004B474D"/>
    <w:rsid w:val="004B4C91"/>
    <w:rsid w:val="004B4D20"/>
    <w:rsid w:val="004B520B"/>
    <w:rsid w:val="004B53AE"/>
    <w:rsid w:val="004B54DA"/>
    <w:rsid w:val="004B54F1"/>
    <w:rsid w:val="004B575C"/>
    <w:rsid w:val="004B5A21"/>
    <w:rsid w:val="004B5B8D"/>
    <w:rsid w:val="004B5BD3"/>
    <w:rsid w:val="004B5D93"/>
    <w:rsid w:val="004B5F99"/>
    <w:rsid w:val="004B6078"/>
    <w:rsid w:val="004B6460"/>
    <w:rsid w:val="004B6BB8"/>
    <w:rsid w:val="004B6DD6"/>
    <w:rsid w:val="004B6E61"/>
    <w:rsid w:val="004B70A1"/>
    <w:rsid w:val="004B70ED"/>
    <w:rsid w:val="004B71F3"/>
    <w:rsid w:val="004B748C"/>
    <w:rsid w:val="004B7532"/>
    <w:rsid w:val="004B75A0"/>
    <w:rsid w:val="004C005F"/>
    <w:rsid w:val="004C0072"/>
    <w:rsid w:val="004C0110"/>
    <w:rsid w:val="004C03B2"/>
    <w:rsid w:val="004C03F9"/>
    <w:rsid w:val="004C042E"/>
    <w:rsid w:val="004C04AF"/>
    <w:rsid w:val="004C08B2"/>
    <w:rsid w:val="004C0AF3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D4E"/>
    <w:rsid w:val="004C1EEC"/>
    <w:rsid w:val="004C207D"/>
    <w:rsid w:val="004C220D"/>
    <w:rsid w:val="004C23BC"/>
    <w:rsid w:val="004C23D6"/>
    <w:rsid w:val="004C289A"/>
    <w:rsid w:val="004C2BB0"/>
    <w:rsid w:val="004C2BF9"/>
    <w:rsid w:val="004C2C4A"/>
    <w:rsid w:val="004C2E0D"/>
    <w:rsid w:val="004C309B"/>
    <w:rsid w:val="004C323A"/>
    <w:rsid w:val="004C331E"/>
    <w:rsid w:val="004C360A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A2"/>
    <w:rsid w:val="004C75CC"/>
    <w:rsid w:val="004C7737"/>
    <w:rsid w:val="004C78B1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1FFA"/>
    <w:rsid w:val="004D2461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393"/>
    <w:rsid w:val="004D6449"/>
    <w:rsid w:val="004D6667"/>
    <w:rsid w:val="004D6823"/>
    <w:rsid w:val="004D698A"/>
    <w:rsid w:val="004D69E8"/>
    <w:rsid w:val="004D6A54"/>
    <w:rsid w:val="004D6ABF"/>
    <w:rsid w:val="004D6DF1"/>
    <w:rsid w:val="004D6DF9"/>
    <w:rsid w:val="004D6E0B"/>
    <w:rsid w:val="004D6E50"/>
    <w:rsid w:val="004D7198"/>
    <w:rsid w:val="004D725F"/>
    <w:rsid w:val="004D74E4"/>
    <w:rsid w:val="004D74E8"/>
    <w:rsid w:val="004D75EC"/>
    <w:rsid w:val="004D779A"/>
    <w:rsid w:val="004D7967"/>
    <w:rsid w:val="004D7A58"/>
    <w:rsid w:val="004D7AFC"/>
    <w:rsid w:val="004D7B75"/>
    <w:rsid w:val="004D7D51"/>
    <w:rsid w:val="004D7E93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015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72"/>
    <w:rsid w:val="004E36C1"/>
    <w:rsid w:val="004E36E4"/>
    <w:rsid w:val="004E390B"/>
    <w:rsid w:val="004E399F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1A"/>
    <w:rsid w:val="004E5975"/>
    <w:rsid w:val="004E5A67"/>
    <w:rsid w:val="004E5C01"/>
    <w:rsid w:val="004E5DDC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8F7"/>
    <w:rsid w:val="004F1E0A"/>
    <w:rsid w:val="004F1FE8"/>
    <w:rsid w:val="004F2068"/>
    <w:rsid w:val="004F23E0"/>
    <w:rsid w:val="004F27A8"/>
    <w:rsid w:val="004F2D6D"/>
    <w:rsid w:val="004F2E95"/>
    <w:rsid w:val="004F3060"/>
    <w:rsid w:val="004F329E"/>
    <w:rsid w:val="004F35E2"/>
    <w:rsid w:val="004F3823"/>
    <w:rsid w:val="004F389C"/>
    <w:rsid w:val="004F3AE6"/>
    <w:rsid w:val="004F4040"/>
    <w:rsid w:val="004F4578"/>
    <w:rsid w:val="004F46D2"/>
    <w:rsid w:val="004F49C5"/>
    <w:rsid w:val="004F4E97"/>
    <w:rsid w:val="004F4E9C"/>
    <w:rsid w:val="004F516C"/>
    <w:rsid w:val="004F5272"/>
    <w:rsid w:val="004F5658"/>
    <w:rsid w:val="004F5B6B"/>
    <w:rsid w:val="004F6845"/>
    <w:rsid w:val="004F696D"/>
    <w:rsid w:val="004F6E0A"/>
    <w:rsid w:val="004F6E5F"/>
    <w:rsid w:val="004F6FE9"/>
    <w:rsid w:val="004F730D"/>
    <w:rsid w:val="004F77F8"/>
    <w:rsid w:val="004F78E9"/>
    <w:rsid w:val="004F7A51"/>
    <w:rsid w:val="004F7CF3"/>
    <w:rsid w:val="004F7DDC"/>
    <w:rsid w:val="00500264"/>
    <w:rsid w:val="00500584"/>
    <w:rsid w:val="005006C7"/>
    <w:rsid w:val="00500CB9"/>
    <w:rsid w:val="00500F0C"/>
    <w:rsid w:val="00500FBF"/>
    <w:rsid w:val="00501235"/>
    <w:rsid w:val="005013C1"/>
    <w:rsid w:val="0050151A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ECE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C48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77B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0A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80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6DA6"/>
    <w:rsid w:val="00517100"/>
    <w:rsid w:val="005171D1"/>
    <w:rsid w:val="00517E43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4B8"/>
    <w:rsid w:val="00522C5D"/>
    <w:rsid w:val="00522C6D"/>
    <w:rsid w:val="00522CD7"/>
    <w:rsid w:val="005230B2"/>
    <w:rsid w:val="005236A6"/>
    <w:rsid w:val="00523820"/>
    <w:rsid w:val="00523A6E"/>
    <w:rsid w:val="00523FD8"/>
    <w:rsid w:val="00524560"/>
    <w:rsid w:val="0052495C"/>
    <w:rsid w:val="00524CB6"/>
    <w:rsid w:val="00524F9F"/>
    <w:rsid w:val="00525111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397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D45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8B"/>
    <w:rsid w:val="005330C1"/>
    <w:rsid w:val="005337E0"/>
    <w:rsid w:val="00533D9A"/>
    <w:rsid w:val="00533DA7"/>
    <w:rsid w:val="00534108"/>
    <w:rsid w:val="0053442B"/>
    <w:rsid w:val="00534C48"/>
    <w:rsid w:val="00534F27"/>
    <w:rsid w:val="00535049"/>
    <w:rsid w:val="00535151"/>
    <w:rsid w:val="00535404"/>
    <w:rsid w:val="0053544B"/>
    <w:rsid w:val="005356E4"/>
    <w:rsid w:val="00535AEB"/>
    <w:rsid w:val="00535B02"/>
    <w:rsid w:val="00535DBD"/>
    <w:rsid w:val="00536509"/>
    <w:rsid w:val="00536912"/>
    <w:rsid w:val="00536AD9"/>
    <w:rsid w:val="00536E26"/>
    <w:rsid w:val="00537029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4A15"/>
    <w:rsid w:val="0054517F"/>
    <w:rsid w:val="00545676"/>
    <w:rsid w:val="0054587D"/>
    <w:rsid w:val="00545AC7"/>
    <w:rsid w:val="00545C1B"/>
    <w:rsid w:val="00545D04"/>
    <w:rsid w:val="00545E69"/>
    <w:rsid w:val="00545F3D"/>
    <w:rsid w:val="005460A7"/>
    <w:rsid w:val="0054657D"/>
    <w:rsid w:val="005466F0"/>
    <w:rsid w:val="005469EB"/>
    <w:rsid w:val="00546AF9"/>
    <w:rsid w:val="00546DB3"/>
    <w:rsid w:val="00546EA9"/>
    <w:rsid w:val="00546ED2"/>
    <w:rsid w:val="0054743F"/>
    <w:rsid w:val="005474CF"/>
    <w:rsid w:val="0054752D"/>
    <w:rsid w:val="005475E9"/>
    <w:rsid w:val="00547610"/>
    <w:rsid w:val="005478A6"/>
    <w:rsid w:val="00547A1D"/>
    <w:rsid w:val="00547A6E"/>
    <w:rsid w:val="00547CCF"/>
    <w:rsid w:val="00547D93"/>
    <w:rsid w:val="00547EA1"/>
    <w:rsid w:val="00547FB6"/>
    <w:rsid w:val="0055009D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AE5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2C5"/>
    <w:rsid w:val="0055579C"/>
    <w:rsid w:val="00555857"/>
    <w:rsid w:val="00555B4B"/>
    <w:rsid w:val="00555C3F"/>
    <w:rsid w:val="00555D73"/>
    <w:rsid w:val="005561B1"/>
    <w:rsid w:val="005563BA"/>
    <w:rsid w:val="005564B6"/>
    <w:rsid w:val="0055689A"/>
    <w:rsid w:val="00556C91"/>
    <w:rsid w:val="00556DF7"/>
    <w:rsid w:val="00556E3E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A8"/>
    <w:rsid w:val="005604D4"/>
    <w:rsid w:val="00560631"/>
    <w:rsid w:val="0056078D"/>
    <w:rsid w:val="00560943"/>
    <w:rsid w:val="00560D1F"/>
    <w:rsid w:val="005610B9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12B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4A4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AFC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CCC"/>
    <w:rsid w:val="00570D4E"/>
    <w:rsid w:val="00570D6D"/>
    <w:rsid w:val="00570D78"/>
    <w:rsid w:val="00570DDF"/>
    <w:rsid w:val="00570EB9"/>
    <w:rsid w:val="0057161B"/>
    <w:rsid w:val="005717BE"/>
    <w:rsid w:val="00571B31"/>
    <w:rsid w:val="00571B86"/>
    <w:rsid w:val="00572117"/>
    <w:rsid w:val="0057213F"/>
    <w:rsid w:val="00572403"/>
    <w:rsid w:val="0057279F"/>
    <w:rsid w:val="00572873"/>
    <w:rsid w:val="00572CE4"/>
    <w:rsid w:val="00572EAB"/>
    <w:rsid w:val="00572EC7"/>
    <w:rsid w:val="00573064"/>
    <w:rsid w:val="00573127"/>
    <w:rsid w:val="00573568"/>
    <w:rsid w:val="0057381B"/>
    <w:rsid w:val="00573B5D"/>
    <w:rsid w:val="00573C9C"/>
    <w:rsid w:val="00573F1D"/>
    <w:rsid w:val="005742AB"/>
    <w:rsid w:val="00574417"/>
    <w:rsid w:val="00574475"/>
    <w:rsid w:val="00574611"/>
    <w:rsid w:val="00574644"/>
    <w:rsid w:val="005746FC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9E2"/>
    <w:rsid w:val="00575A14"/>
    <w:rsid w:val="00575BE4"/>
    <w:rsid w:val="0057663C"/>
    <w:rsid w:val="00576C1F"/>
    <w:rsid w:val="00576FB8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0DF2"/>
    <w:rsid w:val="005813E6"/>
    <w:rsid w:val="00581658"/>
    <w:rsid w:val="005819D6"/>
    <w:rsid w:val="00581A33"/>
    <w:rsid w:val="00581A64"/>
    <w:rsid w:val="0058202C"/>
    <w:rsid w:val="00582035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716"/>
    <w:rsid w:val="00584D8B"/>
    <w:rsid w:val="00584E2E"/>
    <w:rsid w:val="0058532E"/>
    <w:rsid w:val="00585B5C"/>
    <w:rsid w:val="00585DC4"/>
    <w:rsid w:val="00585F11"/>
    <w:rsid w:val="005864FA"/>
    <w:rsid w:val="005865DB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1D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9E7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51B"/>
    <w:rsid w:val="0059462B"/>
    <w:rsid w:val="00594793"/>
    <w:rsid w:val="0059491B"/>
    <w:rsid w:val="00594991"/>
    <w:rsid w:val="00594AE6"/>
    <w:rsid w:val="00594E89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540"/>
    <w:rsid w:val="005968C3"/>
    <w:rsid w:val="00596934"/>
    <w:rsid w:val="00596977"/>
    <w:rsid w:val="00596A1F"/>
    <w:rsid w:val="00596B84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0F6A"/>
    <w:rsid w:val="005A1149"/>
    <w:rsid w:val="005A12AB"/>
    <w:rsid w:val="005A1346"/>
    <w:rsid w:val="005A1437"/>
    <w:rsid w:val="005A1797"/>
    <w:rsid w:val="005A198D"/>
    <w:rsid w:val="005A1E20"/>
    <w:rsid w:val="005A1E33"/>
    <w:rsid w:val="005A1E84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E23"/>
    <w:rsid w:val="005A3F43"/>
    <w:rsid w:val="005A3F44"/>
    <w:rsid w:val="005A4049"/>
    <w:rsid w:val="005A40AE"/>
    <w:rsid w:val="005A410C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82B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68E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ADB"/>
    <w:rsid w:val="005B2BE6"/>
    <w:rsid w:val="005B2C5B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643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4FD"/>
    <w:rsid w:val="005C0504"/>
    <w:rsid w:val="005C0627"/>
    <w:rsid w:val="005C0688"/>
    <w:rsid w:val="005C0874"/>
    <w:rsid w:val="005C094C"/>
    <w:rsid w:val="005C0AC0"/>
    <w:rsid w:val="005C0B5E"/>
    <w:rsid w:val="005C0BB3"/>
    <w:rsid w:val="005C0CDA"/>
    <w:rsid w:val="005C0E42"/>
    <w:rsid w:val="005C1156"/>
    <w:rsid w:val="005C123A"/>
    <w:rsid w:val="005C14F9"/>
    <w:rsid w:val="005C16E9"/>
    <w:rsid w:val="005C16EE"/>
    <w:rsid w:val="005C175E"/>
    <w:rsid w:val="005C185B"/>
    <w:rsid w:val="005C19C6"/>
    <w:rsid w:val="005C1C8B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3D5B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6D3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44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D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CCC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8D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412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608"/>
    <w:rsid w:val="005E3721"/>
    <w:rsid w:val="005E372B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76E"/>
    <w:rsid w:val="005E6B69"/>
    <w:rsid w:val="005E6BBC"/>
    <w:rsid w:val="005E6E01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5A9"/>
    <w:rsid w:val="005F178A"/>
    <w:rsid w:val="005F17FF"/>
    <w:rsid w:val="005F195E"/>
    <w:rsid w:val="005F1A89"/>
    <w:rsid w:val="005F1AAD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1C"/>
    <w:rsid w:val="005F6252"/>
    <w:rsid w:val="005F6293"/>
    <w:rsid w:val="005F6605"/>
    <w:rsid w:val="005F690C"/>
    <w:rsid w:val="005F6969"/>
    <w:rsid w:val="005F6B05"/>
    <w:rsid w:val="005F6C4C"/>
    <w:rsid w:val="005F6E07"/>
    <w:rsid w:val="005F6E7A"/>
    <w:rsid w:val="005F7133"/>
    <w:rsid w:val="005F72B9"/>
    <w:rsid w:val="005F747A"/>
    <w:rsid w:val="005F7563"/>
    <w:rsid w:val="005F7707"/>
    <w:rsid w:val="005F783F"/>
    <w:rsid w:val="005F7894"/>
    <w:rsid w:val="005F7967"/>
    <w:rsid w:val="005F7997"/>
    <w:rsid w:val="005F7DC2"/>
    <w:rsid w:val="00600304"/>
    <w:rsid w:val="00600317"/>
    <w:rsid w:val="006004F5"/>
    <w:rsid w:val="0060084B"/>
    <w:rsid w:val="00600ACD"/>
    <w:rsid w:val="00600B9C"/>
    <w:rsid w:val="00600BC6"/>
    <w:rsid w:val="00600C69"/>
    <w:rsid w:val="00600FFC"/>
    <w:rsid w:val="0060125E"/>
    <w:rsid w:val="0060135B"/>
    <w:rsid w:val="00601575"/>
    <w:rsid w:val="00601620"/>
    <w:rsid w:val="006016CC"/>
    <w:rsid w:val="0060192A"/>
    <w:rsid w:val="00601A05"/>
    <w:rsid w:val="00601BBB"/>
    <w:rsid w:val="00601BE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07973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403"/>
    <w:rsid w:val="0061172F"/>
    <w:rsid w:val="0061182D"/>
    <w:rsid w:val="006119AA"/>
    <w:rsid w:val="00611DB3"/>
    <w:rsid w:val="00611DFD"/>
    <w:rsid w:val="00611F12"/>
    <w:rsid w:val="00612057"/>
    <w:rsid w:val="006124E3"/>
    <w:rsid w:val="00612814"/>
    <w:rsid w:val="00612D7C"/>
    <w:rsid w:val="00613016"/>
    <w:rsid w:val="00613095"/>
    <w:rsid w:val="00613364"/>
    <w:rsid w:val="0061375C"/>
    <w:rsid w:val="006137D5"/>
    <w:rsid w:val="0061397C"/>
    <w:rsid w:val="00613A13"/>
    <w:rsid w:val="00613ECB"/>
    <w:rsid w:val="00613EF7"/>
    <w:rsid w:val="00613F0E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BF3"/>
    <w:rsid w:val="00625D4E"/>
    <w:rsid w:val="00625DA7"/>
    <w:rsid w:val="006263A0"/>
    <w:rsid w:val="006265B1"/>
    <w:rsid w:val="00626A0F"/>
    <w:rsid w:val="00626BFC"/>
    <w:rsid w:val="00626C94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1E05"/>
    <w:rsid w:val="006321D0"/>
    <w:rsid w:val="00632C9F"/>
    <w:rsid w:val="00632D0C"/>
    <w:rsid w:val="00632DFE"/>
    <w:rsid w:val="006333FB"/>
    <w:rsid w:val="006335FA"/>
    <w:rsid w:val="00633C4F"/>
    <w:rsid w:val="00633EBE"/>
    <w:rsid w:val="00634037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1AB"/>
    <w:rsid w:val="00636388"/>
    <w:rsid w:val="00636420"/>
    <w:rsid w:val="00636596"/>
    <w:rsid w:val="00636877"/>
    <w:rsid w:val="006368A1"/>
    <w:rsid w:val="00636BE4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0B"/>
    <w:rsid w:val="006433BB"/>
    <w:rsid w:val="0064350E"/>
    <w:rsid w:val="006435EC"/>
    <w:rsid w:val="00643C6A"/>
    <w:rsid w:val="00643EDF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6D4E"/>
    <w:rsid w:val="00646D76"/>
    <w:rsid w:val="00646E24"/>
    <w:rsid w:val="00647089"/>
    <w:rsid w:val="00647262"/>
    <w:rsid w:val="0064741F"/>
    <w:rsid w:val="00647591"/>
    <w:rsid w:val="006477E7"/>
    <w:rsid w:val="006478A5"/>
    <w:rsid w:val="006478EC"/>
    <w:rsid w:val="0065003B"/>
    <w:rsid w:val="00650081"/>
    <w:rsid w:val="0065067C"/>
    <w:rsid w:val="00650726"/>
    <w:rsid w:val="00650D09"/>
    <w:rsid w:val="00650E05"/>
    <w:rsid w:val="00651CF1"/>
    <w:rsid w:val="00651E4F"/>
    <w:rsid w:val="006520BA"/>
    <w:rsid w:val="0065253A"/>
    <w:rsid w:val="00652649"/>
    <w:rsid w:val="006526B1"/>
    <w:rsid w:val="00652856"/>
    <w:rsid w:val="0065293D"/>
    <w:rsid w:val="00652D54"/>
    <w:rsid w:val="00652D71"/>
    <w:rsid w:val="006532C4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38A"/>
    <w:rsid w:val="006544C4"/>
    <w:rsid w:val="006547AF"/>
    <w:rsid w:val="0065482B"/>
    <w:rsid w:val="00654A8B"/>
    <w:rsid w:val="006553CD"/>
    <w:rsid w:val="00655719"/>
    <w:rsid w:val="00655A8C"/>
    <w:rsid w:val="00655CA3"/>
    <w:rsid w:val="00655FE7"/>
    <w:rsid w:val="00656400"/>
    <w:rsid w:val="00656670"/>
    <w:rsid w:val="00656715"/>
    <w:rsid w:val="006567CA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1ED"/>
    <w:rsid w:val="0066140F"/>
    <w:rsid w:val="006617B9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D1B"/>
    <w:rsid w:val="00663E03"/>
    <w:rsid w:val="00663E6A"/>
    <w:rsid w:val="00664000"/>
    <w:rsid w:val="00664077"/>
    <w:rsid w:val="00664156"/>
    <w:rsid w:val="006641A1"/>
    <w:rsid w:val="006642E8"/>
    <w:rsid w:val="00664374"/>
    <w:rsid w:val="00664429"/>
    <w:rsid w:val="00664445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C77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33B"/>
    <w:rsid w:val="006724A3"/>
    <w:rsid w:val="00672735"/>
    <w:rsid w:val="00672AEA"/>
    <w:rsid w:val="00672B35"/>
    <w:rsid w:val="00672B3F"/>
    <w:rsid w:val="00672B82"/>
    <w:rsid w:val="00672FEF"/>
    <w:rsid w:val="00673393"/>
    <w:rsid w:val="0067347C"/>
    <w:rsid w:val="00673700"/>
    <w:rsid w:val="0067372C"/>
    <w:rsid w:val="0067375F"/>
    <w:rsid w:val="006737C8"/>
    <w:rsid w:val="0067416F"/>
    <w:rsid w:val="0067440B"/>
    <w:rsid w:val="00674527"/>
    <w:rsid w:val="006747FF"/>
    <w:rsid w:val="00674935"/>
    <w:rsid w:val="006749F2"/>
    <w:rsid w:val="00674AB5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4E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890"/>
    <w:rsid w:val="00680F1D"/>
    <w:rsid w:val="00680F83"/>
    <w:rsid w:val="00680FB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715"/>
    <w:rsid w:val="00682A0B"/>
    <w:rsid w:val="00682B0C"/>
    <w:rsid w:val="00682C83"/>
    <w:rsid w:val="00682DF8"/>
    <w:rsid w:val="00682E07"/>
    <w:rsid w:val="00683046"/>
    <w:rsid w:val="006831C5"/>
    <w:rsid w:val="0068321F"/>
    <w:rsid w:val="006832AD"/>
    <w:rsid w:val="006833B3"/>
    <w:rsid w:val="006834B4"/>
    <w:rsid w:val="00683521"/>
    <w:rsid w:val="00683775"/>
    <w:rsid w:val="006837E0"/>
    <w:rsid w:val="00683863"/>
    <w:rsid w:val="00683869"/>
    <w:rsid w:val="00683A3C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A95"/>
    <w:rsid w:val="00686B9A"/>
    <w:rsid w:val="00686E7F"/>
    <w:rsid w:val="00687014"/>
    <w:rsid w:val="006872DA"/>
    <w:rsid w:val="00687341"/>
    <w:rsid w:val="00687557"/>
    <w:rsid w:val="00687564"/>
    <w:rsid w:val="00687BBC"/>
    <w:rsid w:val="00687CBF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954"/>
    <w:rsid w:val="00690B8C"/>
    <w:rsid w:val="0069107A"/>
    <w:rsid w:val="006911E0"/>
    <w:rsid w:val="0069129F"/>
    <w:rsid w:val="006916D7"/>
    <w:rsid w:val="006919D9"/>
    <w:rsid w:val="006919E6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7FF"/>
    <w:rsid w:val="00694995"/>
    <w:rsid w:val="00694B1F"/>
    <w:rsid w:val="00695024"/>
    <w:rsid w:val="006956C0"/>
    <w:rsid w:val="006957E5"/>
    <w:rsid w:val="00695B63"/>
    <w:rsid w:val="00695DD9"/>
    <w:rsid w:val="00696273"/>
    <w:rsid w:val="00696813"/>
    <w:rsid w:val="00696AFD"/>
    <w:rsid w:val="00696FAC"/>
    <w:rsid w:val="006970C1"/>
    <w:rsid w:val="00697445"/>
    <w:rsid w:val="00697766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92"/>
    <w:rsid w:val="006A10B8"/>
    <w:rsid w:val="006A1197"/>
    <w:rsid w:val="006A11B3"/>
    <w:rsid w:val="006A130C"/>
    <w:rsid w:val="006A132D"/>
    <w:rsid w:val="006A1411"/>
    <w:rsid w:val="006A16A8"/>
    <w:rsid w:val="006A19FF"/>
    <w:rsid w:val="006A1B37"/>
    <w:rsid w:val="006A1FCB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7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9F3"/>
    <w:rsid w:val="006B2C47"/>
    <w:rsid w:val="006B2DE3"/>
    <w:rsid w:val="006B2E17"/>
    <w:rsid w:val="006B2E93"/>
    <w:rsid w:val="006B2F2B"/>
    <w:rsid w:val="006B312B"/>
    <w:rsid w:val="006B3609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341"/>
    <w:rsid w:val="006B541D"/>
    <w:rsid w:val="006B5436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C8D"/>
    <w:rsid w:val="006C2D1E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28"/>
    <w:rsid w:val="006C3357"/>
    <w:rsid w:val="006C3399"/>
    <w:rsid w:val="006C36E5"/>
    <w:rsid w:val="006C37AC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DDC"/>
    <w:rsid w:val="006C5E8C"/>
    <w:rsid w:val="006C6048"/>
    <w:rsid w:val="006C6096"/>
    <w:rsid w:val="006C611B"/>
    <w:rsid w:val="006C65D4"/>
    <w:rsid w:val="006C663D"/>
    <w:rsid w:val="006C67D6"/>
    <w:rsid w:val="006C6B77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6A0"/>
    <w:rsid w:val="006D1980"/>
    <w:rsid w:val="006D1995"/>
    <w:rsid w:val="006D1AF0"/>
    <w:rsid w:val="006D1CC3"/>
    <w:rsid w:val="006D1E9D"/>
    <w:rsid w:val="006D1F89"/>
    <w:rsid w:val="006D1FF5"/>
    <w:rsid w:val="006D2212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857"/>
    <w:rsid w:val="006D4D59"/>
    <w:rsid w:val="006D4E1D"/>
    <w:rsid w:val="006D4E26"/>
    <w:rsid w:val="006D5277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102"/>
    <w:rsid w:val="006E32D4"/>
    <w:rsid w:val="006E34D4"/>
    <w:rsid w:val="006E3939"/>
    <w:rsid w:val="006E3B4E"/>
    <w:rsid w:val="006E3EAA"/>
    <w:rsid w:val="006E3FDC"/>
    <w:rsid w:val="006E4286"/>
    <w:rsid w:val="006E4343"/>
    <w:rsid w:val="006E4381"/>
    <w:rsid w:val="006E4AE9"/>
    <w:rsid w:val="006E4C50"/>
    <w:rsid w:val="006E4EDB"/>
    <w:rsid w:val="006E50C3"/>
    <w:rsid w:val="006E5212"/>
    <w:rsid w:val="006E52D1"/>
    <w:rsid w:val="006E5738"/>
    <w:rsid w:val="006E5A53"/>
    <w:rsid w:val="006E5C1C"/>
    <w:rsid w:val="006E5EDC"/>
    <w:rsid w:val="006E6028"/>
    <w:rsid w:val="006E62BC"/>
    <w:rsid w:val="006E6471"/>
    <w:rsid w:val="006E68F8"/>
    <w:rsid w:val="006E68FF"/>
    <w:rsid w:val="006E6B15"/>
    <w:rsid w:val="006E6FAC"/>
    <w:rsid w:val="006E7265"/>
    <w:rsid w:val="006E7292"/>
    <w:rsid w:val="006E74F9"/>
    <w:rsid w:val="006E75F3"/>
    <w:rsid w:val="006E791B"/>
    <w:rsid w:val="006E7A71"/>
    <w:rsid w:val="006E7BA0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101"/>
    <w:rsid w:val="006F145F"/>
    <w:rsid w:val="006F177E"/>
    <w:rsid w:val="006F1B26"/>
    <w:rsid w:val="006F1EBC"/>
    <w:rsid w:val="006F22BA"/>
    <w:rsid w:val="006F2384"/>
    <w:rsid w:val="006F28F5"/>
    <w:rsid w:val="006F2D53"/>
    <w:rsid w:val="006F2EBD"/>
    <w:rsid w:val="006F30BF"/>
    <w:rsid w:val="006F30E5"/>
    <w:rsid w:val="006F3122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760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99"/>
    <w:rsid w:val="006F7A85"/>
    <w:rsid w:val="006F7AF8"/>
    <w:rsid w:val="006F7F62"/>
    <w:rsid w:val="006F7F7D"/>
    <w:rsid w:val="0070007E"/>
    <w:rsid w:val="007000FD"/>
    <w:rsid w:val="00700342"/>
    <w:rsid w:val="00700657"/>
    <w:rsid w:val="00700A14"/>
    <w:rsid w:val="00700B7C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D07"/>
    <w:rsid w:val="00702DE1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CD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5F5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3C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AD2"/>
    <w:rsid w:val="00713C32"/>
    <w:rsid w:val="00713CEE"/>
    <w:rsid w:val="00713D63"/>
    <w:rsid w:val="00713EB7"/>
    <w:rsid w:val="00713FBC"/>
    <w:rsid w:val="007144A7"/>
    <w:rsid w:val="0071472A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A8"/>
    <w:rsid w:val="007167EA"/>
    <w:rsid w:val="00716A80"/>
    <w:rsid w:val="00716AC0"/>
    <w:rsid w:val="00716BE7"/>
    <w:rsid w:val="00716CD6"/>
    <w:rsid w:val="007171E1"/>
    <w:rsid w:val="007172DC"/>
    <w:rsid w:val="00717581"/>
    <w:rsid w:val="007176C3"/>
    <w:rsid w:val="00717890"/>
    <w:rsid w:val="00717E4A"/>
    <w:rsid w:val="00720038"/>
    <w:rsid w:val="00720039"/>
    <w:rsid w:val="007202A6"/>
    <w:rsid w:val="007203C5"/>
    <w:rsid w:val="00720458"/>
    <w:rsid w:val="00720675"/>
    <w:rsid w:val="00720973"/>
    <w:rsid w:val="007211A5"/>
    <w:rsid w:val="00721B7D"/>
    <w:rsid w:val="00721C9D"/>
    <w:rsid w:val="00721DAB"/>
    <w:rsid w:val="007221E3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C27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C20"/>
    <w:rsid w:val="00724E39"/>
    <w:rsid w:val="00724FB9"/>
    <w:rsid w:val="0072500E"/>
    <w:rsid w:val="0072525B"/>
    <w:rsid w:val="00725324"/>
    <w:rsid w:val="007254A2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75C"/>
    <w:rsid w:val="0073192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956"/>
    <w:rsid w:val="00735A56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D4F"/>
    <w:rsid w:val="00737F7B"/>
    <w:rsid w:val="00740081"/>
    <w:rsid w:val="0074015C"/>
    <w:rsid w:val="007402D5"/>
    <w:rsid w:val="007403EF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8DA"/>
    <w:rsid w:val="00741F5D"/>
    <w:rsid w:val="00741F61"/>
    <w:rsid w:val="00742603"/>
    <w:rsid w:val="007426A3"/>
    <w:rsid w:val="007428D9"/>
    <w:rsid w:val="00742B4E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E62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6F8"/>
    <w:rsid w:val="00747AE5"/>
    <w:rsid w:val="00747DC7"/>
    <w:rsid w:val="00747EF9"/>
    <w:rsid w:val="007501BE"/>
    <w:rsid w:val="007502EA"/>
    <w:rsid w:val="00750425"/>
    <w:rsid w:val="007505BE"/>
    <w:rsid w:val="007505D6"/>
    <w:rsid w:val="007505FA"/>
    <w:rsid w:val="007508BE"/>
    <w:rsid w:val="00750975"/>
    <w:rsid w:val="00750EC8"/>
    <w:rsid w:val="00750F0D"/>
    <w:rsid w:val="00750F88"/>
    <w:rsid w:val="00750F8C"/>
    <w:rsid w:val="0075134F"/>
    <w:rsid w:val="0075157E"/>
    <w:rsid w:val="007516C2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C05"/>
    <w:rsid w:val="00752D47"/>
    <w:rsid w:val="00753269"/>
    <w:rsid w:val="00753579"/>
    <w:rsid w:val="00753637"/>
    <w:rsid w:val="007539BD"/>
    <w:rsid w:val="00753B84"/>
    <w:rsid w:val="00753CA4"/>
    <w:rsid w:val="00753E07"/>
    <w:rsid w:val="00754003"/>
    <w:rsid w:val="00754107"/>
    <w:rsid w:val="00754435"/>
    <w:rsid w:val="00754994"/>
    <w:rsid w:val="00754A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9B"/>
    <w:rsid w:val="007601A2"/>
    <w:rsid w:val="00760283"/>
    <w:rsid w:val="0076031D"/>
    <w:rsid w:val="00760486"/>
    <w:rsid w:val="0076075F"/>
    <w:rsid w:val="007608E7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9C5"/>
    <w:rsid w:val="00763C93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594B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2C"/>
    <w:rsid w:val="00766DB8"/>
    <w:rsid w:val="00766F3D"/>
    <w:rsid w:val="00767119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9CA"/>
    <w:rsid w:val="00771AC5"/>
    <w:rsid w:val="00771BB4"/>
    <w:rsid w:val="00771C04"/>
    <w:rsid w:val="00771C85"/>
    <w:rsid w:val="00771EB8"/>
    <w:rsid w:val="00771FE2"/>
    <w:rsid w:val="0077236D"/>
    <w:rsid w:val="007726D3"/>
    <w:rsid w:val="007726D9"/>
    <w:rsid w:val="007727C2"/>
    <w:rsid w:val="007729B7"/>
    <w:rsid w:val="00772A64"/>
    <w:rsid w:val="00772CB5"/>
    <w:rsid w:val="00772FE0"/>
    <w:rsid w:val="00773559"/>
    <w:rsid w:val="007737C1"/>
    <w:rsid w:val="00773B13"/>
    <w:rsid w:val="00773B76"/>
    <w:rsid w:val="00773C9E"/>
    <w:rsid w:val="00773E40"/>
    <w:rsid w:val="007742CB"/>
    <w:rsid w:val="00774667"/>
    <w:rsid w:val="00774DE9"/>
    <w:rsid w:val="00775044"/>
    <w:rsid w:val="007750F0"/>
    <w:rsid w:val="007752CE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47E"/>
    <w:rsid w:val="007777E9"/>
    <w:rsid w:val="0077799E"/>
    <w:rsid w:val="00777A3F"/>
    <w:rsid w:val="00777A7B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A4A"/>
    <w:rsid w:val="00780B7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D4C"/>
    <w:rsid w:val="00782F26"/>
    <w:rsid w:val="00782F39"/>
    <w:rsid w:val="007830BD"/>
    <w:rsid w:val="0078332D"/>
    <w:rsid w:val="00783513"/>
    <w:rsid w:val="00783603"/>
    <w:rsid w:val="00783689"/>
    <w:rsid w:val="00783AA0"/>
    <w:rsid w:val="00783C4C"/>
    <w:rsid w:val="007842B8"/>
    <w:rsid w:val="00784453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42"/>
    <w:rsid w:val="0078577E"/>
    <w:rsid w:val="00785B47"/>
    <w:rsid w:val="00785F12"/>
    <w:rsid w:val="00786091"/>
    <w:rsid w:val="007860CB"/>
    <w:rsid w:val="0078614E"/>
    <w:rsid w:val="0078617D"/>
    <w:rsid w:val="007863D2"/>
    <w:rsid w:val="00786429"/>
    <w:rsid w:val="007864A6"/>
    <w:rsid w:val="00786603"/>
    <w:rsid w:val="0078666A"/>
    <w:rsid w:val="00786BC6"/>
    <w:rsid w:val="0078704D"/>
    <w:rsid w:val="007870C9"/>
    <w:rsid w:val="007877CC"/>
    <w:rsid w:val="00787819"/>
    <w:rsid w:val="00787843"/>
    <w:rsid w:val="007878FB"/>
    <w:rsid w:val="00787AC7"/>
    <w:rsid w:val="00787AD1"/>
    <w:rsid w:val="00787B37"/>
    <w:rsid w:val="00787C44"/>
    <w:rsid w:val="00787C6A"/>
    <w:rsid w:val="00787CF9"/>
    <w:rsid w:val="00787D49"/>
    <w:rsid w:val="00787DF7"/>
    <w:rsid w:val="00790056"/>
    <w:rsid w:val="0079063C"/>
    <w:rsid w:val="00790652"/>
    <w:rsid w:val="007907BD"/>
    <w:rsid w:val="0079091D"/>
    <w:rsid w:val="00790A0F"/>
    <w:rsid w:val="00790C2A"/>
    <w:rsid w:val="00790D44"/>
    <w:rsid w:val="00790DE2"/>
    <w:rsid w:val="00790DE3"/>
    <w:rsid w:val="00790E20"/>
    <w:rsid w:val="007910DA"/>
    <w:rsid w:val="007910E4"/>
    <w:rsid w:val="00791165"/>
    <w:rsid w:val="007912FA"/>
    <w:rsid w:val="00791546"/>
    <w:rsid w:val="0079166A"/>
    <w:rsid w:val="0079177F"/>
    <w:rsid w:val="007918B7"/>
    <w:rsid w:val="007919B5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88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8D"/>
    <w:rsid w:val="007953C6"/>
    <w:rsid w:val="007953F0"/>
    <w:rsid w:val="0079571D"/>
    <w:rsid w:val="00795AA8"/>
    <w:rsid w:val="00795AB9"/>
    <w:rsid w:val="007961D3"/>
    <w:rsid w:val="00796459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766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280"/>
    <w:rsid w:val="007A24D6"/>
    <w:rsid w:val="007A2B8A"/>
    <w:rsid w:val="007A2BED"/>
    <w:rsid w:val="007A3028"/>
    <w:rsid w:val="007A32DB"/>
    <w:rsid w:val="007A36C4"/>
    <w:rsid w:val="007A38D7"/>
    <w:rsid w:val="007A396F"/>
    <w:rsid w:val="007A3BA2"/>
    <w:rsid w:val="007A3C59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741"/>
    <w:rsid w:val="007A5BC2"/>
    <w:rsid w:val="007A5CDC"/>
    <w:rsid w:val="007A5CE7"/>
    <w:rsid w:val="007A5D5E"/>
    <w:rsid w:val="007A6044"/>
    <w:rsid w:val="007A629F"/>
    <w:rsid w:val="007A62AF"/>
    <w:rsid w:val="007A6359"/>
    <w:rsid w:val="007A6395"/>
    <w:rsid w:val="007A654C"/>
    <w:rsid w:val="007A6924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854"/>
    <w:rsid w:val="007B08CD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4C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ECF"/>
    <w:rsid w:val="007B6186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9"/>
    <w:rsid w:val="007C031C"/>
    <w:rsid w:val="007C0444"/>
    <w:rsid w:val="007C06AA"/>
    <w:rsid w:val="007C0830"/>
    <w:rsid w:val="007C08D9"/>
    <w:rsid w:val="007C0957"/>
    <w:rsid w:val="007C0B89"/>
    <w:rsid w:val="007C0C04"/>
    <w:rsid w:val="007C0D6E"/>
    <w:rsid w:val="007C0EFE"/>
    <w:rsid w:val="007C0F99"/>
    <w:rsid w:val="007C113C"/>
    <w:rsid w:val="007C1438"/>
    <w:rsid w:val="007C16C0"/>
    <w:rsid w:val="007C20C6"/>
    <w:rsid w:val="007C2244"/>
    <w:rsid w:val="007C2344"/>
    <w:rsid w:val="007C2784"/>
    <w:rsid w:val="007C27DC"/>
    <w:rsid w:val="007C2E33"/>
    <w:rsid w:val="007C3277"/>
    <w:rsid w:val="007C33BA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A5C"/>
    <w:rsid w:val="007C5B58"/>
    <w:rsid w:val="007C5DF4"/>
    <w:rsid w:val="007C6400"/>
    <w:rsid w:val="007C64B5"/>
    <w:rsid w:val="007C693C"/>
    <w:rsid w:val="007C694F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C7F4C"/>
    <w:rsid w:val="007D0297"/>
    <w:rsid w:val="007D0329"/>
    <w:rsid w:val="007D07CC"/>
    <w:rsid w:val="007D07F0"/>
    <w:rsid w:val="007D0BBB"/>
    <w:rsid w:val="007D0BC4"/>
    <w:rsid w:val="007D0E53"/>
    <w:rsid w:val="007D0EFC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740"/>
    <w:rsid w:val="007D2840"/>
    <w:rsid w:val="007D2900"/>
    <w:rsid w:val="007D2A85"/>
    <w:rsid w:val="007D2AF0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4FB1"/>
    <w:rsid w:val="007D50E3"/>
    <w:rsid w:val="007D5111"/>
    <w:rsid w:val="007D51DE"/>
    <w:rsid w:val="007D5445"/>
    <w:rsid w:val="007D5A28"/>
    <w:rsid w:val="007D5AE0"/>
    <w:rsid w:val="007D5C6D"/>
    <w:rsid w:val="007D5CC9"/>
    <w:rsid w:val="007D5E12"/>
    <w:rsid w:val="007D61CA"/>
    <w:rsid w:val="007D6620"/>
    <w:rsid w:val="007D68D8"/>
    <w:rsid w:val="007D6E3A"/>
    <w:rsid w:val="007D6F67"/>
    <w:rsid w:val="007D7545"/>
    <w:rsid w:val="007D781E"/>
    <w:rsid w:val="007D78E9"/>
    <w:rsid w:val="007D7D26"/>
    <w:rsid w:val="007E00D9"/>
    <w:rsid w:val="007E02C2"/>
    <w:rsid w:val="007E02FE"/>
    <w:rsid w:val="007E0CB4"/>
    <w:rsid w:val="007E0EA6"/>
    <w:rsid w:val="007E0EE8"/>
    <w:rsid w:val="007E0F48"/>
    <w:rsid w:val="007E1331"/>
    <w:rsid w:val="007E1369"/>
    <w:rsid w:val="007E1388"/>
    <w:rsid w:val="007E1746"/>
    <w:rsid w:val="007E1765"/>
    <w:rsid w:val="007E1873"/>
    <w:rsid w:val="007E1984"/>
    <w:rsid w:val="007E1C3F"/>
    <w:rsid w:val="007E1E4A"/>
    <w:rsid w:val="007E1F1F"/>
    <w:rsid w:val="007E2318"/>
    <w:rsid w:val="007E24FE"/>
    <w:rsid w:val="007E2566"/>
    <w:rsid w:val="007E2800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2F"/>
    <w:rsid w:val="007E3955"/>
    <w:rsid w:val="007E3977"/>
    <w:rsid w:val="007E3C2D"/>
    <w:rsid w:val="007E3D3D"/>
    <w:rsid w:val="007E40BD"/>
    <w:rsid w:val="007E490C"/>
    <w:rsid w:val="007E4ABC"/>
    <w:rsid w:val="007E4B07"/>
    <w:rsid w:val="007E4BF2"/>
    <w:rsid w:val="007E4C1A"/>
    <w:rsid w:val="007E5077"/>
    <w:rsid w:val="007E55ED"/>
    <w:rsid w:val="007E59C0"/>
    <w:rsid w:val="007E5BC6"/>
    <w:rsid w:val="007E6199"/>
    <w:rsid w:val="007E63AD"/>
    <w:rsid w:val="007E652B"/>
    <w:rsid w:val="007E6D0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59D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165"/>
    <w:rsid w:val="007F560E"/>
    <w:rsid w:val="007F5921"/>
    <w:rsid w:val="007F594B"/>
    <w:rsid w:val="007F5A0F"/>
    <w:rsid w:val="007F5C24"/>
    <w:rsid w:val="007F5E4E"/>
    <w:rsid w:val="007F60C5"/>
    <w:rsid w:val="007F625E"/>
    <w:rsid w:val="007F64CC"/>
    <w:rsid w:val="007F667A"/>
    <w:rsid w:val="007F6D90"/>
    <w:rsid w:val="007F6DA7"/>
    <w:rsid w:val="007F6E89"/>
    <w:rsid w:val="007F7068"/>
    <w:rsid w:val="007F7107"/>
    <w:rsid w:val="007F7566"/>
    <w:rsid w:val="007F7607"/>
    <w:rsid w:val="007F7844"/>
    <w:rsid w:val="007F7AA7"/>
    <w:rsid w:val="007F7B2F"/>
    <w:rsid w:val="007F7B4F"/>
    <w:rsid w:val="007F7BA7"/>
    <w:rsid w:val="007F7CCC"/>
    <w:rsid w:val="007F7F4E"/>
    <w:rsid w:val="0080040E"/>
    <w:rsid w:val="00800666"/>
    <w:rsid w:val="008009C2"/>
    <w:rsid w:val="008009CF"/>
    <w:rsid w:val="00800A46"/>
    <w:rsid w:val="00800BF4"/>
    <w:rsid w:val="00800EFD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CB4"/>
    <w:rsid w:val="00802FE8"/>
    <w:rsid w:val="00803148"/>
    <w:rsid w:val="00803167"/>
    <w:rsid w:val="00803262"/>
    <w:rsid w:val="008033C4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E48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36"/>
    <w:rsid w:val="00810943"/>
    <w:rsid w:val="00810EC2"/>
    <w:rsid w:val="00810FB5"/>
    <w:rsid w:val="0081145F"/>
    <w:rsid w:val="0081152E"/>
    <w:rsid w:val="00811ABE"/>
    <w:rsid w:val="00811C85"/>
    <w:rsid w:val="00811D3C"/>
    <w:rsid w:val="00811DBD"/>
    <w:rsid w:val="00811E64"/>
    <w:rsid w:val="00811EFD"/>
    <w:rsid w:val="008123EE"/>
    <w:rsid w:val="00812613"/>
    <w:rsid w:val="00812B1B"/>
    <w:rsid w:val="00812C3D"/>
    <w:rsid w:val="00812E96"/>
    <w:rsid w:val="0081309F"/>
    <w:rsid w:val="00813457"/>
    <w:rsid w:val="008135CA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243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8FD"/>
    <w:rsid w:val="00817AD0"/>
    <w:rsid w:val="00817CC9"/>
    <w:rsid w:val="00817E24"/>
    <w:rsid w:val="00817FA0"/>
    <w:rsid w:val="00820065"/>
    <w:rsid w:val="008202F3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7B7"/>
    <w:rsid w:val="008228BC"/>
    <w:rsid w:val="00822BC2"/>
    <w:rsid w:val="0082304E"/>
    <w:rsid w:val="00823309"/>
    <w:rsid w:val="00823473"/>
    <w:rsid w:val="0082349F"/>
    <w:rsid w:val="0082357C"/>
    <w:rsid w:val="00823692"/>
    <w:rsid w:val="00823928"/>
    <w:rsid w:val="00823BCF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3E7"/>
    <w:rsid w:val="008256A2"/>
    <w:rsid w:val="008258C2"/>
    <w:rsid w:val="00825BF3"/>
    <w:rsid w:val="008261E4"/>
    <w:rsid w:val="00826366"/>
    <w:rsid w:val="00826453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95"/>
    <w:rsid w:val="008277E1"/>
    <w:rsid w:val="008278F2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DE6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1CA"/>
    <w:rsid w:val="008347AA"/>
    <w:rsid w:val="008347E4"/>
    <w:rsid w:val="0083491F"/>
    <w:rsid w:val="0083492A"/>
    <w:rsid w:val="00834991"/>
    <w:rsid w:val="00834A92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3DD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29D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4E5F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DA6"/>
    <w:rsid w:val="00846EE5"/>
    <w:rsid w:val="00846FCF"/>
    <w:rsid w:val="008470F8"/>
    <w:rsid w:val="008471B5"/>
    <w:rsid w:val="00847369"/>
    <w:rsid w:val="00847790"/>
    <w:rsid w:val="00847797"/>
    <w:rsid w:val="00847836"/>
    <w:rsid w:val="00847B02"/>
    <w:rsid w:val="00847F75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11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34D"/>
    <w:rsid w:val="008604B0"/>
    <w:rsid w:val="0086050C"/>
    <w:rsid w:val="008606D7"/>
    <w:rsid w:val="008608CB"/>
    <w:rsid w:val="00860E01"/>
    <w:rsid w:val="00860EBC"/>
    <w:rsid w:val="00860FA4"/>
    <w:rsid w:val="00860FAC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C58"/>
    <w:rsid w:val="00862EE4"/>
    <w:rsid w:val="008630E0"/>
    <w:rsid w:val="00863133"/>
    <w:rsid w:val="008634C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1E7"/>
    <w:rsid w:val="0086753A"/>
    <w:rsid w:val="008675D4"/>
    <w:rsid w:val="00867954"/>
    <w:rsid w:val="008679B5"/>
    <w:rsid w:val="00867E32"/>
    <w:rsid w:val="00870318"/>
    <w:rsid w:val="008703DB"/>
    <w:rsid w:val="00870580"/>
    <w:rsid w:val="008705A7"/>
    <w:rsid w:val="008708AF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2FF3"/>
    <w:rsid w:val="00873205"/>
    <w:rsid w:val="00873291"/>
    <w:rsid w:val="0087345F"/>
    <w:rsid w:val="00873609"/>
    <w:rsid w:val="00873AE4"/>
    <w:rsid w:val="00874263"/>
    <w:rsid w:val="00874310"/>
    <w:rsid w:val="00874324"/>
    <w:rsid w:val="008744A9"/>
    <w:rsid w:val="00874503"/>
    <w:rsid w:val="00874536"/>
    <w:rsid w:val="008745F5"/>
    <w:rsid w:val="00874B54"/>
    <w:rsid w:val="00874B77"/>
    <w:rsid w:val="00874CB4"/>
    <w:rsid w:val="00874DD5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525"/>
    <w:rsid w:val="0088053D"/>
    <w:rsid w:val="0088069F"/>
    <w:rsid w:val="008806A9"/>
    <w:rsid w:val="0088088E"/>
    <w:rsid w:val="008808DC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1"/>
    <w:rsid w:val="00881EF4"/>
    <w:rsid w:val="00882082"/>
    <w:rsid w:val="00882119"/>
    <w:rsid w:val="008822F9"/>
    <w:rsid w:val="00882330"/>
    <w:rsid w:val="00882475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974"/>
    <w:rsid w:val="00883AF3"/>
    <w:rsid w:val="00883CDC"/>
    <w:rsid w:val="00883F0A"/>
    <w:rsid w:val="00883F85"/>
    <w:rsid w:val="00883FB1"/>
    <w:rsid w:val="00884308"/>
    <w:rsid w:val="00884947"/>
    <w:rsid w:val="008849A1"/>
    <w:rsid w:val="00884AFD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93D"/>
    <w:rsid w:val="00886AC2"/>
    <w:rsid w:val="00886CBA"/>
    <w:rsid w:val="00887048"/>
    <w:rsid w:val="008871B6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B11"/>
    <w:rsid w:val="00890CF0"/>
    <w:rsid w:val="00890D95"/>
    <w:rsid w:val="00890EFB"/>
    <w:rsid w:val="00891273"/>
    <w:rsid w:val="008912F2"/>
    <w:rsid w:val="008913B7"/>
    <w:rsid w:val="008915AE"/>
    <w:rsid w:val="008918CF"/>
    <w:rsid w:val="0089195B"/>
    <w:rsid w:val="00891AEB"/>
    <w:rsid w:val="00891B6F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342"/>
    <w:rsid w:val="00893568"/>
    <w:rsid w:val="00893D2F"/>
    <w:rsid w:val="00893D9D"/>
    <w:rsid w:val="00893F21"/>
    <w:rsid w:val="00894097"/>
    <w:rsid w:val="008941DB"/>
    <w:rsid w:val="008943CD"/>
    <w:rsid w:val="008945A7"/>
    <w:rsid w:val="008945E6"/>
    <w:rsid w:val="008949F7"/>
    <w:rsid w:val="00894B20"/>
    <w:rsid w:val="00894B2A"/>
    <w:rsid w:val="00894B75"/>
    <w:rsid w:val="00894C9A"/>
    <w:rsid w:val="00894F69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02D"/>
    <w:rsid w:val="008A016D"/>
    <w:rsid w:val="008A02CC"/>
    <w:rsid w:val="008A058E"/>
    <w:rsid w:val="008A05A3"/>
    <w:rsid w:val="008A0A0A"/>
    <w:rsid w:val="008A0B30"/>
    <w:rsid w:val="008A0E52"/>
    <w:rsid w:val="008A0E81"/>
    <w:rsid w:val="008A1181"/>
    <w:rsid w:val="008A1189"/>
    <w:rsid w:val="008A11F1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64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BEB"/>
    <w:rsid w:val="008B0F41"/>
    <w:rsid w:val="008B10F1"/>
    <w:rsid w:val="008B1188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2F3C"/>
    <w:rsid w:val="008B2FBB"/>
    <w:rsid w:val="008B3644"/>
    <w:rsid w:val="008B36F0"/>
    <w:rsid w:val="008B386B"/>
    <w:rsid w:val="008B3A33"/>
    <w:rsid w:val="008B3B4B"/>
    <w:rsid w:val="008B3FA1"/>
    <w:rsid w:val="008B40AA"/>
    <w:rsid w:val="008B40B6"/>
    <w:rsid w:val="008B4316"/>
    <w:rsid w:val="008B48E1"/>
    <w:rsid w:val="008B490D"/>
    <w:rsid w:val="008B4975"/>
    <w:rsid w:val="008B4AA0"/>
    <w:rsid w:val="008B4F20"/>
    <w:rsid w:val="008B5455"/>
    <w:rsid w:val="008B5D39"/>
    <w:rsid w:val="008B5F3D"/>
    <w:rsid w:val="008B60E0"/>
    <w:rsid w:val="008B6145"/>
    <w:rsid w:val="008B62BC"/>
    <w:rsid w:val="008B665E"/>
    <w:rsid w:val="008B69EB"/>
    <w:rsid w:val="008B719D"/>
    <w:rsid w:val="008B71E0"/>
    <w:rsid w:val="008B7301"/>
    <w:rsid w:val="008B73EC"/>
    <w:rsid w:val="008B747C"/>
    <w:rsid w:val="008B76C8"/>
    <w:rsid w:val="008B7773"/>
    <w:rsid w:val="008B7819"/>
    <w:rsid w:val="008B7D97"/>
    <w:rsid w:val="008B7DA2"/>
    <w:rsid w:val="008B7ECC"/>
    <w:rsid w:val="008C0846"/>
    <w:rsid w:val="008C0938"/>
    <w:rsid w:val="008C0D59"/>
    <w:rsid w:val="008C1031"/>
    <w:rsid w:val="008C11B3"/>
    <w:rsid w:val="008C11BA"/>
    <w:rsid w:val="008C1AB5"/>
    <w:rsid w:val="008C1DFF"/>
    <w:rsid w:val="008C22AD"/>
    <w:rsid w:val="008C2490"/>
    <w:rsid w:val="008C2A6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34B"/>
    <w:rsid w:val="008C44F2"/>
    <w:rsid w:val="008C4580"/>
    <w:rsid w:val="008C45B5"/>
    <w:rsid w:val="008C473B"/>
    <w:rsid w:val="008C4811"/>
    <w:rsid w:val="008C49F0"/>
    <w:rsid w:val="008C4B7E"/>
    <w:rsid w:val="008C4BEF"/>
    <w:rsid w:val="008C5098"/>
    <w:rsid w:val="008C52E7"/>
    <w:rsid w:val="008C54CB"/>
    <w:rsid w:val="008C54FC"/>
    <w:rsid w:val="008C656A"/>
    <w:rsid w:val="008C6A8D"/>
    <w:rsid w:val="008C6ABC"/>
    <w:rsid w:val="008C6B39"/>
    <w:rsid w:val="008C6B48"/>
    <w:rsid w:val="008C6B54"/>
    <w:rsid w:val="008C6D40"/>
    <w:rsid w:val="008C6DA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5A0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269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C29"/>
    <w:rsid w:val="008D5FF8"/>
    <w:rsid w:val="008D6387"/>
    <w:rsid w:val="008D63EC"/>
    <w:rsid w:val="008D6842"/>
    <w:rsid w:val="008D6C13"/>
    <w:rsid w:val="008D702C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14"/>
    <w:rsid w:val="008E0D4B"/>
    <w:rsid w:val="008E0F51"/>
    <w:rsid w:val="008E0F78"/>
    <w:rsid w:val="008E1324"/>
    <w:rsid w:val="008E169B"/>
    <w:rsid w:val="008E1740"/>
    <w:rsid w:val="008E1B05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2F92"/>
    <w:rsid w:val="008E2F94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559"/>
    <w:rsid w:val="008E5745"/>
    <w:rsid w:val="008E5AA3"/>
    <w:rsid w:val="008E629F"/>
    <w:rsid w:val="008E64DF"/>
    <w:rsid w:val="008E653B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BEC"/>
    <w:rsid w:val="008E7C59"/>
    <w:rsid w:val="008E7CD3"/>
    <w:rsid w:val="008F0294"/>
    <w:rsid w:val="008F0418"/>
    <w:rsid w:val="008F07A8"/>
    <w:rsid w:val="008F0B09"/>
    <w:rsid w:val="008F0B59"/>
    <w:rsid w:val="008F0D49"/>
    <w:rsid w:val="008F0DCA"/>
    <w:rsid w:val="008F0ED8"/>
    <w:rsid w:val="008F1108"/>
    <w:rsid w:val="008F1171"/>
    <w:rsid w:val="008F127A"/>
    <w:rsid w:val="008F145C"/>
    <w:rsid w:val="008F14D7"/>
    <w:rsid w:val="008F154B"/>
    <w:rsid w:val="008F15B0"/>
    <w:rsid w:val="008F1724"/>
    <w:rsid w:val="008F193A"/>
    <w:rsid w:val="008F19A2"/>
    <w:rsid w:val="008F19DA"/>
    <w:rsid w:val="008F1BB7"/>
    <w:rsid w:val="008F1C78"/>
    <w:rsid w:val="008F1FAA"/>
    <w:rsid w:val="008F2153"/>
    <w:rsid w:val="008F21FC"/>
    <w:rsid w:val="008F227A"/>
    <w:rsid w:val="008F2B61"/>
    <w:rsid w:val="008F2B62"/>
    <w:rsid w:val="008F2C12"/>
    <w:rsid w:val="008F2CC0"/>
    <w:rsid w:val="008F2D95"/>
    <w:rsid w:val="008F2FC4"/>
    <w:rsid w:val="008F3347"/>
    <w:rsid w:val="008F33AC"/>
    <w:rsid w:val="008F33BA"/>
    <w:rsid w:val="008F36C5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163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39"/>
    <w:rsid w:val="008F67C4"/>
    <w:rsid w:val="008F68E6"/>
    <w:rsid w:val="008F6D6D"/>
    <w:rsid w:val="008F6F20"/>
    <w:rsid w:val="008F718C"/>
    <w:rsid w:val="008F72D5"/>
    <w:rsid w:val="008F7489"/>
    <w:rsid w:val="008F7509"/>
    <w:rsid w:val="008F779C"/>
    <w:rsid w:val="008F7B0B"/>
    <w:rsid w:val="008F7C0F"/>
    <w:rsid w:val="009000D0"/>
    <w:rsid w:val="009005B7"/>
    <w:rsid w:val="00900774"/>
    <w:rsid w:val="0090085C"/>
    <w:rsid w:val="009009EF"/>
    <w:rsid w:val="00901086"/>
    <w:rsid w:val="009016D2"/>
    <w:rsid w:val="00901939"/>
    <w:rsid w:val="00901C55"/>
    <w:rsid w:val="00901F07"/>
    <w:rsid w:val="00901FCF"/>
    <w:rsid w:val="00902039"/>
    <w:rsid w:val="009020CC"/>
    <w:rsid w:val="009020ED"/>
    <w:rsid w:val="009025FD"/>
    <w:rsid w:val="0090289E"/>
    <w:rsid w:val="00902C02"/>
    <w:rsid w:val="00902CC6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71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CD1"/>
    <w:rsid w:val="00907E9C"/>
    <w:rsid w:val="00907ED7"/>
    <w:rsid w:val="009104F8"/>
    <w:rsid w:val="00910667"/>
    <w:rsid w:val="009106ED"/>
    <w:rsid w:val="0091093C"/>
    <w:rsid w:val="00910B30"/>
    <w:rsid w:val="00910E4C"/>
    <w:rsid w:val="00910FBC"/>
    <w:rsid w:val="00911101"/>
    <w:rsid w:val="009111AC"/>
    <w:rsid w:val="009113BC"/>
    <w:rsid w:val="009113F2"/>
    <w:rsid w:val="00911699"/>
    <w:rsid w:val="009116A3"/>
    <w:rsid w:val="009116E2"/>
    <w:rsid w:val="00911D99"/>
    <w:rsid w:val="00911DB1"/>
    <w:rsid w:val="00911E55"/>
    <w:rsid w:val="00911EC9"/>
    <w:rsid w:val="00912482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D9F"/>
    <w:rsid w:val="00915F77"/>
    <w:rsid w:val="009162CD"/>
    <w:rsid w:val="00916B48"/>
    <w:rsid w:val="00916DE4"/>
    <w:rsid w:val="00916E6F"/>
    <w:rsid w:val="00916F22"/>
    <w:rsid w:val="00916F88"/>
    <w:rsid w:val="00917001"/>
    <w:rsid w:val="009172BB"/>
    <w:rsid w:val="009174A4"/>
    <w:rsid w:val="009174B5"/>
    <w:rsid w:val="009177A6"/>
    <w:rsid w:val="009177D0"/>
    <w:rsid w:val="009177EF"/>
    <w:rsid w:val="00917866"/>
    <w:rsid w:val="0091794D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6C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9C6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57B"/>
    <w:rsid w:val="00934A20"/>
    <w:rsid w:val="00934B50"/>
    <w:rsid w:val="00934C60"/>
    <w:rsid w:val="00934E6B"/>
    <w:rsid w:val="00934FB9"/>
    <w:rsid w:val="009350DA"/>
    <w:rsid w:val="009352DC"/>
    <w:rsid w:val="0093565D"/>
    <w:rsid w:val="00935B1E"/>
    <w:rsid w:val="00935D1B"/>
    <w:rsid w:val="00935E54"/>
    <w:rsid w:val="00935F57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6E50"/>
    <w:rsid w:val="0093702E"/>
    <w:rsid w:val="009370F1"/>
    <w:rsid w:val="009371C8"/>
    <w:rsid w:val="0093758E"/>
    <w:rsid w:val="009377B3"/>
    <w:rsid w:val="00937A38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6E6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B12"/>
    <w:rsid w:val="00943D11"/>
    <w:rsid w:val="00943D88"/>
    <w:rsid w:val="00943EFF"/>
    <w:rsid w:val="00943F32"/>
    <w:rsid w:val="0094402A"/>
    <w:rsid w:val="009440B5"/>
    <w:rsid w:val="009440DA"/>
    <w:rsid w:val="009441AA"/>
    <w:rsid w:val="00944477"/>
    <w:rsid w:val="0094447E"/>
    <w:rsid w:val="009444BA"/>
    <w:rsid w:val="0094452A"/>
    <w:rsid w:val="0094473D"/>
    <w:rsid w:val="00944765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30"/>
    <w:rsid w:val="00947F7F"/>
    <w:rsid w:val="00947FDA"/>
    <w:rsid w:val="00947FF9"/>
    <w:rsid w:val="00950045"/>
    <w:rsid w:val="009500FE"/>
    <w:rsid w:val="009501DD"/>
    <w:rsid w:val="0095032A"/>
    <w:rsid w:val="009503A1"/>
    <w:rsid w:val="009503BE"/>
    <w:rsid w:val="009505CD"/>
    <w:rsid w:val="0095063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1DDB"/>
    <w:rsid w:val="00952050"/>
    <w:rsid w:val="0095206C"/>
    <w:rsid w:val="009520E1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2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604"/>
    <w:rsid w:val="00955B42"/>
    <w:rsid w:val="00955BFE"/>
    <w:rsid w:val="00955CB9"/>
    <w:rsid w:val="00955D63"/>
    <w:rsid w:val="00955E1C"/>
    <w:rsid w:val="00955EFA"/>
    <w:rsid w:val="00955FA4"/>
    <w:rsid w:val="0095603C"/>
    <w:rsid w:val="00956526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B16"/>
    <w:rsid w:val="00957DFF"/>
    <w:rsid w:val="00957E2D"/>
    <w:rsid w:val="00960095"/>
    <w:rsid w:val="00960108"/>
    <w:rsid w:val="009607FF"/>
    <w:rsid w:val="00960C55"/>
    <w:rsid w:val="00960F40"/>
    <w:rsid w:val="00961781"/>
    <w:rsid w:val="00961AB7"/>
    <w:rsid w:val="00961BA5"/>
    <w:rsid w:val="00961C44"/>
    <w:rsid w:val="00962027"/>
    <w:rsid w:val="009627B7"/>
    <w:rsid w:val="00962959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307"/>
    <w:rsid w:val="00966485"/>
    <w:rsid w:val="009664C6"/>
    <w:rsid w:val="00966944"/>
    <w:rsid w:val="00966B43"/>
    <w:rsid w:val="00966C33"/>
    <w:rsid w:val="00966E92"/>
    <w:rsid w:val="0096701E"/>
    <w:rsid w:val="00967099"/>
    <w:rsid w:val="00967301"/>
    <w:rsid w:val="00967353"/>
    <w:rsid w:val="00967417"/>
    <w:rsid w:val="00967476"/>
    <w:rsid w:val="009677A2"/>
    <w:rsid w:val="00967839"/>
    <w:rsid w:val="00967862"/>
    <w:rsid w:val="00967996"/>
    <w:rsid w:val="009679BE"/>
    <w:rsid w:val="00967B10"/>
    <w:rsid w:val="00967D0B"/>
    <w:rsid w:val="00970472"/>
    <w:rsid w:val="00970538"/>
    <w:rsid w:val="00970D90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17F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5E2B"/>
    <w:rsid w:val="009761A4"/>
    <w:rsid w:val="0097623F"/>
    <w:rsid w:val="00976938"/>
    <w:rsid w:val="00976BD4"/>
    <w:rsid w:val="0097706A"/>
    <w:rsid w:val="009775F0"/>
    <w:rsid w:val="0097784A"/>
    <w:rsid w:val="00977A33"/>
    <w:rsid w:val="00977DD0"/>
    <w:rsid w:val="009805CB"/>
    <w:rsid w:val="00980645"/>
    <w:rsid w:val="00980696"/>
    <w:rsid w:val="00980BC6"/>
    <w:rsid w:val="00980EB8"/>
    <w:rsid w:val="009811C2"/>
    <w:rsid w:val="00981851"/>
    <w:rsid w:val="009818D3"/>
    <w:rsid w:val="00981A56"/>
    <w:rsid w:val="00981B9E"/>
    <w:rsid w:val="00981BEC"/>
    <w:rsid w:val="00981C45"/>
    <w:rsid w:val="0098217F"/>
    <w:rsid w:val="0098219C"/>
    <w:rsid w:val="009821B7"/>
    <w:rsid w:val="00982270"/>
    <w:rsid w:val="00982385"/>
    <w:rsid w:val="009829E5"/>
    <w:rsid w:val="00982BF6"/>
    <w:rsid w:val="00982C20"/>
    <w:rsid w:val="00982FA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60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385"/>
    <w:rsid w:val="009904EB"/>
    <w:rsid w:val="00990571"/>
    <w:rsid w:val="00990811"/>
    <w:rsid w:val="00990A5D"/>
    <w:rsid w:val="00990A60"/>
    <w:rsid w:val="00990D60"/>
    <w:rsid w:val="0099101E"/>
    <w:rsid w:val="00991141"/>
    <w:rsid w:val="009911B7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43"/>
    <w:rsid w:val="0099306C"/>
    <w:rsid w:val="00993637"/>
    <w:rsid w:val="00993833"/>
    <w:rsid w:val="00993DDA"/>
    <w:rsid w:val="00994012"/>
    <w:rsid w:val="00994067"/>
    <w:rsid w:val="0099437B"/>
    <w:rsid w:val="00994846"/>
    <w:rsid w:val="0099493F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952"/>
    <w:rsid w:val="00996A3E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0BB"/>
    <w:rsid w:val="009A21C3"/>
    <w:rsid w:val="009A21DA"/>
    <w:rsid w:val="009A2259"/>
    <w:rsid w:val="009A2310"/>
    <w:rsid w:val="009A23D4"/>
    <w:rsid w:val="009A267F"/>
    <w:rsid w:val="009A2A72"/>
    <w:rsid w:val="009A2BF1"/>
    <w:rsid w:val="009A2D3A"/>
    <w:rsid w:val="009A2E3F"/>
    <w:rsid w:val="009A2F29"/>
    <w:rsid w:val="009A3143"/>
    <w:rsid w:val="009A3387"/>
    <w:rsid w:val="009A35F2"/>
    <w:rsid w:val="009A3A96"/>
    <w:rsid w:val="009A3B04"/>
    <w:rsid w:val="009A3B8B"/>
    <w:rsid w:val="009A3BCF"/>
    <w:rsid w:val="009A428A"/>
    <w:rsid w:val="009A4612"/>
    <w:rsid w:val="009A4617"/>
    <w:rsid w:val="009A464D"/>
    <w:rsid w:val="009A4816"/>
    <w:rsid w:val="009A4B0B"/>
    <w:rsid w:val="009A4C26"/>
    <w:rsid w:val="009A4CD3"/>
    <w:rsid w:val="009A4D59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18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18B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AEA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0DB"/>
    <w:rsid w:val="009C0117"/>
    <w:rsid w:val="009C01BB"/>
    <w:rsid w:val="009C01C4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248"/>
    <w:rsid w:val="009C1531"/>
    <w:rsid w:val="009C1558"/>
    <w:rsid w:val="009C16BE"/>
    <w:rsid w:val="009C17D3"/>
    <w:rsid w:val="009C18F3"/>
    <w:rsid w:val="009C19E2"/>
    <w:rsid w:val="009C1A1E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3F9"/>
    <w:rsid w:val="009C3691"/>
    <w:rsid w:val="009C37C4"/>
    <w:rsid w:val="009C3859"/>
    <w:rsid w:val="009C38C6"/>
    <w:rsid w:val="009C38C9"/>
    <w:rsid w:val="009C41ED"/>
    <w:rsid w:val="009C4476"/>
    <w:rsid w:val="009C467F"/>
    <w:rsid w:val="009C46CE"/>
    <w:rsid w:val="009C4809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9FE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A5"/>
    <w:rsid w:val="009D02F5"/>
    <w:rsid w:val="009D0520"/>
    <w:rsid w:val="009D06C2"/>
    <w:rsid w:val="009D06F0"/>
    <w:rsid w:val="009D072D"/>
    <w:rsid w:val="009D07F9"/>
    <w:rsid w:val="009D0904"/>
    <w:rsid w:val="009D0970"/>
    <w:rsid w:val="009D0C72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4B2E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21"/>
    <w:rsid w:val="009E384E"/>
    <w:rsid w:val="009E3B96"/>
    <w:rsid w:val="009E3BB9"/>
    <w:rsid w:val="009E3F8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83B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D42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896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0F24"/>
    <w:rsid w:val="00A01166"/>
    <w:rsid w:val="00A014B9"/>
    <w:rsid w:val="00A0152C"/>
    <w:rsid w:val="00A018DD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4A7"/>
    <w:rsid w:val="00A105D8"/>
    <w:rsid w:val="00A10C23"/>
    <w:rsid w:val="00A1135D"/>
    <w:rsid w:val="00A11365"/>
    <w:rsid w:val="00A1138C"/>
    <w:rsid w:val="00A11B4A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62C"/>
    <w:rsid w:val="00A13797"/>
    <w:rsid w:val="00A13930"/>
    <w:rsid w:val="00A139EB"/>
    <w:rsid w:val="00A13B8B"/>
    <w:rsid w:val="00A1415E"/>
    <w:rsid w:val="00A14339"/>
    <w:rsid w:val="00A143B6"/>
    <w:rsid w:val="00A144F5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A8"/>
    <w:rsid w:val="00A249C2"/>
    <w:rsid w:val="00A24C52"/>
    <w:rsid w:val="00A24E1B"/>
    <w:rsid w:val="00A24EA0"/>
    <w:rsid w:val="00A24ED9"/>
    <w:rsid w:val="00A25025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313"/>
    <w:rsid w:val="00A266B8"/>
    <w:rsid w:val="00A267DF"/>
    <w:rsid w:val="00A26809"/>
    <w:rsid w:val="00A26A22"/>
    <w:rsid w:val="00A27342"/>
    <w:rsid w:val="00A276D8"/>
    <w:rsid w:val="00A279AB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CF"/>
    <w:rsid w:val="00A324F0"/>
    <w:rsid w:val="00A328E3"/>
    <w:rsid w:val="00A32994"/>
    <w:rsid w:val="00A329FE"/>
    <w:rsid w:val="00A32A84"/>
    <w:rsid w:val="00A32D16"/>
    <w:rsid w:val="00A32EAE"/>
    <w:rsid w:val="00A32F51"/>
    <w:rsid w:val="00A33152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C76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6FE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0FA6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1E4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2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3EB"/>
    <w:rsid w:val="00A45403"/>
    <w:rsid w:val="00A45586"/>
    <w:rsid w:val="00A45806"/>
    <w:rsid w:val="00A4584D"/>
    <w:rsid w:val="00A45958"/>
    <w:rsid w:val="00A45D2D"/>
    <w:rsid w:val="00A45E6D"/>
    <w:rsid w:val="00A46001"/>
    <w:rsid w:val="00A46065"/>
    <w:rsid w:val="00A4649A"/>
    <w:rsid w:val="00A46640"/>
    <w:rsid w:val="00A466B6"/>
    <w:rsid w:val="00A469FC"/>
    <w:rsid w:val="00A46A30"/>
    <w:rsid w:val="00A46AC3"/>
    <w:rsid w:val="00A46D9E"/>
    <w:rsid w:val="00A46E0B"/>
    <w:rsid w:val="00A4733B"/>
    <w:rsid w:val="00A4742B"/>
    <w:rsid w:val="00A4773A"/>
    <w:rsid w:val="00A478FF"/>
    <w:rsid w:val="00A4793F"/>
    <w:rsid w:val="00A47991"/>
    <w:rsid w:val="00A4799C"/>
    <w:rsid w:val="00A47A42"/>
    <w:rsid w:val="00A50224"/>
    <w:rsid w:val="00A5026A"/>
    <w:rsid w:val="00A50619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CB6"/>
    <w:rsid w:val="00A51DB0"/>
    <w:rsid w:val="00A52139"/>
    <w:rsid w:val="00A524B5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49"/>
    <w:rsid w:val="00A53291"/>
    <w:rsid w:val="00A53385"/>
    <w:rsid w:val="00A535B8"/>
    <w:rsid w:val="00A53860"/>
    <w:rsid w:val="00A53AE6"/>
    <w:rsid w:val="00A53BC7"/>
    <w:rsid w:val="00A53EBA"/>
    <w:rsid w:val="00A53EEB"/>
    <w:rsid w:val="00A54203"/>
    <w:rsid w:val="00A544A5"/>
    <w:rsid w:val="00A545FC"/>
    <w:rsid w:val="00A545FE"/>
    <w:rsid w:val="00A5485F"/>
    <w:rsid w:val="00A54AF7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1D6"/>
    <w:rsid w:val="00A573BD"/>
    <w:rsid w:val="00A573E9"/>
    <w:rsid w:val="00A57405"/>
    <w:rsid w:val="00A57583"/>
    <w:rsid w:val="00A575B9"/>
    <w:rsid w:val="00A57622"/>
    <w:rsid w:val="00A57704"/>
    <w:rsid w:val="00A57837"/>
    <w:rsid w:val="00A57A18"/>
    <w:rsid w:val="00A57DD0"/>
    <w:rsid w:val="00A60069"/>
    <w:rsid w:val="00A600E9"/>
    <w:rsid w:val="00A601BA"/>
    <w:rsid w:val="00A603CF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1AA"/>
    <w:rsid w:val="00A62AD1"/>
    <w:rsid w:val="00A62BA6"/>
    <w:rsid w:val="00A62C4C"/>
    <w:rsid w:val="00A62C6A"/>
    <w:rsid w:val="00A62CD6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8B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5CCD"/>
    <w:rsid w:val="00A6601F"/>
    <w:rsid w:val="00A66327"/>
    <w:rsid w:val="00A66386"/>
    <w:rsid w:val="00A66402"/>
    <w:rsid w:val="00A66429"/>
    <w:rsid w:val="00A665DB"/>
    <w:rsid w:val="00A667A8"/>
    <w:rsid w:val="00A66A7E"/>
    <w:rsid w:val="00A66A84"/>
    <w:rsid w:val="00A66AF2"/>
    <w:rsid w:val="00A66E1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493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CC1"/>
    <w:rsid w:val="00A75EA1"/>
    <w:rsid w:val="00A7655A"/>
    <w:rsid w:val="00A7673D"/>
    <w:rsid w:val="00A7684E"/>
    <w:rsid w:val="00A7697C"/>
    <w:rsid w:val="00A76C63"/>
    <w:rsid w:val="00A76CF4"/>
    <w:rsid w:val="00A76D04"/>
    <w:rsid w:val="00A76ED2"/>
    <w:rsid w:val="00A772F3"/>
    <w:rsid w:val="00A7733D"/>
    <w:rsid w:val="00A77662"/>
    <w:rsid w:val="00A77826"/>
    <w:rsid w:val="00A77A3B"/>
    <w:rsid w:val="00A77E54"/>
    <w:rsid w:val="00A77F73"/>
    <w:rsid w:val="00A8009B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1F5E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1BB"/>
    <w:rsid w:val="00A84407"/>
    <w:rsid w:val="00A845A8"/>
    <w:rsid w:val="00A846CE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10"/>
    <w:rsid w:val="00A86299"/>
    <w:rsid w:val="00A8642A"/>
    <w:rsid w:val="00A864BA"/>
    <w:rsid w:val="00A865E7"/>
    <w:rsid w:val="00A866E3"/>
    <w:rsid w:val="00A86C0D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E1"/>
    <w:rsid w:val="00A911FD"/>
    <w:rsid w:val="00A91439"/>
    <w:rsid w:val="00A917C3"/>
    <w:rsid w:val="00A918AF"/>
    <w:rsid w:val="00A91A85"/>
    <w:rsid w:val="00A91BB1"/>
    <w:rsid w:val="00A9203E"/>
    <w:rsid w:val="00A920BE"/>
    <w:rsid w:val="00A9236F"/>
    <w:rsid w:val="00A923F9"/>
    <w:rsid w:val="00A924B6"/>
    <w:rsid w:val="00A92911"/>
    <w:rsid w:val="00A92EA7"/>
    <w:rsid w:val="00A93406"/>
    <w:rsid w:val="00A93499"/>
    <w:rsid w:val="00A9357C"/>
    <w:rsid w:val="00A9366C"/>
    <w:rsid w:val="00A93698"/>
    <w:rsid w:val="00A93784"/>
    <w:rsid w:val="00A938D7"/>
    <w:rsid w:val="00A938FC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A04"/>
    <w:rsid w:val="00A97BF2"/>
    <w:rsid w:val="00A97C0E"/>
    <w:rsid w:val="00A97CAC"/>
    <w:rsid w:val="00AA0117"/>
    <w:rsid w:val="00AA0537"/>
    <w:rsid w:val="00AA0660"/>
    <w:rsid w:val="00AA09FE"/>
    <w:rsid w:val="00AA0AA3"/>
    <w:rsid w:val="00AA0CAD"/>
    <w:rsid w:val="00AA1332"/>
    <w:rsid w:val="00AA15B2"/>
    <w:rsid w:val="00AA1746"/>
    <w:rsid w:val="00AA188A"/>
    <w:rsid w:val="00AA18AC"/>
    <w:rsid w:val="00AA1A60"/>
    <w:rsid w:val="00AA22BB"/>
    <w:rsid w:val="00AA2425"/>
    <w:rsid w:val="00AA2552"/>
    <w:rsid w:val="00AA25A0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AC8"/>
    <w:rsid w:val="00AB0ADE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28"/>
    <w:rsid w:val="00AB27EF"/>
    <w:rsid w:val="00AB28FF"/>
    <w:rsid w:val="00AB2AC7"/>
    <w:rsid w:val="00AB32B7"/>
    <w:rsid w:val="00AB3450"/>
    <w:rsid w:val="00AB39B8"/>
    <w:rsid w:val="00AB3D6D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4E32"/>
    <w:rsid w:val="00AB528C"/>
    <w:rsid w:val="00AB53F7"/>
    <w:rsid w:val="00AB540C"/>
    <w:rsid w:val="00AB557A"/>
    <w:rsid w:val="00AB581C"/>
    <w:rsid w:val="00AB5E29"/>
    <w:rsid w:val="00AB5E88"/>
    <w:rsid w:val="00AB5EA2"/>
    <w:rsid w:val="00AB608E"/>
    <w:rsid w:val="00AB61C0"/>
    <w:rsid w:val="00AB6670"/>
    <w:rsid w:val="00AB6AFE"/>
    <w:rsid w:val="00AB6DE2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B7EF0"/>
    <w:rsid w:val="00AC00F5"/>
    <w:rsid w:val="00AC03E7"/>
    <w:rsid w:val="00AC0600"/>
    <w:rsid w:val="00AC0691"/>
    <w:rsid w:val="00AC06C9"/>
    <w:rsid w:val="00AC08C1"/>
    <w:rsid w:val="00AC09E6"/>
    <w:rsid w:val="00AC0AFB"/>
    <w:rsid w:val="00AC0FF7"/>
    <w:rsid w:val="00AC14F3"/>
    <w:rsid w:val="00AC1A93"/>
    <w:rsid w:val="00AC1B81"/>
    <w:rsid w:val="00AC1BA0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A51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08"/>
    <w:rsid w:val="00AC5673"/>
    <w:rsid w:val="00AC58A9"/>
    <w:rsid w:val="00AC5AEE"/>
    <w:rsid w:val="00AC5CA6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1EC5"/>
    <w:rsid w:val="00AD2837"/>
    <w:rsid w:val="00AD28A9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00E"/>
    <w:rsid w:val="00AD4109"/>
    <w:rsid w:val="00AD45ED"/>
    <w:rsid w:val="00AD489D"/>
    <w:rsid w:val="00AD4BDA"/>
    <w:rsid w:val="00AD4F8F"/>
    <w:rsid w:val="00AD5039"/>
    <w:rsid w:val="00AD508A"/>
    <w:rsid w:val="00AD5132"/>
    <w:rsid w:val="00AD51B9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9F3"/>
    <w:rsid w:val="00AD6C3B"/>
    <w:rsid w:val="00AD6CC3"/>
    <w:rsid w:val="00AD6E51"/>
    <w:rsid w:val="00AD6EE4"/>
    <w:rsid w:val="00AD7329"/>
    <w:rsid w:val="00AD7408"/>
    <w:rsid w:val="00AD7847"/>
    <w:rsid w:val="00AD7B3C"/>
    <w:rsid w:val="00AD7D71"/>
    <w:rsid w:val="00AE018D"/>
    <w:rsid w:val="00AE025A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5F5"/>
    <w:rsid w:val="00AE1A08"/>
    <w:rsid w:val="00AE1C90"/>
    <w:rsid w:val="00AE1E8E"/>
    <w:rsid w:val="00AE20A0"/>
    <w:rsid w:val="00AE231D"/>
    <w:rsid w:val="00AE2444"/>
    <w:rsid w:val="00AE27A3"/>
    <w:rsid w:val="00AE297C"/>
    <w:rsid w:val="00AE2AEA"/>
    <w:rsid w:val="00AE2E10"/>
    <w:rsid w:val="00AE2F02"/>
    <w:rsid w:val="00AE2F5B"/>
    <w:rsid w:val="00AE3044"/>
    <w:rsid w:val="00AE329A"/>
    <w:rsid w:val="00AE3365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7A8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07"/>
    <w:rsid w:val="00AF1810"/>
    <w:rsid w:val="00AF182A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5D4"/>
    <w:rsid w:val="00AF367B"/>
    <w:rsid w:val="00AF4170"/>
    <w:rsid w:val="00AF4208"/>
    <w:rsid w:val="00AF446C"/>
    <w:rsid w:val="00AF491A"/>
    <w:rsid w:val="00AF4924"/>
    <w:rsid w:val="00AF4D73"/>
    <w:rsid w:val="00AF5174"/>
    <w:rsid w:val="00AF5243"/>
    <w:rsid w:val="00AF53B2"/>
    <w:rsid w:val="00AF5464"/>
    <w:rsid w:val="00AF54E7"/>
    <w:rsid w:val="00AF5D11"/>
    <w:rsid w:val="00AF5D29"/>
    <w:rsid w:val="00AF5D6C"/>
    <w:rsid w:val="00AF5EA8"/>
    <w:rsid w:val="00AF60C0"/>
    <w:rsid w:val="00AF619D"/>
    <w:rsid w:val="00AF6651"/>
    <w:rsid w:val="00AF6654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D0"/>
    <w:rsid w:val="00B011FE"/>
    <w:rsid w:val="00B015F4"/>
    <w:rsid w:val="00B01751"/>
    <w:rsid w:val="00B018AD"/>
    <w:rsid w:val="00B01FD4"/>
    <w:rsid w:val="00B02501"/>
    <w:rsid w:val="00B02704"/>
    <w:rsid w:val="00B02932"/>
    <w:rsid w:val="00B02C4D"/>
    <w:rsid w:val="00B02C6D"/>
    <w:rsid w:val="00B033F7"/>
    <w:rsid w:val="00B036C2"/>
    <w:rsid w:val="00B0371B"/>
    <w:rsid w:val="00B03758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B65"/>
    <w:rsid w:val="00B05B8F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8E7"/>
    <w:rsid w:val="00B1096D"/>
    <w:rsid w:val="00B10AAC"/>
    <w:rsid w:val="00B10F4D"/>
    <w:rsid w:val="00B1122D"/>
    <w:rsid w:val="00B11405"/>
    <w:rsid w:val="00B11613"/>
    <w:rsid w:val="00B1199B"/>
    <w:rsid w:val="00B11AB0"/>
    <w:rsid w:val="00B11B5D"/>
    <w:rsid w:val="00B11C80"/>
    <w:rsid w:val="00B11E7E"/>
    <w:rsid w:val="00B12045"/>
    <w:rsid w:val="00B1209E"/>
    <w:rsid w:val="00B120BA"/>
    <w:rsid w:val="00B122BF"/>
    <w:rsid w:val="00B12319"/>
    <w:rsid w:val="00B12387"/>
    <w:rsid w:val="00B124A7"/>
    <w:rsid w:val="00B1296D"/>
    <w:rsid w:val="00B12AA8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1BE"/>
    <w:rsid w:val="00B1626C"/>
    <w:rsid w:val="00B1628D"/>
    <w:rsid w:val="00B162A9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4F0"/>
    <w:rsid w:val="00B218B4"/>
    <w:rsid w:val="00B21C36"/>
    <w:rsid w:val="00B2234A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57D"/>
    <w:rsid w:val="00B26A9A"/>
    <w:rsid w:val="00B26CC4"/>
    <w:rsid w:val="00B26CE0"/>
    <w:rsid w:val="00B26D1D"/>
    <w:rsid w:val="00B26D62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593"/>
    <w:rsid w:val="00B356FB"/>
    <w:rsid w:val="00B35927"/>
    <w:rsid w:val="00B359A7"/>
    <w:rsid w:val="00B35BA0"/>
    <w:rsid w:val="00B35D5C"/>
    <w:rsid w:val="00B36013"/>
    <w:rsid w:val="00B3613F"/>
    <w:rsid w:val="00B3627C"/>
    <w:rsid w:val="00B3651E"/>
    <w:rsid w:val="00B36605"/>
    <w:rsid w:val="00B367CC"/>
    <w:rsid w:val="00B36A89"/>
    <w:rsid w:val="00B36AD2"/>
    <w:rsid w:val="00B36E5B"/>
    <w:rsid w:val="00B36F54"/>
    <w:rsid w:val="00B37197"/>
    <w:rsid w:val="00B37199"/>
    <w:rsid w:val="00B3746C"/>
    <w:rsid w:val="00B37708"/>
    <w:rsid w:val="00B3776C"/>
    <w:rsid w:val="00B377AF"/>
    <w:rsid w:val="00B3784E"/>
    <w:rsid w:val="00B378EE"/>
    <w:rsid w:val="00B37CC6"/>
    <w:rsid w:val="00B400E8"/>
    <w:rsid w:val="00B40162"/>
    <w:rsid w:val="00B4024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2C4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5E21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9A6"/>
    <w:rsid w:val="00B50ABE"/>
    <w:rsid w:val="00B50D2D"/>
    <w:rsid w:val="00B51010"/>
    <w:rsid w:val="00B5101E"/>
    <w:rsid w:val="00B515C9"/>
    <w:rsid w:val="00B515E7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AC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286"/>
    <w:rsid w:val="00B553DB"/>
    <w:rsid w:val="00B55461"/>
    <w:rsid w:val="00B55596"/>
    <w:rsid w:val="00B55865"/>
    <w:rsid w:val="00B55A53"/>
    <w:rsid w:val="00B55DCF"/>
    <w:rsid w:val="00B55E82"/>
    <w:rsid w:val="00B560A0"/>
    <w:rsid w:val="00B560C6"/>
    <w:rsid w:val="00B564E1"/>
    <w:rsid w:val="00B565FA"/>
    <w:rsid w:val="00B56A70"/>
    <w:rsid w:val="00B56F54"/>
    <w:rsid w:val="00B57085"/>
    <w:rsid w:val="00B57360"/>
    <w:rsid w:val="00B57541"/>
    <w:rsid w:val="00B577EA"/>
    <w:rsid w:val="00B57895"/>
    <w:rsid w:val="00B57CC1"/>
    <w:rsid w:val="00B57FC2"/>
    <w:rsid w:val="00B600E4"/>
    <w:rsid w:val="00B60380"/>
    <w:rsid w:val="00B6047C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721"/>
    <w:rsid w:val="00B62B00"/>
    <w:rsid w:val="00B63033"/>
    <w:rsid w:val="00B63234"/>
    <w:rsid w:val="00B63590"/>
    <w:rsid w:val="00B635DF"/>
    <w:rsid w:val="00B63726"/>
    <w:rsid w:val="00B63A81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DB8"/>
    <w:rsid w:val="00B67F3D"/>
    <w:rsid w:val="00B67FE4"/>
    <w:rsid w:val="00B705CF"/>
    <w:rsid w:val="00B70AAE"/>
    <w:rsid w:val="00B70BD4"/>
    <w:rsid w:val="00B70D1F"/>
    <w:rsid w:val="00B710AA"/>
    <w:rsid w:val="00B71526"/>
    <w:rsid w:val="00B715A3"/>
    <w:rsid w:val="00B71608"/>
    <w:rsid w:val="00B71663"/>
    <w:rsid w:val="00B71711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14E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A61"/>
    <w:rsid w:val="00B82E0D"/>
    <w:rsid w:val="00B82FEB"/>
    <w:rsid w:val="00B833B4"/>
    <w:rsid w:val="00B836AD"/>
    <w:rsid w:val="00B83A7B"/>
    <w:rsid w:val="00B83D02"/>
    <w:rsid w:val="00B842E5"/>
    <w:rsid w:val="00B84952"/>
    <w:rsid w:val="00B84E14"/>
    <w:rsid w:val="00B85298"/>
    <w:rsid w:val="00B854B7"/>
    <w:rsid w:val="00B8558C"/>
    <w:rsid w:val="00B85792"/>
    <w:rsid w:val="00B85820"/>
    <w:rsid w:val="00B85C86"/>
    <w:rsid w:val="00B85E92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069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1E0C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7E"/>
    <w:rsid w:val="00B95295"/>
    <w:rsid w:val="00B95406"/>
    <w:rsid w:val="00B9543F"/>
    <w:rsid w:val="00B95500"/>
    <w:rsid w:val="00B95517"/>
    <w:rsid w:val="00B9562F"/>
    <w:rsid w:val="00B95A15"/>
    <w:rsid w:val="00B95C11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275"/>
    <w:rsid w:val="00BA088C"/>
    <w:rsid w:val="00BA0920"/>
    <w:rsid w:val="00BA0A0F"/>
    <w:rsid w:val="00BA11FC"/>
    <w:rsid w:val="00BA1351"/>
    <w:rsid w:val="00BA13A6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382"/>
    <w:rsid w:val="00BA540D"/>
    <w:rsid w:val="00BA555C"/>
    <w:rsid w:val="00BA5570"/>
    <w:rsid w:val="00BA577A"/>
    <w:rsid w:val="00BA5791"/>
    <w:rsid w:val="00BA57FE"/>
    <w:rsid w:val="00BA597F"/>
    <w:rsid w:val="00BA5A02"/>
    <w:rsid w:val="00BA5B68"/>
    <w:rsid w:val="00BA5BF6"/>
    <w:rsid w:val="00BA5D55"/>
    <w:rsid w:val="00BA605D"/>
    <w:rsid w:val="00BA60CF"/>
    <w:rsid w:val="00BA62BC"/>
    <w:rsid w:val="00BA6397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B95"/>
    <w:rsid w:val="00BA7D8E"/>
    <w:rsid w:val="00BA7DF0"/>
    <w:rsid w:val="00BB0089"/>
    <w:rsid w:val="00BB039B"/>
    <w:rsid w:val="00BB0487"/>
    <w:rsid w:val="00BB07D9"/>
    <w:rsid w:val="00BB0E0C"/>
    <w:rsid w:val="00BB0E0E"/>
    <w:rsid w:val="00BB10C2"/>
    <w:rsid w:val="00BB15E6"/>
    <w:rsid w:val="00BB2058"/>
    <w:rsid w:val="00BB20EF"/>
    <w:rsid w:val="00BB24D9"/>
    <w:rsid w:val="00BB258F"/>
    <w:rsid w:val="00BB26C8"/>
    <w:rsid w:val="00BB2BBC"/>
    <w:rsid w:val="00BB2C3B"/>
    <w:rsid w:val="00BB2EB5"/>
    <w:rsid w:val="00BB3031"/>
    <w:rsid w:val="00BB31BE"/>
    <w:rsid w:val="00BB32E1"/>
    <w:rsid w:val="00BB3830"/>
    <w:rsid w:val="00BB3BAF"/>
    <w:rsid w:val="00BB3CA0"/>
    <w:rsid w:val="00BB3FF5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07E"/>
    <w:rsid w:val="00BB61EB"/>
    <w:rsid w:val="00BB6205"/>
    <w:rsid w:val="00BB63E7"/>
    <w:rsid w:val="00BB6444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B7B51"/>
    <w:rsid w:val="00BC0038"/>
    <w:rsid w:val="00BC030A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3298"/>
    <w:rsid w:val="00BC36A5"/>
    <w:rsid w:val="00BC3D90"/>
    <w:rsid w:val="00BC3EC7"/>
    <w:rsid w:val="00BC421E"/>
    <w:rsid w:val="00BC422F"/>
    <w:rsid w:val="00BC4487"/>
    <w:rsid w:val="00BC463D"/>
    <w:rsid w:val="00BC4714"/>
    <w:rsid w:val="00BC495C"/>
    <w:rsid w:val="00BC51BD"/>
    <w:rsid w:val="00BC5241"/>
    <w:rsid w:val="00BC5382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DF2"/>
    <w:rsid w:val="00BC6E05"/>
    <w:rsid w:val="00BC6EF5"/>
    <w:rsid w:val="00BC7313"/>
    <w:rsid w:val="00BC73A6"/>
    <w:rsid w:val="00BC7C3D"/>
    <w:rsid w:val="00BD00EA"/>
    <w:rsid w:val="00BD0663"/>
    <w:rsid w:val="00BD06C6"/>
    <w:rsid w:val="00BD0B21"/>
    <w:rsid w:val="00BD0BED"/>
    <w:rsid w:val="00BD0C04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39"/>
    <w:rsid w:val="00BD5597"/>
    <w:rsid w:val="00BD5669"/>
    <w:rsid w:val="00BD59FC"/>
    <w:rsid w:val="00BD5B1F"/>
    <w:rsid w:val="00BD5B4D"/>
    <w:rsid w:val="00BD5BF7"/>
    <w:rsid w:val="00BD6079"/>
    <w:rsid w:val="00BD64B0"/>
    <w:rsid w:val="00BD651F"/>
    <w:rsid w:val="00BD653E"/>
    <w:rsid w:val="00BD683F"/>
    <w:rsid w:val="00BD6930"/>
    <w:rsid w:val="00BD6998"/>
    <w:rsid w:val="00BD6C50"/>
    <w:rsid w:val="00BD6D62"/>
    <w:rsid w:val="00BD6FE3"/>
    <w:rsid w:val="00BD717C"/>
    <w:rsid w:val="00BD77B2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682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2F6E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06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298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7A"/>
    <w:rsid w:val="00BF01C8"/>
    <w:rsid w:val="00BF04A1"/>
    <w:rsid w:val="00BF0871"/>
    <w:rsid w:val="00BF0C02"/>
    <w:rsid w:val="00BF0DB6"/>
    <w:rsid w:val="00BF11DE"/>
    <w:rsid w:val="00BF125E"/>
    <w:rsid w:val="00BF1313"/>
    <w:rsid w:val="00BF1738"/>
    <w:rsid w:val="00BF184C"/>
    <w:rsid w:val="00BF1C7E"/>
    <w:rsid w:val="00BF1FCF"/>
    <w:rsid w:val="00BF2010"/>
    <w:rsid w:val="00BF20C6"/>
    <w:rsid w:val="00BF23EA"/>
    <w:rsid w:val="00BF248A"/>
    <w:rsid w:val="00BF2E2C"/>
    <w:rsid w:val="00BF3545"/>
    <w:rsid w:val="00BF35E7"/>
    <w:rsid w:val="00BF36E8"/>
    <w:rsid w:val="00BF37FD"/>
    <w:rsid w:val="00BF3980"/>
    <w:rsid w:val="00BF3AF8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34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1D0B"/>
    <w:rsid w:val="00C024CA"/>
    <w:rsid w:val="00C024D4"/>
    <w:rsid w:val="00C02848"/>
    <w:rsid w:val="00C02881"/>
    <w:rsid w:val="00C02A9D"/>
    <w:rsid w:val="00C02AF6"/>
    <w:rsid w:val="00C02CF6"/>
    <w:rsid w:val="00C02D44"/>
    <w:rsid w:val="00C02F66"/>
    <w:rsid w:val="00C030EB"/>
    <w:rsid w:val="00C03952"/>
    <w:rsid w:val="00C03AD8"/>
    <w:rsid w:val="00C03D34"/>
    <w:rsid w:val="00C03FF8"/>
    <w:rsid w:val="00C04269"/>
    <w:rsid w:val="00C04875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771"/>
    <w:rsid w:val="00C06843"/>
    <w:rsid w:val="00C06987"/>
    <w:rsid w:val="00C06BA1"/>
    <w:rsid w:val="00C06E4B"/>
    <w:rsid w:val="00C070E4"/>
    <w:rsid w:val="00C074BD"/>
    <w:rsid w:val="00C07B49"/>
    <w:rsid w:val="00C07C31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276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2F7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17F88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03A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037"/>
    <w:rsid w:val="00C24349"/>
    <w:rsid w:val="00C245DD"/>
    <w:rsid w:val="00C24974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3D"/>
    <w:rsid w:val="00C258E6"/>
    <w:rsid w:val="00C25A35"/>
    <w:rsid w:val="00C25DEC"/>
    <w:rsid w:val="00C261A0"/>
    <w:rsid w:val="00C262D8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E18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BD5"/>
    <w:rsid w:val="00C33C5F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6ED4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5D2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26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9AC"/>
    <w:rsid w:val="00C54EAF"/>
    <w:rsid w:val="00C54ECE"/>
    <w:rsid w:val="00C54F01"/>
    <w:rsid w:val="00C54F96"/>
    <w:rsid w:val="00C54FEF"/>
    <w:rsid w:val="00C55029"/>
    <w:rsid w:val="00C552C7"/>
    <w:rsid w:val="00C55519"/>
    <w:rsid w:val="00C55682"/>
    <w:rsid w:val="00C55C66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4D2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1F9B"/>
    <w:rsid w:val="00C62406"/>
    <w:rsid w:val="00C625A4"/>
    <w:rsid w:val="00C6265D"/>
    <w:rsid w:val="00C62778"/>
    <w:rsid w:val="00C62875"/>
    <w:rsid w:val="00C62989"/>
    <w:rsid w:val="00C62AF0"/>
    <w:rsid w:val="00C62B80"/>
    <w:rsid w:val="00C62D54"/>
    <w:rsid w:val="00C6321C"/>
    <w:rsid w:val="00C63248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866"/>
    <w:rsid w:val="00C6689D"/>
    <w:rsid w:val="00C669BF"/>
    <w:rsid w:val="00C66A64"/>
    <w:rsid w:val="00C66BC9"/>
    <w:rsid w:val="00C66C38"/>
    <w:rsid w:val="00C67334"/>
    <w:rsid w:val="00C67598"/>
    <w:rsid w:val="00C67D57"/>
    <w:rsid w:val="00C67FE9"/>
    <w:rsid w:val="00C701FD"/>
    <w:rsid w:val="00C70473"/>
    <w:rsid w:val="00C70666"/>
    <w:rsid w:val="00C7072A"/>
    <w:rsid w:val="00C708C8"/>
    <w:rsid w:val="00C708F5"/>
    <w:rsid w:val="00C709E6"/>
    <w:rsid w:val="00C70B53"/>
    <w:rsid w:val="00C70D33"/>
    <w:rsid w:val="00C712CE"/>
    <w:rsid w:val="00C71489"/>
    <w:rsid w:val="00C718F0"/>
    <w:rsid w:val="00C71929"/>
    <w:rsid w:val="00C72211"/>
    <w:rsid w:val="00C7232B"/>
    <w:rsid w:val="00C723CC"/>
    <w:rsid w:val="00C72431"/>
    <w:rsid w:val="00C7249A"/>
    <w:rsid w:val="00C724B4"/>
    <w:rsid w:val="00C7260F"/>
    <w:rsid w:val="00C727D7"/>
    <w:rsid w:val="00C729D9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5F30"/>
    <w:rsid w:val="00C760DC"/>
    <w:rsid w:val="00C761E4"/>
    <w:rsid w:val="00C761F2"/>
    <w:rsid w:val="00C7659D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77F2A"/>
    <w:rsid w:val="00C80256"/>
    <w:rsid w:val="00C802D6"/>
    <w:rsid w:val="00C80570"/>
    <w:rsid w:val="00C805D4"/>
    <w:rsid w:val="00C8072B"/>
    <w:rsid w:val="00C80915"/>
    <w:rsid w:val="00C80C91"/>
    <w:rsid w:val="00C80DBE"/>
    <w:rsid w:val="00C80E33"/>
    <w:rsid w:val="00C80E98"/>
    <w:rsid w:val="00C80EBB"/>
    <w:rsid w:val="00C8115E"/>
    <w:rsid w:val="00C81268"/>
    <w:rsid w:val="00C81345"/>
    <w:rsid w:val="00C813E6"/>
    <w:rsid w:val="00C81708"/>
    <w:rsid w:val="00C817A8"/>
    <w:rsid w:val="00C819DA"/>
    <w:rsid w:val="00C81BE2"/>
    <w:rsid w:val="00C820C5"/>
    <w:rsid w:val="00C821B6"/>
    <w:rsid w:val="00C821E8"/>
    <w:rsid w:val="00C82EF8"/>
    <w:rsid w:val="00C830E4"/>
    <w:rsid w:val="00C830F4"/>
    <w:rsid w:val="00C83689"/>
    <w:rsid w:val="00C83A77"/>
    <w:rsid w:val="00C83DE6"/>
    <w:rsid w:val="00C83E05"/>
    <w:rsid w:val="00C83E76"/>
    <w:rsid w:val="00C84363"/>
    <w:rsid w:val="00C843A6"/>
    <w:rsid w:val="00C8440A"/>
    <w:rsid w:val="00C8478F"/>
    <w:rsid w:val="00C84803"/>
    <w:rsid w:val="00C84928"/>
    <w:rsid w:val="00C84F74"/>
    <w:rsid w:val="00C850A0"/>
    <w:rsid w:val="00C850F0"/>
    <w:rsid w:val="00C85121"/>
    <w:rsid w:val="00C85742"/>
    <w:rsid w:val="00C85AD3"/>
    <w:rsid w:val="00C860AD"/>
    <w:rsid w:val="00C861A3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3D6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251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20"/>
    <w:rsid w:val="00C93CB6"/>
    <w:rsid w:val="00C93D7A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C5"/>
    <w:rsid w:val="00C954F3"/>
    <w:rsid w:val="00C95632"/>
    <w:rsid w:val="00C95680"/>
    <w:rsid w:val="00C95714"/>
    <w:rsid w:val="00C95B52"/>
    <w:rsid w:val="00C95B9A"/>
    <w:rsid w:val="00C95D8E"/>
    <w:rsid w:val="00C95E3F"/>
    <w:rsid w:val="00C962A6"/>
    <w:rsid w:val="00C963A8"/>
    <w:rsid w:val="00C9663D"/>
    <w:rsid w:val="00C96686"/>
    <w:rsid w:val="00C96733"/>
    <w:rsid w:val="00C968CA"/>
    <w:rsid w:val="00C96ABA"/>
    <w:rsid w:val="00C96CC6"/>
    <w:rsid w:val="00C9738F"/>
    <w:rsid w:val="00C973ED"/>
    <w:rsid w:val="00C97417"/>
    <w:rsid w:val="00C9767A"/>
    <w:rsid w:val="00C977CD"/>
    <w:rsid w:val="00C97C14"/>
    <w:rsid w:val="00CA026E"/>
    <w:rsid w:val="00CA02AB"/>
    <w:rsid w:val="00CA035B"/>
    <w:rsid w:val="00CA06ED"/>
    <w:rsid w:val="00CA0873"/>
    <w:rsid w:val="00CA09F5"/>
    <w:rsid w:val="00CA0A08"/>
    <w:rsid w:val="00CA0F79"/>
    <w:rsid w:val="00CA1124"/>
    <w:rsid w:val="00CA11D5"/>
    <w:rsid w:val="00CA1305"/>
    <w:rsid w:val="00CA1330"/>
    <w:rsid w:val="00CA14D1"/>
    <w:rsid w:val="00CA16DA"/>
    <w:rsid w:val="00CA17B1"/>
    <w:rsid w:val="00CA1807"/>
    <w:rsid w:val="00CA1A15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BE2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4EC2"/>
    <w:rsid w:val="00CA54FB"/>
    <w:rsid w:val="00CA5554"/>
    <w:rsid w:val="00CA5591"/>
    <w:rsid w:val="00CA55AE"/>
    <w:rsid w:val="00CA5974"/>
    <w:rsid w:val="00CA59F3"/>
    <w:rsid w:val="00CA5A79"/>
    <w:rsid w:val="00CA5AFC"/>
    <w:rsid w:val="00CA5B5E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4DE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31A"/>
    <w:rsid w:val="00CB3428"/>
    <w:rsid w:val="00CB3A34"/>
    <w:rsid w:val="00CB3A60"/>
    <w:rsid w:val="00CB3C35"/>
    <w:rsid w:val="00CB3C4D"/>
    <w:rsid w:val="00CB3E77"/>
    <w:rsid w:val="00CB400A"/>
    <w:rsid w:val="00CB4150"/>
    <w:rsid w:val="00CB417D"/>
    <w:rsid w:val="00CB4309"/>
    <w:rsid w:val="00CB4756"/>
    <w:rsid w:val="00CB48B1"/>
    <w:rsid w:val="00CB48BA"/>
    <w:rsid w:val="00CB4B51"/>
    <w:rsid w:val="00CB4C72"/>
    <w:rsid w:val="00CB4D98"/>
    <w:rsid w:val="00CB51A7"/>
    <w:rsid w:val="00CB5232"/>
    <w:rsid w:val="00CB5314"/>
    <w:rsid w:val="00CB57A9"/>
    <w:rsid w:val="00CB61D9"/>
    <w:rsid w:val="00CB6890"/>
    <w:rsid w:val="00CB69F6"/>
    <w:rsid w:val="00CB6D05"/>
    <w:rsid w:val="00CB6E03"/>
    <w:rsid w:val="00CB6FD1"/>
    <w:rsid w:val="00CB724F"/>
    <w:rsid w:val="00CB7250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64B"/>
    <w:rsid w:val="00CC1797"/>
    <w:rsid w:val="00CC1A07"/>
    <w:rsid w:val="00CC1C71"/>
    <w:rsid w:val="00CC1E4E"/>
    <w:rsid w:val="00CC1E88"/>
    <w:rsid w:val="00CC1F1C"/>
    <w:rsid w:val="00CC208F"/>
    <w:rsid w:val="00CC2230"/>
    <w:rsid w:val="00CC22C4"/>
    <w:rsid w:val="00CC27A1"/>
    <w:rsid w:val="00CC28E3"/>
    <w:rsid w:val="00CC2BFA"/>
    <w:rsid w:val="00CC2CF6"/>
    <w:rsid w:val="00CC3314"/>
    <w:rsid w:val="00CC365D"/>
    <w:rsid w:val="00CC37FC"/>
    <w:rsid w:val="00CC3815"/>
    <w:rsid w:val="00CC39FF"/>
    <w:rsid w:val="00CC4113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458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86E"/>
    <w:rsid w:val="00CC7975"/>
    <w:rsid w:val="00CC7A13"/>
    <w:rsid w:val="00CC7B9E"/>
    <w:rsid w:val="00CC7C2E"/>
    <w:rsid w:val="00CC7C6C"/>
    <w:rsid w:val="00CC7F42"/>
    <w:rsid w:val="00CD00A4"/>
    <w:rsid w:val="00CD039E"/>
    <w:rsid w:val="00CD0467"/>
    <w:rsid w:val="00CD04DE"/>
    <w:rsid w:val="00CD0702"/>
    <w:rsid w:val="00CD0B30"/>
    <w:rsid w:val="00CD0F82"/>
    <w:rsid w:val="00CD1135"/>
    <w:rsid w:val="00CD143A"/>
    <w:rsid w:val="00CD187C"/>
    <w:rsid w:val="00CD1886"/>
    <w:rsid w:val="00CD1CCB"/>
    <w:rsid w:val="00CD1DD6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4F7C"/>
    <w:rsid w:val="00CD520F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1BC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21B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70C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7D1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93E"/>
    <w:rsid w:val="00CF0AE8"/>
    <w:rsid w:val="00CF0B6C"/>
    <w:rsid w:val="00CF0DF2"/>
    <w:rsid w:val="00CF0EA7"/>
    <w:rsid w:val="00CF0FBA"/>
    <w:rsid w:val="00CF1116"/>
    <w:rsid w:val="00CF1764"/>
    <w:rsid w:val="00CF176B"/>
    <w:rsid w:val="00CF1B57"/>
    <w:rsid w:val="00CF21A3"/>
    <w:rsid w:val="00CF223B"/>
    <w:rsid w:val="00CF229D"/>
    <w:rsid w:val="00CF232F"/>
    <w:rsid w:val="00CF23F3"/>
    <w:rsid w:val="00CF2AC0"/>
    <w:rsid w:val="00CF2CC1"/>
    <w:rsid w:val="00CF2D25"/>
    <w:rsid w:val="00CF2D41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6C7"/>
    <w:rsid w:val="00CF4779"/>
    <w:rsid w:val="00CF49A9"/>
    <w:rsid w:val="00CF4C0C"/>
    <w:rsid w:val="00CF4D17"/>
    <w:rsid w:val="00CF5062"/>
    <w:rsid w:val="00CF55A1"/>
    <w:rsid w:val="00CF55DA"/>
    <w:rsid w:val="00CF5916"/>
    <w:rsid w:val="00CF597B"/>
    <w:rsid w:val="00CF5997"/>
    <w:rsid w:val="00CF599F"/>
    <w:rsid w:val="00CF5B23"/>
    <w:rsid w:val="00CF5CB4"/>
    <w:rsid w:val="00CF5F66"/>
    <w:rsid w:val="00CF629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1DF6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A96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6D4D"/>
    <w:rsid w:val="00D0716C"/>
    <w:rsid w:val="00D07460"/>
    <w:rsid w:val="00D074C5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993"/>
    <w:rsid w:val="00D10BF2"/>
    <w:rsid w:val="00D10D49"/>
    <w:rsid w:val="00D10ED9"/>
    <w:rsid w:val="00D10FF0"/>
    <w:rsid w:val="00D11071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3C61"/>
    <w:rsid w:val="00D1400F"/>
    <w:rsid w:val="00D1461C"/>
    <w:rsid w:val="00D149E6"/>
    <w:rsid w:val="00D14A04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045"/>
    <w:rsid w:val="00D16165"/>
    <w:rsid w:val="00D16534"/>
    <w:rsid w:val="00D165FE"/>
    <w:rsid w:val="00D1672F"/>
    <w:rsid w:val="00D167A2"/>
    <w:rsid w:val="00D16A21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44"/>
    <w:rsid w:val="00D20B68"/>
    <w:rsid w:val="00D20E04"/>
    <w:rsid w:val="00D20EB2"/>
    <w:rsid w:val="00D210F2"/>
    <w:rsid w:val="00D21200"/>
    <w:rsid w:val="00D21481"/>
    <w:rsid w:val="00D21565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6C9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3A"/>
    <w:rsid w:val="00D27799"/>
    <w:rsid w:val="00D2788F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9EE"/>
    <w:rsid w:val="00D32AFD"/>
    <w:rsid w:val="00D32C0E"/>
    <w:rsid w:val="00D32F5E"/>
    <w:rsid w:val="00D331CA"/>
    <w:rsid w:val="00D33741"/>
    <w:rsid w:val="00D33761"/>
    <w:rsid w:val="00D33904"/>
    <w:rsid w:val="00D33BB0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666"/>
    <w:rsid w:val="00D367F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37BF6"/>
    <w:rsid w:val="00D40014"/>
    <w:rsid w:val="00D408A0"/>
    <w:rsid w:val="00D40E4A"/>
    <w:rsid w:val="00D40EB9"/>
    <w:rsid w:val="00D40FCB"/>
    <w:rsid w:val="00D414D0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67C"/>
    <w:rsid w:val="00D4475D"/>
    <w:rsid w:val="00D44A76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5FA9"/>
    <w:rsid w:val="00D462C2"/>
    <w:rsid w:val="00D46367"/>
    <w:rsid w:val="00D4658F"/>
    <w:rsid w:val="00D466B0"/>
    <w:rsid w:val="00D466BB"/>
    <w:rsid w:val="00D46760"/>
    <w:rsid w:val="00D468A2"/>
    <w:rsid w:val="00D468B2"/>
    <w:rsid w:val="00D469A1"/>
    <w:rsid w:val="00D469B7"/>
    <w:rsid w:val="00D46A5B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187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D15"/>
    <w:rsid w:val="00D53EF4"/>
    <w:rsid w:val="00D53F12"/>
    <w:rsid w:val="00D53FD0"/>
    <w:rsid w:val="00D54006"/>
    <w:rsid w:val="00D54089"/>
    <w:rsid w:val="00D54100"/>
    <w:rsid w:val="00D546C7"/>
    <w:rsid w:val="00D549B4"/>
    <w:rsid w:val="00D54C9E"/>
    <w:rsid w:val="00D54DBB"/>
    <w:rsid w:val="00D54FB1"/>
    <w:rsid w:val="00D550DA"/>
    <w:rsid w:val="00D550EA"/>
    <w:rsid w:val="00D5529D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0CD"/>
    <w:rsid w:val="00D57232"/>
    <w:rsid w:val="00D572A1"/>
    <w:rsid w:val="00D574E4"/>
    <w:rsid w:val="00D5755A"/>
    <w:rsid w:val="00D575FD"/>
    <w:rsid w:val="00D57783"/>
    <w:rsid w:val="00D57850"/>
    <w:rsid w:val="00D578D2"/>
    <w:rsid w:val="00D57A0F"/>
    <w:rsid w:val="00D57B98"/>
    <w:rsid w:val="00D600B5"/>
    <w:rsid w:val="00D60257"/>
    <w:rsid w:val="00D6091F"/>
    <w:rsid w:val="00D60A1D"/>
    <w:rsid w:val="00D60D86"/>
    <w:rsid w:val="00D60F6F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61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83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85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50"/>
    <w:rsid w:val="00D761C9"/>
    <w:rsid w:val="00D7642F"/>
    <w:rsid w:val="00D76B38"/>
    <w:rsid w:val="00D7726E"/>
    <w:rsid w:val="00D772C9"/>
    <w:rsid w:val="00D77309"/>
    <w:rsid w:val="00D774E7"/>
    <w:rsid w:val="00D7755E"/>
    <w:rsid w:val="00D77B19"/>
    <w:rsid w:val="00D77E57"/>
    <w:rsid w:val="00D77EF0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6FF"/>
    <w:rsid w:val="00D817C1"/>
    <w:rsid w:val="00D81AEF"/>
    <w:rsid w:val="00D820F2"/>
    <w:rsid w:val="00D82393"/>
    <w:rsid w:val="00D82546"/>
    <w:rsid w:val="00D8276C"/>
    <w:rsid w:val="00D8293F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53C"/>
    <w:rsid w:val="00D85DCD"/>
    <w:rsid w:val="00D86014"/>
    <w:rsid w:val="00D86101"/>
    <w:rsid w:val="00D8617E"/>
    <w:rsid w:val="00D86296"/>
    <w:rsid w:val="00D86365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B34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1BC9"/>
    <w:rsid w:val="00D91FE7"/>
    <w:rsid w:val="00D920DD"/>
    <w:rsid w:val="00D921AA"/>
    <w:rsid w:val="00D92277"/>
    <w:rsid w:val="00D923ED"/>
    <w:rsid w:val="00D924B6"/>
    <w:rsid w:val="00D927A2"/>
    <w:rsid w:val="00D927ED"/>
    <w:rsid w:val="00D92867"/>
    <w:rsid w:val="00D92B39"/>
    <w:rsid w:val="00D92F01"/>
    <w:rsid w:val="00D92F9F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269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D2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C2A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666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208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2DD"/>
    <w:rsid w:val="00DB2462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9C3"/>
    <w:rsid w:val="00DB5AF4"/>
    <w:rsid w:val="00DB5F87"/>
    <w:rsid w:val="00DB60CA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4F2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2B51"/>
    <w:rsid w:val="00DC31C4"/>
    <w:rsid w:val="00DC3690"/>
    <w:rsid w:val="00DC38A0"/>
    <w:rsid w:val="00DC3972"/>
    <w:rsid w:val="00DC3999"/>
    <w:rsid w:val="00DC3B6D"/>
    <w:rsid w:val="00DC3E23"/>
    <w:rsid w:val="00DC3F11"/>
    <w:rsid w:val="00DC3F71"/>
    <w:rsid w:val="00DC4077"/>
    <w:rsid w:val="00DC4089"/>
    <w:rsid w:val="00DC44AE"/>
    <w:rsid w:val="00DC46A5"/>
    <w:rsid w:val="00DC47EF"/>
    <w:rsid w:val="00DC4A3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956"/>
    <w:rsid w:val="00DC5A18"/>
    <w:rsid w:val="00DC5BB9"/>
    <w:rsid w:val="00DC5E47"/>
    <w:rsid w:val="00DC625D"/>
    <w:rsid w:val="00DC6462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9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146"/>
    <w:rsid w:val="00DD3396"/>
    <w:rsid w:val="00DD3481"/>
    <w:rsid w:val="00DD391D"/>
    <w:rsid w:val="00DD3941"/>
    <w:rsid w:val="00DD3B6E"/>
    <w:rsid w:val="00DD3C3D"/>
    <w:rsid w:val="00DD449A"/>
    <w:rsid w:val="00DD4878"/>
    <w:rsid w:val="00DD4EF7"/>
    <w:rsid w:val="00DD50E2"/>
    <w:rsid w:val="00DD53A4"/>
    <w:rsid w:val="00DD5426"/>
    <w:rsid w:val="00DD5D1A"/>
    <w:rsid w:val="00DD5F3B"/>
    <w:rsid w:val="00DD5F53"/>
    <w:rsid w:val="00DD5F84"/>
    <w:rsid w:val="00DD5FB1"/>
    <w:rsid w:val="00DD6330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10B"/>
    <w:rsid w:val="00DE33AA"/>
    <w:rsid w:val="00DE365C"/>
    <w:rsid w:val="00DE3856"/>
    <w:rsid w:val="00DE3880"/>
    <w:rsid w:val="00DE42A7"/>
    <w:rsid w:val="00DE468D"/>
    <w:rsid w:val="00DE4961"/>
    <w:rsid w:val="00DE4964"/>
    <w:rsid w:val="00DE4B1C"/>
    <w:rsid w:val="00DE4F06"/>
    <w:rsid w:val="00DE4F4B"/>
    <w:rsid w:val="00DE4FD4"/>
    <w:rsid w:val="00DE528A"/>
    <w:rsid w:val="00DE549B"/>
    <w:rsid w:val="00DE554C"/>
    <w:rsid w:val="00DE55EB"/>
    <w:rsid w:val="00DE57F6"/>
    <w:rsid w:val="00DE5A84"/>
    <w:rsid w:val="00DE5CE9"/>
    <w:rsid w:val="00DE5E00"/>
    <w:rsid w:val="00DE5E28"/>
    <w:rsid w:val="00DE61EC"/>
    <w:rsid w:val="00DE6782"/>
    <w:rsid w:val="00DE6821"/>
    <w:rsid w:val="00DE6D8B"/>
    <w:rsid w:val="00DE704C"/>
    <w:rsid w:val="00DE7387"/>
    <w:rsid w:val="00DE74BA"/>
    <w:rsid w:val="00DE7A97"/>
    <w:rsid w:val="00DE7BB8"/>
    <w:rsid w:val="00DE7D79"/>
    <w:rsid w:val="00DE7EFB"/>
    <w:rsid w:val="00DF0038"/>
    <w:rsid w:val="00DF0169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1D47"/>
    <w:rsid w:val="00DF2130"/>
    <w:rsid w:val="00DF214E"/>
    <w:rsid w:val="00DF21EF"/>
    <w:rsid w:val="00DF2494"/>
    <w:rsid w:val="00DF266B"/>
    <w:rsid w:val="00DF26FF"/>
    <w:rsid w:val="00DF284D"/>
    <w:rsid w:val="00DF2AA2"/>
    <w:rsid w:val="00DF2C5C"/>
    <w:rsid w:val="00DF2C76"/>
    <w:rsid w:val="00DF2F25"/>
    <w:rsid w:val="00DF30CD"/>
    <w:rsid w:val="00DF3B0B"/>
    <w:rsid w:val="00DF3BEB"/>
    <w:rsid w:val="00DF4104"/>
    <w:rsid w:val="00DF425B"/>
    <w:rsid w:val="00DF458F"/>
    <w:rsid w:val="00DF47CE"/>
    <w:rsid w:val="00DF4905"/>
    <w:rsid w:val="00DF4FB7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12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DD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5FAE"/>
    <w:rsid w:val="00E062EF"/>
    <w:rsid w:val="00E063B2"/>
    <w:rsid w:val="00E063DC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1ECE"/>
    <w:rsid w:val="00E120BD"/>
    <w:rsid w:val="00E122A8"/>
    <w:rsid w:val="00E1257D"/>
    <w:rsid w:val="00E12A51"/>
    <w:rsid w:val="00E12C54"/>
    <w:rsid w:val="00E12DED"/>
    <w:rsid w:val="00E12F12"/>
    <w:rsid w:val="00E1343A"/>
    <w:rsid w:val="00E135EC"/>
    <w:rsid w:val="00E13907"/>
    <w:rsid w:val="00E144E9"/>
    <w:rsid w:val="00E147C5"/>
    <w:rsid w:val="00E148D4"/>
    <w:rsid w:val="00E14D93"/>
    <w:rsid w:val="00E14FC6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012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2A2"/>
    <w:rsid w:val="00E21421"/>
    <w:rsid w:val="00E2148F"/>
    <w:rsid w:val="00E2152F"/>
    <w:rsid w:val="00E217E2"/>
    <w:rsid w:val="00E21B69"/>
    <w:rsid w:val="00E21B89"/>
    <w:rsid w:val="00E21C4B"/>
    <w:rsid w:val="00E21CAB"/>
    <w:rsid w:val="00E21E6D"/>
    <w:rsid w:val="00E21E86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CB4"/>
    <w:rsid w:val="00E25D64"/>
    <w:rsid w:val="00E25FD9"/>
    <w:rsid w:val="00E26214"/>
    <w:rsid w:val="00E26680"/>
    <w:rsid w:val="00E26704"/>
    <w:rsid w:val="00E26987"/>
    <w:rsid w:val="00E2698C"/>
    <w:rsid w:val="00E26AC7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27AE9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14C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C00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E7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56"/>
    <w:rsid w:val="00E418AE"/>
    <w:rsid w:val="00E41A55"/>
    <w:rsid w:val="00E41CD2"/>
    <w:rsid w:val="00E41F13"/>
    <w:rsid w:val="00E42012"/>
    <w:rsid w:val="00E4220F"/>
    <w:rsid w:val="00E42262"/>
    <w:rsid w:val="00E42388"/>
    <w:rsid w:val="00E4257F"/>
    <w:rsid w:val="00E42619"/>
    <w:rsid w:val="00E426FF"/>
    <w:rsid w:val="00E42741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582F"/>
    <w:rsid w:val="00E458C7"/>
    <w:rsid w:val="00E46032"/>
    <w:rsid w:val="00E4615E"/>
    <w:rsid w:val="00E46A5A"/>
    <w:rsid w:val="00E47058"/>
    <w:rsid w:val="00E472F7"/>
    <w:rsid w:val="00E4775C"/>
    <w:rsid w:val="00E4798F"/>
    <w:rsid w:val="00E47A76"/>
    <w:rsid w:val="00E47C93"/>
    <w:rsid w:val="00E47CE1"/>
    <w:rsid w:val="00E50145"/>
    <w:rsid w:val="00E50223"/>
    <w:rsid w:val="00E5036C"/>
    <w:rsid w:val="00E50769"/>
    <w:rsid w:val="00E50DE7"/>
    <w:rsid w:val="00E50FB8"/>
    <w:rsid w:val="00E518D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6B6"/>
    <w:rsid w:val="00E57812"/>
    <w:rsid w:val="00E57A13"/>
    <w:rsid w:val="00E57AD8"/>
    <w:rsid w:val="00E57D1C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0C7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84"/>
    <w:rsid w:val="00E650C8"/>
    <w:rsid w:val="00E6518D"/>
    <w:rsid w:val="00E654E9"/>
    <w:rsid w:val="00E659C7"/>
    <w:rsid w:val="00E65ADA"/>
    <w:rsid w:val="00E65BFC"/>
    <w:rsid w:val="00E66561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AE2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CE9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18D"/>
    <w:rsid w:val="00E844AD"/>
    <w:rsid w:val="00E84731"/>
    <w:rsid w:val="00E84751"/>
    <w:rsid w:val="00E849AF"/>
    <w:rsid w:val="00E84B87"/>
    <w:rsid w:val="00E84F78"/>
    <w:rsid w:val="00E85016"/>
    <w:rsid w:val="00E85098"/>
    <w:rsid w:val="00E85529"/>
    <w:rsid w:val="00E85640"/>
    <w:rsid w:val="00E859CD"/>
    <w:rsid w:val="00E85A18"/>
    <w:rsid w:val="00E85AAF"/>
    <w:rsid w:val="00E85DB8"/>
    <w:rsid w:val="00E85E7C"/>
    <w:rsid w:val="00E86503"/>
    <w:rsid w:val="00E8677E"/>
    <w:rsid w:val="00E86D53"/>
    <w:rsid w:val="00E86FC6"/>
    <w:rsid w:val="00E8704D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DFA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91A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D62"/>
    <w:rsid w:val="00EA3EE4"/>
    <w:rsid w:val="00EA40C4"/>
    <w:rsid w:val="00EA40E7"/>
    <w:rsid w:val="00EA42F2"/>
    <w:rsid w:val="00EA442F"/>
    <w:rsid w:val="00EA455A"/>
    <w:rsid w:val="00EA45AF"/>
    <w:rsid w:val="00EA48A0"/>
    <w:rsid w:val="00EA4AD1"/>
    <w:rsid w:val="00EA4BB7"/>
    <w:rsid w:val="00EA4C26"/>
    <w:rsid w:val="00EA4CA2"/>
    <w:rsid w:val="00EA4EDE"/>
    <w:rsid w:val="00EA5029"/>
    <w:rsid w:val="00EA525A"/>
    <w:rsid w:val="00EA55BF"/>
    <w:rsid w:val="00EA55D5"/>
    <w:rsid w:val="00EA5728"/>
    <w:rsid w:val="00EA57F7"/>
    <w:rsid w:val="00EA586B"/>
    <w:rsid w:val="00EA5B68"/>
    <w:rsid w:val="00EA612F"/>
    <w:rsid w:val="00EA6472"/>
    <w:rsid w:val="00EA652E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6A1"/>
    <w:rsid w:val="00EB56F7"/>
    <w:rsid w:val="00EB5C13"/>
    <w:rsid w:val="00EB60A7"/>
    <w:rsid w:val="00EB676E"/>
    <w:rsid w:val="00EB682A"/>
    <w:rsid w:val="00EB68CB"/>
    <w:rsid w:val="00EB6CE1"/>
    <w:rsid w:val="00EB6F7D"/>
    <w:rsid w:val="00EB71D7"/>
    <w:rsid w:val="00EB73B1"/>
    <w:rsid w:val="00EB74EC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26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C25"/>
    <w:rsid w:val="00EC2E70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275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A50"/>
    <w:rsid w:val="00EC6CC0"/>
    <w:rsid w:val="00EC6DA8"/>
    <w:rsid w:val="00EC6E61"/>
    <w:rsid w:val="00EC6F7F"/>
    <w:rsid w:val="00EC707D"/>
    <w:rsid w:val="00EC71F3"/>
    <w:rsid w:val="00EC747C"/>
    <w:rsid w:val="00EC75F6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244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704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3A5"/>
    <w:rsid w:val="00ED4432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66C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67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8E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3C83"/>
    <w:rsid w:val="00EE3E50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4EBD"/>
    <w:rsid w:val="00EE5048"/>
    <w:rsid w:val="00EE5252"/>
    <w:rsid w:val="00EE5472"/>
    <w:rsid w:val="00EE5522"/>
    <w:rsid w:val="00EE5658"/>
    <w:rsid w:val="00EE576C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E04"/>
    <w:rsid w:val="00EE7F05"/>
    <w:rsid w:val="00EF01AD"/>
    <w:rsid w:val="00EF0362"/>
    <w:rsid w:val="00EF051F"/>
    <w:rsid w:val="00EF0AA1"/>
    <w:rsid w:val="00EF0B7F"/>
    <w:rsid w:val="00EF0F62"/>
    <w:rsid w:val="00EF114F"/>
    <w:rsid w:val="00EF148A"/>
    <w:rsid w:val="00EF14F5"/>
    <w:rsid w:val="00EF1968"/>
    <w:rsid w:val="00EF1AED"/>
    <w:rsid w:val="00EF1F4E"/>
    <w:rsid w:val="00EF219C"/>
    <w:rsid w:val="00EF285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6E40"/>
    <w:rsid w:val="00EF71CB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C4C"/>
    <w:rsid w:val="00F00DE1"/>
    <w:rsid w:val="00F0110C"/>
    <w:rsid w:val="00F01115"/>
    <w:rsid w:val="00F011F6"/>
    <w:rsid w:val="00F01400"/>
    <w:rsid w:val="00F02128"/>
    <w:rsid w:val="00F022DF"/>
    <w:rsid w:val="00F0233B"/>
    <w:rsid w:val="00F023A6"/>
    <w:rsid w:val="00F02725"/>
    <w:rsid w:val="00F0283F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6D1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DF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7D"/>
    <w:rsid w:val="00F07AD4"/>
    <w:rsid w:val="00F07BD5"/>
    <w:rsid w:val="00F101ED"/>
    <w:rsid w:val="00F10D3F"/>
    <w:rsid w:val="00F10D94"/>
    <w:rsid w:val="00F10F35"/>
    <w:rsid w:val="00F10F8B"/>
    <w:rsid w:val="00F10FA4"/>
    <w:rsid w:val="00F10FB2"/>
    <w:rsid w:val="00F111D0"/>
    <w:rsid w:val="00F112F8"/>
    <w:rsid w:val="00F1137A"/>
    <w:rsid w:val="00F1148A"/>
    <w:rsid w:val="00F1156C"/>
    <w:rsid w:val="00F11801"/>
    <w:rsid w:val="00F119DF"/>
    <w:rsid w:val="00F11A41"/>
    <w:rsid w:val="00F11BEA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C3E"/>
    <w:rsid w:val="00F13E66"/>
    <w:rsid w:val="00F1401C"/>
    <w:rsid w:val="00F14906"/>
    <w:rsid w:val="00F14999"/>
    <w:rsid w:val="00F14E75"/>
    <w:rsid w:val="00F1511C"/>
    <w:rsid w:val="00F15451"/>
    <w:rsid w:val="00F155FB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14D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1D0"/>
    <w:rsid w:val="00F224B2"/>
    <w:rsid w:val="00F225BE"/>
    <w:rsid w:val="00F22932"/>
    <w:rsid w:val="00F229B9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3E60"/>
    <w:rsid w:val="00F240C5"/>
    <w:rsid w:val="00F2469E"/>
    <w:rsid w:val="00F24867"/>
    <w:rsid w:val="00F248E6"/>
    <w:rsid w:val="00F24DD8"/>
    <w:rsid w:val="00F24EDE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5F29"/>
    <w:rsid w:val="00F26186"/>
    <w:rsid w:val="00F2640F"/>
    <w:rsid w:val="00F265BC"/>
    <w:rsid w:val="00F26621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CF1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ADF"/>
    <w:rsid w:val="00F33B4D"/>
    <w:rsid w:val="00F33B99"/>
    <w:rsid w:val="00F33C6A"/>
    <w:rsid w:val="00F33E36"/>
    <w:rsid w:val="00F33EDB"/>
    <w:rsid w:val="00F33EEE"/>
    <w:rsid w:val="00F34722"/>
    <w:rsid w:val="00F34E76"/>
    <w:rsid w:val="00F34F89"/>
    <w:rsid w:val="00F35060"/>
    <w:rsid w:val="00F3508E"/>
    <w:rsid w:val="00F35522"/>
    <w:rsid w:val="00F35903"/>
    <w:rsid w:val="00F35F51"/>
    <w:rsid w:val="00F35FCF"/>
    <w:rsid w:val="00F36451"/>
    <w:rsid w:val="00F3645F"/>
    <w:rsid w:val="00F364D5"/>
    <w:rsid w:val="00F3650B"/>
    <w:rsid w:val="00F36632"/>
    <w:rsid w:val="00F368E7"/>
    <w:rsid w:val="00F36926"/>
    <w:rsid w:val="00F36AAD"/>
    <w:rsid w:val="00F36F83"/>
    <w:rsid w:val="00F37015"/>
    <w:rsid w:val="00F3704D"/>
    <w:rsid w:val="00F37305"/>
    <w:rsid w:val="00F3739D"/>
    <w:rsid w:val="00F37492"/>
    <w:rsid w:val="00F3764B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8C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2B"/>
    <w:rsid w:val="00F4353C"/>
    <w:rsid w:val="00F43649"/>
    <w:rsid w:val="00F43669"/>
    <w:rsid w:val="00F43B83"/>
    <w:rsid w:val="00F43BAF"/>
    <w:rsid w:val="00F4415D"/>
    <w:rsid w:val="00F44449"/>
    <w:rsid w:val="00F4451E"/>
    <w:rsid w:val="00F44537"/>
    <w:rsid w:val="00F4454D"/>
    <w:rsid w:val="00F44572"/>
    <w:rsid w:val="00F44ADD"/>
    <w:rsid w:val="00F44FD3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CAE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47DEE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4A1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064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ACC"/>
    <w:rsid w:val="00F54B98"/>
    <w:rsid w:val="00F54C55"/>
    <w:rsid w:val="00F54F05"/>
    <w:rsid w:val="00F555A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E7B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4B8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4F3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0F4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1D9B"/>
    <w:rsid w:val="00F71FD2"/>
    <w:rsid w:val="00F7213C"/>
    <w:rsid w:val="00F724E6"/>
    <w:rsid w:val="00F72A27"/>
    <w:rsid w:val="00F72C20"/>
    <w:rsid w:val="00F72D38"/>
    <w:rsid w:val="00F72D7D"/>
    <w:rsid w:val="00F72F8B"/>
    <w:rsid w:val="00F7300E"/>
    <w:rsid w:val="00F7326A"/>
    <w:rsid w:val="00F736C7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5F7C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762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260"/>
    <w:rsid w:val="00F815DD"/>
    <w:rsid w:val="00F81819"/>
    <w:rsid w:val="00F8182C"/>
    <w:rsid w:val="00F81A7D"/>
    <w:rsid w:val="00F81B91"/>
    <w:rsid w:val="00F81D9E"/>
    <w:rsid w:val="00F81E07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851"/>
    <w:rsid w:val="00F839EA"/>
    <w:rsid w:val="00F83B0A"/>
    <w:rsid w:val="00F83CD6"/>
    <w:rsid w:val="00F83DAE"/>
    <w:rsid w:val="00F840CD"/>
    <w:rsid w:val="00F84118"/>
    <w:rsid w:val="00F843E9"/>
    <w:rsid w:val="00F84AB5"/>
    <w:rsid w:val="00F84E14"/>
    <w:rsid w:val="00F84E37"/>
    <w:rsid w:val="00F84FC5"/>
    <w:rsid w:val="00F8506D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BC7"/>
    <w:rsid w:val="00F86D99"/>
    <w:rsid w:val="00F86F94"/>
    <w:rsid w:val="00F8709B"/>
    <w:rsid w:val="00F87367"/>
    <w:rsid w:val="00F874A8"/>
    <w:rsid w:val="00F87C67"/>
    <w:rsid w:val="00F87D1C"/>
    <w:rsid w:val="00F87E18"/>
    <w:rsid w:val="00F9011A"/>
    <w:rsid w:val="00F90155"/>
    <w:rsid w:val="00F9017E"/>
    <w:rsid w:val="00F901B8"/>
    <w:rsid w:val="00F90AE4"/>
    <w:rsid w:val="00F91159"/>
    <w:rsid w:val="00F912E5"/>
    <w:rsid w:val="00F91404"/>
    <w:rsid w:val="00F91681"/>
    <w:rsid w:val="00F91924"/>
    <w:rsid w:val="00F91B28"/>
    <w:rsid w:val="00F91B4A"/>
    <w:rsid w:val="00F91F07"/>
    <w:rsid w:val="00F92092"/>
    <w:rsid w:val="00F92145"/>
    <w:rsid w:val="00F922B3"/>
    <w:rsid w:val="00F922B9"/>
    <w:rsid w:val="00F922CA"/>
    <w:rsid w:val="00F922E0"/>
    <w:rsid w:val="00F923DA"/>
    <w:rsid w:val="00F9242F"/>
    <w:rsid w:val="00F92450"/>
    <w:rsid w:val="00F92695"/>
    <w:rsid w:val="00F92914"/>
    <w:rsid w:val="00F92A3A"/>
    <w:rsid w:val="00F92B89"/>
    <w:rsid w:val="00F92BC2"/>
    <w:rsid w:val="00F92ED4"/>
    <w:rsid w:val="00F92EEE"/>
    <w:rsid w:val="00F93083"/>
    <w:rsid w:val="00F931C9"/>
    <w:rsid w:val="00F934B2"/>
    <w:rsid w:val="00F93557"/>
    <w:rsid w:val="00F9399B"/>
    <w:rsid w:val="00F93EA0"/>
    <w:rsid w:val="00F93EE4"/>
    <w:rsid w:val="00F9423F"/>
    <w:rsid w:val="00F94291"/>
    <w:rsid w:val="00F945BE"/>
    <w:rsid w:val="00F94750"/>
    <w:rsid w:val="00F947FB"/>
    <w:rsid w:val="00F9486F"/>
    <w:rsid w:val="00F949CC"/>
    <w:rsid w:val="00F94C57"/>
    <w:rsid w:val="00F9536F"/>
    <w:rsid w:val="00F954B4"/>
    <w:rsid w:val="00F956DE"/>
    <w:rsid w:val="00F95A3A"/>
    <w:rsid w:val="00F95AFA"/>
    <w:rsid w:val="00F95C05"/>
    <w:rsid w:val="00F962F9"/>
    <w:rsid w:val="00F963D2"/>
    <w:rsid w:val="00F96575"/>
    <w:rsid w:val="00F9698D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24"/>
    <w:rsid w:val="00FA01A7"/>
    <w:rsid w:val="00FA0201"/>
    <w:rsid w:val="00FA031B"/>
    <w:rsid w:val="00FA060F"/>
    <w:rsid w:val="00FA0A54"/>
    <w:rsid w:val="00FA1094"/>
    <w:rsid w:val="00FA117B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3E8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8AF"/>
    <w:rsid w:val="00FA6A26"/>
    <w:rsid w:val="00FA6B2C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391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13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8D4"/>
    <w:rsid w:val="00FB6A3B"/>
    <w:rsid w:val="00FB6C81"/>
    <w:rsid w:val="00FB6E84"/>
    <w:rsid w:val="00FB6F91"/>
    <w:rsid w:val="00FB6FE0"/>
    <w:rsid w:val="00FB732B"/>
    <w:rsid w:val="00FB76AD"/>
    <w:rsid w:val="00FB7B79"/>
    <w:rsid w:val="00FB7BB7"/>
    <w:rsid w:val="00FC0078"/>
    <w:rsid w:val="00FC00E7"/>
    <w:rsid w:val="00FC0215"/>
    <w:rsid w:val="00FC0522"/>
    <w:rsid w:val="00FC06DB"/>
    <w:rsid w:val="00FC09D8"/>
    <w:rsid w:val="00FC0D6E"/>
    <w:rsid w:val="00FC0E1C"/>
    <w:rsid w:val="00FC109B"/>
    <w:rsid w:val="00FC10E0"/>
    <w:rsid w:val="00FC16AE"/>
    <w:rsid w:val="00FC1935"/>
    <w:rsid w:val="00FC1E88"/>
    <w:rsid w:val="00FC1FC5"/>
    <w:rsid w:val="00FC21E4"/>
    <w:rsid w:val="00FC2241"/>
    <w:rsid w:val="00FC2586"/>
    <w:rsid w:val="00FC2A05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598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E25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1EC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0B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02A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0D5"/>
    <w:rsid w:val="00FD71F0"/>
    <w:rsid w:val="00FD7248"/>
    <w:rsid w:val="00FD7281"/>
    <w:rsid w:val="00FD72B3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4E4"/>
    <w:rsid w:val="00FE06F7"/>
    <w:rsid w:val="00FE0872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0D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B43"/>
    <w:rsid w:val="00FE3CC9"/>
    <w:rsid w:val="00FE3D9A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5E2F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7FC"/>
    <w:rsid w:val="00FE7B7F"/>
    <w:rsid w:val="00FE7D97"/>
    <w:rsid w:val="00FE7E37"/>
    <w:rsid w:val="00FE7E87"/>
    <w:rsid w:val="00FF08A9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CE6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13E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1CC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6DF"/>
    <w:rsid w:val="00FF7863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F015C8AD-2A96-4904-B744-FCFEF8854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  <w:style w:type="character" w:styleId="PlaceholderText">
    <w:name w:val="Placeholder Text"/>
    <w:basedOn w:val="DefaultParagraphFont"/>
    <w:uiPriority w:val="99"/>
    <w:semiHidden/>
    <w:rsid w:val="003849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12667A-73E4-49BE-AB24-67A14F8F5D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16</Pages>
  <Words>2514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Anocha, Sansa-ard</cp:lastModifiedBy>
  <cp:revision>3</cp:revision>
  <cp:lastPrinted>2024-04-23T18:16:00Z</cp:lastPrinted>
  <dcterms:created xsi:type="dcterms:W3CDTF">2024-11-01T05:58:00Z</dcterms:created>
  <dcterms:modified xsi:type="dcterms:W3CDTF">2024-11-04T11:06:00Z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