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A11392" w14:paraId="62A96E56" w14:textId="77777777" w:rsidTr="00D6151A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72E4B63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A113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0ED4F4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720C731F" w14:textId="77777777" w:rsidR="00BA310A" w:rsidRPr="007A16EC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A11392" w14:paraId="6F5EC513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8FABFAC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97E892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CC226FE" w14:textId="77777777" w:rsidR="00BA310A" w:rsidRPr="007A16EC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2075C" w:rsidRPr="00A11392" w14:paraId="6F6710AF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E853291" w14:textId="5FF80B46" w:rsidR="00B2075C" w:rsidRPr="00A11392" w:rsidRDefault="00B2075C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6F1C123" w14:textId="77777777" w:rsidR="00B2075C" w:rsidRPr="00A11392" w:rsidRDefault="00B2075C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38B3B19" w14:textId="328F2E59" w:rsidR="00B2075C" w:rsidRPr="007A16EC" w:rsidRDefault="00B2075C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BA310A" w:rsidRPr="00A11392" w14:paraId="5AE8F1C9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85F3ADE" w14:textId="04E06A9A" w:rsidR="00BA310A" w:rsidRPr="00A11392" w:rsidRDefault="00B2075C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862452A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D045976" w14:textId="77777777" w:rsidR="00BA310A" w:rsidRPr="007A16EC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A16E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A11392" w14:paraId="0672E991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59097D8" w14:textId="5CA0427C" w:rsidR="00231458" w:rsidRPr="00A11392" w:rsidRDefault="00B2075C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71DFB8F" w14:textId="77777777" w:rsidR="00231458" w:rsidRPr="00A11392" w:rsidRDefault="00231458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448585F" w14:textId="77777777" w:rsidR="00231458" w:rsidRPr="007A16EC" w:rsidRDefault="00231458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512F5" w:rsidRPr="00A11392" w14:paraId="60CC357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017703DF" w14:textId="6CABCDE5" w:rsidR="006512F5" w:rsidRPr="00A11392" w:rsidRDefault="00B2075C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DDC2B39" w14:textId="77777777" w:rsidR="006512F5" w:rsidRPr="00A11392" w:rsidRDefault="006512F5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1272FFCE" w14:textId="77777777" w:rsidR="006512F5" w:rsidRPr="007A16EC" w:rsidRDefault="006512F5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A16E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231458" w:rsidRPr="00A11392" w14:paraId="2FC0B3C0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52BCF7B" w14:textId="1D197BD1" w:rsidR="00231458" w:rsidRPr="00A11392" w:rsidRDefault="00B2075C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CC34C78" w14:textId="77777777" w:rsidR="00231458" w:rsidRPr="00A11392" w:rsidRDefault="00231458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B596691" w14:textId="77777777" w:rsidR="00231458" w:rsidRPr="007A16EC" w:rsidRDefault="00231458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30C3B" w:rsidRPr="00A11392" w14:paraId="3C540D3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490484E" w14:textId="7F8BC1D5" w:rsidR="00730C3B" w:rsidRPr="00A11392" w:rsidRDefault="00730C3B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E329001" w14:textId="77777777" w:rsidR="00730C3B" w:rsidRPr="00A11392" w:rsidRDefault="00730C3B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4CB74FD" w14:textId="629A8094" w:rsidR="00730C3B" w:rsidRPr="007A16EC" w:rsidRDefault="00730C3B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44317" w:rsidRPr="00A11392" w14:paraId="11A4E1AB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DBE40FC" w14:textId="26E9A925" w:rsidR="00C44317" w:rsidRPr="00A11392" w:rsidRDefault="00730C3B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6CFDB49" w14:textId="77777777" w:rsidR="00C44317" w:rsidRPr="00A11392" w:rsidRDefault="00C44317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4F1C7442" w14:textId="7A5FD317" w:rsidR="00C44317" w:rsidRPr="007A16EC" w:rsidRDefault="00887051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B7BDF" w:rsidRPr="00A11392" w14:paraId="0849E79D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0EBC95F5" w14:textId="4F167F53" w:rsidR="00EB7BDF" w:rsidRPr="00A11392" w:rsidRDefault="00730C3B" w:rsidP="00EB7BD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3D19D3C" w14:textId="77777777" w:rsidR="00EB7BDF" w:rsidRPr="00A11392" w:rsidRDefault="00EB7BDF" w:rsidP="00EB7BD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4B8A00B4" w14:textId="01EACEDF" w:rsidR="00EB7BDF" w:rsidRPr="007A16EC" w:rsidRDefault="00127963" w:rsidP="00EB7BD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7A16EC" w:rsidRPr="00A11392" w14:paraId="65E98D8A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A94ED2E" w14:textId="28912A5D" w:rsidR="007A16EC" w:rsidRPr="00A11392" w:rsidRDefault="007A16EC" w:rsidP="007A16E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E5BC304" w14:textId="77777777" w:rsidR="007A16EC" w:rsidRPr="00A11392" w:rsidRDefault="007A16EC" w:rsidP="007A16E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21557155" w14:textId="22BA551F" w:rsidR="007A16EC" w:rsidRPr="007A16EC" w:rsidRDefault="007A16EC" w:rsidP="007A16E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7A16EC" w:rsidRPr="00A11392" w14:paraId="3DF8FAB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E7C1CC" w14:textId="096E04AC" w:rsidR="007A16EC" w:rsidRPr="00A11392" w:rsidRDefault="007A16EC" w:rsidP="007A16E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50280B6" w14:textId="77777777" w:rsidR="007A16EC" w:rsidRPr="00A11392" w:rsidRDefault="007A16EC" w:rsidP="007A16E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1C10722D" w14:textId="616050D0" w:rsidR="007A16EC" w:rsidRPr="007A16EC" w:rsidRDefault="007A16EC" w:rsidP="007A16E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7A16EC" w:rsidRPr="00A11392" w14:paraId="4D308A5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31B9250" w14:textId="4AD2C3E6" w:rsidR="007A16EC" w:rsidRPr="00A11392" w:rsidRDefault="007A16EC" w:rsidP="007A16E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C8E027" w14:textId="77777777" w:rsidR="007A16EC" w:rsidRPr="00A11392" w:rsidRDefault="007A16EC" w:rsidP="007A16E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3C4C10E2" w14:textId="47093180" w:rsidR="007A16EC" w:rsidRPr="007A16EC" w:rsidRDefault="007A16EC" w:rsidP="007A16E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7A16E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7A16EC" w:rsidRPr="00A11392" w14:paraId="0B1B5389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ADDE6D4" w14:textId="1EC19AA7" w:rsidR="007A16EC" w:rsidRPr="00A11392" w:rsidRDefault="007A16EC" w:rsidP="007A16E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D5E4F" w14:textId="77777777" w:rsidR="007A16EC" w:rsidRPr="00A11392" w:rsidRDefault="007A16EC" w:rsidP="007A16E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0647C9F4" w14:textId="119BEA8C" w:rsidR="007A16EC" w:rsidRPr="007A16EC" w:rsidRDefault="007A16EC" w:rsidP="007A16E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tr w:rsidR="007A16EC" w:rsidRPr="00A11392" w14:paraId="7EF3924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39E293B" w14:textId="1ABA0F27" w:rsidR="007A16EC" w:rsidRPr="00A11392" w:rsidRDefault="007A16EC" w:rsidP="007A16E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0AE7A" w14:textId="77777777" w:rsidR="007A16EC" w:rsidRPr="00A11392" w:rsidRDefault="007A16EC" w:rsidP="007A16E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5052437A" w14:textId="6EE405FC" w:rsidR="007A16EC" w:rsidRPr="007A16EC" w:rsidRDefault="007A16EC" w:rsidP="007A16E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bookmarkEnd w:id="0"/>
    </w:tbl>
    <w:p w14:paraId="7F2C18CB" w14:textId="77777777" w:rsidR="00BA310A" w:rsidRPr="00A11392" w:rsidRDefault="00BA310A" w:rsidP="00BA310A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C02F7C" w14:textId="77777777" w:rsidR="00BA310A" w:rsidRPr="00A11392" w:rsidRDefault="00BA310A" w:rsidP="00BA310A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CEA9F1C" w14:textId="77777777" w:rsidR="00BA310A" w:rsidRPr="00A11392" w:rsidRDefault="00BA310A" w:rsidP="003972B3">
      <w:pPr>
        <w:tabs>
          <w:tab w:val="left" w:pos="540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br w:type="page"/>
      </w:r>
      <w:r w:rsidRPr="00A11392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FE6C0B4" w14:textId="77777777" w:rsidR="00BA310A" w:rsidRPr="00A11392" w:rsidRDefault="00BA310A" w:rsidP="00BA310A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4FC38F" w14:textId="28F514F4" w:rsidR="0073085C" w:rsidRPr="007A16EC" w:rsidRDefault="00BA310A" w:rsidP="0073085C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271B0" w:rsidRPr="007A16EC">
        <w:rPr>
          <w:rFonts w:ascii="Angsana New" w:hAnsi="Angsana New"/>
          <w:color w:val="000000"/>
          <w:sz w:val="30"/>
          <w:szCs w:val="30"/>
          <w:cs/>
        </w:rPr>
        <w:t>คณะ</w:t>
      </w:r>
      <w:r w:rsidRPr="007A16EC">
        <w:rPr>
          <w:rFonts w:ascii="Angsana New" w:hAnsi="Angsana New"/>
          <w:color w:val="000000"/>
          <w:sz w:val="30"/>
          <w:szCs w:val="30"/>
          <w:cs/>
        </w:rPr>
        <w:t>กรรมการเมื่อวันที่</w:t>
      </w:r>
      <w:r w:rsidR="004B7E9B" w:rsidRPr="007A16E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00766" w:rsidRPr="007A16EC">
        <w:rPr>
          <w:rFonts w:ascii="Angsana New" w:hAnsi="Angsana New"/>
          <w:color w:val="000000"/>
          <w:sz w:val="30"/>
          <w:szCs w:val="30"/>
        </w:rPr>
        <w:t xml:space="preserve">13 </w:t>
      </w:r>
      <w:r w:rsidR="00E23DC5" w:rsidRPr="007A16EC">
        <w:rPr>
          <w:rFonts w:ascii="Angsana New" w:hAnsi="Angsana New" w:hint="cs"/>
          <w:color w:val="000000"/>
          <w:sz w:val="30"/>
          <w:szCs w:val="30"/>
          <w:cs/>
        </w:rPr>
        <w:t>พฤศจิกายน</w:t>
      </w:r>
      <w:r w:rsidR="004B7E9B" w:rsidRPr="007A16E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B7E9B" w:rsidRPr="007A16EC">
        <w:rPr>
          <w:rFonts w:ascii="Angsana New" w:hAnsi="Angsana New"/>
          <w:color w:val="000000"/>
          <w:sz w:val="30"/>
          <w:szCs w:val="30"/>
        </w:rPr>
        <w:t>256</w:t>
      </w:r>
      <w:r w:rsidR="00973BE0" w:rsidRPr="007A16EC">
        <w:rPr>
          <w:rFonts w:ascii="Angsana New" w:hAnsi="Angsana New" w:hint="cs"/>
          <w:color w:val="000000"/>
          <w:sz w:val="30"/>
          <w:szCs w:val="30"/>
          <w:cs/>
        </w:rPr>
        <w:t>7</w:t>
      </w:r>
    </w:p>
    <w:p w14:paraId="03D483F5" w14:textId="1A19AC11" w:rsidR="0073085C" w:rsidRPr="007A16EC" w:rsidRDefault="00BA310A" w:rsidP="0073085C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A16EC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576315C6" w14:textId="52D81D68" w:rsidR="0073085C" w:rsidRPr="007A16EC" w:rsidRDefault="0073085C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A16EC">
        <w:rPr>
          <w:rFonts w:ascii="Angsana New" w:hAnsi="Angsana New"/>
          <w:b/>
          <w:bCs/>
          <w:color w:val="000000"/>
          <w:sz w:val="30"/>
          <w:szCs w:val="30"/>
          <w:cs/>
        </w:rPr>
        <w:t>ข้อมูลทั่วไป</w:t>
      </w:r>
    </w:p>
    <w:p w14:paraId="001E4AB9" w14:textId="77777777" w:rsidR="00D32A27" w:rsidRPr="007A16EC" w:rsidRDefault="00D32A27" w:rsidP="00D32A27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0BF5B4A" w14:textId="171F7BA5" w:rsidR="00D32A27" w:rsidRPr="007A16EC" w:rsidRDefault="00D32A27" w:rsidP="00D32A27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7A16EC">
        <w:rPr>
          <w:rFonts w:ascii="Angsana New" w:hAnsi="Angsana New"/>
          <w:color w:val="000000"/>
          <w:sz w:val="30"/>
          <w:szCs w:val="30"/>
          <w:cs/>
        </w:rPr>
        <w:t>บริษัท โรแยล พลัส จำกัด (มหาชน) (“บริษัท”) เป็นนิติบุคคลที่จัดตั้งขึ้นในประเทศไทย และจดทะเบียนกับตลาดหลักทรัพย์</w:t>
      </w:r>
      <w:r w:rsidR="000F28FE" w:rsidRPr="007A16EC">
        <w:rPr>
          <w:rFonts w:ascii="Angsana New" w:hAnsi="Angsana New"/>
          <w:color w:val="000000"/>
          <w:sz w:val="30"/>
          <w:szCs w:val="30"/>
          <w:cs/>
        </w:rPr>
        <w:t>แห่งประเทศไทยเมื่อ</w:t>
      </w:r>
      <w:r w:rsidR="007A5B55" w:rsidRPr="007A16EC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="007A5B55" w:rsidRPr="007A16EC">
        <w:rPr>
          <w:rFonts w:ascii="Angsana New" w:hAnsi="Angsana New"/>
          <w:color w:val="000000"/>
          <w:sz w:val="30"/>
          <w:szCs w:val="30"/>
        </w:rPr>
        <w:t xml:space="preserve"> 20 </w:t>
      </w:r>
      <w:r w:rsidR="000F28FE" w:rsidRPr="007A16EC">
        <w:rPr>
          <w:rFonts w:ascii="Angsana New" w:hAnsi="Angsana New"/>
          <w:color w:val="000000"/>
          <w:sz w:val="30"/>
          <w:szCs w:val="30"/>
          <w:cs/>
        </w:rPr>
        <w:t xml:space="preserve">พฤษภาคม </w:t>
      </w:r>
      <w:r w:rsidR="000F28FE" w:rsidRPr="007A16EC">
        <w:rPr>
          <w:rFonts w:ascii="Angsana New" w:hAnsi="Angsana New"/>
          <w:color w:val="000000"/>
          <w:sz w:val="30"/>
          <w:szCs w:val="30"/>
        </w:rPr>
        <w:t>2565</w:t>
      </w:r>
    </w:p>
    <w:p w14:paraId="710B0132" w14:textId="4E39CA5B" w:rsidR="00710967" w:rsidRPr="007A16EC" w:rsidRDefault="00710967" w:rsidP="00D32A27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A14F42E" w14:textId="336DF3C9" w:rsidR="00710967" w:rsidRPr="007A16EC" w:rsidRDefault="00263ADC" w:rsidP="00D32A27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7A16EC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7A16EC">
        <w:rPr>
          <w:rFonts w:ascii="Angsana New" w:hAnsi="Angsana New"/>
          <w:color w:val="000000"/>
          <w:sz w:val="30"/>
          <w:szCs w:val="30"/>
        </w:rPr>
        <w:t>3</w:t>
      </w:r>
      <w:r w:rsidR="00540DD9" w:rsidRPr="007A16EC">
        <w:rPr>
          <w:rFonts w:ascii="Angsana New" w:hAnsi="Angsana New"/>
          <w:color w:val="000000"/>
          <w:sz w:val="30"/>
          <w:szCs w:val="30"/>
        </w:rPr>
        <w:t>0</w:t>
      </w:r>
      <w:r w:rsidR="00241512" w:rsidRPr="007A16E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162FA" w:rsidRPr="007A16EC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="00241512" w:rsidRPr="007A16E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A16EC">
        <w:rPr>
          <w:rFonts w:ascii="Angsana New" w:hAnsi="Angsana New"/>
          <w:color w:val="000000"/>
          <w:sz w:val="30"/>
          <w:szCs w:val="30"/>
        </w:rPr>
        <w:t>256</w:t>
      </w:r>
      <w:r w:rsidR="004314DE" w:rsidRPr="007A16EC">
        <w:rPr>
          <w:rFonts w:ascii="Angsana New" w:hAnsi="Angsana New"/>
          <w:color w:val="000000"/>
          <w:sz w:val="30"/>
          <w:szCs w:val="30"/>
        </w:rPr>
        <w:t>7</w:t>
      </w:r>
      <w:r w:rsidRPr="007A16E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10967" w:rsidRPr="007A16EC">
        <w:rPr>
          <w:rFonts w:ascii="Angsana New" w:hAnsi="Angsana New"/>
          <w:color w:val="000000"/>
          <w:sz w:val="30"/>
          <w:szCs w:val="30"/>
          <w:cs/>
        </w:rPr>
        <w:t>ผู้ถือหุ้นรายใหญ่ได้แก่ นายพลแสง แซ่เบ๊ และนางสาวอมรรัตน์ เกษวิเศษ</w:t>
      </w:r>
      <w:r w:rsidR="0029743B" w:rsidRPr="007A16E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10967" w:rsidRPr="007A16EC">
        <w:rPr>
          <w:rFonts w:ascii="Angsana New" w:hAnsi="Angsana New"/>
          <w:color w:val="000000"/>
          <w:sz w:val="30"/>
          <w:szCs w:val="30"/>
          <w:cs/>
        </w:rPr>
        <w:t>ถือหุ้น</w:t>
      </w:r>
      <w:r w:rsidR="0029743B" w:rsidRPr="007A16EC">
        <w:rPr>
          <w:rFonts w:ascii="Angsana New" w:hAnsi="Angsana New"/>
          <w:color w:val="000000"/>
          <w:sz w:val="30"/>
          <w:szCs w:val="30"/>
          <w:cs/>
        </w:rPr>
        <w:t xml:space="preserve">                     </w:t>
      </w:r>
      <w:r w:rsidR="00710967" w:rsidRPr="007A16EC">
        <w:rPr>
          <w:rFonts w:ascii="Angsana New" w:hAnsi="Angsana New"/>
          <w:color w:val="000000"/>
          <w:sz w:val="30"/>
          <w:szCs w:val="30"/>
          <w:cs/>
        </w:rPr>
        <w:t>ของบริษัท</w:t>
      </w:r>
      <w:r w:rsidR="00915959" w:rsidRPr="007A16EC">
        <w:rPr>
          <w:rFonts w:ascii="Angsana New" w:hAnsi="Angsana New"/>
          <w:color w:val="000000"/>
          <w:sz w:val="30"/>
          <w:szCs w:val="30"/>
          <w:cs/>
        </w:rPr>
        <w:t>ในอัตรา</w:t>
      </w:r>
      <w:r w:rsidR="00710967" w:rsidRPr="007A16EC">
        <w:rPr>
          <w:rFonts w:ascii="Angsana New" w:hAnsi="Angsana New"/>
          <w:color w:val="000000"/>
          <w:sz w:val="30"/>
          <w:szCs w:val="30"/>
          <w:cs/>
        </w:rPr>
        <w:t xml:space="preserve">ร้อยละ </w:t>
      </w:r>
      <w:r w:rsidR="00CC0FF3" w:rsidRPr="007A16EC">
        <w:rPr>
          <w:rFonts w:ascii="Angsana New" w:hAnsi="Angsana New"/>
          <w:color w:val="000000"/>
          <w:sz w:val="30"/>
          <w:szCs w:val="30"/>
        </w:rPr>
        <w:t>34</w:t>
      </w:r>
      <w:r w:rsidR="00CC0FF3" w:rsidRPr="007A16EC">
        <w:rPr>
          <w:rFonts w:ascii="Angsana New" w:hAnsi="Angsana New"/>
          <w:color w:val="000000"/>
          <w:sz w:val="30"/>
          <w:szCs w:val="30"/>
          <w:cs/>
        </w:rPr>
        <w:t>.</w:t>
      </w:r>
      <w:r w:rsidR="00CC0FF3" w:rsidRPr="007A16EC">
        <w:rPr>
          <w:rFonts w:ascii="Angsana New" w:hAnsi="Angsana New"/>
          <w:color w:val="000000"/>
          <w:sz w:val="30"/>
          <w:szCs w:val="30"/>
        </w:rPr>
        <w:t>43</w:t>
      </w:r>
      <w:r w:rsidR="00710967" w:rsidRPr="007A16EC">
        <w:rPr>
          <w:rFonts w:ascii="Angsana New" w:hAnsi="Angsana New"/>
          <w:color w:val="000000"/>
          <w:sz w:val="30"/>
          <w:szCs w:val="30"/>
          <w:cs/>
        </w:rPr>
        <w:t xml:space="preserve"> และร้อยล</w:t>
      </w:r>
      <w:r w:rsidR="00C46EF2" w:rsidRPr="007A16EC">
        <w:rPr>
          <w:rFonts w:ascii="Angsana New" w:hAnsi="Angsana New"/>
          <w:color w:val="000000"/>
          <w:sz w:val="30"/>
          <w:szCs w:val="30"/>
          <w:cs/>
        </w:rPr>
        <w:t xml:space="preserve">ะ </w:t>
      </w:r>
      <w:r w:rsidR="00CC0FF3" w:rsidRPr="007A16EC">
        <w:rPr>
          <w:rFonts w:ascii="Angsana New" w:hAnsi="Angsana New"/>
          <w:color w:val="000000"/>
          <w:sz w:val="30"/>
          <w:szCs w:val="30"/>
        </w:rPr>
        <w:t>15</w:t>
      </w:r>
      <w:r w:rsidR="00CC0FF3" w:rsidRPr="007A16EC">
        <w:rPr>
          <w:rFonts w:ascii="Angsana New" w:hAnsi="Angsana New"/>
          <w:color w:val="000000"/>
          <w:sz w:val="30"/>
          <w:szCs w:val="30"/>
          <w:cs/>
        </w:rPr>
        <w:t>.</w:t>
      </w:r>
      <w:r w:rsidR="00CC0FF3" w:rsidRPr="007A16EC">
        <w:rPr>
          <w:rFonts w:ascii="Angsana New" w:hAnsi="Angsana New"/>
          <w:color w:val="000000"/>
          <w:sz w:val="30"/>
          <w:szCs w:val="30"/>
        </w:rPr>
        <w:t>02</w:t>
      </w:r>
      <w:r w:rsidR="00710967" w:rsidRPr="007A16EC">
        <w:rPr>
          <w:rFonts w:ascii="Angsana New" w:hAnsi="Angsana New"/>
          <w:color w:val="000000"/>
          <w:sz w:val="30"/>
          <w:szCs w:val="30"/>
          <w:cs/>
        </w:rPr>
        <w:t xml:space="preserve"> ตามลำดับ </w:t>
      </w:r>
      <w:r w:rsidR="00710967" w:rsidRPr="007A16EC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915959" w:rsidRPr="007A16EC">
        <w:rPr>
          <w:rFonts w:ascii="Angsana New" w:hAnsi="Angsana New"/>
          <w:i/>
          <w:iCs/>
          <w:color w:val="000000"/>
          <w:sz w:val="30"/>
          <w:szCs w:val="30"/>
        </w:rPr>
        <w:t xml:space="preserve">31 </w:t>
      </w:r>
      <w:r w:rsidR="00915959" w:rsidRPr="007A16EC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ธันวาคม </w:t>
      </w:r>
      <w:r w:rsidR="00710967" w:rsidRPr="007A16EC">
        <w:rPr>
          <w:rFonts w:ascii="Angsana New" w:hAnsi="Angsana New"/>
          <w:i/>
          <w:iCs/>
          <w:color w:val="000000"/>
          <w:sz w:val="30"/>
          <w:szCs w:val="30"/>
        </w:rPr>
        <w:t>256</w:t>
      </w:r>
      <w:r w:rsidR="00D52BDA" w:rsidRPr="007A16EC">
        <w:rPr>
          <w:rFonts w:ascii="Angsana New" w:hAnsi="Angsana New"/>
          <w:i/>
          <w:iCs/>
          <w:color w:val="000000"/>
          <w:sz w:val="30"/>
          <w:szCs w:val="30"/>
        </w:rPr>
        <w:t>6</w:t>
      </w:r>
      <w:r w:rsidR="00710967" w:rsidRPr="007A16EC">
        <w:rPr>
          <w:rFonts w:ascii="Angsana New" w:hAnsi="Angsana New"/>
          <w:i/>
          <w:iCs/>
          <w:color w:val="000000"/>
          <w:sz w:val="30"/>
          <w:szCs w:val="30"/>
          <w:cs/>
        </w:rPr>
        <w:t>: นายพลแสง แซ่เบ๊ และ</w:t>
      </w:r>
      <w:r w:rsidR="0029743B" w:rsidRPr="007A16EC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                                         </w:t>
      </w:r>
      <w:r w:rsidR="00710967" w:rsidRPr="007A16EC">
        <w:rPr>
          <w:rFonts w:ascii="Angsana New" w:hAnsi="Angsana New"/>
          <w:i/>
          <w:iCs/>
          <w:color w:val="000000"/>
          <w:sz w:val="30"/>
          <w:szCs w:val="30"/>
          <w:cs/>
        </w:rPr>
        <w:t>นางสาวอมรรัตน์</w:t>
      </w:r>
      <w:r w:rsidR="0029743B" w:rsidRPr="007A16EC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710967" w:rsidRPr="007A16EC">
        <w:rPr>
          <w:rFonts w:ascii="Angsana New" w:hAnsi="Angsana New"/>
          <w:i/>
          <w:iCs/>
          <w:color w:val="000000"/>
          <w:sz w:val="30"/>
          <w:szCs w:val="30"/>
          <w:cs/>
        </w:rPr>
        <w:t>เกษวิเศษ</w:t>
      </w:r>
      <w:r w:rsidR="0029743B" w:rsidRPr="007A16EC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710967" w:rsidRPr="007A16EC">
        <w:rPr>
          <w:rFonts w:ascii="Angsana New" w:hAnsi="Angsana New"/>
          <w:i/>
          <w:iCs/>
          <w:color w:val="000000"/>
          <w:sz w:val="30"/>
          <w:szCs w:val="30"/>
          <w:cs/>
        </w:rPr>
        <w:t>ถือหุ้นของบริษัท</w:t>
      </w:r>
      <w:r w:rsidR="00F56280" w:rsidRPr="007A16EC">
        <w:rPr>
          <w:rFonts w:ascii="Angsana New" w:hAnsi="Angsana New"/>
          <w:i/>
          <w:iCs/>
          <w:color w:val="000000"/>
          <w:sz w:val="30"/>
          <w:szCs w:val="30"/>
          <w:cs/>
        </w:rPr>
        <w:t>ในอัตรา</w:t>
      </w:r>
      <w:r w:rsidR="00710967" w:rsidRPr="007A16EC">
        <w:rPr>
          <w:rFonts w:ascii="Angsana New" w:hAnsi="Angsana New"/>
          <w:i/>
          <w:iCs/>
          <w:color w:val="000000"/>
          <w:sz w:val="30"/>
          <w:szCs w:val="30"/>
          <w:cs/>
        </w:rPr>
        <w:t>ร้อยละ</w:t>
      </w:r>
      <w:r w:rsidR="001B05C6" w:rsidRPr="007A16EC">
        <w:rPr>
          <w:rFonts w:ascii="Angsana New" w:hAnsi="Angsana New"/>
          <w:i/>
          <w:iCs/>
          <w:color w:val="000000"/>
          <w:sz w:val="30"/>
          <w:szCs w:val="30"/>
        </w:rPr>
        <w:t xml:space="preserve"> 34</w:t>
      </w:r>
      <w:r w:rsidR="001B05C6" w:rsidRPr="007A16EC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1B05C6" w:rsidRPr="007A16EC">
        <w:rPr>
          <w:rFonts w:ascii="Angsana New" w:hAnsi="Angsana New"/>
          <w:i/>
          <w:iCs/>
          <w:color w:val="000000"/>
          <w:sz w:val="30"/>
          <w:szCs w:val="30"/>
        </w:rPr>
        <w:t>43</w:t>
      </w:r>
      <w:r w:rsidR="00710967" w:rsidRPr="007A16EC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และร้อยละ </w:t>
      </w:r>
      <w:r w:rsidR="001B05C6" w:rsidRPr="007A16EC">
        <w:rPr>
          <w:rFonts w:ascii="Angsana New" w:hAnsi="Angsana New"/>
          <w:i/>
          <w:iCs/>
          <w:color w:val="000000"/>
          <w:sz w:val="30"/>
          <w:szCs w:val="30"/>
        </w:rPr>
        <w:t>15</w:t>
      </w:r>
      <w:r w:rsidR="001B05C6" w:rsidRPr="007A16EC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1B05C6" w:rsidRPr="007A16EC">
        <w:rPr>
          <w:rFonts w:ascii="Angsana New" w:hAnsi="Angsana New"/>
          <w:i/>
          <w:iCs/>
          <w:color w:val="000000"/>
          <w:sz w:val="30"/>
          <w:szCs w:val="30"/>
        </w:rPr>
        <w:t>02</w:t>
      </w:r>
      <w:r w:rsidR="00710967" w:rsidRPr="007A16EC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ตามลำดับ)</w:t>
      </w:r>
    </w:p>
    <w:p w14:paraId="7DB6919F" w14:textId="5FFD848F" w:rsidR="000F28FE" w:rsidRPr="007A16EC" w:rsidRDefault="000F28FE" w:rsidP="00D32A27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BD34F46" w14:textId="74C691B2" w:rsidR="000F28FE" w:rsidRPr="007A16EC" w:rsidRDefault="000F28FE" w:rsidP="000F28FE">
      <w:pPr>
        <w:pStyle w:val="BodyText2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7A16EC">
        <w:rPr>
          <w:rFonts w:ascii="Angsana New" w:hAnsi="Angsana New"/>
          <w:color w:val="000000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 น้ำผลไม้ น้ำผลไม้ผสมเม็ดแมงลัก น้ำผลไม้ผสมเมล็ดเชีย น้ำนมกะทิ และน้ำนมถั่วเหลือง</w:t>
      </w:r>
    </w:p>
    <w:p w14:paraId="7F55EB7E" w14:textId="77777777" w:rsidR="00D32A27" w:rsidRPr="007A16EC" w:rsidRDefault="00D32A27" w:rsidP="00BA310A">
      <w:pPr>
        <w:tabs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0DB618A" w14:textId="27518418" w:rsidR="00BA310A" w:rsidRPr="007A16EC" w:rsidRDefault="00BA310A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A16EC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เกณฑ์การจัดทำงบการเงินระหว่างกาล</w:t>
      </w:r>
    </w:p>
    <w:p w14:paraId="435B640C" w14:textId="77777777" w:rsidR="00BA310A" w:rsidRPr="007A16EC" w:rsidRDefault="00BA310A" w:rsidP="000400E5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8EFFF56" w14:textId="21833525" w:rsidR="009F5506" w:rsidRPr="007A16EC" w:rsidRDefault="009F5506" w:rsidP="009F5506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A16EC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9B602E" w:rsidRPr="007A16EC">
        <w:rPr>
          <w:rFonts w:ascii="Angsana New" w:hAnsi="Angsana New"/>
          <w:color w:val="000000"/>
          <w:sz w:val="30"/>
          <w:szCs w:val="30"/>
        </w:rPr>
        <w:t xml:space="preserve"> 34</w:t>
      </w:r>
      <w:r w:rsidRPr="007A16EC">
        <w:rPr>
          <w:rFonts w:ascii="Angsana New" w:hAnsi="Angsana New"/>
          <w:color w:val="000000"/>
          <w:sz w:val="30"/>
          <w:szCs w:val="30"/>
          <w:cs/>
        </w:rPr>
        <w:t xml:space="preserve"> เรื่อง การรายงานทางการเงินระหว่างกาล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474C35" w:rsidRPr="007A16EC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7A16EC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="00474C35" w:rsidRPr="007A16EC">
        <w:rPr>
          <w:rFonts w:ascii="Angsana New" w:hAnsi="Angsana New"/>
          <w:color w:val="000000"/>
          <w:sz w:val="30"/>
          <w:szCs w:val="30"/>
        </w:rPr>
        <w:t xml:space="preserve"> 2566</w:t>
      </w:r>
    </w:p>
    <w:p w14:paraId="3A2358D0" w14:textId="77777777" w:rsidR="009F5506" w:rsidRPr="007A16EC" w:rsidRDefault="009F5506" w:rsidP="009F5506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7858049" w14:textId="77777777" w:rsidR="008D31CF" w:rsidRPr="007A16EC" w:rsidRDefault="008D31CF">
      <w:pPr>
        <w:rPr>
          <w:rFonts w:ascii="Angsana New" w:hAnsi="Angsana New"/>
          <w:color w:val="000000"/>
          <w:sz w:val="30"/>
          <w:szCs w:val="30"/>
          <w:cs/>
        </w:rPr>
      </w:pPr>
      <w:r w:rsidRPr="007A16EC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791303D8" w14:textId="6B25312A" w:rsidR="009F5506" w:rsidRPr="007A16EC" w:rsidRDefault="009F5506" w:rsidP="008D31CF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A16EC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 w:rsidR="008D31CF" w:rsidRPr="007A16EC">
        <w:rPr>
          <w:rFonts w:ascii="Angsana New" w:hAnsi="Angsana New"/>
          <w:color w:val="000000"/>
          <w:sz w:val="30"/>
          <w:szCs w:val="30"/>
        </w:rPr>
        <w:br/>
      </w:r>
      <w:r w:rsidRPr="007A16EC">
        <w:rPr>
          <w:rFonts w:ascii="Angsana New" w:hAnsi="Angsana New"/>
          <w:color w:val="000000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474C35" w:rsidRPr="007A16EC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7A16EC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="00474C35" w:rsidRPr="007A16EC">
        <w:rPr>
          <w:rFonts w:ascii="Angsana New" w:hAnsi="Angsana New"/>
          <w:color w:val="000000"/>
          <w:sz w:val="30"/>
          <w:szCs w:val="30"/>
        </w:rPr>
        <w:t xml:space="preserve"> 2566 </w:t>
      </w:r>
      <w:r w:rsidRPr="007A16EC">
        <w:rPr>
          <w:rFonts w:ascii="Angsana New" w:hAnsi="Angsana New"/>
          <w:color w:val="000000"/>
          <w:sz w:val="30"/>
          <w:szCs w:val="30"/>
          <w:cs/>
        </w:rPr>
        <w:t>ยกเว้น</w:t>
      </w:r>
      <w:r w:rsidR="0093028D" w:rsidRPr="007A16EC">
        <w:rPr>
          <w:rFonts w:ascii="Angsana New" w:hAnsi="Angsana New" w:hint="cs"/>
          <w:color w:val="000000"/>
          <w:sz w:val="30"/>
          <w:szCs w:val="30"/>
          <w:cs/>
        </w:rPr>
        <w:t>การนำ</w:t>
      </w:r>
      <w:r w:rsidRPr="007A16EC">
        <w:rPr>
          <w:rFonts w:ascii="Angsana New" w:hAnsi="Angsana New"/>
          <w:color w:val="000000"/>
          <w:sz w:val="30"/>
          <w:szCs w:val="30"/>
          <w:cs/>
        </w:rPr>
        <w:t>นโ</w:t>
      </w:r>
      <w:r w:rsidR="00087FD4" w:rsidRPr="007A16EC">
        <w:rPr>
          <w:rFonts w:ascii="Angsana New" w:hAnsi="Angsana New" w:hint="cs"/>
          <w:color w:val="000000"/>
          <w:sz w:val="30"/>
          <w:szCs w:val="30"/>
          <w:cs/>
        </w:rPr>
        <w:t>ย</w:t>
      </w:r>
      <w:r w:rsidRPr="007A16EC">
        <w:rPr>
          <w:rFonts w:ascii="Angsana New" w:hAnsi="Angsana New"/>
          <w:color w:val="000000"/>
          <w:sz w:val="30"/>
          <w:szCs w:val="30"/>
          <w:cs/>
        </w:rPr>
        <w:t>บายเรื่อง การป้องกันความเสี่ยง</w:t>
      </w:r>
      <w:r w:rsidR="0093028D" w:rsidRPr="007A16EC">
        <w:rPr>
          <w:rFonts w:ascii="Angsana New" w:hAnsi="Angsana New" w:hint="cs"/>
          <w:color w:val="000000"/>
          <w:sz w:val="30"/>
          <w:szCs w:val="30"/>
          <w:cs/>
        </w:rPr>
        <w:t>ตามมาตรฐานการบัญชี ฉบับที่</w:t>
      </w:r>
      <w:r w:rsidR="0093028D" w:rsidRPr="007A16EC">
        <w:rPr>
          <w:rFonts w:ascii="Angsana New" w:hAnsi="Angsana New"/>
          <w:color w:val="000000"/>
          <w:sz w:val="30"/>
          <w:szCs w:val="30"/>
        </w:rPr>
        <w:t xml:space="preserve"> 9 </w:t>
      </w:r>
      <w:r w:rsidR="0093028D" w:rsidRPr="007A16EC">
        <w:rPr>
          <w:rFonts w:ascii="Angsana New" w:hAnsi="Angsana New" w:hint="cs"/>
          <w:color w:val="000000"/>
          <w:sz w:val="30"/>
          <w:szCs w:val="30"/>
          <w:cs/>
        </w:rPr>
        <w:t>เรื่อง เครื่องมือทางการเงิน</w:t>
      </w:r>
      <w:r w:rsidRPr="007A16EC">
        <w:rPr>
          <w:rFonts w:ascii="Angsana New" w:hAnsi="Angsana New"/>
          <w:color w:val="000000"/>
          <w:sz w:val="30"/>
          <w:szCs w:val="30"/>
          <w:cs/>
        </w:rPr>
        <w:t xml:space="preserve"> ซึ่งเป็นนโยบายบัญชีใหม่</w:t>
      </w:r>
      <w:r w:rsidR="0093028D" w:rsidRPr="007A16EC">
        <w:rPr>
          <w:rFonts w:ascii="Angsana New" w:hAnsi="Angsana New" w:hint="cs"/>
          <w:color w:val="000000"/>
          <w:sz w:val="30"/>
          <w:szCs w:val="30"/>
          <w:cs/>
        </w:rPr>
        <w:t>มาถือปฏิบัติ</w:t>
      </w:r>
      <w:r w:rsidR="00946F34" w:rsidRPr="007A16EC">
        <w:rPr>
          <w:rFonts w:ascii="Angsana New" w:hAnsi="Angsana New" w:hint="cs"/>
          <w:color w:val="000000"/>
          <w:sz w:val="30"/>
          <w:szCs w:val="30"/>
          <w:cs/>
        </w:rPr>
        <w:t>เพื่อ</w:t>
      </w:r>
      <w:r w:rsidR="00946F34" w:rsidRPr="007A16EC">
        <w:rPr>
          <w:rFonts w:ascii="Angsana New" w:hAnsi="Angsana New"/>
          <w:color w:val="000000"/>
          <w:sz w:val="30"/>
          <w:szCs w:val="30"/>
          <w:cs/>
        </w:rPr>
        <w:t>เสนอข้อมูลที่เกี่ยวข้องกับการตัดสินใจและเป็นประโยชน์ต่อผู้ใช้งบการเงิน</w:t>
      </w:r>
      <w:r w:rsidR="00D624C3" w:rsidRPr="007A16EC">
        <w:rPr>
          <w:rFonts w:ascii="Angsana New" w:hAnsi="Angsana New" w:hint="cs"/>
          <w:color w:val="000000"/>
          <w:sz w:val="30"/>
          <w:szCs w:val="30"/>
          <w:cs/>
        </w:rPr>
        <w:t>มากขึ้น</w:t>
      </w:r>
    </w:p>
    <w:p w14:paraId="0BE2217A" w14:textId="77777777" w:rsidR="008D31CF" w:rsidRPr="007A16EC" w:rsidRDefault="008D31CF" w:rsidP="008D31CF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0"/>
          <w:szCs w:val="20"/>
        </w:rPr>
      </w:pPr>
    </w:p>
    <w:p w14:paraId="09532058" w14:textId="1656680B" w:rsidR="009F5506" w:rsidRPr="007A16EC" w:rsidRDefault="009F5506" w:rsidP="008D31CF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A16E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550C980C" w14:textId="77777777" w:rsidR="009F5506" w:rsidRPr="007A16EC" w:rsidRDefault="009F5506" w:rsidP="008D31CF">
      <w:pPr>
        <w:tabs>
          <w:tab w:val="left" w:pos="540"/>
        </w:tabs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31FA85" w14:textId="77777777" w:rsidR="009F5506" w:rsidRPr="007A16EC" w:rsidRDefault="009F5506" w:rsidP="008D31CF">
      <w:pPr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A16EC">
        <w:rPr>
          <w:rFonts w:ascii="Angsana New" w:hAnsi="Angsana New"/>
          <w:i/>
          <w:iCs/>
          <w:color w:val="000000"/>
          <w:sz w:val="30"/>
          <w:szCs w:val="30"/>
          <w:cs/>
        </w:rPr>
        <w:t>การป้องกันความเสี่ยง</w:t>
      </w:r>
    </w:p>
    <w:p w14:paraId="1B64AB51" w14:textId="77777777" w:rsidR="009F5506" w:rsidRPr="007A16EC" w:rsidRDefault="009F5506" w:rsidP="008D31CF">
      <w:pPr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00D0497" w14:textId="77777777" w:rsidR="009F5506" w:rsidRPr="007A16EC" w:rsidRDefault="009F5506" w:rsidP="008D31CF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A16EC">
        <w:rPr>
          <w:rFonts w:ascii="Angsana New" w:hAnsi="Angsana New"/>
          <w:color w:val="000000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 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0E75D73F" w14:textId="77777777" w:rsidR="009F5506" w:rsidRPr="007A16EC" w:rsidRDefault="009F5506" w:rsidP="007C59B1">
      <w:pPr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9CF3CD1" w14:textId="77777777" w:rsidR="009F5506" w:rsidRPr="007A16EC" w:rsidRDefault="009F5506" w:rsidP="007C59B1">
      <w:pPr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A16EC">
        <w:rPr>
          <w:rFonts w:ascii="Angsana New" w:hAnsi="Angsana New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7E5CF682" w14:textId="77777777" w:rsidR="009F5506" w:rsidRPr="007A16EC" w:rsidRDefault="009F5506" w:rsidP="007C59B1">
      <w:pPr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7DEA421" w14:textId="08069FF3" w:rsidR="009F5506" w:rsidRPr="007A16EC" w:rsidRDefault="009F5506" w:rsidP="007C59B1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A16EC">
        <w:rPr>
          <w:rFonts w:ascii="Angsana New" w:hAnsi="Angsana New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</w:t>
      </w:r>
      <w:r w:rsidR="00934433" w:rsidRPr="007A16EC">
        <w:rPr>
          <w:rFonts w:ascii="Angsana New" w:hAnsi="Angsana New"/>
          <w:color w:val="000000"/>
          <w:sz w:val="30"/>
          <w:szCs w:val="30"/>
        </w:rPr>
        <w:br/>
      </w:r>
      <w:r w:rsidRPr="007A16EC">
        <w:rPr>
          <w:rFonts w:ascii="Angsana New" w:hAnsi="Angsana New"/>
          <w:color w:val="000000"/>
          <w:sz w:val="30"/>
          <w:szCs w:val="30"/>
          <w:cs/>
        </w:rPr>
        <w:t>การเปลี่ยนแปลงในมูลค่ายุติธรรมของอนุพันธ์จะรับรู้ในกำไรขาดทุนเบ็ดเสร็จอื่นและสะสมไว้ใน</w:t>
      </w:r>
      <w:r w:rsidR="0093028D" w:rsidRPr="007A16EC">
        <w:rPr>
          <w:rFonts w:ascii="Angsana New" w:hAnsi="Angsana New" w:hint="cs"/>
          <w:color w:val="000000"/>
          <w:sz w:val="30"/>
          <w:szCs w:val="30"/>
          <w:cs/>
        </w:rPr>
        <w:t>สำรอง</w:t>
      </w:r>
      <w:r w:rsidRPr="007A16EC">
        <w:rPr>
          <w:rFonts w:ascii="Angsana New" w:hAnsi="Angsana New"/>
          <w:color w:val="000000"/>
          <w:sz w:val="30"/>
          <w:szCs w:val="30"/>
          <w:cs/>
        </w:rPr>
        <w:t xml:space="preserve">การป้องกันความเสี่ยงกระแสเงินสด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234B5890" w14:textId="77777777" w:rsidR="009F5506" w:rsidRPr="007A16EC" w:rsidRDefault="009F5506" w:rsidP="007C59B1">
      <w:pPr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C402EF0" w14:textId="15E54927" w:rsidR="009F5506" w:rsidRPr="007A16EC" w:rsidRDefault="009F5506" w:rsidP="007C59B1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A16EC">
        <w:rPr>
          <w:rFonts w:ascii="Angsana New" w:hAnsi="Angsana New"/>
          <w:color w:val="000000"/>
          <w:sz w:val="30"/>
          <w:szCs w:val="30"/>
          <w:cs/>
        </w:rPr>
        <w:t>บริษัทกำหนดให้การเปลี่ยนแปลงในมูลค่ายุติธรรมของราคาปัจจุบัน (</w:t>
      </w:r>
      <w:r w:rsidRPr="007A16EC">
        <w:rPr>
          <w:rFonts w:ascii="Angsana New" w:hAnsi="Angsana New"/>
          <w:color w:val="000000"/>
          <w:sz w:val="30"/>
          <w:szCs w:val="30"/>
        </w:rPr>
        <w:t>Spot element</w:t>
      </w:r>
      <w:r w:rsidR="00311C31" w:rsidRPr="007A16E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A16EC">
        <w:rPr>
          <w:rFonts w:ascii="Angsana New" w:hAnsi="Angsana New"/>
          <w:color w:val="000000"/>
          <w:sz w:val="30"/>
          <w:szCs w:val="30"/>
          <w:cs/>
        </w:rPr>
        <w:t>) ของสัญญาซื้อขาย</w:t>
      </w:r>
      <w:r w:rsidR="00CA4656" w:rsidRPr="007A16EC">
        <w:rPr>
          <w:rFonts w:ascii="Angsana New" w:hAnsi="Angsana New"/>
          <w:color w:val="000000"/>
          <w:sz w:val="30"/>
          <w:szCs w:val="30"/>
        </w:rPr>
        <w:br/>
      </w:r>
      <w:r w:rsidRPr="007A16EC">
        <w:rPr>
          <w:rFonts w:ascii="Angsana New" w:hAnsi="Angsana New"/>
          <w:color w:val="000000"/>
          <w:sz w:val="30"/>
          <w:szCs w:val="30"/>
          <w:cs/>
        </w:rPr>
        <w:t>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</w:t>
      </w:r>
      <w:r w:rsidR="0093028D" w:rsidRPr="007A16EC">
        <w:rPr>
          <w:rFonts w:ascii="Angsana New" w:hAnsi="Angsana New" w:hint="cs"/>
          <w:color w:val="000000"/>
          <w:sz w:val="30"/>
          <w:szCs w:val="30"/>
          <w:cs/>
        </w:rPr>
        <w:t>สำรอง</w:t>
      </w:r>
      <w:r w:rsidRPr="007A16EC">
        <w:rPr>
          <w:rFonts w:ascii="Angsana New" w:hAnsi="Angsana New"/>
          <w:color w:val="000000"/>
          <w:sz w:val="30"/>
          <w:szCs w:val="30"/>
          <w:cs/>
        </w:rPr>
        <w:t>การป้องกันความเสี่ยงกระแสเงินสดในส่วนของเจ้าของ</w:t>
      </w:r>
    </w:p>
    <w:p w14:paraId="15555713" w14:textId="77777777" w:rsidR="009F5506" w:rsidRPr="007A16EC" w:rsidRDefault="009F5506" w:rsidP="007C59B1">
      <w:pPr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BDC0258" w14:textId="719FDE58" w:rsidR="001C7AD2" w:rsidRPr="007A16EC" w:rsidRDefault="009F5506" w:rsidP="007C59B1">
      <w:pPr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7A16EC">
        <w:rPr>
          <w:rFonts w:ascii="Angsana New" w:hAnsi="Angsana New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</w:t>
      </w:r>
      <w:r w:rsidR="0093028D" w:rsidRPr="007A16EC">
        <w:rPr>
          <w:rFonts w:ascii="Angsana New" w:hAnsi="Angsana New" w:hint="cs"/>
          <w:color w:val="000000"/>
          <w:sz w:val="30"/>
          <w:szCs w:val="30"/>
          <w:cs/>
        </w:rPr>
        <w:t>สำรอง</w:t>
      </w:r>
      <w:r w:rsidRPr="007A16EC">
        <w:rPr>
          <w:rFonts w:ascii="Angsana New" w:hAnsi="Angsana New"/>
          <w:color w:val="000000"/>
          <w:sz w:val="30"/>
          <w:szCs w:val="30"/>
          <w:cs/>
        </w:rPr>
        <w:t>การป้องกันความเสี่ยงกระแส</w:t>
      </w:r>
      <w:r w:rsidR="0093028D" w:rsidRPr="007A16EC">
        <w:rPr>
          <w:rFonts w:ascii="Angsana New" w:hAnsi="Angsana New"/>
          <w:color w:val="000000"/>
          <w:sz w:val="30"/>
          <w:szCs w:val="30"/>
          <w:cs/>
        </w:rPr>
        <w:br/>
      </w:r>
      <w:r w:rsidRPr="007A16EC">
        <w:rPr>
          <w:rFonts w:ascii="Angsana New" w:hAnsi="Angsana New"/>
          <w:color w:val="000000"/>
          <w:sz w:val="30"/>
          <w:szCs w:val="30"/>
          <w:cs/>
        </w:rPr>
        <w:t>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7252D4F7" w14:textId="149178BE" w:rsidR="009F5506" w:rsidRPr="007A16EC" w:rsidRDefault="001C7AD2" w:rsidP="001C7AD2">
      <w:pPr>
        <w:rPr>
          <w:rFonts w:ascii="Angsana New" w:hAnsi="Angsana New"/>
          <w:color w:val="000000"/>
          <w:sz w:val="30"/>
          <w:szCs w:val="30"/>
        </w:rPr>
      </w:pPr>
      <w:r w:rsidRPr="007A16EC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6EC0F041" w14:textId="4184161B" w:rsidR="009F5506" w:rsidRPr="007A16EC" w:rsidRDefault="009F5506" w:rsidP="007C59B1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A16EC">
        <w:rPr>
          <w:rFonts w:ascii="Angsana New" w:hAnsi="Angsana New"/>
          <w:color w:val="000000"/>
          <w:sz w:val="30"/>
          <w:szCs w:val="30"/>
          <w:cs/>
        </w:rPr>
        <w:lastRenderedPageBreak/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</w:t>
      </w:r>
      <w:r w:rsidR="0093028D" w:rsidRPr="007A16EC">
        <w:rPr>
          <w:rFonts w:ascii="Angsana New" w:hAnsi="Angsana New" w:hint="cs"/>
          <w:color w:val="000000"/>
          <w:sz w:val="30"/>
          <w:szCs w:val="30"/>
          <w:cs/>
        </w:rPr>
        <w:t>สำรอง</w:t>
      </w:r>
      <w:r w:rsidRPr="007A16EC">
        <w:rPr>
          <w:rFonts w:ascii="Angsana New" w:hAnsi="Angsana New"/>
          <w:color w:val="000000"/>
          <w:sz w:val="30"/>
          <w:szCs w:val="30"/>
          <w:cs/>
        </w:rPr>
        <w:t xml:space="preserve">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7ACDD66F" w14:textId="77777777" w:rsidR="009F5506" w:rsidRPr="007A16EC" w:rsidRDefault="009F5506" w:rsidP="009F5506">
      <w:pPr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DA39A00" w14:textId="562B1A3C" w:rsidR="00241512" w:rsidRPr="007A16EC" w:rsidRDefault="009F5506" w:rsidP="009F550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A16EC">
        <w:rPr>
          <w:rFonts w:ascii="Angsana New" w:hAnsi="Angsana New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</w:t>
      </w:r>
      <w:r w:rsidR="00667E0D" w:rsidRPr="007A16EC">
        <w:rPr>
          <w:rFonts w:ascii="Angsana New" w:hAnsi="Angsana New" w:hint="cs"/>
          <w:color w:val="000000"/>
          <w:sz w:val="30"/>
          <w:szCs w:val="30"/>
          <w:cs/>
        </w:rPr>
        <w:t>สำรอง</w:t>
      </w:r>
      <w:r w:rsidRPr="007A16EC">
        <w:rPr>
          <w:rFonts w:ascii="Angsana New" w:hAnsi="Angsana New"/>
          <w:color w:val="000000"/>
          <w:sz w:val="30"/>
          <w:szCs w:val="30"/>
          <w:cs/>
        </w:rPr>
        <w:t>การป้องกันความเสี่ยงกระแสเงินสด</w:t>
      </w:r>
      <w:r w:rsidR="00667E0D" w:rsidRPr="007A16EC">
        <w:rPr>
          <w:rFonts w:ascii="Angsana New" w:hAnsi="Angsana New" w:hint="cs"/>
          <w:color w:val="000000"/>
          <w:sz w:val="30"/>
          <w:szCs w:val="30"/>
          <w:cs/>
        </w:rPr>
        <w:t>จะ</w:t>
      </w:r>
      <w:r w:rsidRPr="007A16EC">
        <w:rPr>
          <w:rFonts w:ascii="Angsana New" w:hAnsi="Angsana New"/>
          <w:color w:val="000000"/>
          <w:sz w:val="30"/>
          <w:szCs w:val="30"/>
          <w:cs/>
        </w:rPr>
        <w:t>ได้รับการจัดประเภทรายการใหม่ไปยังกำไรหรือขาดทุนทันที</w:t>
      </w:r>
    </w:p>
    <w:p w14:paraId="1932C235" w14:textId="77777777" w:rsidR="001B05C6" w:rsidRPr="007A16EC" w:rsidRDefault="001B05C6" w:rsidP="00410680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3FC53207" w14:textId="5B303450" w:rsidR="00BA310A" w:rsidRPr="007A16EC" w:rsidRDefault="003070BC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A16EC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0B1D049F" w14:textId="136C106C" w:rsidR="00C94B58" w:rsidRPr="007A16EC" w:rsidRDefault="00C94B58" w:rsidP="00820AFD">
      <w:pPr>
        <w:rPr>
          <w:rFonts w:ascii="Angsana New" w:hAnsi="Angsana New"/>
          <w:color w:val="000000"/>
          <w:sz w:val="20"/>
          <w:szCs w:val="20"/>
        </w:rPr>
      </w:pPr>
    </w:p>
    <w:p w14:paraId="33BEA9B8" w14:textId="326E80FC" w:rsidR="009808DB" w:rsidRPr="007A16EC" w:rsidRDefault="009808DB" w:rsidP="009808DB">
      <w:pPr>
        <w:tabs>
          <w:tab w:val="left" w:pos="540"/>
        </w:tabs>
        <w:ind w:left="540" w:right="45"/>
        <w:jc w:val="thaiDistribute"/>
        <w:rPr>
          <w:rFonts w:ascii="Angsana New" w:hAnsi="Angsana New"/>
          <w:color w:val="000000"/>
          <w:sz w:val="30"/>
          <w:szCs w:val="30"/>
        </w:rPr>
      </w:pPr>
      <w:r w:rsidRPr="007A16EC">
        <w:rPr>
          <w:rFonts w:ascii="Angsana New" w:hAnsi="Angsana New"/>
          <w:color w:val="000000"/>
          <w:sz w:val="30"/>
          <w:szCs w:val="30"/>
          <w:cs/>
        </w:rPr>
        <w:t>ความสัมพันธ์และนโยบายการกำหนดราคากับบุคคลหรือกิจการที่เกี่ยวข้องกันไม่มีการเปลี่ยนแปลงอย่างมีสาระสำคัญในระหว่างงวด</w:t>
      </w:r>
      <w:r w:rsidR="00E81347" w:rsidRPr="007A16EC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7A16EC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Pr="007A16EC">
        <w:rPr>
          <w:rFonts w:ascii="Angsana New" w:hAnsi="Angsana New"/>
          <w:color w:val="000000"/>
          <w:sz w:val="30"/>
          <w:szCs w:val="30"/>
        </w:rPr>
        <w:t>3</w:t>
      </w:r>
      <w:r w:rsidR="001402F0" w:rsidRPr="007A16EC">
        <w:rPr>
          <w:rFonts w:ascii="Angsana New" w:hAnsi="Angsana New"/>
          <w:color w:val="000000"/>
          <w:sz w:val="30"/>
          <w:szCs w:val="30"/>
        </w:rPr>
        <w:t>0</w:t>
      </w:r>
      <w:r w:rsidR="00BC4315" w:rsidRPr="007A16E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162FA" w:rsidRPr="007A16EC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BC4315" w:rsidRPr="007A16E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A16EC">
        <w:rPr>
          <w:rFonts w:ascii="Angsana New" w:hAnsi="Angsana New"/>
          <w:color w:val="000000"/>
          <w:sz w:val="30"/>
          <w:szCs w:val="30"/>
        </w:rPr>
        <w:t>256</w:t>
      </w:r>
      <w:r w:rsidR="004314DE" w:rsidRPr="007A16EC">
        <w:rPr>
          <w:rFonts w:ascii="Angsana New" w:hAnsi="Angsana New"/>
          <w:color w:val="000000"/>
          <w:sz w:val="30"/>
          <w:szCs w:val="30"/>
        </w:rPr>
        <w:t>7</w:t>
      </w:r>
    </w:p>
    <w:p w14:paraId="5E04EF4D" w14:textId="77777777" w:rsidR="009808DB" w:rsidRPr="007A16EC" w:rsidRDefault="009808DB" w:rsidP="00410680">
      <w:pPr>
        <w:spacing w:line="120" w:lineRule="atLeast"/>
        <w:rPr>
          <w:rFonts w:ascii="Angsana New" w:hAnsi="Angsana New"/>
          <w:color w:val="000000"/>
          <w:sz w:val="20"/>
          <w:szCs w:val="20"/>
          <w:cs/>
        </w:rPr>
      </w:pPr>
    </w:p>
    <w:p w14:paraId="39EDC393" w14:textId="50E100FE" w:rsidR="000A79CF" w:rsidRPr="007A16EC" w:rsidRDefault="000A79CF" w:rsidP="000A79CF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A16EC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บุคคลหรือกิจการอื่นที่เกี่ยวข้องกันที่มีรายการระหว่างกันที่มีนัยสำคัญกับบริษัทในระหว่าง</w:t>
      </w:r>
      <w:r w:rsidR="001A2995" w:rsidRPr="007A16EC">
        <w:rPr>
          <w:rFonts w:ascii="Angsana New" w:hAnsi="Angsana New"/>
          <w:b/>
          <w:sz w:val="30"/>
          <w:szCs w:val="30"/>
          <w:cs/>
        </w:rPr>
        <w:t>งวด</w:t>
      </w:r>
      <w:r w:rsidRPr="007A16EC">
        <w:rPr>
          <w:rFonts w:ascii="Angsana New" w:hAnsi="Angsana New"/>
          <w:b/>
          <w:sz w:val="30"/>
          <w:szCs w:val="30"/>
          <w:cs/>
        </w:rPr>
        <w:t xml:space="preserve"> มีดังต่อไปนี้</w:t>
      </w:r>
    </w:p>
    <w:p w14:paraId="7174C188" w14:textId="77777777" w:rsidR="000A79CF" w:rsidRPr="007A16EC" w:rsidRDefault="000A79CF" w:rsidP="00410680">
      <w:pPr>
        <w:spacing w:line="120" w:lineRule="atLeast"/>
        <w:rPr>
          <w:rFonts w:ascii="Angsana New" w:hAnsi="Angsana New"/>
          <w:color w:val="000000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980"/>
        <w:gridCol w:w="5310"/>
      </w:tblGrid>
      <w:tr w:rsidR="000A79CF" w:rsidRPr="007A16EC" w14:paraId="2DFD1735" w14:textId="77777777" w:rsidTr="006F6328">
        <w:trPr>
          <w:tblHeader/>
        </w:trPr>
        <w:tc>
          <w:tcPr>
            <w:tcW w:w="1980" w:type="dxa"/>
          </w:tcPr>
          <w:p w14:paraId="27316429" w14:textId="77777777" w:rsidR="000A79CF" w:rsidRPr="007A16EC" w:rsidRDefault="000A79CF" w:rsidP="00BB0D90">
            <w:pPr>
              <w:tabs>
                <w:tab w:val="left" w:pos="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ชื่อบุคคลหรือกิจการ</w:t>
            </w:r>
          </w:p>
        </w:tc>
        <w:tc>
          <w:tcPr>
            <w:tcW w:w="1980" w:type="dxa"/>
          </w:tcPr>
          <w:p w14:paraId="2CDC4626" w14:textId="77777777" w:rsidR="000A79CF" w:rsidRPr="007A16EC" w:rsidRDefault="000A79CF" w:rsidP="006F6328">
            <w:pPr>
              <w:ind w:left="-153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6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197BDDB3" w14:textId="77777777" w:rsidR="000A79CF" w:rsidRPr="007A16EC" w:rsidRDefault="000A79CF" w:rsidP="006F6328">
            <w:pPr>
              <w:ind w:left="-153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A16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5310" w:type="dxa"/>
          </w:tcPr>
          <w:p w14:paraId="3FF4D0DA" w14:textId="77777777" w:rsidR="000A79CF" w:rsidRPr="007A16EC" w:rsidRDefault="000A79CF" w:rsidP="006F6328">
            <w:pPr>
              <w:ind w:left="252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6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A79CF" w:rsidRPr="007A16EC" w14:paraId="3D417FBF" w14:textId="77777777" w:rsidTr="006F6328">
        <w:trPr>
          <w:tblHeader/>
        </w:trPr>
        <w:tc>
          <w:tcPr>
            <w:tcW w:w="1980" w:type="dxa"/>
          </w:tcPr>
          <w:p w14:paraId="61702830" w14:textId="77777777" w:rsidR="000A79CF" w:rsidRPr="007A16EC" w:rsidRDefault="000A79CF" w:rsidP="006F6328">
            <w:pPr>
              <w:tabs>
                <w:tab w:val="left" w:pos="510"/>
              </w:tabs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980" w:type="dxa"/>
          </w:tcPr>
          <w:p w14:paraId="26C2B4C5" w14:textId="77777777" w:rsidR="000A79CF" w:rsidRPr="007A16EC" w:rsidRDefault="000A79CF" w:rsidP="006F6328">
            <w:pPr>
              <w:ind w:left="-15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310" w:type="dxa"/>
          </w:tcPr>
          <w:p w14:paraId="169DC2A9" w14:textId="77777777" w:rsidR="000A79CF" w:rsidRPr="007A16EC" w:rsidRDefault="000A79CF" w:rsidP="006F6328">
            <w:pPr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 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630F919F" w14:textId="77777777" w:rsidR="008D31CF" w:rsidRPr="007A16EC" w:rsidRDefault="008D31CF" w:rsidP="00987390">
      <w:pPr>
        <w:spacing w:line="120" w:lineRule="atLeast"/>
        <w:rPr>
          <w:rFonts w:ascii="Angsana New" w:hAnsi="Angsana New"/>
          <w:color w:val="000000"/>
          <w:sz w:val="20"/>
          <w:szCs w:val="20"/>
        </w:rPr>
      </w:pPr>
    </w:p>
    <w:tbl>
      <w:tblPr>
        <w:tblpPr w:leftFromText="180" w:rightFromText="180" w:vertAnchor="text" w:tblpX="450" w:tblpY="1"/>
        <w:tblOverlap w:val="never"/>
        <w:tblW w:w="9371" w:type="dxa"/>
        <w:tblLayout w:type="fixed"/>
        <w:tblLook w:val="0000" w:firstRow="0" w:lastRow="0" w:firstColumn="0" w:lastColumn="0" w:noHBand="0" w:noVBand="0"/>
      </w:tblPr>
      <w:tblGrid>
        <w:gridCol w:w="6570"/>
        <w:gridCol w:w="1259"/>
        <w:gridCol w:w="272"/>
        <w:gridCol w:w="1259"/>
        <w:gridCol w:w="11"/>
      </w:tblGrid>
      <w:tr w:rsidR="005D76A8" w:rsidRPr="007A16EC" w14:paraId="44635708" w14:textId="77777777" w:rsidTr="007208F7">
        <w:trPr>
          <w:gridAfter w:val="1"/>
          <w:wAfter w:w="6" w:type="pct"/>
          <w:trHeight w:val="434"/>
          <w:tblHeader/>
        </w:trPr>
        <w:tc>
          <w:tcPr>
            <w:tcW w:w="3505" w:type="pct"/>
          </w:tcPr>
          <w:p w14:paraId="01503CA6" w14:textId="630ECB53" w:rsidR="005D76A8" w:rsidRPr="007A16EC" w:rsidRDefault="00940242" w:rsidP="007208F7">
            <w:pPr>
              <w:pStyle w:val="BodyText"/>
              <w:spacing w:after="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รายการที่สำคัญกับบุคคลที่เกี่ยวข้องกัน</w:t>
            </w:r>
          </w:p>
        </w:tc>
        <w:tc>
          <w:tcPr>
            <w:tcW w:w="672" w:type="pct"/>
          </w:tcPr>
          <w:p w14:paraId="7E33542A" w14:textId="027B22AD" w:rsidR="005D76A8" w:rsidRPr="007A16EC" w:rsidRDefault="005D76A8" w:rsidP="007208F7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230C161" w14:textId="77777777" w:rsidR="005D76A8" w:rsidRPr="007A16EC" w:rsidRDefault="005D76A8" w:rsidP="007208F7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73775777" w14:textId="4923EE56" w:rsidR="005D76A8" w:rsidRPr="007A16EC" w:rsidRDefault="005D76A8" w:rsidP="007208F7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E2DA0" w:rsidRPr="007A16EC" w14:paraId="25259935" w14:textId="77777777" w:rsidTr="007208F7">
        <w:trPr>
          <w:gridAfter w:val="1"/>
          <w:wAfter w:w="6" w:type="pct"/>
        </w:trPr>
        <w:tc>
          <w:tcPr>
            <w:tcW w:w="3505" w:type="pct"/>
          </w:tcPr>
          <w:p w14:paraId="5D5800C9" w14:textId="371BE094" w:rsidR="004E2DA0" w:rsidRPr="007A16EC" w:rsidRDefault="004E2DA0" w:rsidP="007208F7">
            <w:pPr>
              <w:pStyle w:val="BodyText"/>
              <w:spacing w:after="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E81347" w:rsidRPr="007A16E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7A16E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7A16E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E91DC8" w:rsidRPr="007A16E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="008C15AB" w:rsidRPr="007A16E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E162FA" w:rsidRPr="007A16E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2" w:type="pct"/>
          </w:tcPr>
          <w:p w14:paraId="142316E8" w14:textId="0869EEB0" w:rsidR="004E2DA0" w:rsidRPr="007A16EC" w:rsidRDefault="004E2DA0" w:rsidP="007208F7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16E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1212C" w:rsidRPr="007A16EC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21328DBC" w14:textId="77777777" w:rsidR="004E2DA0" w:rsidRPr="007A16EC" w:rsidRDefault="004E2DA0" w:rsidP="007208F7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2B743BC4" w14:textId="62F678C7" w:rsidR="004E2DA0" w:rsidRPr="007A16EC" w:rsidRDefault="004E2DA0" w:rsidP="007208F7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16E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1212C" w:rsidRPr="007A16E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4E2DA0" w:rsidRPr="007A16EC" w14:paraId="733D13AA" w14:textId="77777777" w:rsidTr="007208F7">
        <w:trPr>
          <w:tblHeader/>
        </w:trPr>
        <w:tc>
          <w:tcPr>
            <w:tcW w:w="3505" w:type="pct"/>
          </w:tcPr>
          <w:p w14:paraId="2E735947" w14:textId="77777777" w:rsidR="004E2DA0" w:rsidRPr="007A16EC" w:rsidRDefault="004E2DA0" w:rsidP="007208F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495" w:type="pct"/>
            <w:gridSpan w:val="4"/>
          </w:tcPr>
          <w:p w14:paraId="1A34B629" w14:textId="77777777" w:rsidR="004E2DA0" w:rsidRPr="007A16EC" w:rsidRDefault="004E2DA0" w:rsidP="007208F7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4E2DA0" w:rsidRPr="007A16EC" w14:paraId="7CC84F92" w14:textId="77777777" w:rsidTr="007208F7">
        <w:trPr>
          <w:gridAfter w:val="1"/>
          <w:wAfter w:w="6" w:type="pct"/>
        </w:trPr>
        <w:tc>
          <w:tcPr>
            <w:tcW w:w="3505" w:type="pct"/>
          </w:tcPr>
          <w:p w14:paraId="0928599F" w14:textId="77777777" w:rsidR="004E2DA0" w:rsidRPr="007A16EC" w:rsidRDefault="004E2DA0" w:rsidP="007208F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A16E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72" w:type="pct"/>
          </w:tcPr>
          <w:p w14:paraId="6C02DBC9" w14:textId="77777777" w:rsidR="004E2DA0" w:rsidRPr="007A16EC" w:rsidRDefault="004E2DA0" w:rsidP="007208F7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B6A29C" w14:textId="77777777" w:rsidR="004E2DA0" w:rsidRPr="007A16EC" w:rsidRDefault="004E2DA0" w:rsidP="007208F7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2D89066D" w14:textId="77777777" w:rsidR="004E2DA0" w:rsidRPr="007A16EC" w:rsidRDefault="004E2DA0" w:rsidP="007208F7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E2DA0" w:rsidRPr="007A16EC" w14:paraId="0A448170" w14:textId="77777777" w:rsidTr="007208F7">
        <w:trPr>
          <w:gridAfter w:val="1"/>
          <w:wAfter w:w="6" w:type="pct"/>
        </w:trPr>
        <w:tc>
          <w:tcPr>
            <w:tcW w:w="3505" w:type="pct"/>
          </w:tcPr>
          <w:p w14:paraId="072122FB" w14:textId="77777777" w:rsidR="004E2DA0" w:rsidRPr="007A16EC" w:rsidRDefault="004E2DA0" w:rsidP="007208F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A16EC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72" w:type="pct"/>
          </w:tcPr>
          <w:p w14:paraId="1D47B3BA" w14:textId="77777777" w:rsidR="004E2DA0" w:rsidRPr="007A16EC" w:rsidRDefault="004E2DA0" w:rsidP="007208F7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2C6B76B" w14:textId="77777777" w:rsidR="004E2DA0" w:rsidRPr="007A16EC" w:rsidRDefault="004E2DA0" w:rsidP="007208F7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7C775D55" w14:textId="77777777" w:rsidR="004E2DA0" w:rsidRPr="007A16EC" w:rsidRDefault="004E2DA0" w:rsidP="007208F7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6338" w:rsidRPr="007A16EC" w14:paraId="281DF1D5" w14:textId="77777777" w:rsidTr="008F739D">
        <w:trPr>
          <w:gridAfter w:val="1"/>
          <w:wAfter w:w="6" w:type="pct"/>
        </w:trPr>
        <w:tc>
          <w:tcPr>
            <w:tcW w:w="3505" w:type="pct"/>
          </w:tcPr>
          <w:p w14:paraId="01266D66" w14:textId="426D99C8" w:rsidR="00686338" w:rsidRPr="007A16EC" w:rsidRDefault="00686338" w:rsidP="007208F7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A16EC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  <w:r w:rsidR="008A7BD1" w:rsidRPr="007A16EC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672" w:type="pct"/>
            <w:vAlign w:val="center"/>
          </w:tcPr>
          <w:p w14:paraId="3A3F8F03" w14:textId="6BCB9A6F" w:rsidR="00686338" w:rsidRPr="007A16EC" w:rsidRDefault="006B4C46" w:rsidP="008F739D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16EC">
              <w:rPr>
                <w:rFonts w:ascii="Angsana New" w:hAnsi="Angsana New"/>
                <w:color w:val="000000"/>
                <w:sz w:val="30"/>
                <w:szCs w:val="30"/>
              </w:rPr>
              <w:t>23,053,946</w:t>
            </w:r>
          </w:p>
        </w:tc>
        <w:tc>
          <w:tcPr>
            <w:tcW w:w="145" w:type="pct"/>
          </w:tcPr>
          <w:p w14:paraId="335E3F55" w14:textId="77777777" w:rsidR="00686338" w:rsidRPr="007A16EC" w:rsidRDefault="00686338" w:rsidP="007208F7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41B06BA2" w14:textId="70D72F31" w:rsidR="00686338" w:rsidRPr="007A16EC" w:rsidRDefault="007208F7" w:rsidP="007208F7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</w:rPr>
              <w:t>19,808,882</w:t>
            </w:r>
          </w:p>
        </w:tc>
      </w:tr>
      <w:tr w:rsidR="00686338" w:rsidRPr="007A16EC" w14:paraId="724F4E2C" w14:textId="77777777" w:rsidTr="008F739D">
        <w:trPr>
          <w:gridAfter w:val="1"/>
          <w:wAfter w:w="6" w:type="pct"/>
        </w:trPr>
        <w:tc>
          <w:tcPr>
            <w:tcW w:w="3505" w:type="pct"/>
          </w:tcPr>
          <w:p w14:paraId="1FD332E6" w14:textId="77777777" w:rsidR="00686338" w:rsidRPr="007A16EC" w:rsidRDefault="00686338" w:rsidP="007208F7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A16EC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center"/>
          </w:tcPr>
          <w:p w14:paraId="04547614" w14:textId="30F889BF" w:rsidR="00686338" w:rsidRPr="007A16EC" w:rsidRDefault="006B4C46" w:rsidP="008F739D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16EC">
              <w:rPr>
                <w:rFonts w:ascii="Angsana New" w:hAnsi="Angsana New"/>
                <w:color w:val="000000"/>
                <w:sz w:val="30"/>
                <w:szCs w:val="30"/>
              </w:rPr>
              <w:t>416,068</w:t>
            </w:r>
          </w:p>
        </w:tc>
        <w:tc>
          <w:tcPr>
            <w:tcW w:w="145" w:type="pct"/>
          </w:tcPr>
          <w:p w14:paraId="37428C8C" w14:textId="77777777" w:rsidR="00686338" w:rsidRPr="007A16EC" w:rsidRDefault="00686338" w:rsidP="007208F7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0F16A1F1" w14:textId="23421FFF" w:rsidR="00686338" w:rsidRPr="007A16EC" w:rsidRDefault="007208F7" w:rsidP="007208F7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</w:rPr>
              <w:t>394,553</w:t>
            </w:r>
          </w:p>
        </w:tc>
      </w:tr>
      <w:tr w:rsidR="007208F7" w:rsidRPr="007A16EC" w14:paraId="4EA2DB4C" w14:textId="77777777" w:rsidTr="007208F7">
        <w:trPr>
          <w:gridAfter w:val="1"/>
          <w:wAfter w:w="6" w:type="pct"/>
        </w:trPr>
        <w:tc>
          <w:tcPr>
            <w:tcW w:w="3505" w:type="pct"/>
          </w:tcPr>
          <w:p w14:paraId="6776F3F4" w14:textId="77777777" w:rsidR="007208F7" w:rsidRPr="007A16EC" w:rsidRDefault="007208F7" w:rsidP="007208F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7A16E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5979CF26" w14:textId="6D0BF57F" w:rsidR="007208F7" w:rsidRPr="007A16EC" w:rsidRDefault="007208F7" w:rsidP="007208F7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6EC">
              <w:rPr>
                <w:rFonts w:ascii="Angsana New" w:hAnsi="Angsana New"/>
                <w:b/>
                <w:bCs/>
                <w:sz w:val="30"/>
                <w:szCs w:val="30"/>
              </w:rPr>
              <w:t>23,470,014</w:t>
            </w:r>
          </w:p>
        </w:tc>
        <w:tc>
          <w:tcPr>
            <w:tcW w:w="145" w:type="pct"/>
          </w:tcPr>
          <w:p w14:paraId="310CDA25" w14:textId="77777777" w:rsidR="007208F7" w:rsidRPr="007A16EC" w:rsidRDefault="007208F7" w:rsidP="007208F7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55198226" w14:textId="1321F4DE" w:rsidR="007208F7" w:rsidRPr="007A16EC" w:rsidRDefault="007208F7" w:rsidP="007208F7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b/>
                <w:bCs/>
                <w:sz w:val="30"/>
                <w:szCs w:val="30"/>
              </w:rPr>
              <w:t>20,203,435</w:t>
            </w:r>
          </w:p>
        </w:tc>
      </w:tr>
    </w:tbl>
    <w:p w14:paraId="30BE3675" w14:textId="52775FAE" w:rsidR="00D8768E" w:rsidRPr="007A16EC" w:rsidRDefault="00D8768E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bookmarkStart w:id="1" w:name="_Hlk86834571"/>
      <w:r w:rsidRPr="007A16EC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ลูกหนี้การค้า</w:t>
      </w:r>
      <w:bookmarkEnd w:id="1"/>
    </w:p>
    <w:p w14:paraId="2FD7BBA5" w14:textId="02466364" w:rsidR="00D8768E" w:rsidRPr="007A16EC" w:rsidRDefault="00D8768E" w:rsidP="0084334E">
      <w:pPr>
        <w:spacing w:line="120" w:lineRule="atLeast"/>
        <w:rPr>
          <w:rFonts w:ascii="Angsana New" w:hAnsi="Angsana New"/>
          <w:color w:val="000000"/>
          <w:sz w:val="20"/>
          <w:szCs w:val="2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6"/>
        <w:gridCol w:w="1334"/>
        <w:gridCol w:w="270"/>
        <w:gridCol w:w="1260"/>
      </w:tblGrid>
      <w:tr w:rsidR="008D79E1" w:rsidRPr="007A16EC" w14:paraId="1970D74D" w14:textId="77777777" w:rsidTr="008F739D">
        <w:trPr>
          <w:trHeight w:val="20"/>
          <w:tblHeader/>
        </w:trPr>
        <w:tc>
          <w:tcPr>
            <w:tcW w:w="6496" w:type="dxa"/>
            <w:shd w:val="clear" w:color="auto" w:fill="auto"/>
            <w:vAlign w:val="bottom"/>
          </w:tcPr>
          <w:p w14:paraId="5AD2E1B5" w14:textId="5D5C9F19" w:rsidR="008D79E1" w:rsidRPr="007A16EC" w:rsidRDefault="008D79E1" w:rsidP="008D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</w:tcPr>
          <w:p w14:paraId="6729CF78" w14:textId="04910B0D" w:rsidR="008D79E1" w:rsidRPr="007A16EC" w:rsidRDefault="00973BE0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sz w:val="30"/>
                <w:szCs w:val="30"/>
              </w:rPr>
              <w:t>3</w:t>
            </w:r>
            <w:r w:rsidR="00E91DC8" w:rsidRPr="007A16EC">
              <w:rPr>
                <w:rFonts w:ascii="Angsana New" w:hAnsi="Angsana New"/>
                <w:sz w:val="30"/>
                <w:szCs w:val="30"/>
              </w:rPr>
              <w:t>0</w:t>
            </w:r>
            <w:r w:rsidR="00E162FA" w:rsidRPr="007A16EC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4A090BF4" w14:textId="77777777" w:rsidR="008D79E1" w:rsidRPr="007A16EC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E48FE3" w14:textId="734B62DC" w:rsidR="008D79E1" w:rsidRPr="007A16EC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sz w:val="30"/>
                <w:szCs w:val="30"/>
              </w:rPr>
              <w:t>31</w:t>
            </w:r>
            <w:r w:rsidRPr="007A16EC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79E1" w:rsidRPr="007A16EC" w14:paraId="17B43725" w14:textId="77777777" w:rsidTr="008F739D">
        <w:trPr>
          <w:trHeight w:val="20"/>
          <w:tblHeader/>
        </w:trPr>
        <w:tc>
          <w:tcPr>
            <w:tcW w:w="6496" w:type="dxa"/>
            <w:shd w:val="clear" w:color="auto" w:fill="auto"/>
            <w:vAlign w:val="bottom"/>
          </w:tcPr>
          <w:p w14:paraId="61958CCA" w14:textId="77777777" w:rsidR="008D79E1" w:rsidRPr="007A16EC" w:rsidRDefault="008D79E1" w:rsidP="008D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4" w:type="dxa"/>
          </w:tcPr>
          <w:p w14:paraId="41471718" w14:textId="23F9342D" w:rsidR="008D79E1" w:rsidRPr="007A16EC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</w:rPr>
              <w:t>256</w:t>
            </w:r>
            <w:r w:rsidR="0031212C" w:rsidRPr="007A16E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F4DDB45" w14:textId="77777777" w:rsidR="008D79E1" w:rsidRPr="007A16EC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E1C0F4" w14:textId="2A5358F9" w:rsidR="008D79E1" w:rsidRPr="007A16EC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</w:rPr>
              <w:t>256</w:t>
            </w:r>
            <w:r w:rsidR="0031212C" w:rsidRPr="007A16E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8768E" w:rsidRPr="007A16EC" w14:paraId="2C095259" w14:textId="77777777" w:rsidTr="008F739D">
        <w:trPr>
          <w:trHeight w:val="20"/>
          <w:tblHeader/>
        </w:trPr>
        <w:tc>
          <w:tcPr>
            <w:tcW w:w="6496" w:type="dxa"/>
            <w:shd w:val="clear" w:color="auto" w:fill="auto"/>
            <w:vAlign w:val="bottom"/>
          </w:tcPr>
          <w:p w14:paraId="190064AA" w14:textId="77777777" w:rsidR="00D8768E" w:rsidRPr="007A16EC" w:rsidRDefault="00D8768E" w:rsidP="00555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4" w:type="dxa"/>
            <w:gridSpan w:val="3"/>
            <w:vAlign w:val="bottom"/>
          </w:tcPr>
          <w:p w14:paraId="3F22905F" w14:textId="77777777" w:rsidR="00D8768E" w:rsidRPr="007A16EC" w:rsidRDefault="00D8768E" w:rsidP="00555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31212C" w:rsidRPr="007A16EC" w14:paraId="4E4DB9F5" w14:textId="77777777" w:rsidTr="008F739D">
        <w:trPr>
          <w:trHeight w:val="20"/>
        </w:trPr>
        <w:tc>
          <w:tcPr>
            <w:tcW w:w="6496" w:type="dxa"/>
          </w:tcPr>
          <w:p w14:paraId="7CA8DEE5" w14:textId="5917B901" w:rsidR="0031212C" w:rsidRPr="007A16EC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bookmarkStart w:id="2" w:name="_Hlk86834576"/>
            <w:r w:rsidRPr="007A16EC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  <w:bookmarkEnd w:id="2"/>
          </w:p>
        </w:tc>
        <w:tc>
          <w:tcPr>
            <w:tcW w:w="1334" w:type="dxa"/>
          </w:tcPr>
          <w:p w14:paraId="757BEABA" w14:textId="448DC312" w:rsidR="0031212C" w:rsidRPr="007A16EC" w:rsidRDefault="005F0D29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44</w:t>
            </w:r>
            <w:r w:rsidRPr="007A16EC">
              <w:rPr>
                <w:rFonts w:ascii="Angsana New" w:hAnsi="Angsana New"/>
                <w:sz w:val="30"/>
                <w:szCs w:val="30"/>
              </w:rPr>
              <w:t>,</w:t>
            </w:r>
            <w:r w:rsidRPr="007A16EC">
              <w:rPr>
                <w:rFonts w:ascii="Angsana New" w:hAnsi="Angsana New"/>
                <w:sz w:val="30"/>
                <w:szCs w:val="30"/>
                <w:cs/>
              </w:rPr>
              <w:t>692</w:t>
            </w:r>
            <w:r w:rsidRPr="007A16EC">
              <w:rPr>
                <w:rFonts w:ascii="Angsana New" w:hAnsi="Angsana New"/>
                <w:sz w:val="30"/>
                <w:szCs w:val="30"/>
              </w:rPr>
              <w:t>,</w:t>
            </w:r>
            <w:r w:rsidRPr="007A16EC">
              <w:rPr>
                <w:rFonts w:ascii="Angsana New" w:hAnsi="Angsana New"/>
                <w:sz w:val="30"/>
                <w:szCs w:val="30"/>
                <w:cs/>
              </w:rPr>
              <w:t>29</w:t>
            </w:r>
            <w:r w:rsidR="007A16E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DE8E55F" w14:textId="77777777" w:rsidR="0031212C" w:rsidRPr="007A16EC" w:rsidRDefault="0031212C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B43478" w14:textId="7048E93C" w:rsidR="0031212C" w:rsidRPr="007A16EC" w:rsidRDefault="0073147B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</w:rPr>
              <w:t>62,580,675</w:t>
            </w:r>
          </w:p>
        </w:tc>
      </w:tr>
      <w:tr w:rsidR="0031212C" w:rsidRPr="007A16EC" w14:paraId="22BBF91D" w14:textId="77777777" w:rsidTr="008F739D">
        <w:trPr>
          <w:trHeight w:val="20"/>
        </w:trPr>
        <w:tc>
          <w:tcPr>
            <w:tcW w:w="6496" w:type="dxa"/>
          </w:tcPr>
          <w:p w14:paraId="16E3C818" w14:textId="77777777" w:rsidR="0031212C" w:rsidRPr="007A16EC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34" w:type="dxa"/>
          </w:tcPr>
          <w:p w14:paraId="3B7FFD43" w14:textId="77777777" w:rsidR="0031212C" w:rsidRPr="007A16EC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23C430" w14:textId="77777777" w:rsidR="0031212C" w:rsidRPr="007A16EC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2A3EE7" w14:textId="77777777" w:rsidR="0031212C" w:rsidRPr="007A16EC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41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212C" w:rsidRPr="007A16EC" w14:paraId="46D82568" w14:textId="77777777" w:rsidTr="008F739D">
        <w:trPr>
          <w:trHeight w:val="20"/>
        </w:trPr>
        <w:tc>
          <w:tcPr>
            <w:tcW w:w="6496" w:type="dxa"/>
          </w:tcPr>
          <w:p w14:paraId="2050952B" w14:textId="77777777" w:rsidR="0031212C" w:rsidRPr="007A16EC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A16E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A16EC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7A16E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A16EC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334" w:type="dxa"/>
          </w:tcPr>
          <w:p w14:paraId="4E775EF9" w14:textId="05B45F07" w:rsidR="0031212C" w:rsidRPr="007A16EC" w:rsidRDefault="005F0D29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7A16EC">
              <w:rPr>
                <w:rFonts w:ascii="Angsana New" w:hAnsi="Angsana New"/>
                <w:sz w:val="30"/>
                <w:szCs w:val="30"/>
              </w:rPr>
              <w:t>,</w:t>
            </w:r>
            <w:r w:rsidRPr="007A16EC">
              <w:rPr>
                <w:rFonts w:ascii="Angsana New" w:hAnsi="Angsana New"/>
                <w:sz w:val="30"/>
                <w:szCs w:val="30"/>
                <w:cs/>
              </w:rPr>
              <w:t>183</w:t>
            </w:r>
            <w:r w:rsidRPr="007A16EC">
              <w:rPr>
                <w:rFonts w:ascii="Angsana New" w:hAnsi="Angsana New"/>
                <w:sz w:val="30"/>
                <w:szCs w:val="30"/>
              </w:rPr>
              <w:t>,</w:t>
            </w:r>
            <w:r w:rsidRPr="007A16EC">
              <w:rPr>
                <w:rFonts w:ascii="Angsana New" w:hAnsi="Angsana New"/>
                <w:sz w:val="30"/>
                <w:szCs w:val="30"/>
                <w:cs/>
              </w:rPr>
              <w:t>242</w:t>
            </w:r>
          </w:p>
        </w:tc>
        <w:tc>
          <w:tcPr>
            <w:tcW w:w="270" w:type="dxa"/>
          </w:tcPr>
          <w:p w14:paraId="548353D1" w14:textId="77777777" w:rsidR="0031212C" w:rsidRPr="007A16EC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335F34" w14:textId="6FBB4035" w:rsidR="0031212C" w:rsidRPr="007A16EC" w:rsidRDefault="0073147B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</w:rPr>
              <w:t>26,897,821</w:t>
            </w:r>
          </w:p>
        </w:tc>
      </w:tr>
      <w:tr w:rsidR="0031212C" w:rsidRPr="007A16EC" w14:paraId="467470D9" w14:textId="77777777" w:rsidTr="004F14F6">
        <w:trPr>
          <w:trHeight w:val="20"/>
        </w:trPr>
        <w:tc>
          <w:tcPr>
            <w:tcW w:w="6496" w:type="dxa"/>
          </w:tcPr>
          <w:p w14:paraId="58C4C3C4" w14:textId="3CE1AC7D" w:rsidR="0031212C" w:rsidRPr="007A16EC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A16EC">
              <w:rPr>
                <w:rFonts w:ascii="Angsana New" w:hAnsi="Angsana New"/>
                <w:sz w:val="30"/>
                <w:szCs w:val="30"/>
              </w:rPr>
              <w:t>31</w:t>
            </w:r>
            <w:r w:rsidRPr="007A16EC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7A16EC">
              <w:rPr>
                <w:rFonts w:ascii="Angsana New" w:hAnsi="Angsana New"/>
                <w:sz w:val="30"/>
                <w:szCs w:val="30"/>
              </w:rPr>
              <w:t xml:space="preserve">60 </w:t>
            </w:r>
            <w:r w:rsidRPr="007A16EC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334" w:type="dxa"/>
            <w:shd w:val="clear" w:color="auto" w:fill="auto"/>
          </w:tcPr>
          <w:p w14:paraId="0F972699" w14:textId="0EA2CDE4" w:rsidR="0031212C" w:rsidRPr="007A16EC" w:rsidDel="008C15AB" w:rsidRDefault="005F0D29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14F6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4F14F6">
              <w:rPr>
                <w:rFonts w:ascii="Angsana New" w:hAnsi="Angsana New"/>
                <w:sz w:val="30"/>
                <w:szCs w:val="30"/>
              </w:rPr>
              <w:t>,</w:t>
            </w:r>
            <w:r w:rsidRPr="004F14F6">
              <w:rPr>
                <w:rFonts w:ascii="Angsana New" w:hAnsi="Angsana New"/>
                <w:sz w:val="30"/>
                <w:szCs w:val="30"/>
                <w:cs/>
              </w:rPr>
              <w:t>012</w:t>
            </w:r>
            <w:r w:rsidRPr="004F14F6">
              <w:rPr>
                <w:rFonts w:ascii="Angsana New" w:hAnsi="Angsana New"/>
                <w:sz w:val="30"/>
                <w:szCs w:val="30"/>
              </w:rPr>
              <w:t>,</w:t>
            </w:r>
            <w:r w:rsidRPr="004F14F6">
              <w:rPr>
                <w:rFonts w:ascii="Angsana New" w:hAnsi="Angsana New"/>
                <w:sz w:val="30"/>
                <w:szCs w:val="30"/>
                <w:cs/>
              </w:rPr>
              <w:t>884</w:t>
            </w:r>
          </w:p>
        </w:tc>
        <w:tc>
          <w:tcPr>
            <w:tcW w:w="270" w:type="dxa"/>
          </w:tcPr>
          <w:p w14:paraId="34B080BE" w14:textId="77777777" w:rsidR="0031212C" w:rsidRPr="007A16EC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47C599" w14:textId="45C8C7FC" w:rsidR="0031212C" w:rsidRPr="007A16EC" w:rsidDel="002F71D6" w:rsidRDefault="0073147B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</w:rPr>
              <w:t>24,278</w:t>
            </w:r>
          </w:p>
        </w:tc>
      </w:tr>
      <w:tr w:rsidR="0031212C" w:rsidRPr="007A16EC" w14:paraId="4C4178A4" w14:textId="77777777" w:rsidTr="008F739D">
        <w:trPr>
          <w:trHeight w:val="20"/>
        </w:trPr>
        <w:tc>
          <w:tcPr>
            <w:tcW w:w="6496" w:type="dxa"/>
          </w:tcPr>
          <w:p w14:paraId="46171EFB" w14:textId="614CE7C4" w:rsidR="0031212C" w:rsidRPr="007A16EC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7A16EC">
              <w:rPr>
                <w:rFonts w:ascii="Angsana New" w:hAnsi="Angsana New"/>
                <w:sz w:val="30"/>
                <w:szCs w:val="30"/>
              </w:rPr>
              <w:t xml:space="preserve">60 </w:t>
            </w:r>
            <w:r w:rsidRPr="007A16EC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334" w:type="dxa"/>
          </w:tcPr>
          <w:p w14:paraId="000C5084" w14:textId="2107DF53" w:rsidR="0031212C" w:rsidRPr="007A16EC" w:rsidDel="008C15AB" w:rsidRDefault="005F0D29" w:rsidP="005F0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26</w:t>
            </w:r>
            <w:r w:rsidRPr="007A16EC">
              <w:rPr>
                <w:rFonts w:ascii="Angsana New" w:hAnsi="Angsana New"/>
                <w:sz w:val="30"/>
                <w:szCs w:val="30"/>
              </w:rPr>
              <w:t>,</w:t>
            </w:r>
            <w:r w:rsidRPr="007A16EC">
              <w:rPr>
                <w:rFonts w:ascii="Angsana New" w:hAnsi="Angsana New"/>
                <w:sz w:val="30"/>
                <w:szCs w:val="30"/>
                <w:cs/>
              </w:rPr>
              <w:t xml:space="preserve">665 </w:t>
            </w:r>
            <w:r w:rsidRPr="007A16EC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</w:p>
        </w:tc>
        <w:tc>
          <w:tcPr>
            <w:tcW w:w="270" w:type="dxa"/>
          </w:tcPr>
          <w:p w14:paraId="73797672" w14:textId="77777777" w:rsidR="0031212C" w:rsidRPr="007A16EC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C1F0D9" w14:textId="2FBFC6F8" w:rsidR="0031212C" w:rsidRPr="007A16EC" w:rsidRDefault="0073147B" w:rsidP="000C2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 xml:space="preserve">          13</w:t>
            </w:r>
            <w:r w:rsidRPr="007A16EC">
              <w:rPr>
                <w:rFonts w:ascii="Angsana New" w:hAnsi="Angsana New"/>
                <w:sz w:val="30"/>
                <w:szCs w:val="30"/>
              </w:rPr>
              <w:t>,787</w:t>
            </w:r>
          </w:p>
        </w:tc>
      </w:tr>
      <w:tr w:rsidR="0031212C" w:rsidRPr="007A16EC" w14:paraId="700FC24B" w14:textId="77777777" w:rsidTr="008F739D">
        <w:trPr>
          <w:trHeight w:val="20"/>
        </w:trPr>
        <w:tc>
          <w:tcPr>
            <w:tcW w:w="6496" w:type="dxa"/>
          </w:tcPr>
          <w:p w14:paraId="3D1B357D" w14:textId="074F1712" w:rsidR="0031212C" w:rsidRPr="007A16EC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57DFC743" w14:textId="34FFB23E" w:rsidR="0031212C" w:rsidRPr="007A16EC" w:rsidRDefault="005F0D29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6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71</w:t>
            </w:r>
            <w:r w:rsidRPr="007A16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6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915</w:t>
            </w:r>
            <w:r w:rsidRPr="007A16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6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08</w:t>
            </w:r>
            <w:r w:rsidR="007A16E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EEC40CA" w14:textId="77777777" w:rsidR="0031212C" w:rsidRPr="007A16EC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7E4AFF" w14:textId="7FF07269" w:rsidR="0031212C" w:rsidRPr="007A16EC" w:rsidRDefault="0073147B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6EC">
              <w:rPr>
                <w:rFonts w:ascii="Angsana New" w:hAnsi="Angsana New"/>
                <w:b/>
                <w:bCs/>
                <w:sz w:val="30"/>
                <w:szCs w:val="30"/>
              </w:rPr>
              <w:t>89,516,561</w:t>
            </w:r>
          </w:p>
        </w:tc>
      </w:tr>
      <w:tr w:rsidR="0031212C" w:rsidRPr="007A16EC" w14:paraId="44EDAAAE" w14:textId="77777777" w:rsidTr="008F739D">
        <w:trPr>
          <w:trHeight w:val="20"/>
        </w:trPr>
        <w:tc>
          <w:tcPr>
            <w:tcW w:w="6496" w:type="dxa"/>
          </w:tcPr>
          <w:p w14:paraId="6D1FE69D" w14:textId="7FEFE5C3" w:rsidR="0031212C" w:rsidRPr="007A16EC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7A16EC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7BDEFB16" w14:textId="5C03C18F" w:rsidR="0031212C" w:rsidRPr="007A16EC" w:rsidRDefault="00FE5A85" w:rsidP="007A1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53641E" w14:textId="77777777" w:rsidR="0031212C" w:rsidRPr="007A16EC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34A6BD" w14:textId="40B8FB62" w:rsidR="0031212C" w:rsidRPr="007A16EC" w:rsidRDefault="0031212C" w:rsidP="007A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9" w:right="78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1212C" w:rsidRPr="007A16EC" w14:paraId="18D4ECDE" w14:textId="77777777" w:rsidTr="008F739D">
        <w:trPr>
          <w:trHeight w:val="20"/>
        </w:trPr>
        <w:tc>
          <w:tcPr>
            <w:tcW w:w="6496" w:type="dxa"/>
          </w:tcPr>
          <w:p w14:paraId="6CB99F2A" w14:textId="477A38DB" w:rsidR="0031212C" w:rsidRPr="007A16EC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</w:tcPr>
          <w:p w14:paraId="281BF2D0" w14:textId="6BC4A1CD" w:rsidR="0031212C" w:rsidRPr="007A16EC" w:rsidRDefault="005F0D29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6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71</w:t>
            </w:r>
            <w:r w:rsidRPr="007A16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6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915</w:t>
            </w:r>
            <w:r w:rsidRPr="007A16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6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08</w:t>
            </w:r>
            <w:r w:rsidR="007A16E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33EE669" w14:textId="77777777" w:rsidR="0031212C" w:rsidRPr="007A16EC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1A239C" w14:textId="462A3225" w:rsidR="0031212C" w:rsidRPr="007A16EC" w:rsidRDefault="0073147B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6EC">
              <w:rPr>
                <w:rFonts w:ascii="Angsana New" w:hAnsi="Angsana New"/>
                <w:b/>
                <w:bCs/>
                <w:sz w:val="30"/>
                <w:szCs w:val="30"/>
              </w:rPr>
              <w:t>89,516,561</w:t>
            </w:r>
          </w:p>
        </w:tc>
      </w:tr>
    </w:tbl>
    <w:p w14:paraId="11EF9BFF" w14:textId="19CE5DE8" w:rsidR="0056126D" w:rsidRPr="007A16EC" w:rsidRDefault="0056126D" w:rsidP="00E91D34">
      <w:pPr>
        <w:tabs>
          <w:tab w:val="left" w:pos="540"/>
        </w:tabs>
        <w:rPr>
          <w:rFonts w:ascii="Angsana New" w:hAnsi="Angsana New"/>
          <w:b/>
          <w:bCs/>
          <w:color w:val="000000"/>
          <w:sz w:val="20"/>
          <w:szCs w:val="20"/>
          <w:cs/>
        </w:rPr>
      </w:pPr>
    </w:p>
    <w:p w14:paraId="4E65762C" w14:textId="1261DD78" w:rsidR="00E91D34" w:rsidRPr="007A16EC" w:rsidRDefault="00E91D3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A16EC">
        <w:rPr>
          <w:rFonts w:ascii="Angsana New" w:hAnsi="Angsana New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25734B1B" w14:textId="6A10187C" w:rsidR="00E91D34" w:rsidRPr="007A16EC" w:rsidRDefault="00E91D34" w:rsidP="00176A95">
      <w:pPr>
        <w:tabs>
          <w:tab w:val="left" w:pos="540"/>
          <w:tab w:val="left" w:pos="8190"/>
        </w:tabs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71403E7D" w14:textId="18CE734A" w:rsidR="0099609D" w:rsidRPr="007A16EC" w:rsidRDefault="008A236D" w:rsidP="008A236D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7A16EC">
        <w:rPr>
          <w:rFonts w:ascii="Angsana New" w:hAnsi="Angsana New"/>
          <w:color w:val="000000"/>
          <w:spacing w:val="6"/>
          <w:sz w:val="30"/>
          <w:szCs w:val="30"/>
          <w:cs/>
        </w:rPr>
        <w:t>การซื้อ จำหน่าย</w:t>
      </w:r>
      <w:r w:rsidR="001A2995" w:rsidRPr="007A16EC">
        <w:rPr>
          <w:rFonts w:ascii="Angsana New" w:hAnsi="Angsana New"/>
          <w:color w:val="000000"/>
          <w:spacing w:val="6"/>
          <w:sz w:val="30"/>
          <w:szCs w:val="30"/>
          <w:cs/>
        </w:rPr>
        <w:t>/ตัดจำหน่าย</w:t>
      </w:r>
      <w:r w:rsidRPr="007A16EC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และโอนอาคารและอุปกรณ์สำหรับ</w:t>
      </w:r>
      <w:r w:rsidR="007B6706" w:rsidRPr="007A16EC">
        <w:rPr>
          <w:rFonts w:ascii="Angsana New" w:hAnsi="Angsana New"/>
          <w:color w:val="000000"/>
          <w:spacing w:val="6"/>
          <w:sz w:val="30"/>
          <w:szCs w:val="30"/>
          <w:cs/>
        </w:rPr>
        <w:t>งวด</w:t>
      </w:r>
      <w:r w:rsidR="007208F7" w:rsidRPr="007A16EC">
        <w:rPr>
          <w:rFonts w:ascii="Angsana New" w:hAnsi="Angsana New" w:hint="cs"/>
          <w:color w:val="000000"/>
          <w:spacing w:val="6"/>
          <w:sz w:val="30"/>
          <w:szCs w:val="30"/>
          <w:cs/>
        </w:rPr>
        <w:t>เก้า</w:t>
      </w:r>
      <w:r w:rsidRPr="007A16EC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เดือนสิ้นสุดวันที่ </w:t>
      </w:r>
      <w:r w:rsidR="00973BE0" w:rsidRPr="007A16EC">
        <w:rPr>
          <w:rFonts w:ascii="Angsana New" w:hAnsi="Angsana New"/>
          <w:color w:val="000000"/>
          <w:spacing w:val="6"/>
          <w:sz w:val="30"/>
          <w:szCs w:val="30"/>
        </w:rPr>
        <w:t>3</w:t>
      </w:r>
      <w:r w:rsidR="00E91DC8" w:rsidRPr="007A16EC">
        <w:rPr>
          <w:rFonts w:ascii="Angsana New" w:hAnsi="Angsana New"/>
          <w:color w:val="000000"/>
          <w:spacing w:val="6"/>
          <w:sz w:val="30"/>
          <w:szCs w:val="30"/>
        </w:rPr>
        <w:t>0</w:t>
      </w:r>
      <w:r w:rsidR="002F71D6" w:rsidRPr="007A16EC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="005F0D29" w:rsidRPr="007A16EC">
        <w:rPr>
          <w:rFonts w:ascii="Angsana New" w:hAnsi="Angsana New" w:hint="cs"/>
          <w:color w:val="000000"/>
          <w:spacing w:val="6"/>
          <w:sz w:val="30"/>
          <w:szCs w:val="30"/>
          <w:cs/>
        </w:rPr>
        <w:t>กันยายน</w:t>
      </w:r>
      <w:r w:rsidR="002F71D6" w:rsidRPr="007A16EC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Pr="007A16EC">
        <w:rPr>
          <w:rFonts w:ascii="Angsana New" w:hAnsi="Angsana New"/>
          <w:color w:val="000000"/>
          <w:spacing w:val="4"/>
          <w:sz w:val="30"/>
          <w:szCs w:val="30"/>
        </w:rPr>
        <w:t>256</w:t>
      </w:r>
      <w:r w:rsidR="0031212C" w:rsidRPr="007A16EC">
        <w:rPr>
          <w:rFonts w:ascii="Angsana New" w:hAnsi="Angsana New"/>
          <w:color w:val="000000"/>
          <w:spacing w:val="4"/>
          <w:sz w:val="30"/>
          <w:szCs w:val="30"/>
        </w:rPr>
        <w:t>7</w:t>
      </w:r>
      <w:r w:rsidRPr="007A16EC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="001A2995" w:rsidRPr="007A16EC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  </w:t>
      </w:r>
      <w:r w:rsidRPr="007A16EC">
        <w:rPr>
          <w:rFonts w:ascii="Angsana New" w:hAnsi="Angsana New"/>
          <w:color w:val="000000"/>
          <w:spacing w:val="6"/>
          <w:sz w:val="30"/>
          <w:szCs w:val="30"/>
          <w:cs/>
        </w:rPr>
        <w:t>มีดังนี้</w:t>
      </w:r>
    </w:p>
    <w:p w14:paraId="5B59675A" w14:textId="77777777" w:rsidR="008A236D" w:rsidRPr="007A16EC" w:rsidRDefault="008A236D" w:rsidP="00BB0D90">
      <w:pPr>
        <w:ind w:left="547"/>
        <w:jc w:val="thaiDistribute"/>
        <w:rPr>
          <w:rFonts w:ascii="Angsana New" w:hAnsi="Angsana New"/>
          <w:b/>
          <w:bCs/>
          <w:color w:val="000000"/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93"/>
        <w:gridCol w:w="300"/>
        <w:gridCol w:w="1707"/>
      </w:tblGrid>
      <w:tr w:rsidR="008A236D" w:rsidRPr="007A16EC" w14:paraId="588F67D4" w14:textId="77777777" w:rsidTr="005544D0">
        <w:trPr>
          <w:trHeight w:val="406"/>
        </w:trPr>
        <w:tc>
          <w:tcPr>
            <w:tcW w:w="3077" w:type="pct"/>
          </w:tcPr>
          <w:p w14:paraId="0FDED552" w14:textId="77777777" w:rsidR="008A236D" w:rsidRPr="007A16EC" w:rsidRDefault="008A236D" w:rsidP="007134E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851" w:type="pct"/>
          </w:tcPr>
          <w:p w14:paraId="72AA544C" w14:textId="77777777" w:rsidR="008A236D" w:rsidRPr="007A16EC" w:rsidRDefault="008A236D" w:rsidP="007134E8">
            <w:pPr>
              <w:pStyle w:val="BodyText"/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" w:type="pct"/>
          </w:tcPr>
          <w:p w14:paraId="0B70D994" w14:textId="77777777" w:rsidR="008A236D" w:rsidRPr="007A16EC" w:rsidRDefault="008A236D" w:rsidP="007134E8">
            <w:pPr>
              <w:pStyle w:val="BodyText"/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2" w:type="pct"/>
          </w:tcPr>
          <w:p w14:paraId="0357C0E3" w14:textId="132996E3" w:rsidR="008A236D" w:rsidRPr="007A16EC" w:rsidRDefault="008A236D" w:rsidP="007134E8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การจำหน่าย</w:t>
            </w:r>
            <w:r w:rsidR="001A2995" w:rsidRPr="007A16EC">
              <w:rPr>
                <w:rFonts w:ascii="Angsana New" w:hAnsi="Angsana New"/>
                <w:color w:val="000000"/>
                <w:sz w:val="30"/>
                <w:szCs w:val="30"/>
                <w:cs/>
              </w:rPr>
              <w:t>/</w:t>
            </w:r>
            <w:r w:rsidR="0037422B" w:rsidRPr="007A16E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37422B" w:rsidRPr="007A16EC">
              <w:rPr>
                <w:rFonts w:ascii="Angsana New" w:hAnsi="Angsana New"/>
                <w:color w:val="000000"/>
                <w:cs/>
              </w:rPr>
              <w:t xml:space="preserve">           </w:t>
            </w:r>
            <w:r w:rsidR="001A2995" w:rsidRPr="007A16E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ตัดจำหน่าย </w:t>
            </w:r>
            <w:r w:rsidRPr="007A16E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</w:t>
            </w:r>
          </w:p>
        </w:tc>
      </w:tr>
      <w:tr w:rsidR="008A236D" w:rsidRPr="007A16EC" w14:paraId="61112D92" w14:textId="77777777" w:rsidTr="005544D0">
        <w:trPr>
          <w:trHeight w:val="406"/>
        </w:trPr>
        <w:tc>
          <w:tcPr>
            <w:tcW w:w="3077" w:type="pct"/>
          </w:tcPr>
          <w:p w14:paraId="108F2608" w14:textId="77777777" w:rsidR="008A236D" w:rsidRPr="007A16EC" w:rsidRDefault="008A236D" w:rsidP="007134E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851" w:type="pct"/>
          </w:tcPr>
          <w:p w14:paraId="5EB2B79A" w14:textId="77777777" w:rsidR="008A236D" w:rsidRPr="007A16EC" w:rsidRDefault="008A236D" w:rsidP="007134E8">
            <w:pPr>
              <w:pStyle w:val="BodyText"/>
              <w:spacing w:after="0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16E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การซื้อและการโอนเข้า - ราคาทุน</w:t>
            </w:r>
          </w:p>
        </w:tc>
        <w:tc>
          <w:tcPr>
            <w:tcW w:w="160" w:type="pct"/>
          </w:tcPr>
          <w:p w14:paraId="093A7FB7" w14:textId="77777777" w:rsidR="008A236D" w:rsidRPr="007A16EC" w:rsidRDefault="008A236D" w:rsidP="007134E8">
            <w:pPr>
              <w:pStyle w:val="BodyText"/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2" w:type="pct"/>
          </w:tcPr>
          <w:p w14:paraId="2442511F" w14:textId="77777777" w:rsidR="008A236D" w:rsidRPr="007A16EC" w:rsidRDefault="008A236D" w:rsidP="007134E8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16E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การโอนออก - ราคา</w:t>
            </w:r>
          </w:p>
          <w:p w14:paraId="1F2ECA3C" w14:textId="77777777" w:rsidR="008A236D" w:rsidRPr="007A16EC" w:rsidRDefault="008A236D" w:rsidP="007134E8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16E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ตามบัญชีสุทธิ</w:t>
            </w:r>
          </w:p>
        </w:tc>
      </w:tr>
      <w:tr w:rsidR="008A236D" w:rsidRPr="007A16EC" w14:paraId="42E54323" w14:textId="77777777" w:rsidTr="005544D0">
        <w:trPr>
          <w:trHeight w:val="349"/>
        </w:trPr>
        <w:tc>
          <w:tcPr>
            <w:tcW w:w="3077" w:type="pct"/>
          </w:tcPr>
          <w:p w14:paraId="6B0E28B5" w14:textId="77777777" w:rsidR="008A236D" w:rsidRPr="007A16EC" w:rsidRDefault="008A236D" w:rsidP="007134E8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23" w:type="pct"/>
            <w:gridSpan w:val="3"/>
          </w:tcPr>
          <w:p w14:paraId="193C8C76" w14:textId="77777777" w:rsidR="008A236D" w:rsidRPr="007A16EC" w:rsidRDefault="008A236D" w:rsidP="007134E8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7A16E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5D20DB" w:rsidRPr="007A16EC" w14:paraId="43A5BE18" w14:textId="77777777" w:rsidTr="005544D0">
        <w:trPr>
          <w:trHeight w:val="417"/>
        </w:trPr>
        <w:tc>
          <w:tcPr>
            <w:tcW w:w="3077" w:type="pct"/>
          </w:tcPr>
          <w:p w14:paraId="65DCE995" w14:textId="253400DA" w:rsidR="005D20DB" w:rsidRPr="007A16EC" w:rsidRDefault="005D20DB" w:rsidP="00691110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851" w:type="pct"/>
          </w:tcPr>
          <w:p w14:paraId="66F9D451" w14:textId="6488C32B" w:rsidR="005D20DB" w:rsidRPr="007A16EC" w:rsidRDefault="001304AC" w:rsidP="005D20DB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16E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9,524,279</w:t>
            </w:r>
          </w:p>
        </w:tc>
        <w:tc>
          <w:tcPr>
            <w:tcW w:w="160" w:type="pct"/>
          </w:tcPr>
          <w:p w14:paraId="19530371" w14:textId="77777777" w:rsidR="005D20DB" w:rsidRPr="007A16EC" w:rsidRDefault="005D20DB" w:rsidP="00691110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2" w:type="pct"/>
          </w:tcPr>
          <w:p w14:paraId="20B7BBA0" w14:textId="339B424A" w:rsidR="005D20DB" w:rsidRPr="007A16EC" w:rsidRDefault="00BB7C00" w:rsidP="007A16EC">
            <w:pPr>
              <w:tabs>
                <w:tab w:val="decimal" w:pos="1155"/>
              </w:tabs>
              <w:ind w:left="-129" w:right="7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16EC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691110" w:rsidRPr="007A16EC" w14:paraId="2BAF562F" w14:textId="77777777" w:rsidTr="005544D0">
        <w:trPr>
          <w:trHeight w:val="417"/>
        </w:trPr>
        <w:tc>
          <w:tcPr>
            <w:tcW w:w="3077" w:type="pct"/>
          </w:tcPr>
          <w:p w14:paraId="4F7A11DA" w14:textId="4D422A00" w:rsidR="00691110" w:rsidRPr="007A16EC" w:rsidRDefault="00691110" w:rsidP="00691110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51" w:type="pct"/>
          </w:tcPr>
          <w:p w14:paraId="190BBB07" w14:textId="3DC9F645" w:rsidR="00691110" w:rsidRPr="007A16EC" w:rsidRDefault="001304AC" w:rsidP="00CC1E01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  <w:r w:rsidRPr="007A16EC">
              <w:rPr>
                <w:rFonts w:ascii="Angsana New" w:hAnsi="Angsana New"/>
                <w:sz w:val="30"/>
                <w:szCs w:val="30"/>
              </w:rPr>
              <w:t>,782,834</w:t>
            </w:r>
          </w:p>
        </w:tc>
        <w:tc>
          <w:tcPr>
            <w:tcW w:w="160" w:type="pct"/>
          </w:tcPr>
          <w:p w14:paraId="7212C56B" w14:textId="77777777" w:rsidR="00691110" w:rsidRPr="007A16EC" w:rsidRDefault="00691110" w:rsidP="00691110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552C9DD2" w14:textId="7B83AE70" w:rsidR="00691110" w:rsidRPr="007A16EC" w:rsidRDefault="00BB7C00" w:rsidP="007A16EC">
            <w:pPr>
              <w:tabs>
                <w:tab w:val="decimal" w:pos="1155"/>
              </w:tabs>
              <w:ind w:left="-129" w:right="78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91110" w:rsidRPr="007A16EC" w14:paraId="6AFD523F" w14:textId="77777777" w:rsidTr="005544D0">
        <w:trPr>
          <w:trHeight w:val="428"/>
        </w:trPr>
        <w:tc>
          <w:tcPr>
            <w:tcW w:w="3077" w:type="pct"/>
          </w:tcPr>
          <w:p w14:paraId="4311F8ED" w14:textId="77777777" w:rsidR="00691110" w:rsidRPr="007A16EC" w:rsidRDefault="00691110" w:rsidP="00691110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51" w:type="pct"/>
          </w:tcPr>
          <w:p w14:paraId="23878513" w14:textId="615C040B" w:rsidR="00691110" w:rsidRPr="007A16EC" w:rsidRDefault="001304AC" w:rsidP="00691110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sz w:val="30"/>
                <w:szCs w:val="30"/>
              </w:rPr>
              <w:t>410,828,289</w:t>
            </w:r>
          </w:p>
        </w:tc>
        <w:tc>
          <w:tcPr>
            <w:tcW w:w="160" w:type="pct"/>
          </w:tcPr>
          <w:p w14:paraId="2108EFBD" w14:textId="77777777" w:rsidR="00691110" w:rsidRPr="007A16EC" w:rsidRDefault="00691110" w:rsidP="00691110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6EE1E439" w14:textId="5E8944D9" w:rsidR="00691110" w:rsidRPr="007A16EC" w:rsidRDefault="00B72E5A" w:rsidP="00832F5F">
            <w:pPr>
              <w:tabs>
                <w:tab w:val="decimal" w:pos="1515"/>
              </w:tabs>
              <w:ind w:left="-129" w:right="-15"/>
              <w:rPr>
                <w:rFonts w:ascii="Angsana New" w:hAnsi="Angsana New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304AC" w:rsidRPr="007A16EC">
              <w:rPr>
                <w:rFonts w:ascii="Angsana New" w:hAnsi="Angsana New"/>
                <w:sz w:val="30"/>
                <w:szCs w:val="30"/>
              </w:rPr>
              <w:t>3,242,384</w:t>
            </w:r>
            <w:r w:rsidRPr="007A16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6088A" w:rsidRPr="007A16EC" w14:paraId="6C0F8234" w14:textId="77777777" w:rsidTr="005544D0">
        <w:trPr>
          <w:trHeight w:val="417"/>
        </w:trPr>
        <w:tc>
          <w:tcPr>
            <w:tcW w:w="3077" w:type="pct"/>
          </w:tcPr>
          <w:p w14:paraId="13491853" w14:textId="77777777" w:rsidR="00C6088A" w:rsidRPr="007A16EC" w:rsidRDefault="00C6088A" w:rsidP="00C6088A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16E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51" w:type="pct"/>
          </w:tcPr>
          <w:p w14:paraId="7636EF1B" w14:textId="1DAC1107" w:rsidR="00C6088A" w:rsidRPr="007A16EC" w:rsidRDefault="001304AC" w:rsidP="00C67C45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</w:rPr>
              <w:t>4,257,367</w:t>
            </w:r>
          </w:p>
        </w:tc>
        <w:tc>
          <w:tcPr>
            <w:tcW w:w="160" w:type="pct"/>
          </w:tcPr>
          <w:p w14:paraId="347FDF89" w14:textId="77777777" w:rsidR="00C6088A" w:rsidRPr="007A16EC" w:rsidRDefault="00C6088A" w:rsidP="00C6088A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28AF6702" w14:textId="0675C99A" w:rsidR="00C6088A" w:rsidRPr="007A16EC" w:rsidRDefault="001304AC" w:rsidP="000663FB">
            <w:pPr>
              <w:tabs>
                <w:tab w:val="decimal" w:pos="1515"/>
              </w:tabs>
              <w:ind w:left="-129" w:right="-15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A16EC">
              <w:rPr>
                <w:rFonts w:ascii="Angsana New" w:hAnsi="Angsana New"/>
                <w:sz w:val="30"/>
                <w:szCs w:val="30"/>
              </w:rPr>
              <w:t>7</w:t>
            </w:r>
            <w:r w:rsidRPr="007A16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6088A" w:rsidRPr="007A16EC" w14:paraId="458DF5AB" w14:textId="77777777" w:rsidTr="005544D0">
        <w:trPr>
          <w:trHeight w:val="417"/>
        </w:trPr>
        <w:tc>
          <w:tcPr>
            <w:tcW w:w="3077" w:type="pct"/>
          </w:tcPr>
          <w:p w14:paraId="5FEDD8BB" w14:textId="07822B92" w:rsidR="00C6088A" w:rsidRPr="007A16EC" w:rsidRDefault="00C6088A" w:rsidP="00C6088A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51" w:type="pct"/>
          </w:tcPr>
          <w:p w14:paraId="42A071ED" w14:textId="123FBB04" w:rsidR="00C6088A" w:rsidRPr="007A16EC" w:rsidRDefault="001304AC" w:rsidP="007A16EC">
            <w:pPr>
              <w:tabs>
                <w:tab w:val="decimal" w:pos="1155"/>
              </w:tabs>
              <w:ind w:left="-129" w:right="78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0" w:type="pct"/>
          </w:tcPr>
          <w:p w14:paraId="203F6279" w14:textId="77777777" w:rsidR="00C6088A" w:rsidRPr="007A16EC" w:rsidRDefault="00C6088A" w:rsidP="00C6088A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3AB17979" w14:textId="76932064" w:rsidR="00C6088A" w:rsidRPr="007A16EC" w:rsidRDefault="001304AC" w:rsidP="005D325A">
            <w:pPr>
              <w:tabs>
                <w:tab w:val="decimal" w:pos="1515"/>
              </w:tabs>
              <w:ind w:left="-129" w:right="-15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A16EC">
              <w:rPr>
                <w:rFonts w:ascii="Angsana New" w:hAnsi="Angsana New"/>
                <w:sz w:val="30"/>
                <w:szCs w:val="30"/>
              </w:rPr>
              <w:t>1</w:t>
            </w:r>
            <w:r w:rsidRPr="007A16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6088A" w:rsidRPr="007A16EC" w14:paraId="21A2F0A1" w14:textId="77777777" w:rsidTr="005544D0">
        <w:trPr>
          <w:trHeight w:val="417"/>
        </w:trPr>
        <w:tc>
          <w:tcPr>
            <w:tcW w:w="3077" w:type="pct"/>
          </w:tcPr>
          <w:p w14:paraId="2A02F3DC" w14:textId="77777777" w:rsidR="00C6088A" w:rsidRPr="007A16EC" w:rsidRDefault="00C6088A" w:rsidP="00C6088A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51" w:type="pct"/>
            <w:tcBorders>
              <w:bottom w:val="single" w:sz="4" w:space="0" w:color="auto"/>
            </w:tcBorders>
            <w:shd w:val="clear" w:color="auto" w:fill="auto"/>
          </w:tcPr>
          <w:p w14:paraId="4E521936" w14:textId="1152FAF8" w:rsidR="00C6088A" w:rsidRPr="007A16EC" w:rsidRDefault="001304AC" w:rsidP="00C6088A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</w:rPr>
              <w:t>131,676,148</w:t>
            </w:r>
          </w:p>
        </w:tc>
        <w:tc>
          <w:tcPr>
            <w:tcW w:w="160" w:type="pct"/>
            <w:shd w:val="clear" w:color="auto" w:fill="auto"/>
          </w:tcPr>
          <w:p w14:paraId="3E9E01BC" w14:textId="77777777" w:rsidR="00C6088A" w:rsidRPr="007A16EC" w:rsidRDefault="00C6088A" w:rsidP="00C6088A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auto"/>
          </w:tcPr>
          <w:p w14:paraId="4EB57053" w14:textId="33B66DF0" w:rsidR="00C6088A" w:rsidRPr="007A16EC" w:rsidRDefault="001304AC" w:rsidP="00C6088A">
            <w:pPr>
              <w:tabs>
                <w:tab w:val="decimal" w:pos="1515"/>
              </w:tabs>
              <w:ind w:left="-129" w:right="-15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A16EC">
              <w:rPr>
                <w:rFonts w:ascii="Angsana New" w:hAnsi="Angsana New"/>
                <w:sz w:val="30"/>
                <w:szCs w:val="30"/>
              </w:rPr>
              <w:t>417,747,393</w:t>
            </w:r>
            <w:r w:rsidRPr="007A16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6088A" w:rsidRPr="007A16EC" w14:paraId="42FBBA25" w14:textId="77777777" w:rsidTr="005544D0">
        <w:trPr>
          <w:trHeight w:val="438"/>
        </w:trPr>
        <w:tc>
          <w:tcPr>
            <w:tcW w:w="3077" w:type="pct"/>
          </w:tcPr>
          <w:p w14:paraId="02F6071D" w14:textId="77777777" w:rsidR="00C6088A" w:rsidRPr="007A16EC" w:rsidRDefault="00C6088A" w:rsidP="00C6088A">
            <w:pPr>
              <w:pStyle w:val="BodyText"/>
              <w:spacing w:after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BA6F9" w14:textId="2EDD3E58" w:rsidR="00C6088A" w:rsidRPr="007A16EC" w:rsidRDefault="001304AC" w:rsidP="0025112F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6EC">
              <w:rPr>
                <w:rFonts w:ascii="Angsana New" w:hAnsi="Angsana New"/>
                <w:b/>
                <w:bCs/>
                <w:sz w:val="30"/>
                <w:szCs w:val="30"/>
              </w:rPr>
              <w:t>586,068,917</w:t>
            </w:r>
          </w:p>
        </w:tc>
        <w:tc>
          <w:tcPr>
            <w:tcW w:w="160" w:type="pct"/>
            <w:shd w:val="clear" w:color="auto" w:fill="auto"/>
          </w:tcPr>
          <w:p w14:paraId="29C16438" w14:textId="77777777" w:rsidR="00C6088A" w:rsidRPr="007A16EC" w:rsidRDefault="00C6088A" w:rsidP="00C6088A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E86F1" w14:textId="0F74177F" w:rsidR="00C6088A" w:rsidRPr="007A16EC" w:rsidRDefault="00B72E5A" w:rsidP="00C6088A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6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7A16EC">
              <w:rPr>
                <w:rFonts w:ascii="Angsana New" w:hAnsi="Angsana New"/>
                <w:b/>
                <w:bCs/>
                <w:sz w:val="30"/>
                <w:szCs w:val="30"/>
              </w:rPr>
              <w:t>420,989,785</w:t>
            </w:r>
            <w:r w:rsidRPr="007A16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36EAB79A" w14:textId="4EFAC4E8" w:rsidR="005B222A" w:rsidRPr="007A16EC" w:rsidRDefault="005B222A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560DD10" w14:textId="77777777" w:rsidR="0056126D" w:rsidRPr="007A16EC" w:rsidRDefault="0056126D">
      <w:pPr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3267FFA6" w14:textId="71481CC1" w:rsidR="005C3DF5" w:rsidRPr="007A16EC" w:rsidRDefault="00730C3B" w:rsidP="005C3DF5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7A16EC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หนี้สินที่มีภาระดอกเบี้ย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270"/>
        <w:gridCol w:w="1620"/>
        <w:gridCol w:w="270"/>
        <w:gridCol w:w="1710"/>
      </w:tblGrid>
      <w:tr w:rsidR="00730C3B" w:rsidRPr="007A16EC" w14:paraId="18DA098E" w14:textId="77777777" w:rsidTr="0056126D">
        <w:trPr>
          <w:tblHeader/>
        </w:trPr>
        <w:tc>
          <w:tcPr>
            <w:tcW w:w="5490" w:type="dxa"/>
          </w:tcPr>
          <w:p w14:paraId="36B6F96E" w14:textId="77777777" w:rsidR="00730C3B" w:rsidRPr="007A16EC" w:rsidRDefault="00730C3B" w:rsidP="00410680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3" w:name="_Hlk30148679"/>
          </w:p>
        </w:tc>
        <w:tc>
          <w:tcPr>
            <w:tcW w:w="270" w:type="dxa"/>
          </w:tcPr>
          <w:p w14:paraId="248BC63B" w14:textId="77777777" w:rsidR="00730C3B" w:rsidRPr="007A16EC" w:rsidRDefault="00730C3B" w:rsidP="00410680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1409409" w14:textId="6EF9F634" w:rsidR="00730C3B" w:rsidRPr="007A16EC" w:rsidRDefault="003465DD" w:rsidP="00410680">
            <w:pPr>
              <w:tabs>
                <w:tab w:val="left" w:pos="1402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sz w:val="30"/>
                <w:szCs w:val="30"/>
              </w:rPr>
              <w:t>3</w:t>
            </w:r>
            <w:r w:rsidR="00E91DC8" w:rsidRPr="007A16EC">
              <w:rPr>
                <w:rFonts w:ascii="Angsana New" w:hAnsi="Angsana New"/>
                <w:sz w:val="30"/>
                <w:szCs w:val="30"/>
              </w:rPr>
              <w:t>0</w:t>
            </w:r>
            <w:r w:rsidR="000D5FB0" w:rsidRPr="007A16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4450" w:rsidRPr="007A16E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57BE580" w14:textId="77777777" w:rsidR="00730C3B" w:rsidRPr="007A16EC" w:rsidRDefault="00730C3B" w:rsidP="0041068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D203D3C" w14:textId="77777777" w:rsidR="00730C3B" w:rsidRPr="007A16EC" w:rsidRDefault="00730C3B" w:rsidP="0041068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</w:rPr>
              <w:t>31</w:t>
            </w:r>
            <w:r w:rsidRPr="007A16EC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0C3B" w:rsidRPr="007A16EC" w14:paraId="28F5DA8C" w14:textId="77777777" w:rsidTr="0056126D">
        <w:trPr>
          <w:tblHeader/>
        </w:trPr>
        <w:tc>
          <w:tcPr>
            <w:tcW w:w="5490" w:type="dxa"/>
          </w:tcPr>
          <w:p w14:paraId="7FAD4F7E" w14:textId="77777777" w:rsidR="00730C3B" w:rsidRPr="007A16EC" w:rsidRDefault="00730C3B" w:rsidP="00410680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F9CD8" w14:textId="77777777" w:rsidR="00730C3B" w:rsidRPr="007A16EC" w:rsidRDefault="00730C3B" w:rsidP="00410680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5C0DEE9" w14:textId="076CE095" w:rsidR="00730C3B" w:rsidRPr="007A16EC" w:rsidRDefault="00730C3B" w:rsidP="00410680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</w:rPr>
              <w:t>256</w:t>
            </w:r>
            <w:r w:rsidR="0031212C" w:rsidRPr="007A16E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33485AE" w14:textId="77777777" w:rsidR="00730C3B" w:rsidRPr="007A16EC" w:rsidRDefault="00730C3B" w:rsidP="0041068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0F959C5" w14:textId="76F072B1" w:rsidR="00730C3B" w:rsidRPr="007A16EC" w:rsidRDefault="00730C3B" w:rsidP="0041068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</w:rPr>
              <w:t>256</w:t>
            </w:r>
            <w:r w:rsidR="0031212C" w:rsidRPr="007A16E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30C3B" w:rsidRPr="007A16EC" w14:paraId="1B54662B" w14:textId="77777777" w:rsidTr="0056126D">
        <w:trPr>
          <w:tblHeader/>
        </w:trPr>
        <w:tc>
          <w:tcPr>
            <w:tcW w:w="5490" w:type="dxa"/>
          </w:tcPr>
          <w:p w14:paraId="7ACDE99F" w14:textId="77777777" w:rsidR="00730C3B" w:rsidRPr="007A16EC" w:rsidRDefault="00730C3B" w:rsidP="00410680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488884E1" w14:textId="77777777" w:rsidR="00730C3B" w:rsidRPr="007A16EC" w:rsidRDefault="00730C3B" w:rsidP="00410680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tcBorders>
              <w:left w:val="nil"/>
            </w:tcBorders>
          </w:tcPr>
          <w:p w14:paraId="385E78FD" w14:textId="77777777" w:rsidR="00730C3B" w:rsidRPr="007A16EC" w:rsidRDefault="00730C3B" w:rsidP="00410680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A16E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730C3B" w:rsidRPr="007A16EC" w14:paraId="60A05377" w14:textId="77777777" w:rsidTr="00345DC1">
        <w:tc>
          <w:tcPr>
            <w:tcW w:w="5490" w:type="dxa"/>
          </w:tcPr>
          <w:p w14:paraId="0FE03473" w14:textId="77777777" w:rsidR="00730C3B" w:rsidRPr="007A16EC" w:rsidRDefault="00730C3B" w:rsidP="00410680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16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2748D56E" w14:textId="77777777" w:rsidR="00730C3B" w:rsidRPr="007A16EC" w:rsidRDefault="00730C3B" w:rsidP="0041068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309289" w14:textId="77777777" w:rsidR="00730C3B" w:rsidRPr="007A16EC" w:rsidRDefault="00730C3B" w:rsidP="00410680">
            <w:pPr>
              <w:tabs>
                <w:tab w:val="decimal" w:pos="1236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266BD" w14:textId="77777777" w:rsidR="00730C3B" w:rsidRPr="007A16EC" w:rsidRDefault="00730C3B" w:rsidP="0041068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DC39C1" w14:textId="77777777" w:rsidR="00730C3B" w:rsidRPr="007A16EC" w:rsidRDefault="00730C3B" w:rsidP="0041068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0606" w:rsidRPr="007A16EC" w14:paraId="2EE2B51C" w14:textId="77777777" w:rsidTr="00345DC1">
        <w:tc>
          <w:tcPr>
            <w:tcW w:w="5490" w:type="dxa"/>
          </w:tcPr>
          <w:p w14:paraId="01AED879" w14:textId="315B6EC0" w:rsidR="00480606" w:rsidRPr="007A16EC" w:rsidRDefault="008C7520" w:rsidP="00DE3912">
            <w:pPr>
              <w:tabs>
                <w:tab w:val="left" w:pos="360"/>
              </w:tabs>
              <w:ind w:left="138" w:hanging="138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="00DE3912" w:rsidRPr="007A16E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ส่วนที่</w:t>
            </w:r>
            <w:r w:rsidR="00B14062" w:rsidRPr="007A16E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ไม่</w:t>
            </w:r>
            <w:r w:rsidR="00DE3912" w:rsidRPr="007A16EC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270" w:type="dxa"/>
          </w:tcPr>
          <w:p w14:paraId="2BB33E13" w14:textId="77777777" w:rsidR="00480606" w:rsidRPr="007A16EC" w:rsidRDefault="00480606" w:rsidP="0048060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Cs/>
                <w:color w:val="FF000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612783" w14:textId="2FE71FF9" w:rsidR="00480606" w:rsidRPr="007A16EC" w:rsidRDefault="00C82129" w:rsidP="00AC64AB">
            <w:pPr>
              <w:tabs>
                <w:tab w:val="decimal" w:pos="1373"/>
              </w:tabs>
              <w:ind w:left="-12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A16E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28</w:t>
            </w:r>
            <w:r w:rsidRPr="007A16EC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A16E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058</w:t>
            </w:r>
            <w:r w:rsidRPr="007A16EC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7A16E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471</w:t>
            </w:r>
          </w:p>
        </w:tc>
        <w:tc>
          <w:tcPr>
            <w:tcW w:w="270" w:type="dxa"/>
          </w:tcPr>
          <w:p w14:paraId="28359772" w14:textId="77777777" w:rsidR="00480606" w:rsidRPr="007A16EC" w:rsidRDefault="00480606" w:rsidP="0048060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FFB580" w14:textId="0AB57762" w:rsidR="00480606" w:rsidRPr="007A16EC" w:rsidRDefault="00480606" w:rsidP="007A16EC">
            <w:pPr>
              <w:pStyle w:val="acctfourfigures"/>
              <w:tabs>
                <w:tab w:val="clear" w:pos="765"/>
                <w:tab w:val="decimal" w:pos="1155"/>
                <w:tab w:val="right" w:pos="1350"/>
              </w:tabs>
              <w:spacing w:line="240" w:lineRule="auto"/>
              <w:ind w:right="3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6EC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 xml:space="preserve">                  -</w:t>
            </w:r>
          </w:p>
        </w:tc>
      </w:tr>
      <w:tr w:rsidR="00480606" w:rsidRPr="007A16EC" w14:paraId="538A5699" w14:textId="77777777" w:rsidTr="000C28CC">
        <w:trPr>
          <w:trHeight w:val="389"/>
        </w:trPr>
        <w:tc>
          <w:tcPr>
            <w:tcW w:w="5490" w:type="dxa"/>
            <w:shd w:val="clear" w:color="auto" w:fill="auto"/>
            <w:vAlign w:val="bottom"/>
          </w:tcPr>
          <w:p w14:paraId="4538513A" w14:textId="77777777" w:rsidR="00480606" w:rsidRPr="007A16EC" w:rsidRDefault="00480606" w:rsidP="00480606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  <w:p w14:paraId="37AE7847" w14:textId="1C910480" w:rsidR="00480606" w:rsidRPr="007A16EC" w:rsidRDefault="00480606" w:rsidP="004806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 xml:space="preserve">   ที่ถึงกำหนดชำระภายในหนึ่งปีส่วนที่มีหลักประกัน</w:t>
            </w:r>
          </w:p>
        </w:tc>
        <w:tc>
          <w:tcPr>
            <w:tcW w:w="270" w:type="dxa"/>
            <w:shd w:val="clear" w:color="auto" w:fill="auto"/>
          </w:tcPr>
          <w:p w14:paraId="3B490C0B" w14:textId="77777777" w:rsidR="00480606" w:rsidRPr="007A16EC" w:rsidRDefault="00480606" w:rsidP="004806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D2171E4" w14:textId="68E21498" w:rsidR="00903A74" w:rsidRPr="007A16EC" w:rsidRDefault="00903A74" w:rsidP="00CC1E01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 xml:space="preserve">            </w:t>
            </w:r>
          </w:p>
          <w:p w14:paraId="7C5FCA13" w14:textId="1C0AE7EA" w:rsidR="00480606" w:rsidRPr="007A16EC" w:rsidDel="0031212C" w:rsidRDefault="00903A74" w:rsidP="00CC1E01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6EC">
              <w:rPr>
                <w:rFonts w:ascii="Angsana New" w:hAnsi="Angsana New"/>
                <w:sz w:val="30"/>
                <w:szCs w:val="30"/>
                <w:lang w:val="en-US" w:bidi="th-TH"/>
              </w:rPr>
              <w:t>4,212,000</w:t>
            </w:r>
          </w:p>
        </w:tc>
        <w:tc>
          <w:tcPr>
            <w:tcW w:w="270" w:type="dxa"/>
            <w:shd w:val="clear" w:color="auto" w:fill="auto"/>
          </w:tcPr>
          <w:p w14:paraId="01D83112" w14:textId="77777777" w:rsidR="00480606" w:rsidRPr="007A16EC" w:rsidRDefault="00480606" w:rsidP="00480606">
            <w:pPr>
              <w:pStyle w:val="BodyText"/>
              <w:tabs>
                <w:tab w:val="decimal" w:pos="1236"/>
              </w:tabs>
              <w:spacing w:after="0"/>
              <w:ind w:left="-101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DDF1DE2" w14:textId="50302BDE" w:rsidR="00480606" w:rsidRPr="007A16EC" w:rsidRDefault="00480606" w:rsidP="00480606">
            <w:pPr>
              <w:tabs>
                <w:tab w:val="decimal" w:pos="1245"/>
              </w:tabs>
              <w:ind w:left="-12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 xml:space="preserve">          4</w:t>
            </w:r>
            <w:r w:rsidRPr="007A16EC">
              <w:rPr>
                <w:rFonts w:ascii="Angsana New" w:hAnsi="Angsana New"/>
                <w:sz w:val="30"/>
                <w:szCs w:val="30"/>
              </w:rPr>
              <w:t>,212,000</w:t>
            </w:r>
          </w:p>
        </w:tc>
      </w:tr>
      <w:tr w:rsidR="00480606" w:rsidRPr="007A16EC" w14:paraId="61B41FBE" w14:textId="77777777" w:rsidTr="000C28CC">
        <w:trPr>
          <w:trHeight w:val="389"/>
        </w:trPr>
        <w:tc>
          <w:tcPr>
            <w:tcW w:w="5490" w:type="dxa"/>
            <w:shd w:val="clear" w:color="auto" w:fill="auto"/>
            <w:vAlign w:val="bottom"/>
          </w:tcPr>
          <w:p w14:paraId="71ABCE89" w14:textId="02666198" w:rsidR="00480606" w:rsidRPr="007A16EC" w:rsidRDefault="00480606" w:rsidP="004806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671F4DA3" w14:textId="77777777" w:rsidR="00480606" w:rsidRPr="007A16EC" w:rsidRDefault="00480606" w:rsidP="004806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24766" w14:textId="77618769" w:rsidR="00480606" w:rsidRPr="007A16EC" w:rsidDel="0031212C" w:rsidRDefault="00CC1ADE" w:rsidP="00CC1E01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A16EC">
              <w:rPr>
                <w:rFonts w:ascii="Angsana New" w:hAnsi="Angsana New"/>
                <w:sz w:val="30"/>
                <w:szCs w:val="30"/>
              </w:rPr>
              <w:t>,</w:t>
            </w:r>
            <w:r w:rsidRPr="007A16EC">
              <w:rPr>
                <w:rFonts w:ascii="Angsana New" w:hAnsi="Angsana New"/>
                <w:sz w:val="30"/>
                <w:szCs w:val="30"/>
                <w:cs/>
              </w:rPr>
              <w:t>005</w:t>
            </w:r>
            <w:r w:rsidRPr="007A16EC">
              <w:rPr>
                <w:rFonts w:ascii="Angsana New" w:hAnsi="Angsana New"/>
                <w:sz w:val="30"/>
                <w:szCs w:val="30"/>
              </w:rPr>
              <w:t>,</w:t>
            </w:r>
            <w:r w:rsidRPr="007A16EC">
              <w:rPr>
                <w:rFonts w:ascii="Angsana New" w:hAnsi="Angsana New"/>
                <w:sz w:val="30"/>
                <w:szCs w:val="30"/>
                <w:cs/>
              </w:rPr>
              <w:t>131</w:t>
            </w:r>
          </w:p>
        </w:tc>
        <w:tc>
          <w:tcPr>
            <w:tcW w:w="270" w:type="dxa"/>
            <w:shd w:val="clear" w:color="auto" w:fill="auto"/>
          </w:tcPr>
          <w:p w14:paraId="07A9DE16" w14:textId="77777777" w:rsidR="00480606" w:rsidRPr="007A16EC" w:rsidRDefault="00480606" w:rsidP="00480606">
            <w:pPr>
              <w:pStyle w:val="BodyText"/>
              <w:tabs>
                <w:tab w:val="decimal" w:pos="1236"/>
              </w:tabs>
              <w:spacing w:after="0"/>
              <w:ind w:left="-101" w:right="-14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9B727" w14:textId="630FD17E" w:rsidR="00480606" w:rsidRPr="007A16EC" w:rsidRDefault="00480606" w:rsidP="00480606">
            <w:pPr>
              <w:tabs>
                <w:tab w:val="decimal" w:pos="1245"/>
              </w:tabs>
              <w:ind w:left="-12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 xml:space="preserve">          1</w:t>
            </w:r>
            <w:r w:rsidRPr="007A16EC">
              <w:rPr>
                <w:rFonts w:ascii="Angsana New" w:hAnsi="Angsana New"/>
                <w:sz w:val="30"/>
                <w:szCs w:val="30"/>
              </w:rPr>
              <w:t>,286,835</w:t>
            </w:r>
          </w:p>
        </w:tc>
      </w:tr>
      <w:tr w:rsidR="00480606" w:rsidRPr="007A16EC" w14:paraId="698332DE" w14:textId="77777777" w:rsidTr="000C28CC">
        <w:tc>
          <w:tcPr>
            <w:tcW w:w="5490" w:type="dxa"/>
            <w:shd w:val="clear" w:color="auto" w:fill="auto"/>
          </w:tcPr>
          <w:p w14:paraId="3D1D0D78" w14:textId="77777777" w:rsidR="00480606" w:rsidRPr="007A16EC" w:rsidRDefault="00480606" w:rsidP="00480606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270" w:type="dxa"/>
          </w:tcPr>
          <w:p w14:paraId="1E9A7662" w14:textId="77777777" w:rsidR="00480606" w:rsidRPr="007A16EC" w:rsidRDefault="00480606" w:rsidP="00480606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BC5383" w14:textId="1032AB29" w:rsidR="00480606" w:rsidRPr="007A16EC" w:rsidRDefault="00C82129" w:rsidP="00CC1E01">
            <w:pPr>
              <w:tabs>
                <w:tab w:val="decimal" w:pos="1373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33</w:t>
            </w:r>
            <w:r w:rsidRPr="007A16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6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275</w:t>
            </w:r>
            <w:r w:rsidRPr="007A16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6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602</w:t>
            </w:r>
          </w:p>
        </w:tc>
        <w:tc>
          <w:tcPr>
            <w:tcW w:w="270" w:type="dxa"/>
            <w:shd w:val="clear" w:color="auto" w:fill="auto"/>
          </w:tcPr>
          <w:p w14:paraId="21DC8E20" w14:textId="77777777" w:rsidR="00480606" w:rsidRPr="007A16EC" w:rsidRDefault="00480606" w:rsidP="00480606">
            <w:pPr>
              <w:tabs>
                <w:tab w:val="decimal" w:pos="1236"/>
              </w:tabs>
              <w:ind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452AAF" w14:textId="190ED9EB" w:rsidR="00480606" w:rsidRPr="007A16EC" w:rsidRDefault="00480606" w:rsidP="0048060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6EC">
              <w:rPr>
                <w:rFonts w:ascii="Angsana New" w:hAnsi="Angsana New"/>
                <w:b/>
                <w:bCs/>
                <w:sz w:val="30"/>
                <w:szCs w:val="30"/>
              </w:rPr>
              <w:t>5,498,835</w:t>
            </w:r>
          </w:p>
        </w:tc>
      </w:tr>
      <w:tr w:rsidR="00480606" w:rsidRPr="007A16EC" w14:paraId="345129E2" w14:textId="77777777" w:rsidTr="002E58FD">
        <w:tc>
          <w:tcPr>
            <w:tcW w:w="5490" w:type="dxa"/>
            <w:shd w:val="clear" w:color="auto" w:fill="auto"/>
          </w:tcPr>
          <w:p w14:paraId="4F8CE943" w14:textId="77777777" w:rsidR="00480606" w:rsidRPr="007A16EC" w:rsidRDefault="00480606" w:rsidP="00480606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DD9790" w14:textId="77777777" w:rsidR="00480606" w:rsidRPr="007A16EC" w:rsidRDefault="00480606" w:rsidP="00480606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C628E" w14:textId="77777777" w:rsidR="00480606" w:rsidRPr="007A16EC" w:rsidRDefault="00480606" w:rsidP="00CC1E01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2DA327" w14:textId="77777777" w:rsidR="00480606" w:rsidRPr="007A16EC" w:rsidRDefault="00480606" w:rsidP="00480606">
            <w:pPr>
              <w:tabs>
                <w:tab w:val="decimal" w:pos="1236"/>
              </w:tabs>
              <w:ind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8C02C" w14:textId="77777777" w:rsidR="00480606" w:rsidRPr="007A16EC" w:rsidRDefault="00480606" w:rsidP="0048060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80606" w:rsidRPr="007A16EC" w14:paraId="69673333" w14:textId="77777777" w:rsidTr="002E58F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5B4B2F81" w14:textId="77777777" w:rsidR="00480606" w:rsidRPr="007A16EC" w:rsidRDefault="00480606" w:rsidP="00480606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6E6A4931" w14:textId="77777777" w:rsidR="00480606" w:rsidRPr="007A16EC" w:rsidRDefault="00480606" w:rsidP="00480606">
            <w:pPr>
              <w:tabs>
                <w:tab w:val="decimal" w:pos="972"/>
              </w:tabs>
              <w:ind w:left="-108" w:right="-1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E86DB20" w14:textId="77777777" w:rsidR="00480606" w:rsidRPr="007A16EC" w:rsidRDefault="00480606" w:rsidP="00CC1E01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91646C" w14:textId="77777777" w:rsidR="00480606" w:rsidRPr="007A16EC" w:rsidRDefault="00480606" w:rsidP="00480606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C63835" w14:textId="77777777" w:rsidR="00480606" w:rsidRPr="007A16EC" w:rsidRDefault="00480606" w:rsidP="00480606">
            <w:pPr>
              <w:tabs>
                <w:tab w:val="decimal" w:pos="1236"/>
              </w:tabs>
              <w:ind w:left="-108" w:right="-1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47E7" w:rsidRPr="007A16EC" w14:paraId="492CDA0F" w14:textId="77777777" w:rsidTr="000C28C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vAlign w:val="bottom"/>
          </w:tcPr>
          <w:p w14:paraId="77B8C69C" w14:textId="4819B519" w:rsidR="00BF47E7" w:rsidRPr="007A16EC" w:rsidRDefault="00BF47E7" w:rsidP="00BF47E7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270" w:type="dxa"/>
          </w:tcPr>
          <w:p w14:paraId="06A83567" w14:textId="77777777" w:rsidR="00BF47E7" w:rsidRPr="007A16EC" w:rsidRDefault="00BF47E7" w:rsidP="00BF47E7">
            <w:pPr>
              <w:tabs>
                <w:tab w:val="decimal" w:pos="972"/>
              </w:tabs>
              <w:ind w:left="-108" w:right="-1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E156517" w14:textId="10A80C28" w:rsidR="00BF47E7" w:rsidRPr="007A16EC" w:rsidRDefault="00CC1ADE" w:rsidP="00CC1E01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19</w:t>
            </w:r>
            <w:r w:rsidRPr="007A16EC">
              <w:rPr>
                <w:rFonts w:ascii="Angsana New" w:hAnsi="Angsana New"/>
                <w:sz w:val="30"/>
                <w:szCs w:val="30"/>
              </w:rPr>
              <w:t>,</w:t>
            </w:r>
            <w:r w:rsidRPr="007A16EC">
              <w:rPr>
                <w:rFonts w:ascii="Angsana New" w:hAnsi="Angsana New"/>
                <w:sz w:val="30"/>
                <w:szCs w:val="30"/>
                <w:cs/>
              </w:rPr>
              <w:t>557</w:t>
            </w:r>
            <w:r w:rsidRPr="007A16EC">
              <w:rPr>
                <w:rFonts w:ascii="Angsana New" w:hAnsi="Angsana New"/>
                <w:sz w:val="30"/>
                <w:szCs w:val="30"/>
              </w:rPr>
              <w:t>,</w:t>
            </w:r>
            <w:r w:rsidRPr="007A16EC">
              <w:rPr>
                <w:rFonts w:ascii="Angsana New" w:hAnsi="Angsana New"/>
                <w:sz w:val="30"/>
                <w:szCs w:val="30"/>
                <w:cs/>
              </w:rPr>
              <w:t>060</w:t>
            </w:r>
          </w:p>
        </w:tc>
        <w:tc>
          <w:tcPr>
            <w:tcW w:w="270" w:type="dxa"/>
          </w:tcPr>
          <w:p w14:paraId="15D417CC" w14:textId="77777777" w:rsidR="00BF47E7" w:rsidRPr="007A16EC" w:rsidRDefault="00BF47E7" w:rsidP="00BF47E7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4A1AB14" w14:textId="65982E70" w:rsidR="00BF47E7" w:rsidRPr="007A16EC" w:rsidRDefault="00BF47E7" w:rsidP="000C28CC">
            <w:pPr>
              <w:ind w:left="-108" w:right="-146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 xml:space="preserve">               </w:t>
            </w:r>
            <w:r w:rsidRPr="007A16EC">
              <w:rPr>
                <w:rFonts w:ascii="Angsana New" w:hAnsi="Angsana New"/>
                <w:sz w:val="30"/>
                <w:szCs w:val="30"/>
              </w:rPr>
              <w:t>22,716,060</w:t>
            </w:r>
          </w:p>
        </w:tc>
      </w:tr>
      <w:tr w:rsidR="00BF47E7" w:rsidRPr="007A16EC" w14:paraId="7F062328" w14:textId="77777777" w:rsidTr="00345DC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37242596" w14:textId="69CAD5CC" w:rsidR="00BF47E7" w:rsidRPr="007A16EC" w:rsidRDefault="00FC7C1F" w:rsidP="00BF47E7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00C2C137" w14:textId="77777777" w:rsidR="00BF47E7" w:rsidRPr="007A16EC" w:rsidRDefault="00BF47E7" w:rsidP="00BF47E7">
            <w:pPr>
              <w:pStyle w:val="acctfourfigures"/>
              <w:tabs>
                <w:tab w:val="clear" w:pos="765"/>
              </w:tabs>
              <w:spacing w:line="240" w:lineRule="auto"/>
              <w:ind w:left="-221" w:right="11" w:firstLine="2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A7B06AA" w14:textId="3625626C" w:rsidR="00BF47E7" w:rsidRPr="007A16EC" w:rsidRDefault="00CC1ADE" w:rsidP="00CC1E01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7A16EC">
              <w:rPr>
                <w:rFonts w:ascii="Angsana New" w:hAnsi="Angsana New"/>
                <w:sz w:val="30"/>
                <w:szCs w:val="30"/>
              </w:rPr>
              <w:t>,</w:t>
            </w:r>
            <w:r w:rsidRPr="007A16EC">
              <w:rPr>
                <w:rFonts w:ascii="Angsana New" w:hAnsi="Angsana New"/>
                <w:sz w:val="30"/>
                <w:szCs w:val="30"/>
                <w:cs/>
              </w:rPr>
              <w:t>104</w:t>
            </w:r>
            <w:r w:rsidRPr="007A16EC">
              <w:rPr>
                <w:rFonts w:ascii="Angsana New" w:hAnsi="Angsana New"/>
                <w:sz w:val="30"/>
                <w:szCs w:val="30"/>
              </w:rPr>
              <w:t>,</w:t>
            </w:r>
            <w:r w:rsidRPr="007A16EC">
              <w:rPr>
                <w:rFonts w:ascii="Angsana New" w:hAnsi="Angsana New"/>
                <w:sz w:val="30"/>
                <w:szCs w:val="30"/>
                <w:cs/>
              </w:rPr>
              <w:t>197</w:t>
            </w:r>
          </w:p>
        </w:tc>
        <w:tc>
          <w:tcPr>
            <w:tcW w:w="270" w:type="dxa"/>
          </w:tcPr>
          <w:p w14:paraId="6CBB7DA0" w14:textId="77777777" w:rsidR="00BF47E7" w:rsidRPr="007A16EC" w:rsidRDefault="00BF47E7" w:rsidP="00BF47E7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FCF4E92" w14:textId="67C1BCF9" w:rsidR="00BF47E7" w:rsidRPr="007A16EC" w:rsidRDefault="00D312D0" w:rsidP="000C28CC">
            <w:pPr>
              <w:tabs>
                <w:tab w:val="decimal" w:pos="124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F47E7" w:rsidRPr="007A16EC">
              <w:rPr>
                <w:rFonts w:ascii="Angsana New" w:hAnsi="Angsana New"/>
                <w:sz w:val="30"/>
                <w:szCs w:val="30"/>
              </w:rPr>
              <w:t>2,785,386</w:t>
            </w:r>
            <w:r w:rsidR="00BF47E7" w:rsidRPr="007A16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BF47E7" w:rsidRPr="007A16EC" w14:paraId="30D4BE2F" w14:textId="77777777" w:rsidTr="00345DC1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297FB9EE" w14:textId="77777777" w:rsidR="00BF47E7" w:rsidRPr="007A16EC" w:rsidRDefault="00BF47E7" w:rsidP="00BF47E7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270" w:type="dxa"/>
          </w:tcPr>
          <w:p w14:paraId="240CB7CE" w14:textId="77777777" w:rsidR="00BF47E7" w:rsidRPr="007A16EC" w:rsidRDefault="00BF47E7" w:rsidP="00BF47E7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6F4133C" w14:textId="51E1C597" w:rsidR="00BF47E7" w:rsidRPr="007A16EC" w:rsidRDefault="00CC1ADE" w:rsidP="00CC1E01">
            <w:pPr>
              <w:tabs>
                <w:tab w:val="decimal" w:pos="1373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6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21,661,257</w:t>
            </w:r>
          </w:p>
        </w:tc>
        <w:tc>
          <w:tcPr>
            <w:tcW w:w="270" w:type="dxa"/>
          </w:tcPr>
          <w:p w14:paraId="2C929D85" w14:textId="77777777" w:rsidR="00BF47E7" w:rsidRPr="007A16EC" w:rsidRDefault="00BF47E7" w:rsidP="00BF47E7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FB1BE0D" w14:textId="643086A9" w:rsidR="00BF47E7" w:rsidRPr="007A16EC" w:rsidRDefault="00BF47E7" w:rsidP="000C28CC">
            <w:pPr>
              <w:tabs>
                <w:tab w:val="decimal" w:pos="1245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6EC">
              <w:rPr>
                <w:rFonts w:ascii="Angsana New" w:hAnsi="Angsana New"/>
                <w:b/>
                <w:bCs/>
                <w:sz w:val="30"/>
                <w:szCs w:val="30"/>
              </w:rPr>
              <w:t>25,501,446</w:t>
            </w:r>
            <w:r w:rsidRPr="007A16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bookmarkEnd w:id="3"/>
    </w:tbl>
    <w:p w14:paraId="2090AEE6" w14:textId="58AFAF3D" w:rsidR="00226FC6" w:rsidRPr="007A16EC" w:rsidRDefault="00226FC6" w:rsidP="00410680">
      <w:pPr>
        <w:ind w:right="-43" w:firstLine="540"/>
        <w:jc w:val="thaiDistribute"/>
        <w:rPr>
          <w:rFonts w:ascii="Angsana New" w:hAnsi="Angsana New"/>
          <w:spacing w:val="-4"/>
        </w:rPr>
      </w:pPr>
    </w:p>
    <w:p w14:paraId="10527805" w14:textId="34FB4DDA" w:rsidR="00F43AEB" w:rsidRDefault="00226FC6" w:rsidP="005C3DF5">
      <w:pPr>
        <w:widowControl w:val="0"/>
        <w:ind w:left="540" w:right="-34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A16EC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19264C37" w14:textId="77777777" w:rsidR="00C207C3" w:rsidRPr="007A16EC" w:rsidRDefault="00C207C3" w:rsidP="005C3DF5">
      <w:pPr>
        <w:widowControl w:val="0"/>
        <w:ind w:left="540" w:right="-34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DD628E8" w14:textId="0B764423" w:rsidR="00824B57" w:rsidRPr="007A16EC" w:rsidRDefault="00226FC6" w:rsidP="003E1055">
      <w:pPr>
        <w:ind w:left="540" w:right="-342"/>
        <w:rPr>
          <w:rFonts w:ascii="Angsana New" w:hAnsi="Angsana New"/>
          <w:sz w:val="30"/>
          <w:szCs w:val="30"/>
        </w:rPr>
      </w:pPr>
      <w:r w:rsidRPr="007A16EC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รายการเคลื่อนไหวของเงินกู้ยืมระยะยาวจากสถาบันการเงินสำหรับ</w:t>
      </w:r>
      <w:r w:rsidR="0005728D" w:rsidRPr="007A16EC">
        <w:rPr>
          <w:rFonts w:ascii="Angsana New" w:hAnsi="Angsana New"/>
          <w:sz w:val="30"/>
          <w:szCs w:val="30"/>
          <w:cs/>
        </w:rPr>
        <w:t>งวดเก้า</w:t>
      </w:r>
      <w:r w:rsidR="005E63C8" w:rsidRPr="007A16EC">
        <w:rPr>
          <w:rFonts w:ascii="Angsana New" w:hAnsi="Angsana New"/>
          <w:sz w:val="30"/>
          <w:szCs w:val="30"/>
          <w:cs/>
        </w:rPr>
        <w:t>เดือน</w:t>
      </w:r>
      <w:r w:rsidRPr="007A16E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465DD" w:rsidRPr="007A16EC">
        <w:rPr>
          <w:rFonts w:ascii="Angsana New" w:hAnsi="Angsana New"/>
          <w:sz w:val="30"/>
          <w:szCs w:val="30"/>
        </w:rPr>
        <w:t>3</w:t>
      </w:r>
      <w:r w:rsidR="00E91DC8" w:rsidRPr="007A16EC">
        <w:rPr>
          <w:rFonts w:ascii="Angsana New" w:hAnsi="Angsana New"/>
          <w:sz w:val="30"/>
          <w:szCs w:val="30"/>
        </w:rPr>
        <w:t>0</w:t>
      </w:r>
      <w:r w:rsidR="00FE38F3" w:rsidRPr="007A16EC">
        <w:rPr>
          <w:rFonts w:ascii="Angsana New" w:hAnsi="Angsana New"/>
          <w:sz w:val="30"/>
          <w:szCs w:val="30"/>
          <w:cs/>
        </w:rPr>
        <w:t xml:space="preserve"> </w:t>
      </w:r>
      <w:r w:rsidR="004A4B14" w:rsidRPr="007A16EC">
        <w:rPr>
          <w:rFonts w:ascii="Angsana New" w:hAnsi="Angsana New"/>
          <w:sz w:val="30"/>
          <w:szCs w:val="30"/>
          <w:cs/>
        </w:rPr>
        <w:t>กันยายน</w:t>
      </w:r>
      <w:r w:rsidRPr="007A16EC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3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39"/>
        <w:gridCol w:w="1574"/>
        <w:gridCol w:w="285"/>
        <w:gridCol w:w="1655"/>
      </w:tblGrid>
      <w:tr w:rsidR="00226FC6" w:rsidRPr="007A16EC" w14:paraId="7EB0BD29" w14:textId="77777777" w:rsidTr="00752059">
        <w:trPr>
          <w:trHeight w:val="391"/>
        </w:trPr>
        <w:tc>
          <w:tcPr>
            <w:tcW w:w="5839" w:type="dxa"/>
          </w:tcPr>
          <w:p w14:paraId="07B195D6" w14:textId="77777777" w:rsidR="00226FC6" w:rsidRPr="007A16EC" w:rsidRDefault="00226FC6" w:rsidP="00FE38F3">
            <w:pPr>
              <w:pStyle w:val="BodyText"/>
              <w:spacing w:after="0" w:line="1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74" w:type="dxa"/>
            <w:shd w:val="clear" w:color="auto" w:fill="auto"/>
          </w:tcPr>
          <w:p w14:paraId="42CDDB47" w14:textId="0F0CCCBC" w:rsidR="00226FC6" w:rsidRPr="007A16EC" w:rsidRDefault="00226FC6" w:rsidP="00E91DC8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</w:rPr>
              <w:t>256</w:t>
            </w:r>
            <w:r w:rsidR="00FE38F3" w:rsidRPr="007A16E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5" w:type="dxa"/>
          </w:tcPr>
          <w:p w14:paraId="6E6216E5" w14:textId="77777777" w:rsidR="00226FC6" w:rsidRPr="007A16EC" w:rsidRDefault="00226FC6" w:rsidP="00E91DC8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66851695" w14:textId="2A7C25DB" w:rsidR="00226FC6" w:rsidRPr="007A16EC" w:rsidRDefault="00CF19DD" w:rsidP="00D47469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26FC6" w:rsidRPr="007A16EC" w14:paraId="09907D1D" w14:textId="77777777" w:rsidTr="00752059">
        <w:trPr>
          <w:trHeight w:val="380"/>
        </w:trPr>
        <w:tc>
          <w:tcPr>
            <w:tcW w:w="5839" w:type="dxa"/>
          </w:tcPr>
          <w:p w14:paraId="5D55D66A" w14:textId="77777777" w:rsidR="00226FC6" w:rsidRPr="007A16EC" w:rsidRDefault="00226FC6" w:rsidP="00FE38F3">
            <w:pPr>
              <w:pStyle w:val="BodyText"/>
              <w:spacing w:after="0" w:line="1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514" w:type="dxa"/>
            <w:gridSpan w:val="3"/>
            <w:tcBorders>
              <w:left w:val="nil"/>
            </w:tcBorders>
          </w:tcPr>
          <w:p w14:paraId="410F788C" w14:textId="77777777" w:rsidR="00226FC6" w:rsidRPr="007A16EC" w:rsidRDefault="00226FC6" w:rsidP="00FE38F3">
            <w:pPr>
              <w:spacing w:line="120" w:lineRule="atLeas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A16E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533403" w:rsidRPr="007A16EC" w14:paraId="014F6004" w14:textId="77777777" w:rsidTr="00752059">
        <w:trPr>
          <w:trHeight w:val="391"/>
        </w:trPr>
        <w:tc>
          <w:tcPr>
            <w:tcW w:w="5839" w:type="dxa"/>
            <w:shd w:val="clear" w:color="auto" w:fill="auto"/>
          </w:tcPr>
          <w:p w14:paraId="5C5D6A5E" w14:textId="3A9F36AA" w:rsidR="0034484D" w:rsidRPr="007A16EC" w:rsidRDefault="002D0A6E" w:rsidP="00FE38F3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A16E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A16E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574" w:type="dxa"/>
            <w:vAlign w:val="bottom"/>
          </w:tcPr>
          <w:p w14:paraId="06C67EBB" w14:textId="50E1E7B4" w:rsidR="00533403" w:rsidRPr="007A16EC" w:rsidRDefault="00363B34" w:rsidP="00363B34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sz w:val="30"/>
                <w:szCs w:val="30"/>
              </w:rPr>
              <w:t>26,928,060</w:t>
            </w:r>
          </w:p>
        </w:tc>
        <w:tc>
          <w:tcPr>
            <w:tcW w:w="285" w:type="dxa"/>
            <w:shd w:val="clear" w:color="auto" w:fill="auto"/>
          </w:tcPr>
          <w:p w14:paraId="07F8729A" w14:textId="77777777" w:rsidR="00533403" w:rsidRPr="007A16EC" w:rsidRDefault="00533403" w:rsidP="00FE38F3">
            <w:pPr>
              <w:tabs>
                <w:tab w:val="decimal" w:pos="972"/>
              </w:tabs>
              <w:ind w:right="-14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615126EE" w14:textId="28F4193A" w:rsidR="0034484D" w:rsidRPr="004F14F6" w:rsidRDefault="00363B34" w:rsidP="00363B34">
            <w:pPr>
              <w:pStyle w:val="acctfourfigures"/>
              <w:tabs>
                <w:tab w:val="clear" w:pos="765"/>
                <w:tab w:val="decimal" w:pos="1152"/>
                <w:tab w:val="right" w:pos="1350"/>
              </w:tabs>
              <w:spacing w:line="240" w:lineRule="auto"/>
              <w:ind w:right="34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F14F6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52059" w:rsidRPr="007A16EC" w14:paraId="1B517CDA" w14:textId="77777777" w:rsidTr="00752059">
        <w:trPr>
          <w:trHeight w:val="391"/>
        </w:trPr>
        <w:tc>
          <w:tcPr>
            <w:tcW w:w="5839" w:type="dxa"/>
            <w:shd w:val="clear" w:color="auto" w:fill="auto"/>
          </w:tcPr>
          <w:p w14:paraId="0845F2CE" w14:textId="676CB2E2" w:rsidR="00752059" w:rsidRPr="007A16EC" w:rsidRDefault="00752059" w:rsidP="00FE38F3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เบิกเงินกู้เพิ่ม</w:t>
            </w: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vAlign w:val="bottom"/>
          </w:tcPr>
          <w:p w14:paraId="7E8071E5" w14:textId="2643D42A" w:rsidR="00363B34" w:rsidRPr="007A16EC" w:rsidRDefault="00363B34" w:rsidP="00363B34">
            <w:pPr>
              <w:pStyle w:val="acctfourfigures"/>
              <w:tabs>
                <w:tab w:val="clear" w:pos="765"/>
                <w:tab w:val="decimal" w:pos="1152"/>
                <w:tab w:val="right" w:pos="1350"/>
              </w:tabs>
              <w:spacing w:line="240" w:lineRule="auto"/>
              <w:ind w:right="34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5" w:type="dxa"/>
            <w:shd w:val="clear" w:color="auto" w:fill="auto"/>
          </w:tcPr>
          <w:p w14:paraId="209E4CB6" w14:textId="77777777" w:rsidR="00752059" w:rsidRPr="007A16EC" w:rsidRDefault="00752059" w:rsidP="00FE38F3">
            <w:pPr>
              <w:tabs>
                <w:tab w:val="decimal" w:pos="972"/>
              </w:tabs>
              <w:ind w:right="-14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73F1B8F5" w14:textId="384995FD" w:rsidR="00752059" w:rsidRPr="007A16EC" w:rsidRDefault="00752059" w:rsidP="00752059">
            <w:pPr>
              <w:tabs>
                <w:tab w:val="decimal" w:pos="1373"/>
              </w:tabs>
              <w:ind w:left="-129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b/>
                <w:sz w:val="30"/>
                <w:szCs w:val="30"/>
                <w:cs/>
              </w:rPr>
              <w:t>29</w:t>
            </w:r>
            <w:r w:rsidRPr="007A16EC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7A16EC">
              <w:rPr>
                <w:rFonts w:ascii="Angsana New" w:hAnsi="Angsana New"/>
                <w:b/>
                <w:sz w:val="30"/>
                <w:szCs w:val="30"/>
                <w:cs/>
              </w:rPr>
              <w:t>510</w:t>
            </w:r>
            <w:r w:rsidRPr="007A16EC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7A16EC">
              <w:rPr>
                <w:rFonts w:ascii="Angsana New" w:hAnsi="Angsana New"/>
                <w:b/>
                <w:sz w:val="30"/>
                <w:szCs w:val="30"/>
                <w:cs/>
              </w:rPr>
              <w:t>456</w:t>
            </w:r>
          </w:p>
        </w:tc>
      </w:tr>
      <w:tr w:rsidR="00226FC6" w:rsidRPr="007A16EC" w14:paraId="26D21DBD" w14:textId="77777777" w:rsidTr="00752059">
        <w:trPr>
          <w:trHeight w:val="391"/>
        </w:trPr>
        <w:tc>
          <w:tcPr>
            <w:tcW w:w="5839" w:type="dxa"/>
            <w:shd w:val="clear" w:color="auto" w:fill="auto"/>
          </w:tcPr>
          <w:p w14:paraId="214E9F81" w14:textId="5C4ABE39" w:rsidR="00226FC6" w:rsidRPr="007A16EC" w:rsidRDefault="005E63C8" w:rsidP="00FE38F3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49D1C8" w14:textId="698660CD" w:rsidR="00226FC6" w:rsidRPr="007A16EC" w:rsidRDefault="00363B34" w:rsidP="00363B34">
            <w:pPr>
              <w:tabs>
                <w:tab w:val="decimal" w:pos="1373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A16EC">
              <w:rPr>
                <w:rFonts w:ascii="Angsana New" w:hAnsi="Angsana New"/>
                <w:sz w:val="30"/>
                <w:szCs w:val="30"/>
              </w:rPr>
              <w:t>3,159,000</w:t>
            </w:r>
            <w:r w:rsidRPr="007A16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5" w:type="dxa"/>
            <w:shd w:val="clear" w:color="auto" w:fill="auto"/>
          </w:tcPr>
          <w:p w14:paraId="0B01CF29" w14:textId="77777777" w:rsidR="00226FC6" w:rsidRPr="007A16EC" w:rsidRDefault="00226FC6" w:rsidP="00FE38F3">
            <w:pPr>
              <w:tabs>
                <w:tab w:val="decimal" w:pos="972"/>
              </w:tabs>
              <w:ind w:right="-14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501C7" w14:textId="7DA4CB81" w:rsidR="00226FC6" w:rsidRPr="007A16EC" w:rsidRDefault="00752059" w:rsidP="00752059">
            <w:pPr>
              <w:tabs>
                <w:tab w:val="decimal" w:pos="1373"/>
              </w:tabs>
              <w:ind w:left="-129"/>
              <w:rPr>
                <w:rFonts w:ascii="Angsana New" w:hAnsi="Angsana New"/>
                <w:b/>
                <w:sz w:val="30"/>
                <w:szCs w:val="30"/>
              </w:rPr>
            </w:pPr>
            <w:r w:rsidRPr="007A16EC">
              <w:rPr>
                <w:rFonts w:ascii="Angsana New" w:hAnsi="Angsana New"/>
                <w:b/>
                <w:sz w:val="30"/>
                <w:szCs w:val="30"/>
                <w:cs/>
              </w:rPr>
              <w:t>(1</w:t>
            </w:r>
            <w:r w:rsidRPr="007A16EC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7A16EC">
              <w:rPr>
                <w:rFonts w:ascii="Angsana New" w:hAnsi="Angsana New"/>
                <w:b/>
                <w:sz w:val="30"/>
                <w:szCs w:val="30"/>
                <w:cs/>
              </w:rPr>
              <w:t>529</w:t>
            </w:r>
            <w:r w:rsidRPr="007A16EC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7A16EC">
              <w:rPr>
                <w:rFonts w:ascii="Angsana New" w:hAnsi="Angsana New"/>
                <w:b/>
                <w:sz w:val="30"/>
                <w:szCs w:val="30"/>
                <w:cs/>
              </w:rPr>
              <w:t>396)</w:t>
            </w:r>
          </w:p>
        </w:tc>
      </w:tr>
      <w:tr w:rsidR="00226FC6" w:rsidRPr="007A16EC" w14:paraId="297940C1" w14:textId="77777777" w:rsidTr="00752059">
        <w:trPr>
          <w:trHeight w:val="514"/>
        </w:trPr>
        <w:tc>
          <w:tcPr>
            <w:tcW w:w="5839" w:type="dxa"/>
            <w:shd w:val="clear" w:color="auto" w:fill="auto"/>
          </w:tcPr>
          <w:p w14:paraId="65CBAB75" w14:textId="6B463481" w:rsidR="00F43AEB" w:rsidRPr="007A16EC" w:rsidRDefault="00226FC6" w:rsidP="00FE38F3">
            <w:pPr>
              <w:spacing w:line="12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465DD" w:rsidRPr="007A16E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47469" w:rsidRPr="007A16E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A16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4548B" w:rsidRPr="007A16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7D9280" w14:textId="5EE3DAA1" w:rsidR="00FE677B" w:rsidRPr="007A16EC" w:rsidRDefault="00FE677B" w:rsidP="00752059">
            <w:pPr>
              <w:tabs>
                <w:tab w:val="decimal" w:pos="1373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6EC">
              <w:rPr>
                <w:rFonts w:ascii="Angsana New" w:hAnsi="Angsana New"/>
                <w:b/>
                <w:bCs/>
                <w:sz w:val="30"/>
                <w:szCs w:val="30"/>
              </w:rPr>
              <w:t>23,769,060</w:t>
            </w:r>
          </w:p>
        </w:tc>
        <w:tc>
          <w:tcPr>
            <w:tcW w:w="285" w:type="dxa"/>
            <w:shd w:val="clear" w:color="auto" w:fill="auto"/>
          </w:tcPr>
          <w:p w14:paraId="596A2106" w14:textId="77777777" w:rsidR="00226FC6" w:rsidRPr="007A16EC" w:rsidRDefault="00226FC6" w:rsidP="00FE38F3">
            <w:pPr>
              <w:tabs>
                <w:tab w:val="decimal" w:pos="972"/>
              </w:tabs>
              <w:ind w:right="-14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1CBEE" w14:textId="0433E8FF" w:rsidR="00752059" w:rsidRPr="007A16EC" w:rsidRDefault="00752059" w:rsidP="00752059">
            <w:pPr>
              <w:tabs>
                <w:tab w:val="decimal" w:pos="1373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6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27</w:t>
            </w:r>
            <w:r w:rsidRPr="007A16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6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981</w:t>
            </w:r>
            <w:r w:rsidRPr="007A16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16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060</w:t>
            </w:r>
          </w:p>
        </w:tc>
      </w:tr>
    </w:tbl>
    <w:p w14:paraId="596DEEE8" w14:textId="77777777" w:rsidR="00F43AEB" w:rsidRPr="007A16EC" w:rsidRDefault="00F43AEB" w:rsidP="00BB0D90">
      <w:pPr>
        <w:tabs>
          <w:tab w:val="left" w:pos="540"/>
        </w:tabs>
        <w:ind w:left="540" w:right="-43"/>
        <w:jc w:val="thaiDistribute"/>
        <w:rPr>
          <w:rFonts w:ascii="Angsana New" w:hAnsi="Angsana New"/>
          <w:spacing w:val="-4"/>
        </w:rPr>
      </w:pPr>
    </w:p>
    <w:p w14:paraId="443209BF" w14:textId="14F168C0" w:rsidR="00D47469" w:rsidRDefault="00730C3B" w:rsidP="005C3DF5">
      <w:pPr>
        <w:tabs>
          <w:tab w:val="left" w:pos="540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7A16E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A16EC">
        <w:rPr>
          <w:rFonts w:ascii="Angsana New" w:hAnsi="Angsana New"/>
          <w:sz w:val="30"/>
          <w:szCs w:val="30"/>
        </w:rPr>
        <w:t>3</w:t>
      </w:r>
      <w:r w:rsidR="00D47469" w:rsidRPr="007A16EC">
        <w:rPr>
          <w:rFonts w:ascii="Angsana New" w:hAnsi="Angsana New"/>
          <w:sz w:val="30"/>
          <w:szCs w:val="30"/>
        </w:rPr>
        <w:t>0</w:t>
      </w:r>
      <w:r w:rsidR="005F6168" w:rsidRPr="007A16EC">
        <w:rPr>
          <w:rFonts w:ascii="Angsana New" w:hAnsi="Angsana New"/>
          <w:sz w:val="30"/>
          <w:szCs w:val="30"/>
          <w:cs/>
        </w:rPr>
        <w:t xml:space="preserve"> </w:t>
      </w:r>
      <w:r w:rsidR="004A4B14" w:rsidRPr="007A16EC">
        <w:rPr>
          <w:rFonts w:ascii="Angsana New" w:hAnsi="Angsana New"/>
          <w:sz w:val="30"/>
          <w:szCs w:val="30"/>
          <w:cs/>
        </w:rPr>
        <w:t>กันยายน</w:t>
      </w:r>
      <w:r w:rsidR="005F6168" w:rsidRPr="007A16EC">
        <w:rPr>
          <w:rFonts w:ascii="Angsana New" w:hAnsi="Angsana New"/>
          <w:sz w:val="30"/>
          <w:szCs w:val="30"/>
          <w:cs/>
        </w:rPr>
        <w:t xml:space="preserve"> </w:t>
      </w:r>
      <w:r w:rsidRPr="007A16EC">
        <w:rPr>
          <w:rFonts w:ascii="Angsana New" w:hAnsi="Angsana New"/>
          <w:sz w:val="30"/>
          <w:szCs w:val="30"/>
        </w:rPr>
        <w:t>256</w:t>
      </w:r>
      <w:r w:rsidR="00FD6F5E" w:rsidRPr="007A16EC">
        <w:rPr>
          <w:rFonts w:ascii="Angsana New" w:hAnsi="Angsana New"/>
          <w:sz w:val="30"/>
          <w:szCs w:val="30"/>
        </w:rPr>
        <w:t>7</w:t>
      </w:r>
      <w:r w:rsidRPr="007A16EC">
        <w:rPr>
          <w:rFonts w:ascii="Angsana New" w:hAnsi="Angsana New"/>
          <w:sz w:val="30"/>
          <w:szCs w:val="30"/>
          <w:cs/>
        </w:rPr>
        <w:t xml:space="preserve"> บริษัทมีวงเงินสินเชื่อซึ่งยังมิได้เบิกใช้เป็นจำนวนเงินรวม </w:t>
      </w:r>
      <w:r w:rsidR="00A4548B" w:rsidRPr="007A16EC">
        <w:rPr>
          <w:rFonts w:ascii="Angsana New" w:hAnsi="Angsana New" w:hint="cs"/>
          <w:sz w:val="30"/>
          <w:szCs w:val="30"/>
          <w:cs/>
        </w:rPr>
        <w:t>363.88</w:t>
      </w:r>
      <w:r w:rsidRPr="007A16EC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7A16EC">
        <w:rPr>
          <w:rFonts w:ascii="Angsana New" w:hAnsi="Angsana New"/>
          <w:i/>
          <w:iCs/>
          <w:sz w:val="30"/>
          <w:szCs w:val="30"/>
          <w:cs/>
        </w:rPr>
        <w:t>(</w:t>
      </w:r>
      <w:r w:rsidRPr="007A16EC">
        <w:rPr>
          <w:rFonts w:ascii="Angsana New" w:hAnsi="Angsana New"/>
          <w:i/>
          <w:iCs/>
          <w:sz w:val="30"/>
          <w:szCs w:val="30"/>
        </w:rPr>
        <w:t xml:space="preserve">31 </w:t>
      </w:r>
      <w:r w:rsidRPr="007A16EC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7A16EC">
        <w:rPr>
          <w:rFonts w:ascii="Angsana New" w:hAnsi="Angsana New"/>
          <w:i/>
          <w:iCs/>
          <w:sz w:val="30"/>
          <w:szCs w:val="30"/>
        </w:rPr>
        <w:t>256</w:t>
      </w:r>
      <w:r w:rsidR="00D04864" w:rsidRPr="007A16EC">
        <w:rPr>
          <w:rFonts w:ascii="Angsana New" w:hAnsi="Angsana New"/>
          <w:i/>
          <w:iCs/>
          <w:sz w:val="30"/>
          <w:szCs w:val="30"/>
        </w:rPr>
        <w:t>6</w:t>
      </w:r>
      <w:r w:rsidRPr="007A16EC">
        <w:rPr>
          <w:rFonts w:ascii="Angsana New" w:hAnsi="Angsana New"/>
          <w:i/>
          <w:iCs/>
          <w:sz w:val="30"/>
          <w:szCs w:val="30"/>
          <w:cs/>
        </w:rPr>
        <w:t>:</w:t>
      </w:r>
      <w:r w:rsidR="001B05C6" w:rsidRPr="007A16E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04864" w:rsidRPr="007A16EC">
        <w:rPr>
          <w:rFonts w:ascii="Angsana New" w:hAnsi="Angsana New"/>
          <w:i/>
          <w:iCs/>
          <w:sz w:val="30"/>
          <w:szCs w:val="30"/>
        </w:rPr>
        <w:t>155</w:t>
      </w:r>
      <w:r w:rsidR="00D04864" w:rsidRPr="007A16EC">
        <w:rPr>
          <w:rFonts w:ascii="Angsana New" w:hAnsi="Angsana New"/>
          <w:i/>
          <w:iCs/>
          <w:sz w:val="30"/>
          <w:szCs w:val="30"/>
          <w:cs/>
        </w:rPr>
        <w:t>.</w:t>
      </w:r>
      <w:r w:rsidR="00D04864" w:rsidRPr="007A16EC">
        <w:rPr>
          <w:rFonts w:ascii="Angsana New" w:hAnsi="Angsana New"/>
          <w:i/>
          <w:iCs/>
          <w:sz w:val="30"/>
          <w:szCs w:val="30"/>
        </w:rPr>
        <w:t>00</w:t>
      </w:r>
      <w:r w:rsidR="001B05C6" w:rsidRPr="007A16E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A16EC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4ACF6395" w14:textId="77777777" w:rsidR="00C207C3" w:rsidRDefault="00C207C3" w:rsidP="005C3DF5">
      <w:pPr>
        <w:tabs>
          <w:tab w:val="left" w:pos="540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9E4B40E" w14:textId="77777777" w:rsidR="00C207C3" w:rsidRDefault="00C207C3" w:rsidP="005C3DF5">
      <w:pPr>
        <w:tabs>
          <w:tab w:val="left" w:pos="540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E05D60B" w14:textId="77777777" w:rsidR="00C207C3" w:rsidRPr="007A16EC" w:rsidRDefault="00C207C3" w:rsidP="005C3DF5">
      <w:pPr>
        <w:tabs>
          <w:tab w:val="left" w:pos="540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pPr w:leftFromText="180" w:rightFromText="180" w:vertAnchor="text" w:horzAnchor="margin" w:tblpXSpec="right" w:tblpY="361"/>
        <w:tblW w:w="9153" w:type="dxa"/>
        <w:tblLayout w:type="fixed"/>
        <w:tblLook w:val="01E0" w:firstRow="1" w:lastRow="1" w:firstColumn="1" w:lastColumn="1" w:noHBand="0" w:noVBand="0"/>
      </w:tblPr>
      <w:tblGrid>
        <w:gridCol w:w="5193"/>
        <w:gridCol w:w="619"/>
        <w:gridCol w:w="1559"/>
        <w:gridCol w:w="284"/>
        <w:gridCol w:w="1498"/>
      </w:tblGrid>
      <w:tr w:rsidR="00F35C0D" w:rsidRPr="007A16EC" w14:paraId="1E31FF60" w14:textId="77777777" w:rsidTr="00752059">
        <w:trPr>
          <w:trHeight w:val="308"/>
        </w:trPr>
        <w:tc>
          <w:tcPr>
            <w:tcW w:w="5193" w:type="dxa"/>
          </w:tcPr>
          <w:p w14:paraId="10A90CCB" w14:textId="77777777" w:rsidR="00D47469" w:rsidRPr="007A16EC" w:rsidRDefault="00D47469" w:rsidP="000F5A7B">
            <w:pPr>
              <w:pStyle w:val="BodyText"/>
              <w:spacing w:after="0" w:line="120" w:lineRule="atLeas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  <w:p w14:paraId="208FA15E" w14:textId="711368D1" w:rsidR="00F35C0D" w:rsidRPr="007A16EC" w:rsidRDefault="00F35C0D" w:rsidP="000F5A7B">
            <w:pPr>
              <w:pStyle w:val="BodyText"/>
              <w:spacing w:after="0" w:line="120" w:lineRule="atLeas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7A16E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619" w:type="dxa"/>
          </w:tcPr>
          <w:p w14:paraId="412E4F3E" w14:textId="77777777" w:rsidR="00F35C0D" w:rsidRPr="007A16EC" w:rsidRDefault="00F35C0D" w:rsidP="00F35C0D">
            <w:pPr>
              <w:spacing w:line="120" w:lineRule="atLeas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8A2CAED" w14:textId="1942EFB8" w:rsidR="00F35C0D" w:rsidRPr="007A16EC" w:rsidRDefault="00F35C0D" w:rsidP="00F35C0D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sz w:val="30"/>
                <w:szCs w:val="30"/>
              </w:rPr>
              <w:t>3</w:t>
            </w:r>
            <w:r w:rsidRPr="007A16EC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7A16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C3DF5" w:rsidRPr="007A16E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  <w:p w14:paraId="084FB1EE" w14:textId="77777777" w:rsidR="00F35C0D" w:rsidRPr="007A16EC" w:rsidRDefault="00F35C0D" w:rsidP="00F35C0D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7469A40A" w14:textId="77777777" w:rsidR="00F35C0D" w:rsidRPr="007A16EC" w:rsidRDefault="00F35C0D" w:rsidP="00F35C0D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8" w:type="dxa"/>
            <w:shd w:val="clear" w:color="auto" w:fill="auto"/>
          </w:tcPr>
          <w:p w14:paraId="13C716C3" w14:textId="77777777" w:rsidR="00F35C0D" w:rsidRPr="007A16EC" w:rsidRDefault="00F35C0D" w:rsidP="00F35C0D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16E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57C0E585" w14:textId="77777777" w:rsidR="00F35C0D" w:rsidRPr="007A16EC" w:rsidRDefault="00F35C0D" w:rsidP="00F35C0D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35C0D" w:rsidRPr="007A16EC" w14:paraId="0185A3FC" w14:textId="77777777" w:rsidTr="00A4548B">
        <w:trPr>
          <w:trHeight w:val="335"/>
        </w:trPr>
        <w:tc>
          <w:tcPr>
            <w:tcW w:w="5193" w:type="dxa"/>
          </w:tcPr>
          <w:p w14:paraId="7F1EDA77" w14:textId="77777777" w:rsidR="00F35C0D" w:rsidRPr="007A16EC" w:rsidRDefault="00F35C0D" w:rsidP="00F35C0D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9" w:type="dxa"/>
            <w:tcBorders>
              <w:right w:val="nil"/>
            </w:tcBorders>
          </w:tcPr>
          <w:p w14:paraId="5DB00A34" w14:textId="77777777" w:rsidR="00F35C0D" w:rsidRPr="007A16EC" w:rsidRDefault="00F35C0D" w:rsidP="00F35C0D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41" w:type="dxa"/>
            <w:gridSpan w:val="3"/>
            <w:tcBorders>
              <w:left w:val="nil"/>
            </w:tcBorders>
          </w:tcPr>
          <w:p w14:paraId="45845A36" w14:textId="77777777" w:rsidR="00F35C0D" w:rsidRPr="007A16EC" w:rsidRDefault="00F35C0D" w:rsidP="00F35C0D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A16E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F35C0D" w:rsidRPr="007A16EC" w14:paraId="5637F8DE" w14:textId="77777777" w:rsidTr="00752059">
        <w:tc>
          <w:tcPr>
            <w:tcW w:w="5193" w:type="dxa"/>
          </w:tcPr>
          <w:p w14:paraId="7EF0B044" w14:textId="77777777" w:rsidR="00F35C0D" w:rsidRPr="007A16EC" w:rsidRDefault="00F35C0D" w:rsidP="00F35C0D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E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19" w:type="dxa"/>
          </w:tcPr>
          <w:p w14:paraId="72A729F8" w14:textId="77777777" w:rsidR="00F35C0D" w:rsidRPr="007A16EC" w:rsidRDefault="00F35C0D" w:rsidP="00F35C0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vAlign w:val="center"/>
          </w:tcPr>
          <w:p w14:paraId="120211D9" w14:textId="669F200E" w:rsidR="00F35C0D" w:rsidRPr="007A16EC" w:rsidRDefault="00F35C0D" w:rsidP="00872E94">
            <w:pPr>
              <w:tabs>
                <w:tab w:val="decimal" w:pos="1373"/>
              </w:tabs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7A16E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72E94" w:rsidRPr="007A16EC">
              <w:rPr>
                <w:rFonts w:asciiTheme="majorBidi" w:hAnsiTheme="majorBidi"/>
                <w:sz w:val="30"/>
                <w:szCs w:val="30"/>
                <w:cs/>
              </w:rPr>
              <w:t xml:space="preserve"> 26</w:t>
            </w:r>
            <w:r w:rsidR="00872E94" w:rsidRPr="007A16EC">
              <w:rPr>
                <w:rFonts w:asciiTheme="majorBidi" w:hAnsiTheme="majorBidi"/>
                <w:sz w:val="30"/>
                <w:szCs w:val="30"/>
              </w:rPr>
              <w:t>,</w:t>
            </w:r>
            <w:r w:rsidR="00872E94" w:rsidRPr="007A16EC">
              <w:rPr>
                <w:rFonts w:asciiTheme="majorBidi" w:hAnsiTheme="majorBidi"/>
                <w:sz w:val="30"/>
                <w:szCs w:val="30"/>
                <w:cs/>
              </w:rPr>
              <w:t>076</w:t>
            </w:r>
            <w:r w:rsidR="00872E94" w:rsidRPr="007A16EC">
              <w:rPr>
                <w:rFonts w:asciiTheme="majorBidi" w:hAnsiTheme="majorBidi"/>
                <w:sz w:val="30"/>
                <w:szCs w:val="30"/>
              </w:rPr>
              <w:t>,</w:t>
            </w:r>
            <w:r w:rsidR="00872E94" w:rsidRPr="007A16EC">
              <w:rPr>
                <w:rFonts w:asciiTheme="majorBidi" w:hAnsiTheme="majorBidi"/>
                <w:sz w:val="30"/>
                <w:szCs w:val="30"/>
                <w:cs/>
              </w:rPr>
              <w:t>947</w:t>
            </w:r>
          </w:p>
        </w:tc>
        <w:tc>
          <w:tcPr>
            <w:tcW w:w="284" w:type="dxa"/>
          </w:tcPr>
          <w:p w14:paraId="747363F5" w14:textId="77777777" w:rsidR="00F35C0D" w:rsidRPr="007A16EC" w:rsidRDefault="00F35C0D" w:rsidP="00F35C0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98" w:type="dxa"/>
            <w:vAlign w:val="center"/>
          </w:tcPr>
          <w:p w14:paraId="09CE9BB4" w14:textId="77777777" w:rsidR="00F35C0D" w:rsidRPr="007A16EC" w:rsidRDefault="00F35C0D" w:rsidP="00872E94">
            <w:pPr>
              <w:tabs>
                <w:tab w:val="decimal" w:pos="1373"/>
              </w:tabs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7A16EC">
              <w:rPr>
                <w:rFonts w:asciiTheme="majorBidi" w:hAnsiTheme="majorBidi"/>
                <w:sz w:val="30"/>
                <w:szCs w:val="30"/>
                <w:cs/>
              </w:rPr>
              <w:t xml:space="preserve">   26</w:t>
            </w:r>
            <w:r w:rsidRPr="007A16EC">
              <w:rPr>
                <w:rFonts w:asciiTheme="majorBidi" w:hAnsiTheme="majorBidi"/>
                <w:sz w:val="30"/>
                <w:szCs w:val="30"/>
              </w:rPr>
              <w:t>,</w:t>
            </w:r>
            <w:r w:rsidRPr="007A16EC">
              <w:rPr>
                <w:rFonts w:asciiTheme="majorBidi" w:hAnsiTheme="majorBidi"/>
                <w:sz w:val="30"/>
                <w:szCs w:val="30"/>
                <w:cs/>
              </w:rPr>
              <w:t>902</w:t>
            </w:r>
            <w:r w:rsidRPr="007A16EC">
              <w:rPr>
                <w:rFonts w:asciiTheme="majorBidi" w:hAnsiTheme="majorBidi"/>
                <w:sz w:val="30"/>
                <w:szCs w:val="30"/>
              </w:rPr>
              <w:t>,</w:t>
            </w:r>
            <w:r w:rsidRPr="007A16EC">
              <w:rPr>
                <w:rFonts w:asciiTheme="majorBidi" w:hAnsiTheme="majorBidi"/>
                <w:sz w:val="30"/>
                <w:szCs w:val="30"/>
                <w:cs/>
              </w:rPr>
              <w:t>836</w:t>
            </w:r>
          </w:p>
        </w:tc>
      </w:tr>
      <w:tr w:rsidR="00820AFD" w:rsidRPr="007A16EC" w14:paraId="7DE20CA2" w14:textId="77777777" w:rsidTr="00752059">
        <w:tc>
          <w:tcPr>
            <w:tcW w:w="5193" w:type="dxa"/>
          </w:tcPr>
          <w:p w14:paraId="3FE2BDA3" w14:textId="77777777" w:rsidR="00820AFD" w:rsidRPr="007A16EC" w:rsidRDefault="00820AFD" w:rsidP="00F35C0D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dxa"/>
          </w:tcPr>
          <w:p w14:paraId="7891E8A2" w14:textId="77777777" w:rsidR="00820AFD" w:rsidRPr="007A16EC" w:rsidRDefault="00820AFD" w:rsidP="00F35C0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59" w:type="dxa"/>
            <w:vAlign w:val="center"/>
          </w:tcPr>
          <w:p w14:paraId="10968790" w14:textId="77777777" w:rsidR="00820AFD" w:rsidRPr="007A16EC" w:rsidRDefault="00820AFD" w:rsidP="00872E94">
            <w:pPr>
              <w:tabs>
                <w:tab w:val="decimal" w:pos="1373"/>
              </w:tabs>
              <w:ind w:left="-129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9DB6AC3" w14:textId="77777777" w:rsidR="00820AFD" w:rsidRPr="007A16EC" w:rsidRDefault="00820AFD" w:rsidP="00F35C0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98" w:type="dxa"/>
            <w:vAlign w:val="center"/>
          </w:tcPr>
          <w:p w14:paraId="719BB7AB" w14:textId="77777777" w:rsidR="00820AFD" w:rsidRPr="007A16EC" w:rsidRDefault="00820AFD" w:rsidP="00872E94">
            <w:pPr>
              <w:tabs>
                <w:tab w:val="decimal" w:pos="1373"/>
              </w:tabs>
              <w:ind w:left="-129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</w:tbl>
    <w:p w14:paraId="6F5BBD0D" w14:textId="1B65AF0E" w:rsidR="00E91D34" w:rsidRPr="007A16EC" w:rsidRDefault="00E91D3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A16EC">
        <w:rPr>
          <w:rFonts w:ascii="Angsana New" w:hAnsi="Angsana New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14:paraId="626E6FAD" w14:textId="41BF2946" w:rsidR="005551BA" w:rsidRPr="007A16EC" w:rsidRDefault="005551BA" w:rsidP="00820AFD">
      <w:pPr>
        <w:rPr>
          <w:rFonts w:ascii="Angsana New" w:hAnsi="Angsana New"/>
          <w:color w:val="000000"/>
          <w:sz w:val="30"/>
          <w:szCs w:val="30"/>
        </w:rPr>
      </w:pPr>
    </w:p>
    <w:p w14:paraId="344E4E1F" w14:textId="63693DE2" w:rsidR="009D0C83" w:rsidRPr="007A16EC" w:rsidRDefault="005551BA" w:rsidP="002A6CB5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7A16EC">
        <w:rPr>
          <w:rFonts w:ascii="Angsana New" w:hAnsi="Angsana New"/>
          <w:color w:val="000000"/>
          <w:spacing w:val="6"/>
          <w:sz w:val="30"/>
          <w:szCs w:val="30"/>
          <w:cs/>
        </w:rPr>
        <w:t>บริษัทดำเนินกิจการในส่วนงานธุรกิจเดียวคือ ธุรกิจเครื่องดื่ม ดังนั้นรายได้ กำไร และสินทรัพย์ทั้งหมดที่แสดงในงบการเงินจึงเกี่ยวกับส่วนงานธุรกิจเครื่องดื่ม</w:t>
      </w:r>
    </w:p>
    <w:p w14:paraId="5777F46C" w14:textId="3D17EC5D" w:rsidR="00BE1930" w:rsidRPr="007A16EC" w:rsidRDefault="00BE1930" w:rsidP="002A6CB5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2"/>
        <w:gridCol w:w="1437"/>
        <w:gridCol w:w="269"/>
        <w:gridCol w:w="1413"/>
      </w:tblGrid>
      <w:tr w:rsidR="00BE1930" w:rsidRPr="007A16EC" w14:paraId="5E2D7FB0" w14:textId="77777777" w:rsidTr="00E854FB">
        <w:tc>
          <w:tcPr>
            <w:tcW w:w="3329" w:type="pct"/>
          </w:tcPr>
          <w:p w14:paraId="7DE320D4" w14:textId="0AA32F94" w:rsidR="00BE1930" w:rsidRPr="007A16EC" w:rsidRDefault="00BE1930" w:rsidP="00BB3FBD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7A16E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7A16E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7A16E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E162FA" w:rsidRPr="007A16E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70" w:type="pct"/>
          </w:tcPr>
          <w:p w14:paraId="0D6F4FDE" w14:textId="2F17C29E" w:rsidR="00BE1930" w:rsidRPr="007A16EC" w:rsidRDefault="00BE1930" w:rsidP="00BB3FBD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</w:rPr>
              <w:t>256</w:t>
            </w:r>
            <w:r w:rsidRPr="007A16EC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44" w:type="pct"/>
            <w:tcBorders>
              <w:left w:val="nil"/>
            </w:tcBorders>
          </w:tcPr>
          <w:p w14:paraId="0257AC07" w14:textId="77777777" w:rsidR="00BE1930" w:rsidRPr="007A16EC" w:rsidRDefault="00BE1930" w:rsidP="00BB3FBD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57" w:type="pct"/>
          </w:tcPr>
          <w:p w14:paraId="786F3ABE" w14:textId="542C4844" w:rsidR="00BE1930" w:rsidRPr="007A16EC" w:rsidRDefault="00BE1930" w:rsidP="00BB3FBD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7A16E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BE1930" w:rsidRPr="007A16EC" w14:paraId="7D2D00F0" w14:textId="77777777" w:rsidTr="00E854FB">
        <w:tc>
          <w:tcPr>
            <w:tcW w:w="3329" w:type="pct"/>
          </w:tcPr>
          <w:p w14:paraId="12886CAA" w14:textId="77777777" w:rsidR="00BE1930" w:rsidRPr="007A16EC" w:rsidRDefault="00BE1930" w:rsidP="00BB3FBD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671" w:type="pct"/>
            <w:gridSpan w:val="3"/>
          </w:tcPr>
          <w:p w14:paraId="16BD748D" w14:textId="77777777" w:rsidR="00BE1930" w:rsidRPr="007A16EC" w:rsidRDefault="00BE1930" w:rsidP="00BB3FBD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7A16E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BE1930" w:rsidRPr="007A16EC" w14:paraId="5F3C666D" w14:textId="77777777" w:rsidTr="00E854FB">
        <w:tc>
          <w:tcPr>
            <w:tcW w:w="3329" w:type="pct"/>
          </w:tcPr>
          <w:p w14:paraId="4289EE79" w14:textId="120D0EFB" w:rsidR="00BE1930" w:rsidRPr="007A16EC" w:rsidRDefault="00BE1930" w:rsidP="00BB3FBD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770" w:type="pct"/>
          </w:tcPr>
          <w:p w14:paraId="408E7864" w14:textId="776927B3" w:rsidR="00BE1930" w:rsidRPr="007A16EC" w:rsidRDefault="001E45D3" w:rsidP="00BB3FBD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6EC">
              <w:rPr>
                <w:rFonts w:asciiTheme="majorBidi" w:hAnsiTheme="majorBidi" w:cstheme="majorBidi" w:hint="cs"/>
                <w:sz w:val="30"/>
                <w:szCs w:val="30"/>
                <w:cs/>
              </w:rPr>
              <w:t>209</w:t>
            </w:r>
            <w:r w:rsidRPr="007A16EC">
              <w:rPr>
                <w:rFonts w:asciiTheme="majorBidi" w:hAnsiTheme="majorBidi" w:cstheme="majorBidi"/>
                <w:sz w:val="30"/>
                <w:szCs w:val="30"/>
              </w:rPr>
              <w:t>,080,348</w:t>
            </w:r>
          </w:p>
        </w:tc>
        <w:tc>
          <w:tcPr>
            <w:tcW w:w="144" w:type="pct"/>
          </w:tcPr>
          <w:p w14:paraId="34AD6567" w14:textId="77777777" w:rsidR="00BE1930" w:rsidRPr="007A16EC" w:rsidRDefault="00BE1930" w:rsidP="00BB3FBD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B17E86C" w14:textId="1C4E6784" w:rsidR="00BE1930" w:rsidRPr="007A16EC" w:rsidRDefault="00E854FB" w:rsidP="00BB3FBD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6EC">
              <w:rPr>
                <w:rFonts w:asciiTheme="majorBidi" w:hAnsiTheme="majorBidi" w:cstheme="majorBidi" w:hint="cs"/>
                <w:sz w:val="30"/>
                <w:szCs w:val="30"/>
                <w:cs/>
              </w:rPr>
              <w:t>241</w:t>
            </w:r>
            <w:r w:rsidRPr="007A16EC">
              <w:rPr>
                <w:rFonts w:asciiTheme="majorBidi" w:hAnsiTheme="majorBidi" w:cstheme="majorBidi"/>
                <w:sz w:val="30"/>
                <w:szCs w:val="30"/>
              </w:rPr>
              <w:t>,106,626</w:t>
            </w:r>
          </w:p>
        </w:tc>
      </w:tr>
      <w:tr w:rsidR="00BE1930" w:rsidRPr="007A16EC" w14:paraId="5B7F73EE" w14:textId="77777777" w:rsidTr="00E854FB">
        <w:tc>
          <w:tcPr>
            <w:tcW w:w="3329" w:type="pct"/>
          </w:tcPr>
          <w:p w14:paraId="2B3252B8" w14:textId="288E926D" w:rsidR="00BE1930" w:rsidRPr="007A16EC" w:rsidRDefault="00BE1930" w:rsidP="00BB3FBD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เอเชีย</w:t>
            </w:r>
          </w:p>
        </w:tc>
        <w:tc>
          <w:tcPr>
            <w:tcW w:w="770" w:type="pct"/>
          </w:tcPr>
          <w:p w14:paraId="449C1EA1" w14:textId="3A0EEABE" w:rsidR="00BE1930" w:rsidRPr="007A16EC" w:rsidRDefault="001E45D3" w:rsidP="00BB3FBD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6EC">
              <w:rPr>
                <w:rFonts w:asciiTheme="majorBidi" w:hAnsiTheme="majorBidi" w:cstheme="majorBidi"/>
                <w:sz w:val="30"/>
                <w:szCs w:val="30"/>
              </w:rPr>
              <w:t>108,343,146</w:t>
            </w:r>
          </w:p>
        </w:tc>
        <w:tc>
          <w:tcPr>
            <w:tcW w:w="144" w:type="pct"/>
          </w:tcPr>
          <w:p w14:paraId="344FF2C3" w14:textId="77777777" w:rsidR="00BE1930" w:rsidRPr="007A16EC" w:rsidRDefault="00BE1930" w:rsidP="00BB3FBD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A20E85F" w14:textId="7CD20E0E" w:rsidR="00BE1930" w:rsidRPr="007A16EC" w:rsidRDefault="00E854FB" w:rsidP="00BB3FBD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6EC">
              <w:rPr>
                <w:rFonts w:asciiTheme="majorBidi" w:hAnsiTheme="majorBidi" w:cstheme="majorBidi"/>
                <w:sz w:val="30"/>
                <w:szCs w:val="30"/>
              </w:rPr>
              <w:t>73,156,150</w:t>
            </w:r>
          </w:p>
        </w:tc>
      </w:tr>
      <w:tr w:rsidR="00BE1930" w:rsidRPr="007A16EC" w14:paraId="106B629F" w14:textId="77777777" w:rsidTr="00E854FB">
        <w:tc>
          <w:tcPr>
            <w:tcW w:w="3329" w:type="pct"/>
          </w:tcPr>
          <w:p w14:paraId="438F4F32" w14:textId="778EE12D" w:rsidR="00BE1930" w:rsidRPr="007A16EC" w:rsidRDefault="00BE1930" w:rsidP="00BB3FBD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ตะวันออกกลาง</w:t>
            </w:r>
          </w:p>
        </w:tc>
        <w:tc>
          <w:tcPr>
            <w:tcW w:w="770" w:type="pct"/>
          </w:tcPr>
          <w:p w14:paraId="6BDE13EB" w14:textId="02129FDB" w:rsidR="00BE1930" w:rsidRPr="007A16EC" w:rsidRDefault="001E45D3" w:rsidP="00782A51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6EC">
              <w:rPr>
                <w:rFonts w:asciiTheme="majorBidi" w:hAnsiTheme="majorBidi" w:cstheme="majorBidi"/>
                <w:sz w:val="30"/>
                <w:szCs w:val="30"/>
              </w:rPr>
              <w:t>39,085,191</w:t>
            </w:r>
          </w:p>
        </w:tc>
        <w:tc>
          <w:tcPr>
            <w:tcW w:w="144" w:type="pct"/>
          </w:tcPr>
          <w:p w14:paraId="41AF07A5" w14:textId="77777777" w:rsidR="00BE1930" w:rsidRPr="007A16EC" w:rsidRDefault="00BE1930" w:rsidP="00BB3FBD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2C526B8" w14:textId="00FB9412" w:rsidR="00BE1930" w:rsidRPr="007A16EC" w:rsidRDefault="00E854FB" w:rsidP="00C02BF1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6EC">
              <w:rPr>
                <w:rFonts w:asciiTheme="majorBidi" w:hAnsiTheme="majorBidi" w:cstheme="majorBidi"/>
                <w:sz w:val="30"/>
                <w:szCs w:val="30"/>
              </w:rPr>
              <w:t>60,377,0</w:t>
            </w:r>
            <w:r w:rsidR="00C02BF1" w:rsidRPr="007A16E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A16E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E1930" w:rsidRPr="007A16EC" w14:paraId="62079272" w14:textId="77777777" w:rsidTr="00E854FB">
        <w:tc>
          <w:tcPr>
            <w:tcW w:w="3329" w:type="pct"/>
          </w:tcPr>
          <w:p w14:paraId="02B33852" w14:textId="4615F6B3" w:rsidR="00BE1930" w:rsidRPr="007A16EC" w:rsidRDefault="00BE1930" w:rsidP="00BB3FBD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16E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30844B00" w14:textId="1DBCF6D1" w:rsidR="00BE1930" w:rsidRPr="007A16EC" w:rsidRDefault="001E45D3" w:rsidP="00BB3FBD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6EC">
              <w:rPr>
                <w:rFonts w:asciiTheme="majorBidi" w:hAnsiTheme="majorBidi" w:cstheme="majorBidi"/>
                <w:sz w:val="30"/>
                <w:szCs w:val="30"/>
              </w:rPr>
              <w:t>35,375,195</w:t>
            </w:r>
          </w:p>
        </w:tc>
        <w:tc>
          <w:tcPr>
            <w:tcW w:w="144" w:type="pct"/>
          </w:tcPr>
          <w:p w14:paraId="5E3E1518" w14:textId="77777777" w:rsidR="00BE1930" w:rsidRPr="007A16EC" w:rsidRDefault="00BE1930" w:rsidP="00BB3FBD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0EBC1F40" w14:textId="7AD9147A" w:rsidR="00BE1930" w:rsidRPr="007A16EC" w:rsidRDefault="00E854FB" w:rsidP="00BB3FBD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6EC">
              <w:rPr>
                <w:rFonts w:asciiTheme="majorBidi" w:hAnsiTheme="majorBidi" w:cstheme="majorBidi" w:hint="cs"/>
                <w:sz w:val="30"/>
                <w:szCs w:val="30"/>
                <w:cs/>
              </w:rPr>
              <w:t>34</w:t>
            </w:r>
            <w:r w:rsidRPr="007A16EC">
              <w:rPr>
                <w:rFonts w:asciiTheme="majorBidi" w:hAnsiTheme="majorBidi" w:cstheme="majorBidi"/>
                <w:sz w:val="30"/>
                <w:szCs w:val="30"/>
              </w:rPr>
              <w:t>,911,060</w:t>
            </w:r>
          </w:p>
        </w:tc>
      </w:tr>
      <w:tr w:rsidR="00BE1930" w:rsidRPr="007A16EC" w14:paraId="0A053976" w14:textId="77777777" w:rsidTr="00E854FB">
        <w:tc>
          <w:tcPr>
            <w:tcW w:w="3329" w:type="pct"/>
          </w:tcPr>
          <w:p w14:paraId="578A0218" w14:textId="77777777" w:rsidR="00BE1930" w:rsidRPr="007A16EC" w:rsidRDefault="00BE1930" w:rsidP="00BB3FBD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A16E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647F3506" w14:textId="127D271A" w:rsidR="00BE1930" w:rsidRPr="007A16EC" w:rsidRDefault="001E45D3" w:rsidP="00782A51">
            <w:pPr>
              <w:pStyle w:val="BodyText"/>
              <w:tabs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6EC">
              <w:rPr>
                <w:rFonts w:ascii="Angsana New" w:hAnsi="Angsana New"/>
                <w:b/>
                <w:bCs/>
                <w:sz w:val="30"/>
                <w:szCs w:val="30"/>
              </w:rPr>
              <w:t>391,883,880</w:t>
            </w:r>
          </w:p>
        </w:tc>
        <w:tc>
          <w:tcPr>
            <w:tcW w:w="144" w:type="pct"/>
          </w:tcPr>
          <w:p w14:paraId="7F220D01" w14:textId="77777777" w:rsidR="00BE1930" w:rsidRPr="007A16EC" w:rsidRDefault="00BE1930" w:rsidP="00BB3FBD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5859D9CC" w14:textId="08067CF9" w:rsidR="00BE1930" w:rsidRPr="007A16EC" w:rsidRDefault="00E854FB" w:rsidP="00BB3FBD">
            <w:pPr>
              <w:pStyle w:val="BodyText"/>
              <w:tabs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b/>
                <w:bCs/>
                <w:sz w:val="30"/>
                <w:szCs w:val="30"/>
              </w:rPr>
              <w:t>409,550,841</w:t>
            </w:r>
          </w:p>
        </w:tc>
      </w:tr>
    </w:tbl>
    <w:p w14:paraId="477761D5" w14:textId="58B38E83" w:rsidR="00BE1930" w:rsidRPr="007A16EC" w:rsidRDefault="00BE1930" w:rsidP="00727A64">
      <w:pPr>
        <w:tabs>
          <w:tab w:val="left" w:pos="540"/>
        </w:tabs>
        <w:rPr>
          <w:rFonts w:ascii="Angsana New" w:hAnsi="Angsana New"/>
          <w:color w:val="000000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2"/>
        <w:gridCol w:w="1437"/>
        <w:gridCol w:w="269"/>
        <w:gridCol w:w="1413"/>
      </w:tblGrid>
      <w:tr w:rsidR="00827B2B" w:rsidRPr="007A16EC" w14:paraId="67379EBE" w14:textId="77777777" w:rsidTr="00E854FB">
        <w:tc>
          <w:tcPr>
            <w:tcW w:w="3329" w:type="pct"/>
          </w:tcPr>
          <w:p w14:paraId="010C2911" w14:textId="02B8AD32" w:rsidR="00827B2B" w:rsidRPr="007A16EC" w:rsidRDefault="00827B2B" w:rsidP="00543B78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5C3DF5" w:rsidRPr="007A16E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7A16E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7A16E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E162FA" w:rsidRPr="007A16E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70" w:type="pct"/>
          </w:tcPr>
          <w:p w14:paraId="4A901BA9" w14:textId="77777777" w:rsidR="00827B2B" w:rsidRPr="007A16EC" w:rsidRDefault="00827B2B" w:rsidP="00543B78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</w:rPr>
              <w:t>256</w:t>
            </w:r>
            <w:r w:rsidRPr="007A16EC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44" w:type="pct"/>
            <w:tcBorders>
              <w:left w:val="nil"/>
            </w:tcBorders>
          </w:tcPr>
          <w:p w14:paraId="1581FBDD" w14:textId="77777777" w:rsidR="00827B2B" w:rsidRPr="007A16EC" w:rsidRDefault="00827B2B" w:rsidP="00543B78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57" w:type="pct"/>
          </w:tcPr>
          <w:p w14:paraId="36A80795" w14:textId="77777777" w:rsidR="00827B2B" w:rsidRPr="007A16EC" w:rsidRDefault="00827B2B" w:rsidP="00543B78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7A16E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827B2B" w:rsidRPr="007A16EC" w14:paraId="74D7F179" w14:textId="77777777" w:rsidTr="00E854FB">
        <w:tc>
          <w:tcPr>
            <w:tcW w:w="3329" w:type="pct"/>
          </w:tcPr>
          <w:p w14:paraId="5BD1C107" w14:textId="77777777" w:rsidR="00827B2B" w:rsidRPr="007A16EC" w:rsidRDefault="00827B2B" w:rsidP="00543B7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671" w:type="pct"/>
            <w:gridSpan w:val="3"/>
          </w:tcPr>
          <w:p w14:paraId="18E719DD" w14:textId="77777777" w:rsidR="00827B2B" w:rsidRPr="007A16EC" w:rsidRDefault="00827B2B" w:rsidP="00543B78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7A16E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E77200" w:rsidRPr="007A16EC" w14:paraId="66A97B6E" w14:textId="77777777" w:rsidTr="00E854FB">
        <w:tc>
          <w:tcPr>
            <w:tcW w:w="3329" w:type="pct"/>
          </w:tcPr>
          <w:p w14:paraId="1B57A605" w14:textId="77777777" w:rsidR="00E77200" w:rsidRPr="007A16EC" w:rsidRDefault="00E77200" w:rsidP="00E77200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770" w:type="pct"/>
          </w:tcPr>
          <w:p w14:paraId="0C88D96C" w14:textId="3DCB3381" w:rsidR="00E77200" w:rsidRPr="007A16EC" w:rsidRDefault="001E45D3" w:rsidP="00E77200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6EC">
              <w:rPr>
                <w:rFonts w:asciiTheme="majorBidi" w:hAnsiTheme="majorBidi" w:cstheme="majorBidi"/>
                <w:sz w:val="30"/>
                <w:szCs w:val="30"/>
              </w:rPr>
              <w:t>524,218,354</w:t>
            </w:r>
          </w:p>
        </w:tc>
        <w:tc>
          <w:tcPr>
            <w:tcW w:w="144" w:type="pct"/>
          </w:tcPr>
          <w:p w14:paraId="7909C246" w14:textId="77777777" w:rsidR="00E77200" w:rsidRPr="007A16EC" w:rsidRDefault="00E77200" w:rsidP="00E77200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066EE08F" w14:textId="429008BC" w:rsidR="00E77200" w:rsidRPr="007A16EC" w:rsidRDefault="00E854FB" w:rsidP="00E77200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6EC">
              <w:rPr>
                <w:rFonts w:asciiTheme="majorBidi" w:hAnsiTheme="majorBidi" w:cstheme="majorBidi"/>
                <w:sz w:val="30"/>
                <w:szCs w:val="30"/>
              </w:rPr>
              <w:t>497,662,944</w:t>
            </w:r>
          </w:p>
        </w:tc>
      </w:tr>
      <w:tr w:rsidR="00E77200" w:rsidRPr="007A16EC" w14:paraId="6875EA66" w14:textId="77777777" w:rsidTr="00E854FB">
        <w:tc>
          <w:tcPr>
            <w:tcW w:w="3329" w:type="pct"/>
          </w:tcPr>
          <w:p w14:paraId="0EF10E9E" w14:textId="77777777" w:rsidR="00E77200" w:rsidRPr="007A16EC" w:rsidRDefault="00E77200" w:rsidP="00E77200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เอเชีย</w:t>
            </w:r>
          </w:p>
        </w:tc>
        <w:tc>
          <w:tcPr>
            <w:tcW w:w="770" w:type="pct"/>
          </w:tcPr>
          <w:p w14:paraId="50CA8D34" w14:textId="100C7193" w:rsidR="00E77200" w:rsidRPr="007A16EC" w:rsidRDefault="001E45D3" w:rsidP="00E77200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6EC">
              <w:rPr>
                <w:rFonts w:asciiTheme="majorBidi" w:hAnsiTheme="majorBidi" w:cstheme="majorBidi"/>
                <w:sz w:val="30"/>
                <w:szCs w:val="30"/>
              </w:rPr>
              <w:t>418,915,308</w:t>
            </w:r>
          </w:p>
        </w:tc>
        <w:tc>
          <w:tcPr>
            <w:tcW w:w="144" w:type="pct"/>
          </w:tcPr>
          <w:p w14:paraId="0597DA83" w14:textId="77777777" w:rsidR="00E77200" w:rsidRPr="007A16EC" w:rsidRDefault="00E77200" w:rsidP="00E77200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2DA6862B" w14:textId="5C6178B2" w:rsidR="00E77200" w:rsidRPr="007A16EC" w:rsidRDefault="00E854FB" w:rsidP="00E77200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6EC">
              <w:rPr>
                <w:rFonts w:asciiTheme="majorBidi" w:hAnsiTheme="majorBidi" w:cstheme="majorBidi"/>
                <w:sz w:val="30"/>
                <w:szCs w:val="30"/>
              </w:rPr>
              <w:t>348,632,501</w:t>
            </w:r>
          </w:p>
        </w:tc>
      </w:tr>
      <w:tr w:rsidR="00E77200" w:rsidRPr="007A16EC" w14:paraId="61B0070D" w14:textId="77777777" w:rsidTr="00E854FB">
        <w:tc>
          <w:tcPr>
            <w:tcW w:w="3329" w:type="pct"/>
          </w:tcPr>
          <w:p w14:paraId="0EAE2F89" w14:textId="77777777" w:rsidR="00E77200" w:rsidRPr="007A16EC" w:rsidRDefault="00E77200" w:rsidP="00E77200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ตะวันออกกลาง</w:t>
            </w:r>
          </w:p>
        </w:tc>
        <w:tc>
          <w:tcPr>
            <w:tcW w:w="770" w:type="pct"/>
          </w:tcPr>
          <w:p w14:paraId="4B626480" w14:textId="58C0D32E" w:rsidR="00E77200" w:rsidRPr="007A16EC" w:rsidRDefault="001E45D3" w:rsidP="00782A51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6EC">
              <w:rPr>
                <w:rFonts w:asciiTheme="majorBidi" w:hAnsiTheme="majorBidi" w:cstheme="majorBidi"/>
                <w:sz w:val="30"/>
                <w:szCs w:val="30"/>
              </w:rPr>
              <w:t>137,506,182</w:t>
            </w:r>
          </w:p>
        </w:tc>
        <w:tc>
          <w:tcPr>
            <w:tcW w:w="144" w:type="pct"/>
          </w:tcPr>
          <w:p w14:paraId="18B65227" w14:textId="77777777" w:rsidR="00E77200" w:rsidRPr="007A16EC" w:rsidRDefault="00E77200" w:rsidP="00E77200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257A58DE" w14:textId="40B5ACA7" w:rsidR="00E77200" w:rsidRPr="007A16EC" w:rsidRDefault="00E854FB" w:rsidP="00E77200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6EC">
              <w:rPr>
                <w:rFonts w:asciiTheme="majorBidi" w:hAnsiTheme="majorBidi" w:cstheme="majorBidi"/>
                <w:sz w:val="30"/>
                <w:szCs w:val="30"/>
              </w:rPr>
              <w:t>130,749,387</w:t>
            </w:r>
          </w:p>
        </w:tc>
      </w:tr>
      <w:tr w:rsidR="00E77200" w:rsidRPr="007A16EC" w14:paraId="6190BC00" w14:textId="77777777" w:rsidTr="00E854FB">
        <w:tc>
          <w:tcPr>
            <w:tcW w:w="3329" w:type="pct"/>
          </w:tcPr>
          <w:p w14:paraId="390B65B9" w14:textId="77777777" w:rsidR="00E77200" w:rsidRPr="007A16EC" w:rsidRDefault="00E77200" w:rsidP="00E77200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16E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054A488C" w14:textId="4F5BCBBB" w:rsidR="00E77200" w:rsidRPr="007A16EC" w:rsidRDefault="001E45D3" w:rsidP="00E77200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6EC">
              <w:rPr>
                <w:rFonts w:asciiTheme="majorBidi" w:hAnsiTheme="majorBidi" w:cstheme="majorBidi"/>
                <w:sz w:val="30"/>
                <w:szCs w:val="30"/>
              </w:rPr>
              <w:t>94,534,744</w:t>
            </w:r>
          </w:p>
        </w:tc>
        <w:tc>
          <w:tcPr>
            <w:tcW w:w="144" w:type="pct"/>
          </w:tcPr>
          <w:p w14:paraId="0DCDCA46" w14:textId="77777777" w:rsidR="00E77200" w:rsidRPr="007A16EC" w:rsidRDefault="00E77200" w:rsidP="00E77200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AD5A7BD" w14:textId="155A56A8" w:rsidR="00E77200" w:rsidRPr="007A16EC" w:rsidRDefault="00E854FB" w:rsidP="00BC7A7C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6EC">
              <w:rPr>
                <w:rFonts w:asciiTheme="majorBidi" w:hAnsiTheme="majorBidi" w:cstheme="majorBidi"/>
                <w:sz w:val="30"/>
                <w:szCs w:val="30"/>
              </w:rPr>
              <w:t>93,848,465</w:t>
            </w:r>
          </w:p>
        </w:tc>
      </w:tr>
      <w:tr w:rsidR="00E77200" w:rsidRPr="007A16EC" w14:paraId="3D1B8BD7" w14:textId="77777777" w:rsidTr="00E854FB">
        <w:tc>
          <w:tcPr>
            <w:tcW w:w="3329" w:type="pct"/>
          </w:tcPr>
          <w:p w14:paraId="08892AA3" w14:textId="77777777" w:rsidR="00E77200" w:rsidRPr="007A16EC" w:rsidRDefault="00E77200" w:rsidP="00E77200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A16E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11357281" w14:textId="4D5F38C0" w:rsidR="00E77200" w:rsidRPr="007A16EC" w:rsidRDefault="001E45D3" w:rsidP="00782A51">
            <w:pPr>
              <w:pStyle w:val="BodyText"/>
              <w:tabs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6EC">
              <w:rPr>
                <w:rFonts w:ascii="Angsana New" w:hAnsi="Angsana New"/>
                <w:b/>
                <w:bCs/>
                <w:sz w:val="30"/>
                <w:szCs w:val="30"/>
              </w:rPr>
              <w:t>1,175,174,588</w:t>
            </w:r>
          </w:p>
        </w:tc>
        <w:tc>
          <w:tcPr>
            <w:tcW w:w="144" w:type="pct"/>
          </w:tcPr>
          <w:p w14:paraId="4A7676AF" w14:textId="77777777" w:rsidR="00E77200" w:rsidRPr="007A16EC" w:rsidRDefault="00E77200" w:rsidP="00E77200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3DB3FDC7" w14:textId="067E715B" w:rsidR="00E77200" w:rsidRPr="007A16EC" w:rsidRDefault="00E854FB" w:rsidP="00E77200">
            <w:pPr>
              <w:pStyle w:val="BodyText"/>
              <w:tabs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b/>
                <w:bCs/>
                <w:sz w:val="30"/>
                <w:szCs w:val="30"/>
              </w:rPr>
              <w:t>1,070,893,297</w:t>
            </w:r>
          </w:p>
        </w:tc>
      </w:tr>
    </w:tbl>
    <w:p w14:paraId="5B6EFEE8" w14:textId="1F1C6A28" w:rsidR="00827B2B" w:rsidRPr="007A16EC" w:rsidRDefault="00827B2B" w:rsidP="00727A64">
      <w:pPr>
        <w:tabs>
          <w:tab w:val="left" w:pos="540"/>
        </w:tabs>
        <w:rPr>
          <w:rFonts w:ascii="Angsana New" w:hAnsi="Angsana New"/>
          <w:color w:val="000000"/>
          <w:sz w:val="30"/>
          <w:szCs w:val="30"/>
          <w:cs/>
        </w:rPr>
      </w:pPr>
    </w:p>
    <w:p w14:paraId="5536D95F" w14:textId="537EBD56" w:rsidR="00F43AEB" w:rsidRPr="007A16EC" w:rsidRDefault="009F3AA6" w:rsidP="003E1055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7A16EC">
        <w:rPr>
          <w:rFonts w:ascii="Angsana New" w:hAnsi="Angsana New"/>
          <w:color w:val="000000"/>
          <w:spacing w:val="6"/>
          <w:sz w:val="30"/>
          <w:szCs w:val="30"/>
          <w:cs/>
        </w:rPr>
        <w:t>จังหวะเวลาในการรับรู้รายได้ของบริษัทเป็นแบบ ณ เวลาใดเวลาหนึ่งทั้งหมด</w:t>
      </w:r>
    </w:p>
    <w:p w14:paraId="524927C1" w14:textId="0AE49955" w:rsidR="007322FA" w:rsidRPr="007A16EC" w:rsidRDefault="007322FA">
      <w:pPr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7A16EC"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14:paraId="1AB079AD" w14:textId="14BA833B" w:rsidR="00E3614B" w:rsidRPr="007A16EC" w:rsidRDefault="00E3614B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A16EC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เงินปันผล</w:t>
      </w:r>
    </w:p>
    <w:p w14:paraId="58E53E07" w14:textId="77777777" w:rsidR="00E3614B" w:rsidRPr="007A16EC" w:rsidRDefault="00E3614B" w:rsidP="00E3614B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757898F" w14:textId="41D441FA" w:rsidR="00E3614B" w:rsidRPr="007A16EC" w:rsidRDefault="00E3614B" w:rsidP="00E3614B">
      <w:pPr>
        <w:jc w:val="thaiDistribute"/>
        <w:rPr>
          <w:rFonts w:ascii="Angsana New" w:hAnsi="Angsana New"/>
          <w:b/>
          <w:color w:val="000000"/>
          <w:sz w:val="30"/>
          <w:szCs w:val="30"/>
        </w:rPr>
      </w:pPr>
      <w:r w:rsidRPr="007A16EC">
        <w:rPr>
          <w:rFonts w:ascii="Angsana New" w:hAnsi="Angsana New" w:hint="cs"/>
          <w:b/>
          <w:color w:val="000000"/>
          <w:sz w:val="30"/>
          <w:szCs w:val="30"/>
          <w:cs/>
        </w:rPr>
        <w:t xml:space="preserve">           </w:t>
      </w:r>
      <w:r w:rsidRPr="007A16EC">
        <w:rPr>
          <w:rFonts w:ascii="Angsana New" w:hAnsi="Angsana New"/>
          <w:b/>
          <w:color w:val="000000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20701C97" w14:textId="77777777" w:rsidR="00E3614B" w:rsidRPr="007A16EC" w:rsidRDefault="00E3614B" w:rsidP="00E3614B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908"/>
        <w:gridCol w:w="1890"/>
        <w:gridCol w:w="1170"/>
        <w:gridCol w:w="270"/>
        <w:gridCol w:w="1080"/>
      </w:tblGrid>
      <w:tr w:rsidR="00E3614B" w:rsidRPr="007A16EC" w14:paraId="1B44BA77" w14:textId="77777777" w:rsidTr="00543B78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57099246" w14:textId="77777777" w:rsidR="00E3614B" w:rsidRPr="007A16EC" w:rsidRDefault="00E3614B" w:rsidP="00543B78">
            <w:pPr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253D7D25" w14:textId="77777777" w:rsidR="00E3614B" w:rsidRPr="007A16EC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วันที่อนุม</w:t>
            </w:r>
            <w:r w:rsidRPr="007A16EC"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7A16EC">
              <w:rPr>
                <w:rFonts w:ascii="Angsana New" w:hAnsi="Angsana New"/>
                <w:sz w:val="30"/>
                <w:szCs w:val="30"/>
                <w:cs/>
              </w:rPr>
              <w:t>ต</w:t>
            </w:r>
            <w:r w:rsidRPr="007A16EC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2F6B5A1" w14:textId="77777777" w:rsidR="00E3614B" w:rsidRPr="007A16EC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0DA2BC61" w14:textId="77777777" w:rsidR="00E3614B" w:rsidRPr="007A16EC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219561" w14:textId="77777777" w:rsidR="00E3614B" w:rsidRPr="007A16EC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7A16EC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</w:t>
            </w:r>
          </w:p>
          <w:p w14:paraId="1E6C704C" w14:textId="77777777" w:rsidR="00E3614B" w:rsidRPr="007A16EC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411CE714" w14:textId="77777777" w:rsidR="00E3614B" w:rsidRPr="007A16EC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D9D172" w14:textId="77777777" w:rsidR="00E3614B" w:rsidRPr="007A16EC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E3614B" w:rsidRPr="007A16EC" w14:paraId="2370A96C" w14:textId="77777777" w:rsidTr="00543B78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36B2159D" w14:textId="77777777" w:rsidR="00E3614B" w:rsidRPr="007A16EC" w:rsidRDefault="00E3614B" w:rsidP="00543B78">
            <w:pPr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68F3EC38" w14:textId="77777777" w:rsidR="00E3614B" w:rsidRPr="007A16EC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0BA056B" w14:textId="77777777" w:rsidR="00E3614B" w:rsidRPr="007A16EC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6EDB59" w14:textId="77777777" w:rsidR="00E3614B" w:rsidRPr="007A16EC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16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6E1BA60" w14:textId="77777777" w:rsidR="00E3614B" w:rsidRPr="007A16EC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B7D4EF" w14:textId="77777777" w:rsidR="00E3614B" w:rsidRPr="007A16EC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16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3614B" w:rsidRPr="007A16EC" w14:paraId="10CBAEBD" w14:textId="77777777" w:rsidTr="00543B78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34204A7C" w14:textId="678886AC" w:rsidR="00E3614B" w:rsidRPr="007A16EC" w:rsidRDefault="00E3614B" w:rsidP="00543B78">
            <w:pPr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6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 w:rsidRPr="007A16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7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55D63E01" w14:textId="77777777" w:rsidR="00E3614B" w:rsidRPr="007A16EC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71586BB" w14:textId="77777777" w:rsidR="00E3614B" w:rsidRPr="007A16EC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DE69A9" w14:textId="77777777" w:rsidR="00E3614B" w:rsidRPr="007A16EC" w:rsidRDefault="00E3614B" w:rsidP="00543B78">
            <w:pPr>
              <w:pStyle w:val="BodyText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8834F1" w14:textId="77777777" w:rsidR="00E3614B" w:rsidRPr="007A16EC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63AC09" w14:textId="77777777" w:rsidR="00E3614B" w:rsidRPr="007A16EC" w:rsidRDefault="00E3614B" w:rsidP="00543B78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614B" w:rsidRPr="007A16EC" w14:paraId="4C306514" w14:textId="77777777" w:rsidTr="00543B78">
        <w:trPr>
          <w:tblHeader/>
        </w:trPr>
        <w:tc>
          <w:tcPr>
            <w:tcW w:w="2970" w:type="dxa"/>
            <w:shd w:val="clear" w:color="auto" w:fill="auto"/>
          </w:tcPr>
          <w:p w14:paraId="70FB4E7E" w14:textId="7C379D43" w:rsidR="00E3614B" w:rsidRPr="007A16EC" w:rsidRDefault="00E3614B" w:rsidP="00E3614B">
            <w:pPr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7A16EC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Pr="007A16E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73FF1CB3" w14:textId="6B936442" w:rsidR="00E3614B" w:rsidRPr="007A16EC" w:rsidRDefault="00AD3731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E3614B" w:rsidRPr="007A1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</w:t>
            </w:r>
            <w:r w:rsidR="00E3614B" w:rsidRPr="007A16EC">
              <w:rPr>
                <w:rFonts w:asciiTheme="majorBidi" w:hAnsiTheme="majorBidi" w:cstheme="majorBidi" w:hint="cs"/>
                <w:sz w:val="30"/>
                <w:szCs w:val="30"/>
                <w:cs/>
              </w:rPr>
              <w:t>ษายน</w:t>
            </w:r>
            <w:r w:rsidR="00E3614B" w:rsidRPr="007A1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3614B" w:rsidRPr="007A16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3614B" w:rsidRPr="007A16EC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CFCF2A5" w14:textId="36AB496E" w:rsidR="00E3614B" w:rsidRPr="007A16EC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</w:rPr>
              <w:t>1</w:t>
            </w:r>
            <w:r w:rsidR="00AD3731" w:rsidRPr="007A16EC">
              <w:rPr>
                <w:rFonts w:ascii="Angsana New" w:hAnsi="Angsana New"/>
                <w:sz w:val="30"/>
                <w:szCs w:val="30"/>
              </w:rPr>
              <w:t>7</w:t>
            </w:r>
            <w:r w:rsidRPr="007A16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16EC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7A16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16EC">
              <w:rPr>
                <w:rFonts w:ascii="Angsana New" w:hAnsi="Angsana New"/>
                <w:sz w:val="30"/>
                <w:szCs w:val="30"/>
              </w:rPr>
              <w:t>256</w:t>
            </w:r>
            <w:r w:rsidRPr="007A16EC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F561E9" w14:textId="1548C4CF" w:rsidR="00E3614B" w:rsidRPr="007A16EC" w:rsidRDefault="00E3614B" w:rsidP="00E3614B">
            <w:pPr>
              <w:pStyle w:val="BodyText"/>
              <w:tabs>
                <w:tab w:val="left" w:pos="323"/>
              </w:tabs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474EE" w:rsidRPr="007A16EC">
              <w:rPr>
                <w:rFonts w:ascii="Angsana New" w:hAnsi="Angsana New"/>
                <w:sz w:val="30"/>
                <w:szCs w:val="30"/>
              </w:rPr>
              <w:t>0</w:t>
            </w:r>
            <w:r w:rsidR="001474EE" w:rsidRPr="007A16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1474EE" w:rsidRPr="007A16EC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6B9E371" w14:textId="77777777" w:rsidR="00E3614B" w:rsidRPr="007A16EC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571793" w14:textId="1B7408AA" w:rsidR="00E3614B" w:rsidRPr="007A16EC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Theme="majorBidi" w:hAnsiTheme="majorBidi" w:cstheme="majorBidi" w:hint="cs"/>
                <w:sz w:val="30"/>
                <w:szCs w:val="30"/>
                <w:cs/>
              </w:rPr>
              <w:t>80.40</w:t>
            </w:r>
          </w:p>
        </w:tc>
      </w:tr>
      <w:tr w:rsidR="00E3614B" w:rsidRPr="007A16EC" w14:paraId="631D1252" w14:textId="77777777" w:rsidTr="00543B78">
        <w:trPr>
          <w:tblHeader/>
        </w:trPr>
        <w:tc>
          <w:tcPr>
            <w:tcW w:w="2970" w:type="dxa"/>
            <w:shd w:val="clear" w:color="auto" w:fill="auto"/>
          </w:tcPr>
          <w:p w14:paraId="77A281B6" w14:textId="77777777" w:rsidR="00E3614B" w:rsidRPr="007A16EC" w:rsidRDefault="00E3614B" w:rsidP="00E3614B">
            <w:pPr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30570DF7" w14:textId="77777777" w:rsidR="00E3614B" w:rsidRPr="007A16EC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6BF9779" w14:textId="77777777" w:rsidR="00E3614B" w:rsidRPr="007A16EC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22AF29" w14:textId="77777777" w:rsidR="00E3614B" w:rsidRPr="007A16EC" w:rsidRDefault="00E3614B" w:rsidP="00E3614B">
            <w:pPr>
              <w:pStyle w:val="BodyText"/>
              <w:tabs>
                <w:tab w:val="left" w:pos="323"/>
              </w:tabs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A68633" w14:textId="77777777" w:rsidR="00E3614B" w:rsidRPr="007A16EC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76FEE3" w14:textId="77777777" w:rsidR="00E3614B" w:rsidRPr="007A16EC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614B" w:rsidRPr="007A16EC" w14:paraId="68943283" w14:textId="77777777" w:rsidTr="00543B78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6D54C08C" w14:textId="5C82F3DA" w:rsidR="00E3614B" w:rsidRPr="007A16EC" w:rsidRDefault="00E3614B" w:rsidP="00E3614B">
            <w:pPr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 w:rsidRPr="007A16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676B9A77" w14:textId="77777777" w:rsidR="00E3614B" w:rsidRPr="007A16EC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611BEBE" w14:textId="77777777" w:rsidR="00E3614B" w:rsidRPr="007A16EC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CF4E00" w14:textId="77777777" w:rsidR="00E3614B" w:rsidRPr="007A16EC" w:rsidRDefault="00E3614B" w:rsidP="00E3614B">
            <w:pPr>
              <w:pStyle w:val="BodyText"/>
              <w:tabs>
                <w:tab w:val="left" w:pos="323"/>
              </w:tabs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F01AB5" w14:textId="77777777" w:rsidR="00E3614B" w:rsidRPr="007A16EC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3D8140" w14:textId="77777777" w:rsidR="00E3614B" w:rsidRPr="007A16EC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614B" w:rsidRPr="007A16EC" w14:paraId="747184A1" w14:textId="77777777" w:rsidTr="00543B78">
        <w:trPr>
          <w:tblHeader/>
        </w:trPr>
        <w:tc>
          <w:tcPr>
            <w:tcW w:w="2970" w:type="dxa"/>
            <w:shd w:val="clear" w:color="auto" w:fill="auto"/>
          </w:tcPr>
          <w:p w14:paraId="1862C99F" w14:textId="7E165E94" w:rsidR="00E3614B" w:rsidRPr="007A16EC" w:rsidRDefault="00E3614B" w:rsidP="00E3614B">
            <w:pPr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7A16E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7A16EC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Pr="007A16EC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20DDA02C" w14:textId="3928E1A0" w:rsidR="00E3614B" w:rsidRPr="007A16EC" w:rsidRDefault="00AD3731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E3614B" w:rsidRPr="007A1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</w:t>
            </w:r>
            <w:r w:rsidR="00E3614B" w:rsidRPr="007A16EC">
              <w:rPr>
                <w:rFonts w:asciiTheme="majorBidi" w:hAnsiTheme="majorBidi" w:cstheme="majorBidi" w:hint="cs"/>
                <w:sz w:val="30"/>
                <w:szCs w:val="30"/>
                <w:cs/>
              </w:rPr>
              <w:t>ษายน</w:t>
            </w:r>
            <w:r w:rsidR="00E3614B" w:rsidRPr="007A1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3614B" w:rsidRPr="007A16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3614B" w:rsidRPr="007A16E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1566F6E" w14:textId="136FB10F" w:rsidR="00E3614B" w:rsidRPr="007A16EC" w:rsidRDefault="00AD3731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E3614B" w:rsidRPr="007A1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</w:t>
            </w:r>
            <w:r w:rsidR="00E3614B" w:rsidRPr="007A16EC">
              <w:rPr>
                <w:rFonts w:asciiTheme="majorBidi" w:hAnsiTheme="majorBidi" w:cstheme="majorBidi" w:hint="cs"/>
                <w:sz w:val="30"/>
                <w:szCs w:val="30"/>
                <w:cs/>
              </w:rPr>
              <w:t>ฤษภาคม</w:t>
            </w:r>
            <w:r w:rsidR="00E3614B" w:rsidRPr="007A1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3614B" w:rsidRPr="007A16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3614B" w:rsidRPr="007A16E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FDB8B0" w14:textId="7FEA7320" w:rsidR="00E3614B" w:rsidRPr="007A16EC" w:rsidRDefault="00E3614B" w:rsidP="00E3614B">
            <w:pPr>
              <w:pStyle w:val="BodyText"/>
              <w:tabs>
                <w:tab w:val="left" w:pos="323"/>
              </w:tabs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6EC">
              <w:rPr>
                <w:rFonts w:asciiTheme="majorBidi" w:hAnsiTheme="majorBidi" w:cstheme="majorBidi"/>
                <w:sz w:val="30"/>
                <w:szCs w:val="30"/>
                <w:cs/>
              </w:rPr>
              <w:t>0.13</w:t>
            </w:r>
          </w:p>
        </w:tc>
        <w:tc>
          <w:tcPr>
            <w:tcW w:w="270" w:type="dxa"/>
          </w:tcPr>
          <w:p w14:paraId="6FA2F6CD" w14:textId="77777777" w:rsidR="00E3614B" w:rsidRPr="007A16EC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E2FF85" w14:textId="65E4FBDB" w:rsidR="00E3614B" w:rsidRPr="007A16EC" w:rsidRDefault="00E3614B" w:rsidP="00E3614B">
            <w:pPr>
              <w:pStyle w:val="BodyText"/>
              <w:spacing w:after="0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6EC">
              <w:rPr>
                <w:rFonts w:asciiTheme="majorBidi" w:hAnsiTheme="majorBidi" w:cstheme="majorBidi"/>
                <w:sz w:val="30"/>
                <w:szCs w:val="30"/>
                <w:cs/>
              </w:rPr>
              <w:t>87.10</w:t>
            </w:r>
          </w:p>
        </w:tc>
      </w:tr>
    </w:tbl>
    <w:p w14:paraId="7B18176D" w14:textId="77777777" w:rsidR="00B022BF" w:rsidRPr="007A16EC" w:rsidRDefault="00B022BF" w:rsidP="007A16EC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F6752BB" w14:textId="487F4AAE" w:rsidR="00FB2051" w:rsidRPr="007A16EC" w:rsidRDefault="000012D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A16EC">
        <w:rPr>
          <w:rFonts w:ascii="Angsana New" w:hAnsi="Angsana New" w:hint="cs"/>
          <w:b/>
          <w:bCs/>
          <w:color w:val="000000"/>
          <w:sz w:val="30"/>
          <w:szCs w:val="30"/>
          <w:cs/>
        </w:rPr>
        <w:t>ภาษีเงินได้</w:t>
      </w:r>
    </w:p>
    <w:p w14:paraId="1FFD742B" w14:textId="77777777" w:rsidR="00410680" w:rsidRPr="007A16EC" w:rsidRDefault="00410680" w:rsidP="00BB0D90">
      <w:pPr>
        <w:pStyle w:val="ListParagraph"/>
        <w:ind w:left="340"/>
        <w:rPr>
          <w:rFonts w:ascii="Angsana New" w:hAnsi="Angsana New"/>
          <w:sz w:val="30"/>
          <w:szCs w:val="30"/>
        </w:rPr>
      </w:pPr>
    </w:p>
    <w:p w14:paraId="02CE3FA1" w14:textId="5CA79DD2" w:rsidR="0056126D" w:rsidRPr="007A16EC" w:rsidRDefault="002A6CB5" w:rsidP="00D016C5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C207C3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</w:t>
      </w:r>
      <w:r w:rsidR="003A1E8C" w:rsidRPr="00C207C3">
        <w:rPr>
          <w:rFonts w:ascii="Angsana New" w:hAnsi="Angsana New"/>
          <w:sz w:val="30"/>
          <w:szCs w:val="30"/>
        </w:rPr>
        <w:br/>
      </w:r>
      <w:r w:rsidRPr="00C207C3">
        <w:rPr>
          <w:rFonts w:ascii="Angsana New" w:hAnsi="Angsana New"/>
          <w:sz w:val="30"/>
          <w:szCs w:val="30"/>
          <w:cs/>
        </w:rPr>
        <w:t>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อัตราภาษีเงินได้ที่แท้จริงของบริษัทในก</w:t>
      </w:r>
      <w:r w:rsidR="004A4B14" w:rsidRPr="00C207C3">
        <w:rPr>
          <w:rFonts w:ascii="Angsana New" w:hAnsi="Angsana New"/>
          <w:sz w:val="30"/>
          <w:szCs w:val="30"/>
          <w:cs/>
        </w:rPr>
        <w:t>ารดำเนินงานต่อเนื่องเป็นระยะเวลาเก้า</w:t>
      </w:r>
      <w:r w:rsidRPr="00C207C3">
        <w:rPr>
          <w:rFonts w:ascii="Angsana New" w:hAnsi="Angsana New"/>
          <w:sz w:val="30"/>
          <w:szCs w:val="30"/>
          <w:cs/>
        </w:rPr>
        <w:t>เดือนสิ้นสุด</w:t>
      </w:r>
      <w:r w:rsidRPr="007A16EC">
        <w:rPr>
          <w:rFonts w:ascii="Angsana New" w:hAnsi="Angsana New"/>
          <w:color w:val="000000"/>
          <w:spacing w:val="6"/>
          <w:sz w:val="30"/>
          <w:szCs w:val="30"/>
          <w:cs/>
        </w:rPr>
        <w:t>วันที่</w:t>
      </w:r>
      <w:r w:rsidRPr="007A16EC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</w:t>
      </w:r>
      <w:r w:rsidR="007A3200" w:rsidRPr="007A16EC">
        <w:rPr>
          <w:rFonts w:ascii="Angsana New" w:hAnsi="Angsana New"/>
          <w:color w:val="000000"/>
          <w:spacing w:val="6"/>
          <w:sz w:val="30"/>
          <w:szCs w:val="30"/>
        </w:rPr>
        <w:t>3</w:t>
      </w:r>
      <w:r w:rsidR="00E96F95" w:rsidRPr="007A16EC">
        <w:rPr>
          <w:rFonts w:ascii="Angsana New" w:hAnsi="Angsana New"/>
          <w:color w:val="000000"/>
          <w:spacing w:val="6"/>
          <w:sz w:val="30"/>
          <w:szCs w:val="30"/>
        </w:rPr>
        <w:t>0</w:t>
      </w:r>
      <w:r w:rsidR="004A4B14" w:rsidRPr="007A16EC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กันยายน</w:t>
      </w:r>
      <w:r w:rsidRPr="007A16EC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="00E96F95" w:rsidRPr="007A16EC">
        <w:rPr>
          <w:rFonts w:ascii="Angsana New" w:hAnsi="Angsana New"/>
          <w:color w:val="000000"/>
          <w:spacing w:val="6"/>
          <w:sz w:val="30"/>
          <w:szCs w:val="30"/>
        </w:rPr>
        <w:t>2567</w:t>
      </w:r>
      <w:r w:rsidRPr="007A16EC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คือ ร้อยละ </w:t>
      </w:r>
      <w:r w:rsidR="00FF0945" w:rsidRPr="00B96273">
        <w:rPr>
          <w:rFonts w:ascii="Angsana New" w:hAnsi="Angsana New"/>
          <w:color w:val="000000"/>
          <w:spacing w:val="6"/>
          <w:sz w:val="30"/>
          <w:szCs w:val="30"/>
        </w:rPr>
        <w:t>2</w:t>
      </w:r>
      <w:r w:rsidR="00B96273" w:rsidRPr="00B96273">
        <w:rPr>
          <w:rFonts w:ascii="Angsana New" w:hAnsi="Angsana New"/>
          <w:color w:val="000000"/>
          <w:spacing w:val="6"/>
          <w:sz w:val="30"/>
          <w:szCs w:val="30"/>
        </w:rPr>
        <w:t>3</w:t>
      </w:r>
      <w:r w:rsidR="00E96F95" w:rsidRPr="00B96273">
        <w:rPr>
          <w:rFonts w:ascii="Angsana New" w:hAnsi="Angsana New"/>
          <w:color w:val="000000"/>
          <w:spacing w:val="6"/>
          <w:sz w:val="30"/>
          <w:szCs w:val="30"/>
          <w:cs/>
        </w:rPr>
        <w:t>.</w:t>
      </w:r>
      <w:r w:rsidR="00B96273">
        <w:rPr>
          <w:rFonts w:ascii="Angsana New" w:hAnsi="Angsana New"/>
          <w:color w:val="000000"/>
          <w:spacing w:val="6"/>
          <w:sz w:val="30"/>
          <w:szCs w:val="30"/>
        </w:rPr>
        <w:t>51</w:t>
      </w:r>
      <w:r w:rsidRPr="007A16EC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Pr="007A16EC">
        <w:rPr>
          <w:rFonts w:ascii="Angsana New" w:hAnsi="Angsana New"/>
          <w:i/>
          <w:iCs/>
          <w:color w:val="000000"/>
          <w:spacing w:val="6"/>
          <w:sz w:val="30"/>
          <w:szCs w:val="30"/>
          <w:cs/>
        </w:rPr>
        <w:t>(</w:t>
      </w:r>
      <w:r w:rsidRPr="007A16EC">
        <w:rPr>
          <w:rFonts w:ascii="Angsana New" w:hAnsi="Angsana New"/>
          <w:i/>
          <w:iCs/>
          <w:color w:val="000000"/>
          <w:spacing w:val="6"/>
          <w:sz w:val="30"/>
          <w:szCs w:val="30"/>
        </w:rPr>
        <w:t>2566</w:t>
      </w:r>
      <w:r w:rsidRPr="007A16EC">
        <w:rPr>
          <w:rFonts w:ascii="Angsana New" w:hAnsi="Angsana New"/>
          <w:i/>
          <w:iCs/>
          <w:color w:val="000000"/>
          <w:spacing w:val="6"/>
          <w:sz w:val="30"/>
          <w:szCs w:val="30"/>
          <w:cs/>
        </w:rPr>
        <w:t>: ร้อยละ</w:t>
      </w:r>
      <w:r w:rsidRPr="007A16EC">
        <w:rPr>
          <w:rFonts w:ascii="Angsana New" w:hAnsi="Angsana New"/>
          <w:i/>
          <w:iCs/>
          <w:color w:val="000000"/>
          <w:spacing w:val="6"/>
          <w:sz w:val="30"/>
          <w:szCs w:val="30"/>
        </w:rPr>
        <w:t xml:space="preserve"> 1</w:t>
      </w:r>
      <w:r w:rsidR="00FF0945" w:rsidRPr="007A16EC">
        <w:rPr>
          <w:rFonts w:ascii="Angsana New" w:hAnsi="Angsana New"/>
          <w:i/>
          <w:iCs/>
          <w:color w:val="000000"/>
          <w:spacing w:val="6"/>
          <w:sz w:val="30"/>
          <w:szCs w:val="30"/>
        </w:rPr>
        <w:t>9</w:t>
      </w:r>
      <w:r w:rsidRPr="007A16EC">
        <w:rPr>
          <w:rFonts w:ascii="Angsana New" w:hAnsi="Angsana New"/>
          <w:i/>
          <w:iCs/>
          <w:color w:val="000000"/>
          <w:spacing w:val="6"/>
          <w:sz w:val="30"/>
          <w:szCs w:val="30"/>
          <w:cs/>
        </w:rPr>
        <w:t>.</w:t>
      </w:r>
      <w:r w:rsidR="00B0385D">
        <w:rPr>
          <w:rFonts w:ascii="Angsana New" w:hAnsi="Angsana New"/>
          <w:i/>
          <w:iCs/>
          <w:color w:val="000000"/>
          <w:spacing w:val="6"/>
          <w:sz w:val="30"/>
          <w:szCs w:val="30"/>
        </w:rPr>
        <w:t>81</w:t>
      </w:r>
      <w:r w:rsidRPr="007A16EC">
        <w:rPr>
          <w:rFonts w:ascii="Angsana New" w:hAnsi="Angsana New"/>
          <w:i/>
          <w:iCs/>
          <w:color w:val="000000"/>
          <w:spacing w:val="6"/>
          <w:sz w:val="30"/>
          <w:szCs w:val="30"/>
          <w:cs/>
        </w:rPr>
        <w:t>)</w:t>
      </w:r>
      <w:r w:rsidRPr="007A16EC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</w:t>
      </w:r>
      <w:r w:rsidRPr="007A16EC">
        <w:rPr>
          <w:rFonts w:ascii="Angsana New" w:hAnsi="Angsana New"/>
          <w:color w:val="000000"/>
          <w:spacing w:val="6"/>
          <w:sz w:val="30"/>
          <w:szCs w:val="30"/>
          <w:cs/>
        </w:rPr>
        <w:t>การเปลี่ยนแปลงในอัตราภาษีเงินได้ที่แท้จริงของบริษัทมีสาเหตุหลักมาจากการเปลี่ยนแปลงในค่าใช้จ่ายภาษีเงินได้รอการตัดบัญชี</w:t>
      </w:r>
    </w:p>
    <w:p w14:paraId="6A8A5A0E" w14:textId="77777777" w:rsidR="0056126D" w:rsidRPr="007A16EC" w:rsidRDefault="0056126D" w:rsidP="008D31CF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57018B5E" w14:textId="1B6DC783" w:rsidR="00E91D34" w:rsidRPr="007A16EC" w:rsidRDefault="00E91D3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A16EC">
        <w:rPr>
          <w:rFonts w:ascii="Angsana New" w:hAnsi="Angsana New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65B6856A" w14:textId="2629215B" w:rsidR="00BF3F2C" w:rsidRPr="007A16EC" w:rsidRDefault="00BF3F2C" w:rsidP="006A028C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22"/>
          <w:szCs w:val="22"/>
        </w:rPr>
      </w:pPr>
    </w:p>
    <w:p w14:paraId="5A3526B4" w14:textId="77777777" w:rsidR="001175E8" w:rsidRPr="007A16EC" w:rsidRDefault="001175E8" w:rsidP="001175E8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A16EC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1AB469" w14:textId="77777777" w:rsidR="001175E8" w:rsidRPr="007A16EC" w:rsidRDefault="001175E8" w:rsidP="006A028C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22"/>
          <w:szCs w:val="22"/>
        </w:rPr>
      </w:pPr>
    </w:p>
    <w:p w14:paraId="30349736" w14:textId="1324FA73" w:rsidR="000A1B8D" w:rsidRPr="007A16EC" w:rsidRDefault="001175E8" w:rsidP="00E96513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7A16EC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99609D" w:rsidRPr="007A16EC">
        <w:rPr>
          <w:rFonts w:ascii="Angsana New" w:hAnsi="Angsana New"/>
          <w:sz w:val="30"/>
          <w:szCs w:val="30"/>
          <w:cs/>
        </w:rPr>
        <w:t>สินทรัพย์ทางการเงินและ</w:t>
      </w:r>
      <w:r w:rsidRPr="007A16EC">
        <w:rPr>
          <w:rFonts w:ascii="Angsana New" w:hAnsi="Angsana New"/>
          <w:sz w:val="30"/>
          <w:szCs w:val="30"/>
          <w:cs/>
        </w:rPr>
        <w:t>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C32D9E3" w14:textId="77777777" w:rsidR="00CA1ED9" w:rsidRPr="007A16EC" w:rsidRDefault="00CA1ED9" w:rsidP="00E96513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710"/>
        <w:gridCol w:w="1530"/>
        <w:gridCol w:w="180"/>
        <w:gridCol w:w="184"/>
        <w:gridCol w:w="178"/>
        <w:gridCol w:w="1438"/>
        <w:gridCol w:w="180"/>
        <w:gridCol w:w="180"/>
        <w:gridCol w:w="184"/>
        <w:gridCol w:w="1346"/>
      </w:tblGrid>
      <w:tr w:rsidR="00C4164C" w:rsidRPr="007A16EC" w14:paraId="7E5E8D38" w14:textId="77777777" w:rsidTr="0060224D">
        <w:trPr>
          <w:trHeight w:val="363"/>
          <w:tblHeader/>
        </w:trPr>
        <w:tc>
          <w:tcPr>
            <w:tcW w:w="2250" w:type="dxa"/>
            <w:shd w:val="clear" w:color="auto" w:fill="auto"/>
            <w:vAlign w:val="bottom"/>
          </w:tcPr>
          <w:p w14:paraId="4D8ECEB8" w14:textId="25A0ACEA" w:rsidR="00C4164C" w:rsidRPr="007A16EC" w:rsidRDefault="00C4164C" w:rsidP="001175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</w:tcPr>
          <w:p w14:paraId="7A9D3B56" w14:textId="3FD8EC35" w:rsidR="00C4164C" w:rsidRPr="007A16EC" w:rsidRDefault="00C4164C" w:rsidP="00C4164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A16E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CFA51EB" w14:textId="77777777" w:rsidR="00C4164C" w:rsidRPr="007A16EC" w:rsidRDefault="00C4164C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591FE" w14:textId="77777777" w:rsidR="00C4164C" w:rsidRPr="007A16EC" w:rsidRDefault="00C4164C" w:rsidP="00CD26F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A16E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D0474" w:rsidRPr="007A16EC" w14:paraId="3658ADDA" w14:textId="77777777" w:rsidTr="0060224D">
        <w:trPr>
          <w:trHeight w:val="363"/>
          <w:tblHeader/>
        </w:trPr>
        <w:tc>
          <w:tcPr>
            <w:tcW w:w="2250" w:type="dxa"/>
            <w:shd w:val="clear" w:color="auto" w:fill="auto"/>
            <w:vAlign w:val="bottom"/>
          </w:tcPr>
          <w:p w14:paraId="0C5C9648" w14:textId="77777777" w:rsidR="009A48D2" w:rsidRPr="007A16EC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42AFE43" w14:textId="5B71DB15" w:rsidR="009A48D2" w:rsidRPr="007A16EC" w:rsidRDefault="008103FE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16E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6FE0239" w14:textId="22697E9C" w:rsidR="009A48D2" w:rsidRPr="007A16EC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69A83C24" w14:textId="77777777" w:rsidR="009A48D2" w:rsidRPr="007A16EC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76181F72" w14:textId="77777777" w:rsidR="009A48D2" w:rsidRPr="007A16EC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67B479C" w14:textId="77777777" w:rsidR="009A48D2" w:rsidRPr="007A16EC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276F46E" w14:textId="04F9B639" w:rsidR="009A48D2" w:rsidRPr="007A16EC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788BE1BF" w14:textId="77777777" w:rsidR="009A48D2" w:rsidRPr="007A16EC" w:rsidRDefault="009A48D2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296048A9" w14:textId="77777777" w:rsidR="009A48D2" w:rsidRPr="007A16EC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DD04100" w14:textId="77777777" w:rsidR="009A48D2" w:rsidRPr="007A16EC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95A9362" w14:textId="77777777" w:rsidR="009A48D2" w:rsidRPr="007A16EC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7A16E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2D51681" w14:textId="77777777" w:rsidR="009A48D2" w:rsidRPr="007A16EC" w:rsidRDefault="009A48D2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3CD2F06" w14:textId="77777777" w:rsidR="009A48D2" w:rsidRPr="007A16EC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191E30F" w14:textId="77777777" w:rsidR="009A48D2" w:rsidRPr="007A16EC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4C05CD0" w14:textId="7AD04B65" w:rsidR="009A48D2" w:rsidRPr="007A16EC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72B57166" w14:textId="77777777" w:rsidR="009A48D2" w:rsidRPr="007A16EC" w:rsidRDefault="009A48D2" w:rsidP="001175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35CC598E" w14:textId="77777777" w:rsidR="009A48D2" w:rsidRPr="007A16EC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B946E08" w14:textId="77777777" w:rsidR="009A48D2" w:rsidRPr="007A16EC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84E13C2" w14:textId="77777777" w:rsidR="009A48D2" w:rsidRPr="007A16EC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E49DF" w:rsidRPr="007A16EC" w14:paraId="51B6FECD" w14:textId="77777777" w:rsidTr="0060224D">
        <w:trPr>
          <w:tblHeader/>
        </w:trPr>
        <w:tc>
          <w:tcPr>
            <w:tcW w:w="2250" w:type="dxa"/>
            <w:shd w:val="clear" w:color="auto" w:fill="auto"/>
          </w:tcPr>
          <w:p w14:paraId="03125CC4" w14:textId="77777777" w:rsidR="008E49DF" w:rsidRPr="007A16EC" w:rsidRDefault="008E49DF" w:rsidP="001175E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110" w:type="dxa"/>
            <w:gridSpan w:val="10"/>
          </w:tcPr>
          <w:p w14:paraId="727D7323" w14:textId="70723013" w:rsidR="008E49DF" w:rsidRPr="007A16EC" w:rsidRDefault="008E49DF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A16E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7D0474" w:rsidRPr="007A16EC" w14:paraId="17AE63AA" w14:textId="77777777" w:rsidTr="0060224D">
        <w:tc>
          <w:tcPr>
            <w:tcW w:w="2250" w:type="dxa"/>
            <w:shd w:val="clear" w:color="auto" w:fill="auto"/>
          </w:tcPr>
          <w:p w14:paraId="7459DD67" w14:textId="0F3CBF98" w:rsidR="009A48D2" w:rsidRPr="007A16EC" w:rsidRDefault="009A48D2" w:rsidP="001175E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16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205C7" w:rsidRPr="007A16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B008A5" w:rsidRPr="007A16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4A4B14" w:rsidRPr="007A16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  <w:r w:rsidRPr="007A16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A16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48790115" w14:textId="77777777" w:rsidR="009A48D2" w:rsidRPr="007A16EC" w:rsidRDefault="009A48D2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8FBDF1" w14:textId="158FCB5A" w:rsidR="009A48D2" w:rsidRPr="007A16EC" w:rsidRDefault="009A48D2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769467" w14:textId="77777777" w:rsidR="009A48D2" w:rsidRPr="007A16EC" w:rsidRDefault="009A48D2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372802B1" w14:textId="77777777" w:rsidR="009A48D2" w:rsidRPr="007A16EC" w:rsidRDefault="009A48D2" w:rsidP="00CE7297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124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4FC20E3" w14:textId="77777777" w:rsidR="009A48D2" w:rsidRPr="007A16EC" w:rsidRDefault="009A48D2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27865D1D" w14:textId="77777777" w:rsidR="009A48D2" w:rsidRPr="007A16EC" w:rsidRDefault="009A48D2" w:rsidP="001175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AEE14C" w14:textId="77777777" w:rsidR="009A48D2" w:rsidRPr="007A16EC" w:rsidRDefault="009A48D2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806108E" w14:textId="77777777" w:rsidR="009A48D2" w:rsidRPr="007A16EC" w:rsidRDefault="009A48D2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3BB5D94C" w14:textId="77777777" w:rsidR="009A48D2" w:rsidRPr="007A16EC" w:rsidRDefault="009A48D2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4A5E1DEA" w14:textId="77777777" w:rsidR="009A48D2" w:rsidRPr="007A16EC" w:rsidRDefault="009A48D2" w:rsidP="001175E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474" w:rsidRPr="007A16EC" w14:paraId="1D5D908B" w14:textId="77777777" w:rsidTr="0060224D">
        <w:tc>
          <w:tcPr>
            <w:tcW w:w="2250" w:type="dxa"/>
            <w:shd w:val="clear" w:color="auto" w:fill="auto"/>
          </w:tcPr>
          <w:p w14:paraId="18323971" w14:textId="1FE33E64" w:rsidR="009A48D2" w:rsidRPr="007A16EC" w:rsidRDefault="009A48D2" w:rsidP="001175E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6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7A16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710" w:type="dxa"/>
          </w:tcPr>
          <w:p w14:paraId="1C75D54B" w14:textId="77777777" w:rsidR="009A48D2" w:rsidRPr="007A16EC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9D25EDE" w14:textId="02875288" w:rsidR="009A48D2" w:rsidRPr="007A16EC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8E5B0A" w14:textId="77777777" w:rsidR="009A48D2" w:rsidRPr="007A16EC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4E477A28" w14:textId="77777777" w:rsidR="009A48D2" w:rsidRPr="007A16EC" w:rsidRDefault="009A48D2" w:rsidP="001175E8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27261D2F" w14:textId="77777777" w:rsidR="009A48D2" w:rsidRPr="007A16EC" w:rsidRDefault="009A48D2" w:rsidP="001175E8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7C3A66F1" w14:textId="77777777" w:rsidR="009A48D2" w:rsidRPr="007A16EC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78C27B4" w14:textId="77777777" w:rsidR="009A48D2" w:rsidRPr="007A16EC" w:rsidRDefault="009A48D2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6DC23D9" w14:textId="77777777" w:rsidR="009A48D2" w:rsidRPr="007A16EC" w:rsidRDefault="009A48D2" w:rsidP="001175E8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</w:tcPr>
          <w:p w14:paraId="4657EE2F" w14:textId="77777777" w:rsidR="009A48D2" w:rsidRPr="007A16EC" w:rsidRDefault="009A48D2" w:rsidP="001175E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36595D50" w14:textId="77777777" w:rsidR="009A48D2" w:rsidRPr="007A16EC" w:rsidRDefault="009A48D2" w:rsidP="001175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474" w:rsidRPr="007A16EC" w14:paraId="0EA2FA5A" w14:textId="77777777" w:rsidTr="0060224D">
        <w:trPr>
          <w:trHeight w:val="425"/>
        </w:trPr>
        <w:tc>
          <w:tcPr>
            <w:tcW w:w="2250" w:type="dxa"/>
            <w:shd w:val="clear" w:color="auto" w:fill="auto"/>
            <w:vAlign w:val="bottom"/>
          </w:tcPr>
          <w:p w14:paraId="297EED1A" w14:textId="4000EF82" w:rsidR="009A48D2" w:rsidRPr="007A16EC" w:rsidRDefault="009A48D2" w:rsidP="00CE7297">
            <w:pPr>
              <w:tabs>
                <w:tab w:val="left" w:pos="4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 xml:space="preserve">สัญญาซื้อขายเงินตราต่างประเทศล่วงหน้า                                                                                                     </w:t>
            </w:r>
          </w:p>
        </w:tc>
        <w:tc>
          <w:tcPr>
            <w:tcW w:w="1710" w:type="dxa"/>
          </w:tcPr>
          <w:p w14:paraId="34818069" w14:textId="436BD829" w:rsidR="007A16EC" w:rsidRPr="007A16EC" w:rsidRDefault="007A16EC" w:rsidP="000723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(789,706)</w:t>
            </w:r>
          </w:p>
        </w:tc>
        <w:tc>
          <w:tcPr>
            <w:tcW w:w="1530" w:type="dxa"/>
          </w:tcPr>
          <w:p w14:paraId="055AD8AA" w14:textId="654B0C51" w:rsidR="009A48D2" w:rsidRPr="007A16EC" w:rsidRDefault="00B008A5" w:rsidP="002F68E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936998C" w14:textId="77777777" w:rsidR="009A48D2" w:rsidRPr="007A16EC" w:rsidRDefault="009A48D2" w:rsidP="00CA1ED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0EAD54A6" w14:textId="32586A7B" w:rsidR="009A48D2" w:rsidRPr="007A16EC" w:rsidRDefault="009A48D2" w:rsidP="002A6B21">
            <w:pPr>
              <w:pStyle w:val="acctfourfigures"/>
              <w:tabs>
                <w:tab w:val="clear" w:pos="765"/>
                <w:tab w:val="decimal" w:pos="2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A950E0B" w14:textId="77777777" w:rsidR="009A48D2" w:rsidRPr="007A16EC" w:rsidRDefault="009A48D2" w:rsidP="00CA1ED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33487624" w14:textId="276CA134" w:rsidR="009A48D2" w:rsidRPr="004D78EF" w:rsidRDefault="004D78EF" w:rsidP="0007239F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(789,706)</w:t>
            </w:r>
          </w:p>
        </w:tc>
        <w:tc>
          <w:tcPr>
            <w:tcW w:w="180" w:type="dxa"/>
            <w:shd w:val="clear" w:color="auto" w:fill="auto"/>
          </w:tcPr>
          <w:p w14:paraId="7DE91B1E" w14:textId="77777777" w:rsidR="009A48D2" w:rsidRPr="007A16EC" w:rsidRDefault="009A48D2" w:rsidP="00CA1ED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2C23825" w14:textId="23E965B8" w:rsidR="009A48D2" w:rsidRPr="007A16EC" w:rsidRDefault="009A48D2" w:rsidP="002A6B21">
            <w:pPr>
              <w:pStyle w:val="acctfourfigures"/>
              <w:tabs>
                <w:tab w:val="clear" w:pos="765"/>
                <w:tab w:val="decimal" w:pos="26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1FF0D329" w14:textId="77777777" w:rsidR="009A48D2" w:rsidRPr="007A16EC" w:rsidRDefault="009A48D2" w:rsidP="00CA1ED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74E19F23" w14:textId="0D711D9D" w:rsidR="009A48D2" w:rsidRPr="004D78EF" w:rsidRDefault="004D78EF" w:rsidP="0007239F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(789,706)</w:t>
            </w:r>
          </w:p>
        </w:tc>
      </w:tr>
      <w:tr w:rsidR="00C207C3" w:rsidRPr="007A16EC" w14:paraId="20331B57" w14:textId="77777777" w:rsidTr="0060224D">
        <w:trPr>
          <w:trHeight w:val="425"/>
        </w:trPr>
        <w:tc>
          <w:tcPr>
            <w:tcW w:w="2250" w:type="dxa"/>
            <w:shd w:val="clear" w:color="auto" w:fill="auto"/>
            <w:vAlign w:val="bottom"/>
          </w:tcPr>
          <w:p w14:paraId="12EA3CD5" w14:textId="77777777" w:rsidR="00C207C3" w:rsidRPr="007A16EC" w:rsidRDefault="00C207C3" w:rsidP="00CE7297">
            <w:pPr>
              <w:tabs>
                <w:tab w:val="left" w:pos="46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F2C7FFC" w14:textId="77777777" w:rsidR="00C207C3" w:rsidRDefault="00C207C3" w:rsidP="00410680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936C0C3" w14:textId="77777777" w:rsidR="00C207C3" w:rsidRPr="007A16EC" w:rsidRDefault="00C207C3" w:rsidP="007A16E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48DC6FE" w14:textId="77777777" w:rsidR="00C207C3" w:rsidRPr="007A16EC" w:rsidRDefault="00C207C3" w:rsidP="00CA1ED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3E17C30F" w14:textId="77777777" w:rsidR="00C207C3" w:rsidRPr="007A16EC" w:rsidRDefault="00C207C3" w:rsidP="002A6B21">
            <w:pPr>
              <w:pStyle w:val="acctfourfigures"/>
              <w:tabs>
                <w:tab w:val="clear" w:pos="765"/>
                <w:tab w:val="decimal" w:pos="2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0A2E68C" w14:textId="77777777" w:rsidR="00C207C3" w:rsidRPr="007A16EC" w:rsidRDefault="00C207C3" w:rsidP="00CA1ED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7473695D" w14:textId="77777777" w:rsidR="00C207C3" w:rsidRDefault="00C207C3" w:rsidP="00B008A5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A9E1331" w14:textId="77777777" w:rsidR="00C207C3" w:rsidRPr="007A16EC" w:rsidRDefault="00C207C3" w:rsidP="00CA1ED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D5302C2" w14:textId="77777777" w:rsidR="00C207C3" w:rsidRPr="007A16EC" w:rsidRDefault="00C207C3" w:rsidP="002A6B21">
            <w:pPr>
              <w:pStyle w:val="acctfourfigures"/>
              <w:tabs>
                <w:tab w:val="clear" w:pos="765"/>
                <w:tab w:val="decimal" w:pos="26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249DC304" w14:textId="77777777" w:rsidR="00C207C3" w:rsidRPr="007A16EC" w:rsidRDefault="00C207C3" w:rsidP="00CA1ED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534F31B7" w14:textId="77777777" w:rsidR="00C207C3" w:rsidRDefault="00C207C3" w:rsidP="0078316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D0474" w:rsidRPr="007A16EC" w14:paraId="537774C4" w14:textId="77777777" w:rsidTr="0060224D">
        <w:tc>
          <w:tcPr>
            <w:tcW w:w="2250" w:type="dxa"/>
            <w:shd w:val="clear" w:color="auto" w:fill="auto"/>
            <w:vAlign w:val="bottom"/>
          </w:tcPr>
          <w:p w14:paraId="1866DD7E" w14:textId="6FC5351D" w:rsidR="009A48D2" w:rsidRPr="007A16EC" w:rsidRDefault="009A48D2" w:rsidP="00CE6AE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16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A16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A16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A16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7E6145B3" w14:textId="77777777" w:rsidR="009A48D2" w:rsidRPr="007A16EC" w:rsidRDefault="009A48D2" w:rsidP="00CE6AE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4BFC4C" w14:textId="719F1122" w:rsidR="009A48D2" w:rsidRPr="007A16EC" w:rsidRDefault="009A48D2" w:rsidP="00CE6AE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1ABB10" w14:textId="77777777" w:rsidR="009A48D2" w:rsidRPr="007A16EC" w:rsidRDefault="009A48D2" w:rsidP="00CE6AE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47872B48" w14:textId="77777777" w:rsidR="009A48D2" w:rsidRPr="007A16EC" w:rsidRDefault="009A48D2" w:rsidP="002A6B21">
            <w:pPr>
              <w:pStyle w:val="acctfourfigures"/>
              <w:tabs>
                <w:tab w:val="clear" w:pos="765"/>
                <w:tab w:val="decimal" w:pos="293"/>
                <w:tab w:val="decimal" w:pos="416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7943429" w14:textId="77777777" w:rsidR="009A48D2" w:rsidRPr="007A16EC" w:rsidRDefault="009A48D2" w:rsidP="00CE6AE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7BA1DBE9" w14:textId="77777777" w:rsidR="009A48D2" w:rsidRPr="007A16EC" w:rsidRDefault="009A48D2" w:rsidP="00B008A5">
            <w:pPr>
              <w:tabs>
                <w:tab w:val="decimal" w:pos="100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B7E83BE" w14:textId="77777777" w:rsidR="009A48D2" w:rsidRPr="007A16EC" w:rsidRDefault="009A48D2" w:rsidP="00CE6AE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F90BA83" w14:textId="77777777" w:rsidR="009A48D2" w:rsidRPr="007A16EC" w:rsidRDefault="009A48D2" w:rsidP="002A6B21">
            <w:pPr>
              <w:pStyle w:val="acctfourfigures"/>
              <w:tabs>
                <w:tab w:val="clear" w:pos="765"/>
                <w:tab w:val="decimal" w:pos="269"/>
                <w:tab w:val="decimal" w:pos="41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3E4FE6B1" w14:textId="77777777" w:rsidR="009A48D2" w:rsidRPr="007A16EC" w:rsidRDefault="009A48D2" w:rsidP="006F632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1A51E97F" w14:textId="77777777" w:rsidR="009A48D2" w:rsidRPr="007A16EC" w:rsidRDefault="009A48D2" w:rsidP="0078316A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474" w:rsidRPr="007A16EC" w14:paraId="4925A397" w14:textId="77777777" w:rsidTr="0060224D">
        <w:tc>
          <w:tcPr>
            <w:tcW w:w="2250" w:type="dxa"/>
            <w:shd w:val="clear" w:color="auto" w:fill="auto"/>
            <w:vAlign w:val="bottom"/>
          </w:tcPr>
          <w:p w14:paraId="28C775EC" w14:textId="77777777" w:rsidR="009A48D2" w:rsidRPr="007A16EC" w:rsidRDefault="009A48D2" w:rsidP="00CE6AE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38518255" w14:textId="77777777" w:rsidR="009A48D2" w:rsidRPr="007A16EC" w:rsidRDefault="009A48D2" w:rsidP="00CE6AE9">
            <w:pPr>
              <w:ind w:left="-131" w:firstLine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0395BC" w14:textId="3D56719E" w:rsidR="009A48D2" w:rsidRPr="007A16EC" w:rsidRDefault="009A48D2" w:rsidP="00CE6AE9">
            <w:pPr>
              <w:ind w:left="-131" w:firstLine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940D36" w14:textId="77777777" w:rsidR="009A48D2" w:rsidRPr="007A16EC" w:rsidRDefault="009A48D2" w:rsidP="00CE6AE9">
            <w:pPr>
              <w:ind w:left="-131" w:firstLine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5DCBA822" w14:textId="77777777" w:rsidR="009A48D2" w:rsidRPr="007A16EC" w:rsidRDefault="009A48D2" w:rsidP="002A6B21">
            <w:pPr>
              <w:pStyle w:val="acctfourfigures"/>
              <w:tabs>
                <w:tab w:val="decimal" w:pos="293"/>
                <w:tab w:val="decimal" w:pos="416"/>
              </w:tabs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8FE002F" w14:textId="77777777" w:rsidR="009A48D2" w:rsidRPr="007A16EC" w:rsidRDefault="009A48D2" w:rsidP="006F6328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7359F120" w14:textId="77777777" w:rsidR="009A48D2" w:rsidRPr="007A16EC" w:rsidRDefault="009A48D2" w:rsidP="00B008A5">
            <w:pPr>
              <w:tabs>
                <w:tab w:val="decimal" w:pos="100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844199" w14:textId="77777777" w:rsidR="009A48D2" w:rsidRPr="007A16EC" w:rsidRDefault="009A48D2" w:rsidP="00CE6AE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8D576DA" w14:textId="77777777" w:rsidR="009A48D2" w:rsidRPr="007A16EC" w:rsidRDefault="009A48D2" w:rsidP="002A6B21">
            <w:pPr>
              <w:pStyle w:val="acctfourfigures"/>
              <w:tabs>
                <w:tab w:val="decimal" w:pos="269"/>
                <w:tab w:val="decimal" w:pos="418"/>
              </w:tabs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103D7518" w14:textId="77777777" w:rsidR="009A48D2" w:rsidRPr="007A16EC" w:rsidRDefault="009A48D2" w:rsidP="006F632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20C1E2C7" w14:textId="77777777" w:rsidR="009A48D2" w:rsidRPr="007A16EC" w:rsidRDefault="009A48D2" w:rsidP="0078316A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474" w:rsidRPr="007A16EC" w14:paraId="17EB0CF4" w14:textId="77777777" w:rsidTr="0060224D">
        <w:tc>
          <w:tcPr>
            <w:tcW w:w="2250" w:type="dxa"/>
            <w:shd w:val="clear" w:color="auto" w:fill="auto"/>
            <w:vAlign w:val="bottom"/>
          </w:tcPr>
          <w:p w14:paraId="4401B3A5" w14:textId="77777777" w:rsidR="009A48D2" w:rsidRPr="007A16EC" w:rsidRDefault="009A48D2" w:rsidP="008F7674">
            <w:pPr>
              <w:tabs>
                <w:tab w:val="left" w:pos="462"/>
                <w:tab w:val="left" w:pos="334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</w:rPr>
              <w:t xml:space="preserve">สัญญาซื้อขายเงินตราต่างประเทศล่วงหน้า                                                                                                     </w:t>
            </w:r>
          </w:p>
        </w:tc>
        <w:tc>
          <w:tcPr>
            <w:tcW w:w="1710" w:type="dxa"/>
          </w:tcPr>
          <w:p w14:paraId="1B89CE50" w14:textId="6779257C" w:rsidR="009A48D2" w:rsidRPr="007A16EC" w:rsidRDefault="00B829B7" w:rsidP="002F68E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6E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30" w:type="dxa"/>
          </w:tcPr>
          <w:p w14:paraId="105587FA" w14:textId="219CE855" w:rsidR="009A48D2" w:rsidRPr="007A16EC" w:rsidRDefault="009A48D2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lang w:val="en-US" w:bidi="th-TH"/>
              </w:rPr>
              <w:t>9,738,567</w:t>
            </w:r>
          </w:p>
        </w:tc>
        <w:tc>
          <w:tcPr>
            <w:tcW w:w="180" w:type="dxa"/>
          </w:tcPr>
          <w:p w14:paraId="3C4E3CCA" w14:textId="77777777" w:rsidR="009A48D2" w:rsidRPr="007A16EC" w:rsidRDefault="009A48D2" w:rsidP="008F767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207EE95A" w14:textId="12C889BA" w:rsidR="009A48D2" w:rsidRPr="007A16EC" w:rsidRDefault="009A48D2" w:rsidP="002A6B21">
            <w:pPr>
              <w:pStyle w:val="acctfourfigures"/>
              <w:tabs>
                <w:tab w:val="clear" w:pos="765"/>
                <w:tab w:val="decimal" w:pos="2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FCADE9D" w14:textId="77777777" w:rsidR="009A48D2" w:rsidRPr="007A16EC" w:rsidRDefault="009A48D2" w:rsidP="008F767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shd w:val="clear" w:color="auto" w:fill="auto"/>
          </w:tcPr>
          <w:p w14:paraId="64CAFA5C" w14:textId="0D9F0972" w:rsidR="009A48D2" w:rsidRPr="007A16EC" w:rsidRDefault="009A48D2" w:rsidP="002F68E6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lang w:val="en-US" w:bidi="th-TH"/>
              </w:rPr>
              <w:t>9,738,567</w:t>
            </w:r>
          </w:p>
        </w:tc>
        <w:tc>
          <w:tcPr>
            <w:tcW w:w="180" w:type="dxa"/>
            <w:shd w:val="clear" w:color="auto" w:fill="auto"/>
          </w:tcPr>
          <w:p w14:paraId="59F386A5" w14:textId="77777777" w:rsidR="009A48D2" w:rsidRPr="007A16EC" w:rsidRDefault="009A48D2" w:rsidP="008F767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813F01" w14:textId="4BEFF96B" w:rsidR="009A48D2" w:rsidRPr="007A16EC" w:rsidRDefault="009A48D2" w:rsidP="002A6B21">
            <w:pPr>
              <w:pStyle w:val="acctfourfigures"/>
              <w:tabs>
                <w:tab w:val="clear" w:pos="765"/>
                <w:tab w:val="decimal" w:pos="26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6F5B0C1C" w14:textId="77777777" w:rsidR="009A48D2" w:rsidRPr="007A16EC" w:rsidRDefault="009A48D2" w:rsidP="008F767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6" w:type="dxa"/>
            <w:shd w:val="clear" w:color="auto" w:fill="auto"/>
          </w:tcPr>
          <w:p w14:paraId="12EC8D07" w14:textId="050A4C48" w:rsidR="009A48D2" w:rsidRPr="007A16EC" w:rsidRDefault="009A48D2" w:rsidP="002F68E6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/>
                <w:sz w:val="30"/>
                <w:szCs w:val="30"/>
                <w:lang w:bidi="th-TH"/>
              </w:rPr>
              <w:t>9,738,567</w:t>
            </w:r>
          </w:p>
        </w:tc>
      </w:tr>
    </w:tbl>
    <w:p w14:paraId="6E31AEFC" w14:textId="77777777" w:rsidR="00B022BF" w:rsidRPr="007A16EC" w:rsidRDefault="00B022BF" w:rsidP="00E93493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3AF38570" w14:textId="75D7DF4C" w:rsidR="00E91D34" w:rsidRPr="007A16EC" w:rsidRDefault="00E91D3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A16EC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ภาระผูกพันกับกิจการที่ไม่เกี่ยวข้องกัน</w:t>
      </w:r>
    </w:p>
    <w:p w14:paraId="2B52DB54" w14:textId="77777777" w:rsidR="00E91D34" w:rsidRPr="007A16EC" w:rsidRDefault="00E91D34" w:rsidP="006A028C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1"/>
        <w:gridCol w:w="1709"/>
      </w:tblGrid>
      <w:tr w:rsidR="0015743F" w:rsidRPr="007A16EC" w14:paraId="600943BE" w14:textId="77777777" w:rsidTr="008D31CF">
        <w:trPr>
          <w:tblHeader/>
        </w:trPr>
        <w:tc>
          <w:tcPr>
            <w:tcW w:w="4087" w:type="pct"/>
          </w:tcPr>
          <w:p w14:paraId="24B4DD7D" w14:textId="04E15448" w:rsidR="0015743F" w:rsidRPr="007A16EC" w:rsidRDefault="0015743F" w:rsidP="005551B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  <w:r w:rsidRPr="007A16EC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>ณ วันที่</w:t>
            </w:r>
            <w:r w:rsidR="00C40E9B" w:rsidRPr="007A16EC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 xml:space="preserve"> </w:t>
            </w:r>
            <w:r w:rsidR="00C40E9B" w:rsidRPr="007A16EC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3</w:t>
            </w:r>
            <w:r w:rsidR="00C40E9B" w:rsidRPr="007A16E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0</w:t>
            </w:r>
            <w:r w:rsidRPr="007A16EC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 xml:space="preserve"> </w:t>
            </w:r>
            <w:r w:rsidR="004A4B14" w:rsidRPr="007A16EC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กันยายน</w:t>
            </w:r>
            <w:r w:rsidR="008554C5" w:rsidRPr="007A16EC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 xml:space="preserve"> </w:t>
            </w:r>
            <w:r w:rsidRPr="007A16EC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256</w:t>
            </w:r>
            <w:r w:rsidR="008F7674" w:rsidRPr="007A16EC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7</w:t>
            </w:r>
          </w:p>
        </w:tc>
        <w:tc>
          <w:tcPr>
            <w:tcW w:w="913" w:type="pct"/>
          </w:tcPr>
          <w:p w14:paraId="49A1D22F" w14:textId="5EAE7893" w:rsidR="0015743F" w:rsidRPr="007A16EC" w:rsidRDefault="0015743F" w:rsidP="005551BA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1319" w:rsidRPr="007A16EC" w14:paraId="1ABF0E8B" w14:textId="77777777" w:rsidTr="008D31CF">
        <w:trPr>
          <w:trHeight w:val="371"/>
          <w:tblHeader/>
        </w:trPr>
        <w:tc>
          <w:tcPr>
            <w:tcW w:w="4087" w:type="pct"/>
          </w:tcPr>
          <w:p w14:paraId="5E78B4BA" w14:textId="77777777" w:rsidR="00031319" w:rsidRPr="007A16EC" w:rsidRDefault="00031319" w:rsidP="0003131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913" w:type="pct"/>
          </w:tcPr>
          <w:p w14:paraId="57BA2234" w14:textId="070EE629" w:rsidR="00031319" w:rsidRPr="007A16EC" w:rsidRDefault="00031319" w:rsidP="00031319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7A16E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031319" w:rsidRPr="007A16EC" w14:paraId="02F1680A" w14:textId="77777777" w:rsidTr="00410680">
        <w:tc>
          <w:tcPr>
            <w:tcW w:w="4087" w:type="pct"/>
          </w:tcPr>
          <w:p w14:paraId="2E9DA252" w14:textId="77777777" w:rsidR="00031319" w:rsidRPr="007A16EC" w:rsidRDefault="00031319" w:rsidP="0003131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13" w:type="pct"/>
          </w:tcPr>
          <w:p w14:paraId="7068E3A0" w14:textId="77777777" w:rsidR="00031319" w:rsidRPr="007A16EC" w:rsidRDefault="00031319" w:rsidP="00031319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31319" w:rsidRPr="007A16EC" w14:paraId="32F9B9FD" w14:textId="77777777" w:rsidTr="00410680">
        <w:tc>
          <w:tcPr>
            <w:tcW w:w="4087" w:type="pct"/>
          </w:tcPr>
          <w:p w14:paraId="0231054E" w14:textId="6FCC767F" w:rsidR="00031319" w:rsidRPr="007A16EC" w:rsidRDefault="00031319" w:rsidP="00031319">
            <w:pPr>
              <w:pStyle w:val="BodyText"/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13" w:type="pct"/>
            <w:vAlign w:val="bottom"/>
          </w:tcPr>
          <w:p w14:paraId="2DA52142" w14:textId="41DFB9F8" w:rsidR="00031319" w:rsidRPr="007A16EC" w:rsidRDefault="00E57208" w:rsidP="0003131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6EC">
              <w:rPr>
                <w:rFonts w:ascii="Angsana New" w:hAnsi="Angsana New" w:hint="cs"/>
                <w:sz w:val="30"/>
                <w:szCs w:val="30"/>
                <w:cs/>
              </w:rPr>
              <w:t>221,373,595</w:t>
            </w:r>
          </w:p>
        </w:tc>
      </w:tr>
      <w:tr w:rsidR="00031319" w:rsidRPr="007A16EC" w14:paraId="6781BD59" w14:textId="77777777" w:rsidTr="00410680">
        <w:tc>
          <w:tcPr>
            <w:tcW w:w="4087" w:type="pct"/>
          </w:tcPr>
          <w:p w14:paraId="26D42CB7" w14:textId="7DA65A82" w:rsidR="00031319" w:rsidRPr="007A16EC" w:rsidRDefault="00031319" w:rsidP="00031319">
            <w:pPr>
              <w:pStyle w:val="BodyText"/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bottom"/>
          </w:tcPr>
          <w:p w14:paraId="34C43DC0" w14:textId="5C3B86FD" w:rsidR="00031319" w:rsidRPr="007A16EC" w:rsidRDefault="00E57208" w:rsidP="0003131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16EC">
              <w:rPr>
                <w:rFonts w:ascii="Angsana New" w:hAnsi="Angsana New" w:hint="cs"/>
                <w:sz w:val="30"/>
                <w:szCs w:val="30"/>
                <w:cs/>
              </w:rPr>
              <w:t>1,171,200</w:t>
            </w:r>
          </w:p>
        </w:tc>
      </w:tr>
      <w:tr w:rsidR="00031319" w:rsidRPr="007A16EC" w14:paraId="537FDFCA" w14:textId="77777777" w:rsidTr="00410680">
        <w:tc>
          <w:tcPr>
            <w:tcW w:w="4087" w:type="pct"/>
          </w:tcPr>
          <w:p w14:paraId="3C2D445D" w14:textId="04C2BC09" w:rsidR="00031319" w:rsidRPr="007A16EC" w:rsidRDefault="00031319" w:rsidP="0003131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47742" w14:textId="706F2E0F" w:rsidR="00031319" w:rsidRPr="007A16EC" w:rsidRDefault="00E57208" w:rsidP="00031319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6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222,544,795</w:t>
            </w:r>
          </w:p>
        </w:tc>
      </w:tr>
      <w:tr w:rsidR="008D31CF" w:rsidRPr="007A16EC" w14:paraId="5A03DDEF" w14:textId="77777777" w:rsidTr="00410680">
        <w:tc>
          <w:tcPr>
            <w:tcW w:w="4087" w:type="pct"/>
          </w:tcPr>
          <w:p w14:paraId="29006D1F" w14:textId="77777777" w:rsidR="008D31CF" w:rsidRPr="007A16EC" w:rsidRDefault="008D31CF" w:rsidP="006A028C">
            <w:pPr>
              <w:tabs>
                <w:tab w:val="left" w:pos="540"/>
              </w:tabs>
              <w:ind w:left="540"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auto"/>
          </w:tcPr>
          <w:p w14:paraId="1066FCFB" w14:textId="77777777" w:rsidR="008D31CF" w:rsidRPr="007A16EC" w:rsidRDefault="008D31CF" w:rsidP="006A028C">
            <w:pPr>
              <w:tabs>
                <w:tab w:val="left" w:pos="540"/>
              </w:tabs>
              <w:ind w:left="540"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1319" w:rsidRPr="007A16EC" w14:paraId="27B2C64B" w14:textId="77777777" w:rsidTr="00410680">
        <w:tc>
          <w:tcPr>
            <w:tcW w:w="4087" w:type="pct"/>
          </w:tcPr>
          <w:p w14:paraId="610E4CD8" w14:textId="77777777" w:rsidR="00031319" w:rsidRPr="007A16EC" w:rsidRDefault="00031319" w:rsidP="0003131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913" w:type="pct"/>
          </w:tcPr>
          <w:p w14:paraId="7CA6D7D3" w14:textId="77777777" w:rsidR="00031319" w:rsidRPr="007A16EC" w:rsidRDefault="00031319" w:rsidP="00031319">
            <w:pPr>
              <w:pStyle w:val="BodyText"/>
              <w:spacing w:after="0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1319" w:rsidRPr="007A16EC" w14:paraId="4321606D" w14:textId="77777777" w:rsidTr="00410680">
        <w:tc>
          <w:tcPr>
            <w:tcW w:w="4087" w:type="pct"/>
          </w:tcPr>
          <w:p w14:paraId="106E02D7" w14:textId="64751A7E" w:rsidR="00031319" w:rsidRPr="007A16EC" w:rsidRDefault="00031319" w:rsidP="00624715">
            <w:pPr>
              <w:pStyle w:val="BodyText"/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ภาระผูกพันตามสัญญาเช่า</w:t>
            </w:r>
            <w:r w:rsidR="00857D5C" w:rsidRPr="007A16E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913" w:type="pct"/>
          </w:tcPr>
          <w:p w14:paraId="676FB28B" w14:textId="0AAC4596" w:rsidR="00031319" w:rsidRPr="007A16EC" w:rsidRDefault="00A4074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6E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  <w:r w:rsidRPr="007A16EC">
              <w:rPr>
                <w:rFonts w:ascii="Angsana New" w:hAnsi="Angsana New"/>
                <w:sz w:val="30"/>
                <w:szCs w:val="30"/>
                <w:lang w:val="en-US" w:bidi="th-TH"/>
              </w:rPr>
              <w:t>,655,900</w:t>
            </w:r>
          </w:p>
        </w:tc>
      </w:tr>
      <w:tr w:rsidR="00A50EAB" w:rsidRPr="00A11392" w14:paraId="2D249E08" w14:textId="77777777" w:rsidTr="00410680">
        <w:tc>
          <w:tcPr>
            <w:tcW w:w="4087" w:type="pct"/>
          </w:tcPr>
          <w:p w14:paraId="09D530DC" w14:textId="181BDB38" w:rsidR="00A50EAB" w:rsidRPr="007A16EC" w:rsidRDefault="00A50EAB" w:rsidP="00A50EA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A16E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00FA2" w14:textId="0EC2B504" w:rsidR="00A50EAB" w:rsidRPr="00A11392" w:rsidRDefault="00A4074B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6EC">
              <w:rPr>
                <w:rFonts w:ascii="Angsana New" w:hAnsi="Angsana New"/>
                <w:b/>
                <w:bCs/>
                <w:sz w:val="30"/>
                <w:szCs w:val="30"/>
              </w:rPr>
              <w:t>2,655,900</w:t>
            </w:r>
          </w:p>
        </w:tc>
      </w:tr>
    </w:tbl>
    <w:p w14:paraId="741AD4CE" w14:textId="77777777" w:rsidR="00F240E9" w:rsidRPr="00A11392" w:rsidRDefault="00F240E9">
      <w:pPr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1FBB178F" w14:textId="4C0F88AE" w:rsidR="00177D5F" w:rsidRPr="0078316A" w:rsidRDefault="00177D5F" w:rsidP="00177D5F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sectPr w:rsidR="00177D5F" w:rsidRPr="0078316A" w:rsidSect="00264ACF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163C8" w14:textId="77777777" w:rsidR="005B63CF" w:rsidRDefault="005B63CF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50DC90FC" w14:textId="77777777" w:rsidR="005B63CF" w:rsidRDefault="005B63CF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AC4D5" w14:textId="5E5CCBB1" w:rsidR="00D312D0" w:rsidRPr="00CA6857" w:rsidRDefault="00D312D0" w:rsidP="00EB7D33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  <w:lang w:val="en-US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</w:instrText>
    </w:r>
    <w:r w:rsidRPr="00F10D94">
      <w:rPr>
        <w:rFonts w:asciiTheme="majorBidi" w:hAnsiTheme="majorBidi"/>
        <w:caps/>
        <w:sz w:val="30"/>
        <w:szCs w:val="30"/>
        <w:cs/>
      </w:rPr>
      <w:instrText xml:space="preserve">* </w:instrText>
    </w:r>
    <w:r w:rsidRPr="00F10D94">
      <w:rPr>
        <w:rFonts w:asciiTheme="majorBidi" w:hAnsiTheme="majorBidi" w:cstheme="majorBidi"/>
        <w:caps/>
        <w:sz w:val="30"/>
        <w:szCs w:val="30"/>
      </w:rPr>
      <w:instrText xml:space="preserve">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 w:rsidR="00C67C45">
      <w:rPr>
        <w:rFonts w:asciiTheme="majorBidi" w:hAnsiTheme="majorBidi" w:cstheme="majorBidi"/>
        <w:caps/>
        <w:noProof/>
        <w:sz w:val="30"/>
        <w:szCs w:val="30"/>
      </w:rPr>
      <w:t>23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819E7" w14:textId="77777777" w:rsidR="005B63CF" w:rsidRDefault="005B63CF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74BC43B6" w14:textId="77777777" w:rsidR="005B63CF" w:rsidRDefault="005B63CF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BD80C" w14:textId="77777777" w:rsidR="00D312D0" w:rsidRDefault="00D312D0" w:rsidP="008C507D">
    <w:pPr>
      <w:pStyle w:val="Heading5"/>
      <w:rPr>
        <w:rFonts w:ascii="Angsana New" w:eastAsiaTheme="minorEastAsia" w:hAnsi="Angsana New"/>
        <w:lang w:val="en-US" w:eastAsia="ko-KR"/>
      </w:rPr>
    </w:pPr>
    <w:r w:rsidRPr="00FA4C8B">
      <w:rPr>
        <w:rFonts w:ascii="Angsana New" w:hAnsi="Angsana New"/>
        <w:cs/>
        <w:lang w:val="en-US" w:eastAsia="en-US"/>
      </w:rPr>
      <w:t>บริษัท โรแยล พลัส จำกัด</w:t>
    </w:r>
    <w:r>
      <w:rPr>
        <w:rFonts w:ascii="Angsana New" w:hAnsi="Angsana New"/>
        <w:cs/>
        <w:lang w:val="en-US" w:eastAsia="en-US"/>
      </w:rPr>
      <w:t xml:space="preserve"> </w:t>
    </w:r>
    <w:r>
      <w:rPr>
        <w:rFonts w:ascii="Angsana New" w:eastAsiaTheme="minorEastAsia" w:hAnsi="Angsana New" w:hint="cs"/>
        <w:cs/>
        <w:lang w:val="en-US" w:eastAsia="ko-KR"/>
      </w:rPr>
      <w:t xml:space="preserve">(มหาชน) </w:t>
    </w:r>
  </w:p>
  <w:p w14:paraId="63B9D466" w14:textId="77777777" w:rsidR="00D312D0" w:rsidRPr="008C507D" w:rsidRDefault="00D312D0" w:rsidP="008C507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6B1634FA" w14:textId="4C4D6960" w:rsidR="00D312D0" w:rsidRDefault="00D312D0" w:rsidP="006F0510">
    <w:pPr>
      <w:rPr>
        <w:rFonts w:ascii="Angsana New" w:hAnsi="Angsana New"/>
        <w:b/>
        <w:bCs/>
        <w:sz w:val="32"/>
        <w:szCs w:val="32"/>
      </w:rPr>
    </w:pPr>
    <w:r w:rsidRPr="004A4BA7">
      <w:rPr>
        <w:rFonts w:ascii="Angsana New" w:hAnsi="Angsana New"/>
        <w:b/>
        <w:bCs/>
        <w:sz w:val="32"/>
        <w:szCs w:val="32"/>
        <w:cs/>
      </w:rPr>
      <w:t>สำหรับงวด</w:t>
    </w:r>
    <w:r w:rsidRPr="004A4BA7">
      <w:rPr>
        <w:rFonts w:ascii="Angsana New" w:hAnsi="Angsana New" w:hint="cs"/>
        <w:b/>
        <w:bCs/>
        <w:sz w:val="32"/>
        <w:szCs w:val="32"/>
        <w:cs/>
      </w:rPr>
      <w:t>สาม</w:t>
    </w:r>
    <w:r w:rsidR="009A1388">
      <w:rPr>
        <w:rFonts w:ascii="Angsana New" w:hAnsi="Angsana New" w:hint="cs"/>
        <w:b/>
        <w:bCs/>
        <w:sz w:val="32"/>
        <w:szCs w:val="32"/>
        <w:cs/>
      </w:rPr>
      <w:t>เดือน</w:t>
    </w:r>
    <w:r w:rsidR="00A10FF2">
      <w:rPr>
        <w:rFonts w:ascii="Angsana New" w:hAnsi="Angsana New" w:hint="cs"/>
        <w:b/>
        <w:bCs/>
        <w:sz w:val="32"/>
        <w:szCs w:val="32"/>
        <w:cs/>
      </w:rPr>
      <w:t>และ</w:t>
    </w:r>
    <w:r w:rsidR="007A16EC">
      <w:rPr>
        <w:rFonts w:ascii="Angsana New" w:hAnsi="Angsana New" w:hint="cs"/>
        <w:b/>
        <w:bCs/>
        <w:sz w:val="32"/>
        <w:szCs w:val="32"/>
        <w:cs/>
      </w:rPr>
      <w:t>เก้า</w:t>
    </w:r>
    <w:r w:rsidRPr="004A4BA7">
      <w:rPr>
        <w:rFonts w:ascii="Angsana New" w:hAnsi="Angsana New" w:hint="cs"/>
        <w:b/>
        <w:bCs/>
        <w:sz w:val="32"/>
        <w:szCs w:val="32"/>
        <w:cs/>
      </w:rPr>
      <w:t>เดือน</w:t>
    </w:r>
    <w:r w:rsidRPr="004A4BA7">
      <w:rPr>
        <w:rFonts w:ascii="Angsana New" w:hAnsi="Angsana New"/>
        <w:b/>
        <w:bCs/>
        <w:sz w:val="32"/>
        <w:szCs w:val="32"/>
        <w:cs/>
      </w:rPr>
      <w:t>สิ้นสุด</w:t>
    </w:r>
    <w:r w:rsidRPr="007A16EC">
      <w:rPr>
        <w:rFonts w:ascii="Angsana New" w:hAnsi="Angsana New"/>
        <w:b/>
        <w:bCs/>
        <w:sz w:val="32"/>
        <w:szCs w:val="32"/>
        <w:cs/>
      </w:rPr>
      <w:t>วันที่</w:t>
    </w:r>
    <w:r w:rsidRPr="007A16EC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A16EC">
      <w:rPr>
        <w:rFonts w:ascii="Angsana New" w:hAnsi="Angsana New"/>
        <w:b/>
        <w:bCs/>
        <w:sz w:val="32"/>
        <w:szCs w:val="32"/>
      </w:rPr>
      <w:t>3</w:t>
    </w:r>
    <w:r w:rsidR="00C00766" w:rsidRPr="007A16EC">
      <w:rPr>
        <w:rFonts w:ascii="Angsana New" w:hAnsi="Angsana New"/>
        <w:b/>
        <w:bCs/>
        <w:sz w:val="32"/>
        <w:szCs w:val="32"/>
      </w:rPr>
      <w:t>0</w:t>
    </w:r>
    <w:r w:rsidRPr="007A16EC">
      <w:rPr>
        <w:rFonts w:ascii="Angsana New" w:hAnsi="Angsana New"/>
        <w:b/>
        <w:bCs/>
        <w:sz w:val="32"/>
        <w:szCs w:val="32"/>
        <w:cs/>
      </w:rPr>
      <w:t xml:space="preserve"> </w:t>
    </w:r>
    <w:r w:rsidR="00E23DC5" w:rsidRPr="007A16EC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7A16EC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A16EC"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4A4BA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DFB588D" w14:textId="77777777" w:rsidR="00D312D0" w:rsidRPr="007A52D5" w:rsidRDefault="00D312D0" w:rsidP="008B604A">
    <w:pPr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8DA2F334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DA157C0"/>
    <w:multiLevelType w:val="hybridMultilevel"/>
    <w:tmpl w:val="20B62DCC"/>
    <w:lvl w:ilvl="0" w:tplc="40EC020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363E4"/>
    <w:multiLevelType w:val="hybridMultilevel"/>
    <w:tmpl w:val="C964B830"/>
    <w:lvl w:ilvl="0" w:tplc="A648ACE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A164BE3"/>
    <w:multiLevelType w:val="hybridMultilevel"/>
    <w:tmpl w:val="2846543E"/>
    <w:lvl w:ilvl="0" w:tplc="24C4E3A8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17BCB"/>
    <w:multiLevelType w:val="hybridMultilevel"/>
    <w:tmpl w:val="6EC04B84"/>
    <w:lvl w:ilvl="0" w:tplc="FFD071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215E5"/>
    <w:multiLevelType w:val="hybridMultilevel"/>
    <w:tmpl w:val="BC1C37AA"/>
    <w:lvl w:ilvl="0" w:tplc="6DDE5C8C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5A06FA8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5E85C37"/>
    <w:multiLevelType w:val="hybridMultilevel"/>
    <w:tmpl w:val="E58CEA24"/>
    <w:lvl w:ilvl="0" w:tplc="CD06F63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6553D08"/>
    <w:multiLevelType w:val="multilevel"/>
    <w:tmpl w:val="406006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28D7BC5"/>
    <w:multiLevelType w:val="hybridMultilevel"/>
    <w:tmpl w:val="522E1C82"/>
    <w:lvl w:ilvl="0" w:tplc="6C928C1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3A72589"/>
    <w:multiLevelType w:val="multilevel"/>
    <w:tmpl w:val="27D45CDE"/>
    <w:lvl w:ilvl="0">
      <w:start w:val="1"/>
      <w:numFmt w:val="decimal"/>
      <w:lvlText w:val="%1"/>
      <w:lvlJc w:val="left"/>
      <w:pPr>
        <w:tabs>
          <w:tab w:val="num" w:pos="2467"/>
        </w:tabs>
        <w:ind w:left="2467" w:hanging="340"/>
      </w:pPr>
      <w:rPr>
        <w:rFonts w:asciiTheme="majorBidi" w:hAnsiTheme="majorBidi" w:cstheme="majorBidi"/>
        <w:sz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11636699">
    <w:abstractNumId w:val="6"/>
  </w:num>
  <w:num w:numId="2" w16cid:durableId="978921118">
    <w:abstractNumId w:val="5"/>
  </w:num>
  <w:num w:numId="3" w16cid:durableId="275528664">
    <w:abstractNumId w:val="9"/>
  </w:num>
  <w:num w:numId="4" w16cid:durableId="279992835">
    <w:abstractNumId w:val="7"/>
  </w:num>
  <w:num w:numId="5" w16cid:durableId="1620523560">
    <w:abstractNumId w:val="8"/>
  </w:num>
  <w:num w:numId="6" w16cid:durableId="1282615004">
    <w:abstractNumId w:val="3"/>
  </w:num>
  <w:num w:numId="7" w16cid:durableId="248972682">
    <w:abstractNumId w:val="2"/>
  </w:num>
  <w:num w:numId="8" w16cid:durableId="1834174586">
    <w:abstractNumId w:val="0"/>
  </w:num>
  <w:num w:numId="9" w16cid:durableId="542207330">
    <w:abstractNumId w:val="1"/>
  </w:num>
  <w:num w:numId="10" w16cid:durableId="1921015679">
    <w:abstractNumId w:val="4"/>
  </w:num>
  <w:num w:numId="11" w16cid:durableId="1960648509">
    <w:abstractNumId w:val="17"/>
  </w:num>
  <w:num w:numId="12" w16cid:durableId="1136532281">
    <w:abstractNumId w:val="12"/>
  </w:num>
  <w:num w:numId="13" w16cid:durableId="1743597204">
    <w:abstractNumId w:val="27"/>
  </w:num>
  <w:num w:numId="14" w16cid:durableId="1664315908">
    <w:abstractNumId w:val="16"/>
  </w:num>
  <w:num w:numId="15" w16cid:durableId="1939096354">
    <w:abstractNumId w:val="18"/>
  </w:num>
  <w:num w:numId="16" w16cid:durableId="9338473">
    <w:abstractNumId w:val="20"/>
  </w:num>
  <w:num w:numId="17" w16cid:durableId="138302050">
    <w:abstractNumId w:val="19"/>
  </w:num>
  <w:num w:numId="18" w16cid:durableId="705714667">
    <w:abstractNumId w:val="26"/>
  </w:num>
  <w:num w:numId="19" w16cid:durableId="1654524760">
    <w:abstractNumId w:val="22"/>
  </w:num>
  <w:num w:numId="20" w16cid:durableId="918291770">
    <w:abstractNumId w:val="24"/>
  </w:num>
  <w:num w:numId="21" w16cid:durableId="1493255474">
    <w:abstractNumId w:val="14"/>
  </w:num>
  <w:num w:numId="22" w16cid:durableId="1415322580">
    <w:abstractNumId w:val="11"/>
  </w:num>
  <w:num w:numId="23" w16cid:durableId="964500786">
    <w:abstractNumId w:val="29"/>
  </w:num>
  <w:num w:numId="24" w16cid:durableId="669721921">
    <w:abstractNumId w:val="21"/>
  </w:num>
  <w:num w:numId="25" w16cid:durableId="189103482">
    <w:abstractNumId w:val="15"/>
  </w:num>
  <w:num w:numId="26" w16cid:durableId="697240635">
    <w:abstractNumId w:val="23"/>
  </w:num>
  <w:num w:numId="27" w16cid:durableId="1884487878">
    <w:abstractNumId w:val="10"/>
  </w:num>
  <w:num w:numId="28" w16cid:durableId="847017591">
    <w:abstractNumId w:val="13"/>
  </w:num>
  <w:num w:numId="29" w16cid:durableId="1035616346">
    <w:abstractNumId w:val="25"/>
  </w:num>
  <w:num w:numId="30" w16cid:durableId="380443151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64E"/>
    <w:rsid w:val="000007EF"/>
    <w:rsid w:val="00000AF2"/>
    <w:rsid w:val="00000B49"/>
    <w:rsid w:val="00000E4D"/>
    <w:rsid w:val="00001148"/>
    <w:rsid w:val="000012D4"/>
    <w:rsid w:val="00001C79"/>
    <w:rsid w:val="0000206F"/>
    <w:rsid w:val="000020B4"/>
    <w:rsid w:val="00002C9A"/>
    <w:rsid w:val="0000332D"/>
    <w:rsid w:val="00003FEC"/>
    <w:rsid w:val="000043A6"/>
    <w:rsid w:val="00004B57"/>
    <w:rsid w:val="00004C81"/>
    <w:rsid w:val="00004FDC"/>
    <w:rsid w:val="000055AD"/>
    <w:rsid w:val="000057F1"/>
    <w:rsid w:val="0000581A"/>
    <w:rsid w:val="000059D3"/>
    <w:rsid w:val="00005C07"/>
    <w:rsid w:val="00005D33"/>
    <w:rsid w:val="00006ECA"/>
    <w:rsid w:val="0000701F"/>
    <w:rsid w:val="00007C55"/>
    <w:rsid w:val="00007EB5"/>
    <w:rsid w:val="000101B0"/>
    <w:rsid w:val="000106DB"/>
    <w:rsid w:val="00010B15"/>
    <w:rsid w:val="00010B8E"/>
    <w:rsid w:val="00011236"/>
    <w:rsid w:val="0001137C"/>
    <w:rsid w:val="000114F4"/>
    <w:rsid w:val="00012042"/>
    <w:rsid w:val="0001330B"/>
    <w:rsid w:val="00013735"/>
    <w:rsid w:val="000138CB"/>
    <w:rsid w:val="00013B90"/>
    <w:rsid w:val="00013C44"/>
    <w:rsid w:val="00013F44"/>
    <w:rsid w:val="0001402E"/>
    <w:rsid w:val="000141B7"/>
    <w:rsid w:val="0001441F"/>
    <w:rsid w:val="00014750"/>
    <w:rsid w:val="000154F6"/>
    <w:rsid w:val="00015624"/>
    <w:rsid w:val="000158EA"/>
    <w:rsid w:val="00015B58"/>
    <w:rsid w:val="00015E4E"/>
    <w:rsid w:val="00017128"/>
    <w:rsid w:val="0001725A"/>
    <w:rsid w:val="00017BBE"/>
    <w:rsid w:val="000205C7"/>
    <w:rsid w:val="00020F06"/>
    <w:rsid w:val="00021635"/>
    <w:rsid w:val="00021AB1"/>
    <w:rsid w:val="00022459"/>
    <w:rsid w:val="0002267E"/>
    <w:rsid w:val="000229C7"/>
    <w:rsid w:val="00022F95"/>
    <w:rsid w:val="00023227"/>
    <w:rsid w:val="00024401"/>
    <w:rsid w:val="00024599"/>
    <w:rsid w:val="00025299"/>
    <w:rsid w:val="00025BB2"/>
    <w:rsid w:val="00026A4D"/>
    <w:rsid w:val="00026B17"/>
    <w:rsid w:val="00027104"/>
    <w:rsid w:val="000271E8"/>
    <w:rsid w:val="0002777B"/>
    <w:rsid w:val="0002778A"/>
    <w:rsid w:val="00027877"/>
    <w:rsid w:val="0003079C"/>
    <w:rsid w:val="000307E5"/>
    <w:rsid w:val="00030C01"/>
    <w:rsid w:val="00030DD8"/>
    <w:rsid w:val="00031319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35F"/>
    <w:rsid w:val="000375EF"/>
    <w:rsid w:val="00037708"/>
    <w:rsid w:val="0003780A"/>
    <w:rsid w:val="00037833"/>
    <w:rsid w:val="00037C60"/>
    <w:rsid w:val="000400E5"/>
    <w:rsid w:val="00040238"/>
    <w:rsid w:val="0004044A"/>
    <w:rsid w:val="00040756"/>
    <w:rsid w:val="00040901"/>
    <w:rsid w:val="0004129E"/>
    <w:rsid w:val="00041560"/>
    <w:rsid w:val="0004179A"/>
    <w:rsid w:val="000417F2"/>
    <w:rsid w:val="00041D67"/>
    <w:rsid w:val="00041EB7"/>
    <w:rsid w:val="000423A8"/>
    <w:rsid w:val="00042733"/>
    <w:rsid w:val="00042787"/>
    <w:rsid w:val="00042D60"/>
    <w:rsid w:val="00043153"/>
    <w:rsid w:val="000431E8"/>
    <w:rsid w:val="000431F7"/>
    <w:rsid w:val="0004349E"/>
    <w:rsid w:val="00043799"/>
    <w:rsid w:val="000439C6"/>
    <w:rsid w:val="00043FF7"/>
    <w:rsid w:val="00044558"/>
    <w:rsid w:val="00044BA8"/>
    <w:rsid w:val="00044E4B"/>
    <w:rsid w:val="0004528E"/>
    <w:rsid w:val="00045813"/>
    <w:rsid w:val="00045AE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4E6"/>
    <w:rsid w:val="00052853"/>
    <w:rsid w:val="00052973"/>
    <w:rsid w:val="00052B49"/>
    <w:rsid w:val="00052CB5"/>
    <w:rsid w:val="00053E40"/>
    <w:rsid w:val="00054000"/>
    <w:rsid w:val="0005460A"/>
    <w:rsid w:val="00055492"/>
    <w:rsid w:val="00055562"/>
    <w:rsid w:val="000555F6"/>
    <w:rsid w:val="00055D63"/>
    <w:rsid w:val="00055FF1"/>
    <w:rsid w:val="000561ED"/>
    <w:rsid w:val="00056AB7"/>
    <w:rsid w:val="00056FDA"/>
    <w:rsid w:val="000570BF"/>
    <w:rsid w:val="0005728D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12BA"/>
    <w:rsid w:val="0006191D"/>
    <w:rsid w:val="0006230D"/>
    <w:rsid w:val="00062599"/>
    <w:rsid w:val="00062DE4"/>
    <w:rsid w:val="00062E5C"/>
    <w:rsid w:val="0006301C"/>
    <w:rsid w:val="000630B1"/>
    <w:rsid w:val="000635AA"/>
    <w:rsid w:val="0006459F"/>
    <w:rsid w:val="00064D01"/>
    <w:rsid w:val="00064D05"/>
    <w:rsid w:val="000663FB"/>
    <w:rsid w:val="000666FB"/>
    <w:rsid w:val="00066B18"/>
    <w:rsid w:val="00066B95"/>
    <w:rsid w:val="00066C83"/>
    <w:rsid w:val="00067172"/>
    <w:rsid w:val="000674DE"/>
    <w:rsid w:val="0006780A"/>
    <w:rsid w:val="00067F9C"/>
    <w:rsid w:val="00070180"/>
    <w:rsid w:val="00070513"/>
    <w:rsid w:val="000712EC"/>
    <w:rsid w:val="000713C6"/>
    <w:rsid w:val="000714E3"/>
    <w:rsid w:val="00071FCA"/>
    <w:rsid w:val="0007239F"/>
    <w:rsid w:val="0007246A"/>
    <w:rsid w:val="0007246F"/>
    <w:rsid w:val="000724F7"/>
    <w:rsid w:val="00073135"/>
    <w:rsid w:val="00074126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FD2"/>
    <w:rsid w:val="00082352"/>
    <w:rsid w:val="00082B89"/>
    <w:rsid w:val="0008334C"/>
    <w:rsid w:val="000833C8"/>
    <w:rsid w:val="000835A7"/>
    <w:rsid w:val="0008397A"/>
    <w:rsid w:val="00084297"/>
    <w:rsid w:val="00084798"/>
    <w:rsid w:val="0008594D"/>
    <w:rsid w:val="00085A55"/>
    <w:rsid w:val="00085D28"/>
    <w:rsid w:val="00085E2A"/>
    <w:rsid w:val="00086118"/>
    <w:rsid w:val="000861ED"/>
    <w:rsid w:val="000861F1"/>
    <w:rsid w:val="00086404"/>
    <w:rsid w:val="000867CA"/>
    <w:rsid w:val="00086A0D"/>
    <w:rsid w:val="00087811"/>
    <w:rsid w:val="00087BED"/>
    <w:rsid w:val="00087FD4"/>
    <w:rsid w:val="0009004A"/>
    <w:rsid w:val="000902ED"/>
    <w:rsid w:val="00090C20"/>
    <w:rsid w:val="0009101F"/>
    <w:rsid w:val="00091C22"/>
    <w:rsid w:val="0009238A"/>
    <w:rsid w:val="00092676"/>
    <w:rsid w:val="000928F8"/>
    <w:rsid w:val="00093013"/>
    <w:rsid w:val="0009319A"/>
    <w:rsid w:val="0009325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6CC3"/>
    <w:rsid w:val="0009702B"/>
    <w:rsid w:val="000972F5"/>
    <w:rsid w:val="000974B5"/>
    <w:rsid w:val="00097DAD"/>
    <w:rsid w:val="000A13D8"/>
    <w:rsid w:val="000A1B8D"/>
    <w:rsid w:val="000A1CF8"/>
    <w:rsid w:val="000A2942"/>
    <w:rsid w:val="000A2E33"/>
    <w:rsid w:val="000A32B1"/>
    <w:rsid w:val="000A390F"/>
    <w:rsid w:val="000A3BC3"/>
    <w:rsid w:val="000A6342"/>
    <w:rsid w:val="000A6740"/>
    <w:rsid w:val="000A6AE7"/>
    <w:rsid w:val="000A70AD"/>
    <w:rsid w:val="000A71F8"/>
    <w:rsid w:val="000A739D"/>
    <w:rsid w:val="000A76BD"/>
    <w:rsid w:val="000A79CF"/>
    <w:rsid w:val="000A7A21"/>
    <w:rsid w:val="000B02BF"/>
    <w:rsid w:val="000B081A"/>
    <w:rsid w:val="000B0DFD"/>
    <w:rsid w:val="000B13B8"/>
    <w:rsid w:val="000B202C"/>
    <w:rsid w:val="000B2082"/>
    <w:rsid w:val="000B3104"/>
    <w:rsid w:val="000B3148"/>
    <w:rsid w:val="000B38AA"/>
    <w:rsid w:val="000B3A47"/>
    <w:rsid w:val="000B3BDE"/>
    <w:rsid w:val="000B4640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1F6F"/>
    <w:rsid w:val="000C28CC"/>
    <w:rsid w:val="000C33A7"/>
    <w:rsid w:val="000C3AAB"/>
    <w:rsid w:val="000C3FCA"/>
    <w:rsid w:val="000C4168"/>
    <w:rsid w:val="000C4B28"/>
    <w:rsid w:val="000C4B47"/>
    <w:rsid w:val="000C4BC8"/>
    <w:rsid w:val="000C5709"/>
    <w:rsid w:val="000C6B46"/>
    <w:rsid w:val="000C7041"/>
    <w:rsid w:val="000C77A0"/>
    <w:rsid w:val="000C7BF0"/>
    <w:rsid w:val="000D1275"/>
    <w:rsid w:val="000D2F89"/>
    <w:rsid w:val="000D3002"/>
    <w:rsid w:val="000D3610"/>
    <w:rsid w:val="000D4250"/>
    <w:rsid w:val="000D4760"/>
    <w:rsid w:val="000D4AAF"/>
    <w:rsid w:val="000D5990"/>
    <w:rsid w:val="000D59F7"/>
    <w:rsid w:val="000D5BE0"/>
    <w:rsid w:val="000D5FB0"/>
    <w:rsid w:val="000D64B9"/>
    <w:rsid w:val="000D6594"/>
    <w:rsid w:val="000D741F"/>
    <w:rsid w:val="000D7B14"/>
    <w:rsid w:val="000D7C85"/>
    <w:rsid w:val="000D7EB8"/>
    <w:rsid w:val="000E028F"/>
    <w:rsid w:val="000E0E4D"/>
    <w:rsid w:val="000E0E81"/>
    <w:rsid w:val="000E12B6"/>
    <w:rsid w:val="000E14CF"/>
    <w:rsid w:val="000E15CC"/>
    <w:rsid w:val="000E1694"/>
    <w:rsid w:val="000E179E"/>
    <w:rsid w:val="000E1B7D"/>
    <w:rsid w:val="000E1BA7"/>
    <w:rsid w:val="000E1D2A"/>
    <w:rsid w:val="000E2AC9"/>
    <w:rsid w:val="000E3076"/>
    <w:rsid w:val="000E317F"/>
    <w:rsid w:val="000E3DAE"/>
    <w:rsid w:val="000E3F7A"/>
    <w:rsid w:val="000E434E"/>
    <w:rsid w:val="000E4389"/>
    <w:rsid w:val="000E469F"/>
    <w:rsid w:val="000E4B14"/>
    <w:rsid w:val="000E4E80"/>
    <w:rsid w:val="000E519C"/>
    <w:rsid w:val="000E5F2B"/>
    <w:rsid w:val="000E63FD"/>
    <w:rsid w:val="000E6410"/>
    <w:rsid w:val="000E645E"/>
    <w:rsid w:val="000E67A1"/>
    <w:rsid w:val="000E6C88"/>
    <w:rsid w:val="000E766D"/>
    <w:rsid w:val="000E7FA6"/>
    <w:rsid w:val="000F00F6"/>
    <w:rsid w:val="000F029D"/>
    <w:rsid w:val="000F0BE7"/>
    <w:rsid w:val="000F11FA"/>
    <w:rsid w:val="000F122E"/>
    <w:rsid w:val="000F1668"/>
    <w:rsid w:val="000F196A"/>
    <w:rsid w:val="000F1FFD"/>
    <w:rsid w:val="000F20B0"/>
    <w:rsid w:val="000F2513"/>
    <w:rsid w:val="000F28FE"/>
    <w:rsid w:val="000F2AB8"/>
    <w:rsid w:val="000F326E"/>
    <w:rsid w:val="000F3896"/>
    <w:rsid w:val="000F3BC9"/>
    <w:rsid w:val="000F4233"/>
    <w:rsid w:val="000F4DFE"/>
    <w:rsid w:val="000F562F"/>
    <w:rsid w:val="000F58E1"/>
    <w:rsid w:val="000F5A7B"/>
    <w:rsid w:val="000F60F2"/>
    <w:rsid w:val="000F6539"/>
    <w:rsid w:val="000F7143"/>
    <w:rsid w:val="000F7549"/>
    <w:rsid w:val="000F7C92"/>
    <w:rsid w:val="0010011A"/>
    <w:rsid w:val="00101014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509"/>
    <w:rsid w:val="001138EB"/>
    <w:rsid w:val="00113A0D"/>
    <w:rsid w:val="001143BF"/>
    <w:rsid w:val="00115763"/>
    <w:rsid w:val="00115E76"/>
    <w:rsid w:val="00116342"/>
    <w:rsid w:val="00116490"/>
    <w:rsid w:val="00116856"/>
    <w:rsid w:val="00116ADC"/>
    <w:rsid w:val="00117056"/>
    <w:rsid w:val="001175E8"/>
    <w:rsid w:val="001177B6"/>
    <w:rsid w:val="00120399"/>
    <w:rsid w:val="0012041B"/>
    <w:rsid w:val="0012045E"/>
    <w:rsid w:val="0012068A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4C29"/>
    <w:rsid w:val="001251FF"/>
    <w:rsid w:val="00125BB0"/>
    <w:rsid w:val="00126108"/>
    <w:rsid w:val="00126219"/>
    <w:rsid w:val="00126477"/>
    <w:rsid w:val="00126795"/>
    <w:rsid w:val="00126D32"/>
    <w:rsid w:val="00126E84"/>
    <w:rsid w:val="001271BB"/>
    <w:rsid w:val="0012760C"/>
    <w:rsid w:val="00127836"/>
    <w:rsid w:val="00127963"/>
    <w:rsid w:val="001304AC"/>
    <w:rsid w:val="0013070C"/>
    <w:rsid w:val="00130AEB"/>
    <w:rsid w:val="00130DED"/>
    <w:rsid w:val="00131489"/>
    <w:rsid w:val="001317DE"/>
    <w:rsid w:val="001331A8"/>
    <w:rsid w:val="001332C4"/>
    <w:rsid w:val="001334A1"/>
    <w:rsid w:val="0013506F"/>
    <w:rsid w:val="0013534D"/>
    <w:rsid w:val="00135ACC"/>
    <w:rsid w:val="00135F9A"/>
    <w:rsid w:val="0013645F"/>
    <w:rsid w:val="00136C18"/>
    <w:rsid w:val="00136E0F"/>
    <w:rsid w:val="001375A7"/>
    <w:rsid w:val="001402F0"/>
    <w:rsid w:val="001406FD"/>
    <w:rsid w:val="00140D25"/>
    <w:rsid w:val="00141358"/>
    <w:rsid w:val="001416C0"/>
    <w:rsid w:val="00141B2C"/>
    <w:rsid w:val="0014226F"/>
    <w:rsid w:val="0014285E"/>
    <w:rsid w:val="00142A8C"/>
    <w:rsid w:val="00142F4F"/>
    <w:rsid w:val="001434CA"/>
    <w:rsid w:val="001438B1"/>
    <w:rsid w:val="001438E1"/>
    <w:rsid w:val="00144009"/>
    <w:rsid w:val="0014420E"/>
    <w:rsid w:val="0014448A"/>
    <w:rsid w:val="001455FA"/>
    <w:rsid w:val="00145795"/>
    <w:rsid w:val="00145C36"/>
    <w:rsid w:val="00146032"/>
    <w:rsid w:val="0014605D"/>
    <w:rsid w:val="0014641B"/>
    <w:rsid w:val="001468FA"/>
    <w:rsid w:val="00146DB1"/>
    <w:rsid w:val="00146FBA"/>
    <w:rsid w:val="001474EE"/>
    <w:rsid w:val="0014777B"/>
    <w:rsid w:val="00147912"/>
    <w:rsid w:val="001504C5"/>
    <w:rsid w:val="001506B4"/>
    <w:rsid w:val="00150BD5"/>
    <w:rsid w:val="00150F17"/>
    <w:rsid w:val="00151370"/>
    <w:rsid w:val="0015168E"/>
    <w:rsid w:val="00151964"/>
    <w:rsid w:val="00151EE1"/>
    <w:rsid w:val="001520FF"/>
    <w:rsid w:val="00152442"/>
    <w:rsid w:val="00152587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5FCB"/>
    <w:rsid w:val="00156096"/>
    <w:rsid w:val="00156303"/>
    <w:rsid w:val="00156D95"/>
    <w:rsid w:val="00157054"/>
    <w:rsid w:val="0015743F"/>
    <w:rsid w:val="00157490"/>
    <w:rsid w:val="001574C2"/>
    <w:rsid w:val="00157D6C"/>
    <w:rsid w:val="00157F65"/>
    <w:rsid w:val="001602EB"/>
    <w:rsid w:val="00160AAA"/>
    <w:rsid w:val="00160FF1"/>
    <w:rsid w:val="00161184"/>
    <w:rsid w:val="00161915"/>
    <w:rsid w:val="00161A0B"/>
    <w:rsid w:val="001622F6"/>
    <w:rsid w:val="001625FB"/>
    <w:rsid w:val="00162659"/>
    <w:rsid w:val="00162701"/>
    <w:rsid w:val="00163387"/>
    <w:rsid w:val="00164165"/>
    <w:rsid w:val="001643B6"/>
    <w:rsid w:val="00164488"/>
    <w:rsid w:val="001645A3"/>
    <w:rsid w:val="001649B2"/>
    <w:rsid w:val="00164AFB"/>
    <w:rsid w:val="0016539C"/>
    <w:rsid w:val="00165620"/>
    <w:rsid w:val="001656F6"/>
    <w:rsid w:val="001658F5"/>
    <w:rsid w:val="00165944"/>
    <w:rsid w:val="00165AB0"/>
    <w:rsid w:val="00165CD4"/>
    <w:rsid w:val="00166F4A"/>
    <w:rsid w:val="00167270"/>
    <w:rsid w:val="00167B0D"/>
    <w:rsid w:val="00170272"/>
    <w:rsid w:val="001706D8"/>
    <w:rsid w:val="00170D8B"/>
    <w:rsid w:val="00170F42"/>
    <w:rsid w:val="001710C6"/>
    <w:rsid w:val="001716BA"/>
    <w:rsid w:val="001722B3"/>
    <w:rsid w:val="001725AD"/>
    <w:rsid w:val="00174106"/>
    <w:rsid w:val="00174A7A"/>
    <w:rsid w:val="00175BE8"/>
    <w:rsid w:val="00175C32"/>
    <w:rsid w:val="00175CB8"/>
    <w:rsid w:val="0017687F"/>
    <w:rsid w:val="00176A95"/>
    <w:rsid w:val="00176F38"/>
    <w:rsid w:val="00177860"/>
    <w:rsid w:val="00177D5F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242"/>
    <w:rsid w:val="00185DC4"/>
    <w:rsid w:val="0018656C"/>
    <w:rsid w:val="0018665C"/>
    <w:rsid w:val="00187D12"/>
    <w:rsid w:val="0019035A"/>
    <w:rsid w:val="00190501"/>
    <w:rsid w:val="0019098D"/>
    <w:rsid w:val="00190BFB"/>
    <w:rsid w:val="00191113"/>
    <w:rsid w:val="001912D7"/>
    <w:rsid w:val="001914E2"/>
    <w:rsid w:val="001918D1"/>
    <w:rsid w:val="00192B7F"/>
    <w:rsid w:val="0019329C"/>
    <w:rsid w:val="00194306"/>
    <w:rsid w:val="00194364"/>
    <w:rsid w:val="00194C78"/>
    <w:rsid w:val="00195C71"/>
    <w:rsid w:val="00195CA0"/>
    <w:rsid w:val="00196944"/>
    <w:rsid w:val="00196DFD"/>
    <w:rsid w:val="00197967"/>
    <w:rsid w:val="00197DE7"/>
    <w:rsid w:val="001A0B80"/>
    <w:rsid w:val="001A1456"/>
    <w:rsid w:val="001A1949"/>
    <w:rsid w:val="001A257C"/>
    <w:rsid w:val="001A2995"/>
    <w:rsid w:val="001A3366"/>
    <w:rsid w:val="001A3D0A"/>
    <w:rsid w:val="001A3E0F"/>
    <w:rsid w:val="001A3F75"/>
    <w:rsid w:val="001A3FB7"/>
    <w:rsid w:val="001A435B"/>
    <w:rsid w:val="001A4610"/>
    <w:rsid w:val="001A473A"/>
    <w:rsid w:val="001A50F6"/>
    <w:rsid w:val="001A67A0"/>
    <w:rsid w:val="001A67DB"/>
    <w:rsid w:val="001A7448"/>
    <w:rsid w:val="001A7877"/>
    <w:rsid w:val="001A7C6D"/>
    <w:rsid w:val="001A7FF8"/>
    <w:rsid w:val="001B055E"/>
    <w:rsid w:val="001B058B"/>
    <w:rsid w:val="001B05C6"/>
    <w:rsid w:val="001B0DE5"/>
    <w:rsid w:val="001B1B0D"/>
    <w:rsid w:val="001B21D4"/>
    <w:rsid w:val="001B302F"/>
    <w:rsid w:val="001B3236"/>
    <w:rsid w:val="001B3417"/>
    <w:rsid w:val="001B3F8B"/>
    <w:rsid w:val="001B43DB"/>
    <w:rsid w:val="001B50E4"/>
    <w:rsid w:val="001B53C1"/>
    <w:rsid w:val="001B65F8"/>
    <w:rsid w:val="001B6672"/>
    <w:rsid w:val="001B6945"/>
    <w:rsid w:val="001B69E2"/>
    <w:rsid w:val="001C0014"/>
    <w:rsid w:val="001C0ACF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4D49"/>
    <w:rsid w:val="001C532F"/>
    <w:rsid w:val="001C55CF"/>
    <w:rsid w:val="001C5CA9"/>
    <w:rsid w:val="001C5D07"/>
    <w:rsid w:val="001C69C1"/>
    <w:rsid w:val="001C6C1D"/>
    <w:rsid w:val="001C7AD2"/>
    <w:rsid w:val="001C7E31"/>
    <w:rsid w:val="001D01BC"/>
    <w:rsid w:val="001D03DE"/>
    <w:rsid w:val="001D06FE"/>
    <w:rsid w:val="001D08BE"/>
    <w:rsid w:val="001D0930"/>
    <w:rsid w:val="001D1653"/>
    <w:rsid w:val="001D27AE"/>
    <w:rsid w:val="001D2B4E"/>
    <w:rsid w:val="001D319A"/>
    <w:rsid w:val="001D3E22"/>
    <w:rsid w:val="001D4EB1"/>
    <w:rsid w:val="001D6A07"/>
    <w:rsid w:val="001D777B"/>
    <w:rsid w:val="001D7DD0"/>
    <w:rsid w:val="001D7E6D"/>
    <w:rsid w:val="001E01CB"/>
    <w:rsid w:val="001E030D"/>
    <w:rsid w:val="001E0691"/>
    <w:rsid w:val="001E0A15"/>
    <w:rsid w:val="001E0C7E"/>
    <w:rsid w:val="001E0D0D"/>
    <w:rsid w:val="001E17D8"/>
    <w:rsid w:val="001E45D3"/>
    <w:rsid w:val="001E477D"/>
    <w:rsid w:val="001E5B7E"/>
    <w:rsid w:val="001E64CB"/>
    <w:rsid w:val="001E6562"/>
    <w:rsid w:val="001E65ED"/>
    <w:rsid w:val="001E66A3"/>
    <w:rsid w:val="001E6803"/>
    <w:rsid w:val="001E6993"/>
    <w:rsid w:val="001E73A6"/>
    <w:rsid w:val="001E76E4"/>
    <w:rsid w:val="001E77EF"/>
    <w:rsid w:val="001E7C1C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33A"/>
    <w:rsid w:val="001F4D24"/>
    <w:rsid w:val="001F5308"/>
    <w:rsid w:val="001F5BF8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287D"/>
    <w:rsid w:val="00202C59"/>
    <w:rsid w:val="002034BF"/>
    <w:rsid w:val="002034C3"/>
    <w:rsid w:val="002037AF"/>
    <w:rsid w:val="0020382B"/>
    <w:rsid w:val="00203849"/>
    <w:rsid w:val="002039BE"/>
    <w:rsid w:val="00205100"/>
    <w:rsid w:val="002051A2"/>
    <w:rsid w:val="00205646"/>
    <w:rsid w:val="0020571A"/>
    <w:rsid w:val="00206613"/>
    <w:rsid w:val="00206B2A"/>
    <w:rsid w:val="002070A9"/>
    <w:rsid w:val="00207180"/>
    <w:rsid w:val="00207ADE"/>
    <w:rsid w:val="00210EDF"/>
    <w:rsid w:val="002110D1"/>
    <w:rsid w:val="00211A6B"/>
    <w:rsid w:val="00211AE5"/>
    <w:rsid w:val="00212068"/>
    <w:rsid w:val="002120AB"/>
    <w:rsid w:val="0021268F"/>
    <w:rsid w:val="00212867"/>
    <w:rsid w:val="00212C51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17D00"/>
    <w:rsid w:val="002205EF"/>
    <w:rsid w:val="0022097F"/>
    <w:rsid w:val="00220A16"/>
    <w:rsid w:val="00220C3C"/>
    <w:rsid w:val="00220E3D"/>
    <w:rsid w:val="00221070"/>
    <w:rsid w:val="002214C4"/>
    <w:rsid w:val="00222144"/>
    <w:rsid w:val="00222727"/>
    <w:rsid w:val="002230BD"/>
    <w:rsid w:val="002233DF"/>
    <w:rsid w:val="00224118"/>
    <w:rsid w:val="002246AC"/>
    <w:rsid w:val="00224E76"/>
    <w:rsid w:val="002250A0"/>
    <w:rsid w:val="002251F7"/>
    <w:rsid w:val="00225A1E"/>
    <w:rsid w:val="00225BE8"/>
    <w:rsid w:val="0022663F"/>
    <w:rsid w:val="002267E4"/>
    <w:rsid w:val="00226FC6"/>
    <w:rsid w:val="0022753D"/>
    <w:rsid w:val="00227944"/>
    <w:rsid w:val="00227E42"/>
    <w:rsid w:val="00230188"/>
    <w:rsid w:val="0023062A"/>
    <w:rsid w:val="0023068C"/>
    <w:rsid w:val="002307B5"/>
    <w:rsid w:val="002308C6"/>
    <w:rsid w:val="00230CF4"/>
    <w:rsid w:val="002312B4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0D6"/>
    <w:rsid w:val="00236394"/>
    <w:rsid w:val="00236B33"/>
    <w:rsid w:val="00236EC7"/>
    <w:rsid w:val="002372C4"/>
    <w:rsid w:val="00237541"/>
    <w:rsid w:val="00240B39"/>
    <w:rsid w:val="00240BDC"/>
    <w:rsid w:val="00241512"/>
    <w:rsid w:val="00241A2B"/>
    <w:rsid w:val="00241E06"/>
    <w:rsid w:val="00242CB2"/>
    <w:rsid w:val="00242CFD"/>
    <w:rsid w:val="00243C27"/>
    <w:rsid w:val="002443C8"/>
    <w:rsid w:val="0024451F"/>
    <w:rsid w:val="00244979"/>
    <w:rsid w:val="002456BC"/>
    <w:rsid w:val="0024602E"/>
    <w:rsid w:val="00246574"/>
    <w:rsid w:val="00246787"/>
    <w:rsid w:val="00247623"/>
    <w:rsid w:val="002479A1"/>
    <w:rsid w:val="00247B28"/>
    <w:rsid w:val="00247EEA"/>
    <w:rsid w:val="00250A52"/>
    <w:rsid w:val="00250DD4"/>
    <w:rsid w:val="00250E5F"/>
    <w:rsid w:val="0025112F"/>
    <w:rsid w:val="00251C3D"/>
    <w:rsid w:val="00251C53"/>
    <w:rsid w:val="002522D3"/>
    <w:rsid w:val="0025234C"/>
    <w:rsid w:val="00252963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60B8"/>
    <w:rsid w:val="002564DB"/>
    <w:rsid w:val="00256EF5"/>
    <w:rsid w:val="002572E7"/>
    <w:rsid w:val="00257655"/>
    <w:rsid w:val="00257F0E"/>
    <w:rsid w:val="00260145"/>
    <w:rsid w:val="00260293"/>
    <w:rsid w:val="00260D54"/>
    <w:rsid w:val="00260F39"/>
    <w:rsid w:val="00261198"/>
    <w:rsid w:val="00261A73"/>
    <w:rsid w:val="00262079"/>
    <w:rsid w:val="002620C4"/>
    <w:rsid w:val="0026239E"/>
    <w:rsid w:val="00262473"/>
    <w:rsid w:val="0026289C"/>
    <w:rsid w:val="00262DFC"/>
    <w:rsid w:val="002634AD"/>
    <w:rsid w:val="00263ADC"/>
    <w:rsid w:val="002644CD"/>
    <w:rsid w:val="0026461C"/>
    <w:rsid w:val="00264ACF"/>
    <w:rsid w:val="00264D2F"/>
    <w:rsid w:val="00265762"/>
    <w:rsid w:val="00265D75"/>
    <w:rsid w:val="00266075"/>
    <w:rsid w:val="002668F3"/>
    <w:rsid w:val="00267497"/>
    <w:rsid w:val="002674ED"/>
    <w:rsid w:val="00267A9C"/>
    <w:rsid w:val="002709B1"/>
    <w:rsid w:val="00270D06"/>
    <w:rsid w:val="00271030"/>
    <w:rsid w:val="002716DA"/>
    <w:rsid w:val="00272682"/>
    <w:rsid w:val="00272D85"/>
    <w:rsid w:val="00272E27"/>
    <w:rsid w:val="002733F7"/>
    <w:rsid w:val="002735FB"/>
    <w:rsid w:val="00273EA7"/>
    <w:rsid w:val="00274004"/>
    <w:rsid w:val="00274F91"/>
    <w:rsid w:val="00275350"/>
    <w:rsid w:val="00275759"/>
    <w:rsid w:val="00276390"/>
    <w:rsid w:val="00276BE0"/>
    <w:rsid w:val="0027742A"/>
    <w:rsid w:val="00277442"/>
    <w:rsid w:val="00280170"/>
    <w:rsid w:val="00280348"/>
    <w:rsid w:val="002804AC"/>
    <w:rsid w:val="002809C8"/>
    <w:rsid w:val="00281C88"/>
    <w:rsid w:val="0028299D"/>
    <w:rsid w:val="00282C71"/>
    <w:rsid w:val="0028320E"/>
    <w:rsid w:val="0028398E"/>
    <w:rsid w:val="00283D02"/>
    <w:rsid w:val="00283E95"/>
    <w:rsid w:val="00284026"/>
    <w:rsid w:val="002848A6"/>
    <w:rsid w:val="002853B9"/>
    <w:rsid w:val="00285C2A"/>
    <w:rsid w:val="00286128"/>
    <w:rsid w:val="00286F40"/>
    <w:rsid w:val="002874C3"/>
    <w:rsid w:val="00287825"/>
    <w:rsid w:val="00287CA8"/>
    <w:rsid w:val="002902CC"/>
    <w:rsid w:val="00290B0F"/>
    <w:rsid w:val="00290CF4"/>
    <w:rsid w:val="00291099"/>
    <w:rsid w:val="002917D2"/>
    <w:rsid w:val="0029196B"/>
    <w:rsid w:val="00291D2A"/>
    <w:rsid w:val="002924DA"/>
    <w:rsid w:val="00292FA7"/>
    <w:rsid w:val="00293179"/>
    <w:rsid w:val="0029356C"/>
    <w:rsid w:val="00293CAE"/>
    <w:rsid w:val="00294123"/>
    <w:rsid w:val="00294428"/>
    <w:rsid w:val="00294734"/>
    <w:rsid w:val="00294C3E"/>
    <w:rsid w:val="00295760"/>
    <w:rsid w:val="00295878"/>
    <w:rsid w:val="002962C6"/>
    <w:rsid w:val="002963CD"/>
    <w:rsid w:val="002965A0"/>
    <w:rsid w:val="00296B6C"/>
    <w:rsid w:val="00297258"/>
    <w:rsid w:val="0029743B"/>
    <w:rsid w:val="00297C74"/>
    <w:rsid w:val="002A0947"/>
    <w:rsid w:val="002A0E77"/>
    <w:rsid w:val="002A125D"/>
    <w:rsid w:val="002A1ED2"/>
    <w:rsid w:val="002A1F85"/>
    <w:rsid w:val="002A2294"/>
    <w:rsid w:val="002A233B"/>
    <w:rsid w:val="002A2500"/>
    <w:rsid w:val="002A27DE"/>
    <w:rsid w:val="002A2860"/>
    <w:rsid w:val="002A315A"/>
    <w:rsid w:val="002A33A2"/>
    <w:rsid w:val="002A3CED"/>
    <w:rsid w:val="002A43FA"/>
    <w:rsid w:val="002A45F0"/>
    <w:rsid w:val="002A4AD2"/>
    <w:rsid w:val="002A641D"/>
    <w:rsid w:val="002A643F"/>
    <w:rsid w:val="002A6AC8"/>
    <w:rsid w:val="002A6B21"/>
    <w:rsid w:val="002A6B8E"/>
    <w:rsid w:val="002A6CB5"/>
    <w:rsid w:val="002A6D1B"/>
    <w:rsid w:val="002A6D9B"/>
    <w:rsid w:val="002A7A62"/>
    <w:rsid w:val="002A7D4B"/>
    <w:rsid w:val="002B16CD"/>
    <w:rsid w:val="002B20F3"/>
    <w:rsid w:val="002B2237"/>
    <w:rsid w:val="002B2749"/>
    <w:rsid w:val="002B2AE6"/>
    <w:rsid w:val="002B2F5E"/>
    <w:rsid w:val="002B326C"/>
    <w:rsid w:val="002B32AA"/>
    <w:rsid w:val="002B3786"/>
    <w:rsid w:val="002B398D"/>
    <w:rsid w:val="002B3ABF"/>
    <w:rsid w:val="002B4046"/>
    <w:rsid w:val="002B4239"/>
    <w:rsid w:val="002B42A2"/>
    <w:rsid w:val="002B42FB"/>
    <w:rsid w:val="002B44C1"/>
    <w:rsid w:val="002B4721"/>
    <w:rsid w:val="002B4A16"/>
    <w:rsid w:val="002B65B4"/>
    <w:rsid w:val="002B67AD"/>
    <w:rsid w:val="002B76B4"/>
    <w:rsid w:val="002C044C"/>
    <w:rsid w:val="002C0471"/>
    <w:rsid w:val="002C088F"/>
    <w:rsid w:val="002C08AE"/>
    <w:rsid w:val="002C1678"/>
    <w:rsid w:val="002C1995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4BCA"/>
    <w:rsid w:val="002C51D2"/>
    <w:rsid w:val="002C6331"/>
    <w:rsid w:val="002C68AE"/>
    <w:rsid w:val="002C6F28"/>
    <w:rsid w:val="002C73B4"/>
    <w:rsid w:val="002C742A"/>
    <w:rsid w:val="002C7849"/>
    <w:rsid w:val="002C7967"/>
    <w:rsid w:val="002C798D"/>
    <w:rsid w:val="002C7F31"/>
    <w:rsid w:val="002D01F3"/>
    <w:rsid w:val="002D0A6E"/>
    <w:rsid w:val="002D0AFC"/>
    <w:rsid w:val="002D1944"/>
    <w:rsid w:val="002D195C"/>
    <w:rsid w:val="002D2A59"/>
    <w:rsid w:val="002D2C5A"/>
    <w:rsid w:val="002D333B"/>
    <w:rsid w:val="002D351D"/>
    <w:rsid w:val="002D4157"/>
    <w:rsid w:val="002D465F"/>
    <w:rsid w:val="002D50F7"/>
    <w:rsid w:val="002D55FF"/>
    <w:rsid w:val="002D6386"/>
    <w:rsid w:val="002D6414"/>
    <w:rsid w:val="002D6CEB"/>
    <w:rsid w:val="002D6F36"/>
    <w:rsid w:val="002D7523"/>
    <w:rsid w:val="002D787C"/>
    <w:rsid w:val="002D79AF"/>
    <w:rsid w:val="002D7AF3"/>
    <w:rsid w:val="002E09F3"/>
    <w:rsid w:val="002E0B22"/>
    <w:rsid w:val="002E112B"/>
    <w:rsid w:val="002E15F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3A2F"/>
    <w:rsid w:val="002E5005"/>
    <w:rsid w:val="002E51BA"/>
    <w:rsid w:val="002E51E4"/>
    <w:rsid w:val="002E558A"/>
    <w:rsid w:val="002E585E"/>
    <w:rsid w:val="002E58FD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4F8"/>
    <w:rsid w:val="002F4A86"/>
    <w:rsid w:val="002F5702"/>
    <w:rsid w:val="002F61E7"/>
    <w:rsid w:val="002F64CA"/>
    <w:rsid w:val="002F65F8"/>
    <w:rsid w:val="002F68E6"/>
    <w:rsid w:val="002F6F84"/>
    <w:rsid w:val="002F71D6"/>
    <w:rsid w:val="002F7B22"/>
    <w:rsid w:val="002F7DB8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455F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0B"/>
    <w:rsid w:val="00307BE0"/>
    <w:rsid w:val="00307FF7"/>
    <w:rsid w:val="003100C5"/>
    <w:rsid w:val="00310198"/>
    <w:rsid w:val="0031120B"/>
    <w:rsid w:val="003116BA"/>
    <w:rsid w:val="003116FB"/>
    <w:rsid w:val="003119DE"/>
    <w:rsid w:val="00311B2A"/>
    <w:rsid w:val="00311C31"/>
    <w:rsid w:val="0031212C"/>
    <w:rsid w:val="00312C0A"/>
    <w:rsid w:val="00312D52"/>
    <w:rsid w:val="00312E76"/>
    <w:rsid w:val="00313196"/>
    <w:rsid w:val="00313417"/>
    <w:rsid w:val="003134A1"/>
    <w:rsid w:val="0031354D"/>
    <w:rsid w:val="00313A0E"/>
    <w:rsid w:val="00313E1A"/>
    <w:rsid w:val="00313E85"/>
    <w:rsid w:val="00314002"/>
    <w:rsid w:val="003140FD"/>
    <w:rsid w:val="00314A1F"/>
    <w:rsid w:val="00314A3D"/>
    <w:rsid w:val="00314D61"/>
    <w:rsid w:val="00314E88"/>
    <w:rsid w:val="00315644"/>
    <w:rsid w:val="003162DD"/>
    <w:rsid w:val="003163DC"/>
    <w:rsid w:val="003166FD"/>
    <w:rsid w:val="00316BE6"/>
    <w:rsid w:val="00316E7F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2418"/>
    <w:rsid w:val="0032348C"/>
    <w:rsid w:val="00323F9C"/>
    <w:rsid w:val="003243DC"/>
    <w:rsid w:val="00324C33"/>
    <w:rsid w:val="003262EE"/>
    <w:rsid w:val="003265ED"/>
    <w:rsid w:val="00326880"/>
    <w:rsid w:val="00326C4F"/>
    <w:rsid w:val="00326D33"/>
    <w:rsid w:val="00327002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3C8"/>
    <w:rsid w:val="00334FDE"/>
    <w:rsid w:val="00336768"/>
    <w:rsid w:val="00336B3C"/>
    <w:rsid w:val="00336CDA"/>
    <w:rsid w:val="00337056"/>
    <w:rsid w:val="00337927"/>
    <w:rsid w:val="00337CD2"/>
    <w:rsid w:val="00340233"/>
    <w:rsid w:val="003402CC"/>
    <w:rsid w:val="003404AC"/>
    <w:rsid w:val="00341062"/>
    <w:rsid w:val="0034115E"/>
    <w:rsid w:val="00341219"/>
    <w:rsid w:val="003414D4"/>
    <w:rsid w:val="00341CE6"/>
    <w:rsid w:val="00342028"/>
    <w:rsid w:val="00342078"/>
    <w:rsid w:val="00342222"/>
    <w:rsid w:val="003425DF"/>
    <w:rsid w:val="00342731"/>
    <w:rsid w:val="00342812"/>
    <w:rsid w:val="0034294D"/>
    <w:rsid w:val="00342CF7"/>
    <w:rsid w:val="00342FA3"/>
    <w:rsid w:val="003433F5"/>
    <w:rsid w:val="00343C7B"/>
    <w:rsid w:val="00343DAB"/>
    <w:rsid w:val="00344637"/>
    <w:rsid w:val="0034484D"/>
    <w:rsid w:val="00344E3E"/>
    <w:rsid w:val="00345869"/>
    <w:rsid w:val="00345DC1"/>
    <w:rsid w:val="00345FA5"/>
    <w:rsid w:val="003465DD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AC"/>
    <w:rsid w:val="00352F1F"/>
    <w:rsid w:val="00353AE5"/>
    <w:rsid w:val="00353D6B"/>
    <w:rsid w:val="00353E57"/>
    <w:rsid w:val="00354009"/>
    <w:rsid w:val="003542A8"/>
    <w:rsid w:val="00354782"/>
    <w:rsid w:val="00354DD8"/>
    <w:rsid w:val="003550C2"/>
    <w:rsid w:val="00355195"/>
    <w:rsid w:val="003554F6"/>
    <w:rsid w:val="003558BB"/>
    <w:rsid w:val="00355962"/>
    <w:rsid w:val="00356E85"/>
    <w:rsid w:val="00357DC8"/>
    <w:rsid w:val="00360318"/>
    <w:rsid w:val="00360328"/>
    <w:rsid w:val="00360530"/>
    <w:rsid w:val="00360952"/>
    <w:rsid w:val="00360BE6"/>
    <w:rsid w:val="003615D1"/>
    <w:rsid w:val="00361849"/>
    <w:rsid w:val="00361969"/>
    <w:rsid w:val="00361D4F"/>
    <w:rsid w:val="00363523"/>
    <w:rsid w:val="00363B34"/>
    <w:rsid w:val="00363C14"/>
    <w:rsid w:val="00363C51"/>
    <w:rsid w:val="00363C74"/>
    <w:rsid w:val="0036448D"/>
    <w:rsid w:val="00364B5A"/>
    <w:rsid w:val="00364D93"/>
    <w:rsid w:val="00365A5E"/>
    <w:rsid w:val="00365C82"/>
    <w:rsid w:val="00366204"/>
    <w:rsid w:val="003665BA"/>
    <w:rsid w:val="00366828"/>
    <w:rsid w:val="00366C2D"/>
    <w:rsid w:val="00366CC9"/>
    <w:rsid w:val="00366D0B"/>
    <w:rsid w:val="00367463"/>
    <w:rsid w:val="00367947"/>
    <w:rsid w:val="00367DA7"/>
    <w:rsid w:val="00367F24"/>
    <w:rsid w:val="00370263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22B"/>
    <w:rsid w:val="0037455F"/>
    <w:rsid w:val="00374A05"/>
    <w:rsid w:val="00374B7B"/>
    <w:rsid w:val="003757A5"/>
    <w:rsid w:val="0037581D"/>
    <w:rsid w:val="00375C7B"/>
    <w:rsid w:val="00376384"/>
    <w:rsid w:val="00376466"/>
    <w:rsid w:val="003765BF"/>
    <w:rsid w:val="003778D1"/>
    <w:rsid w:val="00377E97"/>
    <w:rsid w:val="00380327"/>
    <w:rsid w:val="00380483"/>
    <w:rsid w:val="0038146E"/>
    <w:rsid w:val="0038211E"/>
    <w:rsid w:val="0038235B"/>
    <w:rsid w:val="0038316D"/>
    <w:rsid w:val="00383198"/>
    <w:rsid w:val="00383A24"/>
    <w:rsid w:val="00384486"/>
    <w:rsid w:val="00384A6E"/>
    <w:rsid w:val="00385613"/>
    <w:rsid w:val="00386158"/>
    <w:rsid w:val="0038632E"/>
    <w:rsid w:val="0038658D"/>
    <w:rsid w:val="00386A57"/>
    <w:rsid w:val="00386FEE"/>
    <w:rsid w:val="00387123"/>
    <w:rsid w:val="00390024"/>
    <w:rsid w:val="00390D4A"/>
    <w:rsid w:val="00391B35"/>
    <w:rsid w:val="0039221F"/>
    <w:rsid w:val="00393460"/>
    <w:rsid w:val="00393939"/>
    <w:rsid w:val="00393A6A"/>
    <w:rsid w:val="00393C51"/>
    <w:rsid w:val="00393CD7"/>
    <w:rsid w:val="003942DC"/>
    <w:rsid w:val="00394568"/>
    <w:rsid w:val="00396551"/>
    <w:rsid w:val="003972B3"/>
    <w:rsid w:val="00397446"/>
    <w:rsid w:val="0039748F"/>
    <w:rsid w:val="003978B7"/>
    <w:rsid w:val="00397F4D"/>
    <w:rsid w:val="003A05B1"/>
    <w:rsid w:val="003A08DB"/>
    <w:rsid w:val="003A0D60"/>
    <w:rsid w:val="003A16EF"/>
    <w:rsid w:val="003A1E8C"/>
    <w:rsid w:val="003A2831"/>
    <w:rsid w:val="003A30F3"/>
    <w:rsid w:val="003A3294"/>
    <w:rsid w:val="003A3715"/>
    <w:rsid w:val="003A4450"/>
    <w:rsid w:val="003A4B05"/>
    <w:rsid w:val="003A4FAD"/>
    <w:rsid w:val="003A559C"/>
    <w:rsid w:val="003A5D12"/>
    <w:rsid w:val="003A66B0"/>
    <w:rsid w:val="003A7117"/>
    <w:rsid w:val="003A7879"/>
    <w:rsid w:val="003A795A"/>
    <w:rsid w:val="003A797B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21"/>
    <w:rsid w:val="003B37CA"/>
    <w:rsid w:val="003B3C82"/>
    <w:rsid w:val="003B3CF0"/>
    <w:rsid w:val="003B40AD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0167"/>
    <w:rsid w:val="003C10E4"/>
    <w:rsid w:val="003C170E"/>
    <w:rsid w:val="003C1841"/>
    <w:rsid w:val="003C1ED6"/>
    <w:rsid w:val="003C2033"/>
    <w:rsid w:val="003C2491"/>
    <w:rsid w:val="003C2E6E"/>
    <w:rsid w:val="003C3066"/>
    <w:rsid w:val="003C34E0"/>
    <w:rsid w:val="003C427B"/>
    <w:rsid w:val="003C4C22"/>
    <w:rsid w:val="003C5704"/>
    <w:rsid w:val="003C5A19"/>
    <w:rsid w:val="003C6359"/>
    <w:rsid w:val="003C6401"/>
    <w:rsid w:val="003C65E3"/>
    <w:rsid w:val="003C6E10"/>
    <w:rsid w:val="003C740B"/>
    <w:rsid w:val="003C7741"/>
    <w:rsid w:val="003D01F1"/>
    <w:rsid w:val="003D0230"/>
    <w:rsid w:val="003D032E"/>
    <w:rsid w:val="003D07E4"/>
    <w:rsid w:val="003D0A62"/>
    <w:rsid w:val="003D0C4F"/>
    <w:rsid w:val="003D11B7"/>
    <w:rsid w:val="003D133F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392F"/>
    <w:rsid w:val="003D55A9"/>
    <w:rsid w:val="003D59DA"/>
    <w:rsid w:val="003D5E53"/>
    <w:rsid w:val="003D6CA1"/>
    <w:rsid w:val="003D7260"/>
    <w:rsid w:val="003D7485"/>
    <w:rsid w:val="003D7B7E"/>
    <w:rsid w:val="003E0B47"/>
    <w:rsid w:val="003E0B94"/>
    <w:rsid w:val="003E1055"/>
    <w:rsid w:val="003E16CC"/>
    <w:rsid w:val="003E1804"/>
    <w:rsid w:val="003E1A12"/>
    <w:rsid w:val="003E1D1F"/>
    <w:rsid w:val="003E200E"/>
    <w:rsid w:val="003E2134"/>
    <w:rsid w:val="003E290D"/>
    <w:rsid w:val="003E2D56"/>
    <w:rsid w:val="003E37DE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466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648"/>
    <w:rsid w:val="003F38F5"/>
    <w:rsid w:val="003F4376"/>
    <w:rsid w:val="003F4A8B"/>
    <w:rsid w:val="003F4FCC"/>
    <w:rsid w:val="003F5563"/>
    <w:rsid w:val="003F562D"/>
    <w:rsid w:val="003F579A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B4F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3E5"/>
    <w:rsid w:val="00405C4D"/>
    <w:rsid w:val="00405EC6"/>
    <w:rsid w:val="00406415"/>
    <w:rsid w:val="004068D6"/>
    <w:rsid w:val="00406A13"/>
    <w:rsid w:val="00406A74"/>
    <w:rsid w:val="00407214"/>
    <w:rsid w:val="00407D0B"/>
    <w:rsid w:val="00410305"/>
    <w:rsid w:val="00410680"/>
    <w:rsid w:val="0041086D"/>
    <w:rsid w:val="00410AC0"/>
    <w:rsid w:val="00411620"/>
    <w:rsid w:val="00412F18"/>
    <w:rsid w:val="00413C69"/>
    <w:rsid w:val="00414056"/>
    <w:rsid w:val="004140C0"/>
    <w:rsid w:val="00414D07"/>
    <w:rsid w:val="004155A1"/>
    <w:rsid w:val="00415CFF"/>
    <w:rsid w:val="00415F77"/>
    <w:rsid w:val="00416DF1"/>
    <w:rsid w:val="0041764E"/>
    <w:rsid w:val="00417AE0"/>
    <w:rsid w:val="004202EB"/>
    <w:rsid w:val="0042063C"/>
    <w:rsid w:val="00420EA8"/>
    <w:rsid w:val="00421066"/>
    <w:rsid w:val="00421BAB"/>
    <w:rsid w:val="004226D7"/>
    <w:rsid w:val="0042349F"/>
    <w:rsid w:val="00423857"/>
    <w:rsid w:val="004239BA"/>
    <w:rsid w:val="00423DEB"/>
    <w:rsid w:val="00424A7F"/>
    <w:rsid w:val="00424C48"/>
    <w:rsid w:val="00424CF5"/>
    <w:rsid w:val="004253AF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14DE"/>
    <w:rsid w:val="00431E14"/>
    <w:rsid w:val="00432581"/>
    <w:rsid w:val="00432DE6"/>
    <w:rsid w:val="004332F3"/>
    <w:rsid w:val="00433860"/>
    <w:rsid w:val="00433AC6"/>
    <w:rsid w:val="00433E30"/>
    <w:rsid w:val="0043487C"/>
    <w:rsid w:val="00434D9A"/>
    <w:rsid w:val="004350AA"/>
    <w:rsid w:val="004358AD"/>
    <w:rsid w:val="00436FC2"/>
    <w:rsid w:val="004377B3"/>
    <w:rsid w:val="0043780D"/>
    <w:rsid w:val="0043788B"/>
    <w:rsid w:val="00437A59"/>
    <w:rsid w:val="00437E06"/>
    <w:rsid w:val="00437F2A"/>
    <w:rsid w:val="00440010"/>
    <w:rsid w:val="004403DE"/>
    <w:rsid w:val="0044156D"/>
    <w:rsid w:val="00442749"/>
    <w:rsid w:val="00442C9B"/>
    <w:rsid w:val="0044311D"/>
    <w:rsid w:val="00443320"/>
    <w:rsid w:val="00443D02"/>
    <w:rsid w:val="00443F71"/>
    <w:rsid w:val="004442F2"/>
    <w:rsid w:val="004444A3"/>
    <w:rsid w:val="0044450C"/>
    <w:rsid w:val="00444DFB"/>
    <w:rsid w:val="00445A0A"/>
    <w:rsid w:val="00445CB8"/>
    <w:rsid w:val="00445F7E"/>
    <w:rsid w:val="0044634C"/>
    <w:rsid w:val="004468CD"/>
    <w:rsid w:val="00446D4C"/>
    <w:rsid w:val="0045012E"/>
    <w:rsid w:val="00450446"/>
    <w:rsid w:val="0045088A"/>
    <w:rsid w:val="00450D8F"/>
    <w:rsid w:val="004519EF"/>
    <w:rsid w:val="0045204E"/>
    <w:rsid w:val="00453C6A"/>
    <w:rsid w:val="00454ABF"/>
    <w:rsid w:val="00455C98"/>
    <w:rsid w:val="00455FB5"/>
    <w:rsid w:val="004564FE"/>
    <w:rsid w:val="00456D05"/>
    <w:rsid w:val="00457159"/>
    <w:rsid w:val="00457642"/>
    <w:rsid w:val="00457E94"/>
    <w:rsid w:val="0046039D"/>
    <w:rsid w:val="00460507"/>
    <w:rsid w:val="00460D2F"/>
    <w:rsid w:val="00462789"/>
    <w:rsid w:val="00462B6A"/>
    <w:rsid w:val="0046328A"/>
    <w:rsid w:val="0046328D"/>
    <w:rsid w:val="00463B1D"/>
    <w:rsid w:val="00464232"/>
    <w:rsid w:val="00464394"/>
    <w:rsid w:val="004645DC"/>
    <w:rsid w:val="00464D5B"/>
    <w:rsid w:val="0046589D"/>
    <w:rsid w:val="0046689A"/>
    <w:rsid w:val="00466C62"/>
    <w:rsid w:val="00466E1A"/>
    <w:rsid w:val="00467292"/>
    <w:rsid w:val="00467BC6"/>
    <w:rsid w:val="0047048B"/>
    <w:rsid w:val="00470493"/>
    <w:rsid w:val="00470780"/>
    <w:rsid w:val="004708B8"/>
    <w:rsid w:val="00470F09"/>
    <w:rsid w:val="0047131A"/>
    <w:rsid w:val="0047196C"/>
    <w:rsid w:val="00471C41"/>
    <w:rsid w:val="004730E1"/>
    <w:rsid w:val="004734A4"/>
    <w:rsid w:val="0047471E"/>
    <w:rsid w:val="00474C35"/>
    <w:rsid w:val="004757DB"/>
    <w:rsid w:val="00475CE8"/>
    <w:rsid w:val="00476930"/>
    <w:rsid w:val="00476D75"/>
    <w:rsid w:val="00477601"/>
    <w:rsid w:val="0048003B"/>
    <w:rsid w:val="004804E7"/>
    <w:rsid w:val="00480606"/>
    <w:rsid w:val="00480946"/>
    <w:rsid w:val="004809D2"/>
    <w:rsid w:val="00480D25"/>
    <w:rsid w:val="00481037"/>
    <w:rsid w:val="0048117A"/>
    <w:rsid w:val="00481587"/>
    <w:rsid w:val="0048179C"/>
    <w:rsid w:val="00481F9A"/>
    <w:rsid w:val="00482058"/>
    <w:rsid w:val="004829F6"/>
    <w:rsid w:val="00482F6D"/>
    <w:rsid w:val="00483519"/>
    <w:rsid w:val="00483990"/>
    <w:rsid w:val="00484310"/>
    <w:rsid w:val="0048449F"/>
    <w:rsid w:val="00484EFA"/>
    <w:rsid w:val="0048528B"/>
    <w:rsid w:val="00485978"/>
    <w:rsid w:val="00485AA9"/>
    <w:rsid w:val="00486109"/>
    <w:rsid w:val="004865F3"/>
    <w:rsid w:val="0048689C"/>
    <w:rsid w:val="00486A86"/>
    <w:rsid w:val="00486AC8"/>
    <w:rsid w:val="00486BF2"/>
    <w:rsid w:val="00487623"/>
    <w:rsid w:val="00487C03"/>
    <w:rsid w:val="0049044F"/>
    <w:rsid w:val="004907DA"/>
    <w:rsid w:val="0049088C"/>
    <w:rsid w:val="00490AC7"/>
    <w:rsid w:val="00491474"/>
    <w:rsid w:val="00491BBD"/>
    <w:rsid w:val="00492227"/>
    <w:rsid w:val="00492521"/>
    <w:rsid w:val="00492A83"/>
    <w:rsid w:val="00492E4B"/>
    <w:rsid w:val="00493147"/>
    <w:rsid w:val="00493ED1"/>
    <w:rsid w:val="00493F76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62"/>
    <w:rsid w:val="004A2FFD"/>
    <w:rsid w:val="004A31A3"/>
    <w:rsid w:val="004A3865"/>
    <w:rsid w:val="004A3B74"/>
    <w:rsid w:val="004A3D82"/>
    <w:rsid w:val="004A408A"/>
    <w:rsid w:val="004A4B14"/>
    <w:rsid w:val="004A4BA7"/>
    <w:rsid w:val="004A53F6"/>
    <w:rsid w:val="004A55B2"/>
    <w:rsid w:val="004A5796"/>
    <w:rsid w:val="004A61FF"/>
    <w:rsid w:val="004A620E"/>
    <w:rsid w:val="004A6316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2D26"/>
    <w:rsid w:val="004B3453"/>
    <w:rsid w:val="004B3661"/>
    <w:rsid w:val="004B3B0F"/>
    <w:rsid w:val="004B447A"/>
    <w:rsid w:val="004B4F2A"/>
    <w:rsid w:val="004B538F"/>
    <w:rsid w:val="004B56D4"/>
    <w:rsid w:val="004B57A7"/>
    <w:rsid w:val="004B6280"/>
    <w:rsid w:val="004B6F1E"/>
    <w:rsid w:val="004B725B"/>
    <w:rsid w:val="004B7E9B"/>
    <w:rsid w:val="004C0093"/>
    <w:rsid w:val="004C02B9"/>
    <w:rsid w:val="004C091E"/>
    <w:rsid w:val="004C0AD0"/>
    <w:rsid w:val="004C0CDD"/>
    <w:rsid w:val="004C0ED8"/>
    <w:rsid w:val="004C19CE"/>
    <w:rsid w:val="004C2200"/>
    <w:rsid w:val="004C23A5"/>
    <w:rsid w:val="004C29A5"/>
    <w:rsid w:val="004C331D"/>
    <w:rsid w:val="004C382B"/>
    <w:rsid w:val="004C387A"/>
    <w:rsid w:val="004C43C7"/>
    <w:rsid w:val="004C43DE"/>
    <w:rsid w:val="004C4809"/>
    <w:rsid w:val="004C4BC1"/>
    <w:rsid w:val="004C4C38"/>
    <w:rsid w:val="004C5462"/>
    <w:rsid w:val="004C55AC"/>
    <w:rsid w:val="004C595C"/>
    <w:rsid w:val="004C5E61"/>
    <w:rsid w:val="004C614E"/>
    <w:rsid w:val="004C6A11"/>
    <w:rsid w:val="004C6C0D"/>
    <w:rsid w:val="004C78A5"/>
    <w:rsid w:val="004C7E29"/>
    <w:rsid w:val="004D002C"/>
    <w:rsid w:val="004D0465"/>
    <w:rsid w:val="004D0703"/>
    <w:rsid w:val="004D0F75"/>
    <w:rsid w:val="004D14B4"/>
    <w:rsid w:val="004D191D"/>
    <w:rsid w:val="004D19CB"/>
    <w:rsid w:val="004D284A"/>
    <w:rsid w:val="004D2D43"/>
    <w:rsid w:val="004D369B"/>
    <w:rsid w:val="004D3865"/>
    <w:rsid w:val="004D3B89"/>
    <w:rsid w:val="004D3F45"/>
    <w:rsid w:val="004D46E0"/>
    <w:rsid w:val="004D4EF6"/>
    <w:rsid w:val="004D6A22"/>
    <w:rsid w:val="004D6F71"/>
    <w:rsid w:val="004D714A"/>
    <w:rsid w:val="004D72B7"/>
    <w:rsid w:val="004D78EF"/>
    <w:rsid w:val="004D7ED5"/>
    <w:rsid w:val="004E0680"/>
    <w:rsid w:val="004E0792"/>
    <w:rsid w:val="004E0B97"/>
    <w:rsid w:val="004E170A"/>
    <w:rsid w:val="004E249A"/>
    <w:rsid w:val="004E2DA0"/>
    <w:rsid w:val="004E34C0"/>
    <w:rsid w:val="004E3A59"/>
    <w:rsid w:val="004E3F3E"/>
    <w:rsid w:val="004E4870"/>
    <w:rsid w:val="004E5EF3"/>
    <w:rsid w:val="004E6225"/>
    <w:rsid w:val="004E637C"/>
    <w:rsid w:val="004E6764"/>
    <w:rsid w:val="004E6C15"/>
    <w:rsid w:val="004E6CEB"/>
    <w:rsid w:val="004E74B7"/>
    <w:rsid w:val="004E76A9"/>
    <w:rsid w:val="004E79D6"/>
    <w:rsid w:val="004E7CAB"/>
    <w:rsid w:val="004E7D33"/>
    <w:rsid w:val="004F05A4"/>
    <w:rsid w:val="004F0619"/>
    <w:rsid w:val="004F089B"/>
    <w:rsid w:val="004F14F6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4F7FBE"/>
    <w:rsid w:val="00500248"/>
    <w:rsid w:val="00500E9A"/>
    <w:rsid w:val="0050109A"/>
    <w:rsid w:val="0050196D"/>
    <w:rsid w:val="00501BBB"/>
    <w:rsid w:val="00502610"/>
    <w:rsid w:val="0050495E"/>
    <w:rsid w:val="00504BB8"/>
    <w:rsid w:val="0050619E"/>
    <w:rsid w:val="00506488"/>
    <w:rsid w:val="005065C6"/>
    <w:rsid w:val="00506B65"/>
    <w:rsid w:val="00506C8D"/>
    <w:rsid w:val="00507B3A"/>
    <w:rsid w:val="00507D6B"/>
    <w:rsid w:val="00507DF9"/>
    <w:rsid w:val="005109F3"/>
    <w:rsid w:val="00511265"/>
    <w:rsid w:val="0051132E"/>
    <w:rsid w:val="00511437"/>
    <w:rsid w:val="0051256B"/>
    <w:rsid w:val="00512E5E"/>
    <w:rsid w:val="00513302"/>
    <w:rsid w:val="005137AB"/>
    <w:rsid w:val="00513BD7"/>
    <w:rsid w:val="0051403A"/>
    <w:rsid w:val="005141BF"/>
    <w:rsid w:val="00515A51"/>
    <w:rsid w:val="00515CD8"/>
    <w:rsid w:val="005165A5"/>
    <w:rsid w:val="00516AE8"/>
    <w:rsid w:val="00516DBC"/>
    <w:rsid w:val="00517866"/>
    <w:rsid w:val="00520543"/>
    <w:rsid w:val="005209B6"/>
    <w:rsid w:val="00521429"/>
    <w:rsid w:val="0052187D"/>
    <w:rsid w:val="00521DAF"/>
    <w:rsid w:val="00522F45"/>
    <w:rsid w:val="005230CB"/>
    <w:rsid w:val="00523B07"/>
    <w:rsid w:val="00523CFC"/>
    <w:rsid w:val="005243EE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808"/>
    <w:rsid w:val="00531F86"/>
    <w:rsid w:val="005326A1"/>
    <w:rsid w:val="00532B60"/>
    <w:rsid w:val="00533403"/>
    <w:rsid w:val="00533561"/>
    <w:rsid w:val="00533F12"/>
    <w:rsid w:val="00534008"/>
    <w:rsid w:val="00534295"/>
    <w:rsid w:val="00534A7D"/>
    <w:rsid w:val="00534C4F"/>
    <w:rsid w:val="00534C6C"/>
    <w:rsid w:val="00534D98"/>
    <w:rsid w:val="00534DFA"/>
    <w:rsid w:val="00535175"/>
    <w:rsid w:val="00535436"/>
    <w:rsid w:val="00535AF5"/>
    <w:rsid w:val="00536D4C"/>
    <w:rsid w:val="0053786E"/>
    <w:rsid w:val="005404C3"/>
    <w:rsid w:val="00540DD9"/>
    <w:rsid w:val="00540EC6"/>
    <w:rsid w:val="00540FB3"/>
    <w:rsid w:val="00541B69"/>
    <w:rsid w:val="005424D1"/>
    <w:rsid w:val="0054279C"/>
    <w:rsid w:val="00542A58"/>
    <w:rsid w:val="00542CA1"/>
    <w:rsid w:val="005431CF"/>
    <w:rsid w:val="005437F2"/>
    <w:rsid w:val="00544594"/>
    <w:rsid w:val="00545338"/>
    <w:rsid w:val="005459B2"/>
    <w:rsid w:val="0054602B"/>
    <w:rsid w:val="0054677D"/>
    <w:rsid w:val="005467CB"/>
    <w:rsid w:val="0054691A"/>
    <w:rsid w:val="00546CE0"/>
    <w:rsid w:val="00546E28"/>
    <w:rsid w:val="005470AD"/>
    <w:rsid w:val="00547B5C"/>
    <w:rsid w:val="0055033F"/>
    <w:rsid w:val="00550C9A"/>
    <w:rsid w:val="00550F9A"/>
    <w:rsid w:val="0055123E"/>
    <w:rsid w:val="00551C93"/>
    <w:rsid w:val="00551CF3"/>
    <w:rsid w:val="00552B18"/>
    <w:rsid w:val="00552D77"/>
    <w:rsid w:val="00552F6E"/>
    <w:rsid w:val="00553A49"/>
    <w:rsid w:val="005544D0"/>
    <w:rsid w:val="00554938"/>
    <w:rsid w:val="00554F4A"/>
    <w:rsid w:val="005551BA"/>
    <w:rsid w:val="00555E25"/>
    <w:rsid w:val="00555E64"/>
    <w:rsid w:val="005563C5"/>
    <w:rsid w:val="00556C9D"/>
    <w:rsid w:val="00556E0F"/>
    <w:rsid w:val="00557301"/>
    <w:rsid w:val="00557E1F"/>
    <w:rsid w:val="00560031"/>
    <w:rsid w:val="00560D2A"/>
    <w:rsid w:val="00560F4D"/>
    <w:rsid w:val="0056126D"/>
    <w:rsid w:val="00561E5A"/>
    <w:rsid w:val="00562738"/>
    <w:rsid w:val="005627FE"/>
    <w:rsid w:val="00562BB1"/>
    <w:rsid w:val="00562FA3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2A06"/>
    <w:rsid w:val="00573042"/>
    <w:rsid w:val="00573408"/>
    <w:rsid w:val="00573A6E"/>
    <w:rsid w:val="00573AC1"/>
    <w:rsid w:val="00573E93"/>
    <w:rsid w:val="00574001"/>
    <w:rsid w:val="005742C8"/>
    <w:rsid w:val="0057475C"/>
    <w:rsid w:val="0057546B"/>
    <w:rsid w:val="00575E62"/>
    <w:rsid w:val="005760A8"/>
    <w:rsid w:val="005761F6"/>
    <w:rsid w:val="0057680C"/>
    <w:rsid w:val="005770FE"/>
    <w:rsid w:val="0057760C"/>
    <w:rsid w:val="00577830"/>
    <w:rsid w:val="00577C21"/>
    <w:rsid w:val="00577E3D"/>
    <w:rsid w:val="0058098D"/>
    <w:rsid w:val="0058157C"/>
    <w:rsid w:val="00581B61"/>
    <w:rsid w:val="00581BA9"/>
    <w:rsid w:val="00581C15"/>
    <w:rsid w:val="00581ED3"/>
    <w:rsid w:val="00581F53"/>
    <w:rsid w:val="00582121"/>
    <w:rsid w:val="00582C14"/>
    <w:rsid w:val="005832DF"/>
    <w:rsid w:val="005835C2"/>
    <w:rsid w:val="0058445F"/>
    <w:rsid w:val="0058455E"/>
    <w:rsid w:val="005846B7"/>
    <w:rsid w:val="00584E50"/>
    <w:rsid w:val="00585AC2"/>
    <w:rsid w:val="00586437"/>
    <w:rsid w:val="005867BA"/>
    <w:rsid w:val="00586B12"/>
    <w:rsid w:val="00587319"/>
    <w:rsid w:val="00587705"/>
    <w:rsid w:val="00587CFC"/>
    <w:rsid w:val="00587E66"/>
    <w:rsid w:val="005900D9"/>
    <w:rsid w:val="0059011B"/>
    <w:rsid w:val="00590B19"/>
    <w:rsid w:val="00590F58"/>
    <w:rsid w:val="00590F5B"/>
    <w:rsid w:val="0059118C"/>
    <w:rsid w:val="00591A0E"/>
    <w:rsid w:val="00591C3A"/>
    <w:rsid w:val="00592062"/>
    <w:rsid w:val="0059215C"/>
    <w:rsid w:val="0059296E"/>
    <w:rsid w:val="00592992"/>
    <w:rsid w:val="00592C95"/>
    <w:rsid w:val="00592D8F"/>
    <w:rsid w:val="00592F22"/>
    <w:rsid w:val="005930A2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6A66"/>
    <w:rsid w:val="00597376"/>
    <w:rsid w:val="005974FF"/>
    <w:rsid w:val="0059758E"/>
    <w:rsid w:val="00597ECB"/>
    <w:rsid w:val="005A1429"/>
    <w:rsid w:val="005A1D6B"/>
    <w:rsid w:val="005A1E18"/>
    <w:rsid w:val="005A1EDB"/>
    <w:rsid w:val="005A259F"/>
    <w:rsid w:val="005A25F8"/>
    <w:rsid w:val="005A2691"/>
    <w:rsid w:val="005A3257"/>
    <w:rsid w:val="005A3CEB"/>
    <w:rsid w:val="005A4AC8"/>
    <w:rsid w:val="005A4EE7"/>
    <w:rsid w:val="005A5546"/>
    <w:rsid w:val="005A5585"/>
    <w:rsid w:val="005A571C"/>
    <w:rsid w:val="005A5743"/>
    <w:rsid w:val="005A616D"/>
    <w:rsid w:val="005A633C"/>
    <w:rsid w:val="005A6668"/>
    <w:rsid w:val="005A6ABD"/>
    <w:rsid w:val="005A6FED"/>
    <w:rsid w:val="005A73F7"/>
    <w:rsid w:val="005A795E"/>
    <w:rsid w:val="005B0E38"/>
    <w:rsid w:val="005B0F09"/>
    <w:rsid w:val="005B0FAB"/>
    <w:rsid w:val="005B1184"/>
    <w:rsid w:val="005B12AE"/>
    <w:rsid w:val="005B187D"/>
    <w:rsid w:val="005B19BD"/>
    <w:rsid w:val="005B1ACF"/>
    <w:rsid w:val="005B1CC1"/>
    <w:rsid w:val="005B20C0"/>
    <w:rsid w:val="005B222A"/>
    <w:rsid w:val="005B2737"/>
    <w:rsid w:val="005B2B8D"/>
    <w:rsid w:val="005B32CA"/>
    <w:rsid w:val="005B3412"/>
    <w:rsid w:val="005B4016"/>
    <w:rsid w:val="005B4B83"/>
    <w:rsid w:val="005B4F07"/>
    <w:rsid w:val="005B535F"/>
    <w:rsid w:val="005B58C7"/>
    <w:rsid w:val="005B596C"/>
    <w:rsid w:val="005B63CF"/>
    <w:rsid w:val="005B669D"/>
    <w:rsid w:val="005B7A58"/>
    <w:rsid w:val="005B7C51"/>
    <w:rsid w:val="005B7ED5"/>
    <w:rsid w:val="005B7ED9"/>
    <w:rsid w:val="005C041C"/>
    <w:rsid w:val="005C0440"/>
    <w:rsid w:val="005C0CAB"/>
    <w:rsid w:val="005C0EBB"/>
    <w:rsid w:val="005C0F91"/>
    <w:rsid w:val="005C108F"/>
    <w:rsid w:val="005C15FA"/>
    <w:rsid w:val="005C1707"/>
    <w:rsid w:val="005C1C31"/>
    <w:rsid w:val="005C1DDC"/>
    <w:rsid w:val="005C269A"/>
    <w:rsid w:val="005C273B"/>
    <w:rsid w:val="005C30C6"/>
    <w:rsid w:val="005C328D"/>
    <w:rsid w:val="005C3303"/>
    <w:rsid w:val="005C3DF5"/>
    <w:rsid w:val="005C3E90"/>
    <w:rsid w:val="005C3F9D"/>
    <w:rsid w:val="005C3FB2"/>
    <w:rsid w:val="005C4854"/>
    <w:rsid w:val="005C4894"/>
    <w:rsid w:val="005C4A2E"/>
    <w:rsid w:val="005C4E74"/>
    <w:rsid w:val="005C5281"/>
    <w:rsid w:val="005C5775"/>
    <w:rsid w:val="005C5C6A"/>
    <w:rsid w:val="005C5F73"/>
    <w:rsid w:val="005C60A3"/>
    <w:rsid w:val="005C68E9"/>
    <w:rsid w:val="005C69AE"/>
    <w:rsid w:val="005C71DE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0DB"/>
    <w:rsid w:val="005D225D"/>
    <w:rsid w:val="005D2DCF"/>
    <w:rsid w:val="005D2FFC"/>
    <w:rsid w:val="005D325A"/>
    <w:rsid w:val="005D3F16"/>
    <w:rsid w:val="005D401F"/>
    <w:rsid w:val="005D4A29"/>
    <w:rsid w:val="005D51AD"/>
    <w:rsid w:val="005D56EB"/>
    <w:rsid w:val="005D6936"/>
    <w:rsid w:val="005D76A8"/>
    <w:rsid w:val="005D7CCF"/>
    <w:rsid w:val="005D7E07"/>
    <w:rsid w:val="005E0D44"/>
    <w:rsid w:val="005E1274"/>
    <w:rsid w:val="005E1BF6"/>
    <w:rsid w:val="005E222D"/>
    <w:rsid w:val="005E388D"/>
    <w:rsid w:val="005E3C72"/>
    <w:rsid w:val="005E4A94"/>
    <w:rsid w:val="005E4E3E"/>
    <w:rsid w:val="005E56E2"/>
    <w:rsid w:val="005E5E0F"/>
    <w:rsid w:val="005E63C8"/>
    <w:rsid w:val="005E78A9"/>
    <w:rsid w:val="005E7DB4"/>
    <w:rsid w:val="005E7E6A"/>
    <w:rsid w:val="005F01C8"/>
    <w:rsid w:val="005F027B"/>
    <w:rsid w:val="005F0D16"/>
    <w:rsid w:val="005F0D29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46A6"/>
    <w:rsid w:val="005F5C07"/>
    <w:rsid w:val="005F6084"/>
    <w:rsid w:val="005F6168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24D"/>
    <w:rsid w:val="00602E8C"/>
    <w:rsid w:val="006036B3"/>
    <w:rsid w:val="00603D72"/>
    <w:rsid w:val="006046DA"/>
    <w:rsid w:val="006053AE"/>
    <w:rsid w:val="00605806"/>
    <w:rsid w:val="00606D24"/>
    <w:rsid w:val="00606D85"/>
    <w:rsid w:val="006076EF"/>
    <w:rsid w:val="006107E2"/>
    <w:rsid w:val="006108B3"/>
    <w:rsid w:val="00610AC5"/>
    <w:rsid w:val="00611ABE"/>
    <w:rsid w:val="00611B97"/>
    <w:rsid w:val="006121D9"/>
    <w:rsid w:val="00612242"/>
    <w:rsid w:val="006123BE"/>
    <w:rsid w:val="00612B79"/>
    <w:rsid w:val="00612CF9"/>
    <w:rsid w:val="006136C1"/>
    <w:rsid w:val="00614681"/>
    <w:rsid w:val="006146BC"/>
    <w:rsid w:val="0061542E"/>
    <w:rsid w:val="006162A8"/>
    <w:rsid w:val="006162F5"/>
    <w:rsid w:val="00616551"/>
    <w:rsid w:val="0061736B"/>
    <w:rsid w:val="00617D2E"/>
    <w:rsid w:val="00617D62"/>
    <w:rsid w:val="00620D41"/>
    <w:rsid w:val="00622067"/>
    <w:rsid w:val="00622369"/>
    <w:rsid w:val="00622411"/>
    <w:rsid w:val="00622505"/>
    <w:rsid w:val="006225BC"/>
    <w:rsid w:val="0062292B"/>
    <w:rsid w:val="00622D1C"/>
    <w:rsid w:val="006232F8"/>
    <w:rsid w:val="00623D14"/>
    <w:rsid w:val="006243C6"/>
    <w:rsid w:val="00624715"/>
    <w:rsid w:val="00624922"/>
    <w:rsid w:val="00624AC4"/>
    <w:rsid w:val="00624C16"/>
    <w:rsid w:val="00625546"/>
    <w:rsid w:val="0062583E"/>
    <w:rsid w:val="006258C5"/>
    <w:rsid w:val="00625D92"/>
    <w:rsid w:val="006261AE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980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C2"/>
    <w:rsid w:val="00640ED8"/>
    <w:rsid w:val="00641354"/>
    <w:rsid w:val="006414AA"/>
    <w:rsid w:val="00641901"/>
    <w:rsid w:val="00641BBF"/>
    <w:rsid w:val="00642334"/>
    <w:rsid w:val="00642721"/>
    <w:rsid w:val="00643177"/>
    <w:rsid w:val="006435E3"/>
    <w:rsid w:val="00643778"/>
    <w:rsid w:val="00643C40"/>
    <w:rsid w:val="00643F28"/>
    <w:rsid w:val="006441BC"/>
    <w:rsid w:val="00645388"/>
    <w:rsid w:val="00646053"/>
    <w:rsid w:val="0064614C"/>
    <w:rsid w:val="0064634E"/>
    <w:rsid w:val="00646491"/>
    <w:rsid w:val="00646668"/>
    <w:rsid w:val="00646ADC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12F5"/>
    <w:rsid w:val="0065242F"/>
    <w:rsid w:val="00653B03"/>
    <w:rsid w:val="00653ECC"/>
    <w:rsid w:val="00653FDA"/>
    <w:rsid w:val="00653FEC"/>
    <w:rsid w:val="00654736"/>
    <w:rsid w:val="0065579A"/>
    <w:rsid w:val="006557AE"/>
    <w:rsid w:val="00655B50"/>
    <w:rsid w:val="00655DF7"/>
    <w:rsid w:val="00655F8D"/>
    <w:rsid w:val="00656A55"/>
    <w:rsid w:val="00657180"/>
    <w:rsid w:val="00657665"/>
    <w:rsid w:val="006600B5"/>
    <w:rsid w:val="0066083B"/>
    <w:rsid w:val="0066111B"/>
    <w:rsid w:val="00661396"/>
    <w:rsid w:val="00661537"/>
    <w:rsid w:val="00661E56"/>
    <w:rsid w:val="00661F31"/>
    <w:rsid w:val="00661F63"/>
    <w:rsid w:val="006622CE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4A8C"/>
    <w:rsid w:val="0066614A"/>
    <w:rsid w:val="006668C5"/>
    <w:rsid w:val="00666978"/>
    <w:rsid w:val="00666D47"/>
    <w:rsid w:val="00666E2E"/>
    <w:rsid w:val="006675B7"/>
    <w:rsid w:val="006676D2"/>
    <w:rsid w:val="00667E0D"/>
    <w:rsid w:val="00670281"/>
    <w:rsid w:val="00670A9D"/>
    <w:rsid w:val="00670F12"/>
    <w:rsid w:val="00672385"/>
    <w:rsid w:val="006726C2"/>
    <w:rsid w:val="006729C4"/>
    <w:rsid w:val="0067314D"/>
    <w:rsid w:val="006735B2"/>
    <w:rsid w:val="006738DF"/>
    <w:rsid w:val="00673986"/>
    <w:rsid w:val="00673B3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94B"/>
    <w:rsid w:val="00680E9C"/>
    <w:rsid w:val="00680EE9"/>
    <w:rsid w:val="0068104A"/>
    <w:rsid w:val="00681268"/>
    <w:rsid w:val="0068151A"/>
    <w:rsid w:val="0068160E"/>
    <w:rsid w:val="00681751"/>
    <w:rsid w:val="006820EA"/>
    <w:rsid w:val="006823F9"/>
    <w:rsid w:val="006829E0"/>
    <w:rsid w:val="00683CD6"/>
    <w:rsid w:val="00683ECB"/>
    <w:rsid w:val="00683F07"/>
    <w:rsid w:val="00684BF8"/>
    <w:rsid w:val="00684C01"/>
    <w:rsid w:val="00685554"/>
    <w:rsid w:val="00685989"/>
    <w:rsid w:val="006859A5"/>
    <w:rsid w:val="00686338"/>
    <w:rsid w:val="006869B6"/>
    <w:rsid w:val="00687458"/>
    <w:rsid w:val="00687866"/>
    <w:rsid w:val="00690F52"/>
    <w:rsid w:val="00691110"/>
    <w:rsid w:val="00691BC1"/>
    <w:rsid w:val="00691C9C"/>
    <w:rsid w:val="00691E18"/>
    <w:rsid w:val="00691EC9"/>
    <w:rsid w:val="00691FBE"/>
    <w:rsid w:val="00692705"/>
    <w:rsid w:val="00692AD1"/>
    <w:rsid w:val="00693789"/>
    <w:rsid w:val="00693A01"/>
    <w:rsid w:val="0069467F"/>
    <w:rsid w:val="0069490A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3A3"/>
    <w:rsid w:val="0069777C"/>
    <w:rsid w:val="006977A5"/>
    <w:rsid w:val="0069780D"/>
    <w:rsid w:val="0069791D"/>
    <w:rsid w:val="00697F18"/>
    <w:rsid w:val="006A001B"/>
    <w:rsid w:val="006A028C"/>
    <w:rsid w:val="006A14AC"/>
    <w:rsid w:val="006A1994"/>
    <w:rsid w:val="006A1B70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A7"/>
    <w:rsid w:val="006A3EBF"/>
    <w:rsid w:val="006A498D"/>
    <w:rsid w:val="006A5BDE"/>
    <w:rsid w:val="006A6975"/>
    <w:rsid w:val="006A721C"/>
    <w:rsid w:val="006A72BC"/>
    <w:rsid w:val="006A7A0B"/>
    <w:rsid w:val="006A7AAD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C46"/>
    <w:rsid w:val="006B4DBF"/>
    <w:rsid w:val="006B53F2"/>
    <w:rsid w:val="006B5A7B"/>
    <w:rsid w:val="006B6520"/>
    <w:rsid w:val="006B65DF"/>
    <w:rsid w:val="006B6834"/>
    <w:rsid w:val="006B68B4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111"/>
    <w:rsid w:val="006C12AB"/>
    <w:rsid w:val="006C1620"/>
    <w:rsid w:val="006C188D"/>
    <w:rsid w:val="006C1A95"/>
    <w:rsid w:val="006C1C46"/>
    <w:rsid w:val="006C1E72"/>
    <w:rsid w:val="006C26DF"/>
    <w:rsid w:val="006C32CD"/>
    <w:rsid w:val="006C3721"/>
    <w:rsid w:val="006C376E"/>
    <w:rsid w:val="006C37BE"/>
    <w:rsid w:val="006C380D"/>
    <w:rsid w:val="006C3DD8"/>
    <w:rsid w:val="006C3E73"/>
    <w:rsid w:val="006C42C9"/>
    <w:rsid w:val="006C4697"/>
    <w:rsid w:val="006C4899"/>
    <w:rsid w:val="006C4A8C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836"/>
    <w:rsid w:val="006D1E39"/>
    <w:rsid w:val="006D228A"/>
    <w:rsid w:val="006D2DDC"/>
    <w:rsid w:val="006D3182"/>
    <w:rsid w:val="006D35E2"/>
    <w:rsid w:val="006D4230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5F6"/>
    <w:rsid w:val="006E0D2B"/>
    <w:rsid w:val="006E0F04"/>
    <w:rsid w:val="006E130F"/>
    <w:rsid w:val="006E1434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328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3D0A"/>
    <w:rsid w:val="00705587"/>
    <w:rsid w:val="0070572D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0967"/>
    <w:rsid w:val="00711098"/>
    <w:rsid w:val="007111C0"/>
    <w:rsid w:val="007114C2"/>
    <w:rsid w:val="00711E0B"/>
    <w:rsid w:val="00712490"/>
    <w:rsid w:val="007134E8"/>
    <w:rsid w:val="00713593"/>
    <w:rsid w:val="007138E9"/>
    <w:rsid w:val="00713AB1"/>
    <w:rsid w:val="00714226"/>
    <w:rsid w:val="0071475B"/>
    <w:rsid w:val="00714CB8"/>
    <w:rsid w:val="00714FEF"/>
    <w:rsid w:val="0071536E"/>
    <w:rsid w:val="00715AFB"/>
    <w:rsid w:val="00715E5A"/>
    <w:rsid w:val="00716123"/>
    <w:rsid w:val="007165C6"/>
    <w:rsid w:val="00716970"/>
    <w:rsid w:val="0071737A"/>
    <w:rsid w:val="00717519"/>
    <w:rsid w:val="00720063"/>
    <w:rsid w:val="007204D6"/>
    <w:rsid w:val="007208F7"/>
    <w:rsid w:val="007215E0"/>
    <w:rsid w:val="00722363"/>
    <w:rsid w:val="00722685"/>
    <w:rsid w:val="007232AA"/>
    <w:rsid w:val="00723394"/>
    <w:rsid w:val="00723399"/>
    <w:rsid w:val="0072375B"/>
    <w:rsid w:val="0072377C"/>
    <w:rsid w:val="00723FA6"/>
    <w:rsid w:val="007244D1"/>
    <w:rsid w:val="0072546B"/>
    <w:rsid w:val="00725A3E"/>
    <w:rsid w:val="00725DC4"/>
    <w:rsid w:val="00726305"/>
    <w:rsid w:val="007264A8"/>
    <w:rsid w:val="00727515"/>
    <w:rsid w:val="00727A64"/>
    <w:rsid w:val="00727BF6"/>
    <w:rsid w:val="00727D42"/>
    <w:rsid w:val="007304FF"/>
    <w:rsid w:val="00730825"/>
    <w:rsid w:val="0073085C"/>
    <w:rsid w:val="007308F1"/>
    <w:rsid w:val="00730AD1"/>
    <w:rsid w:val="00730C3B"/>
    <w:rsid w:val="00730F77"/>
    <w:rsid w:val="0073147B"/>
    <w:rsid w:val="007322FA"/>
    <w:rsid w:val="00732A9C"/>
    <w:rsid w:val="00732AE3"/>
    <w:rsid w:val="00732DA2"/>
    <w:rsid w:val="00733ABA"/>
    <w:rsid w:val="00733D7F"/>
    <w:rsid w:val="0073437E"/>
    <w:rsid w:val="0073474D"/>
    <w:rsid w:val="00734956"/>
    <w:rsid w:val="007349B3"/>
    <w:rsid w:val="00734A2F"/>
    <w:rsid w:val="00734A9E"/>
    <w:rsid w:val="007350F5"/>
    <w:rsid w:val="007351B6"/>
    <w:rsid w:val="00735857"/>
    <w:rsid w:val="00735C99"/>
    <w:rsid w:val="0073725C"/>
    <w:rsid w:val="00737BE0"/>
    <w:rsid w:val="0074006F"/>
    <w:rsid w:val="007404D1"/>
    <w:rsid w:val="007410B9"/>
    <w:rsid w:val="00741529"/>
    <w:rsid w:val="00741D77"/>
    <w:rsid w:val="0074212E"/>
    <w:rsid w:val="00742467"/>
    <w:rsid w:val="00742639"/>
    <w:rsid w:val="00742EDD"/>
    <w:rsid w:val="007430BD"/>
    <w:rsid w:val="00743366"/>
    <w:rsid w:val="0074371E"/>
    <w:rsid w:val="00743C66"/>
    <w:rsid w:val="00743FFE"/>
    <w:rsid w:val="007447BE"/>
    <w:rsid w:val="007448E2"/>
    <w:rsid w:val="007449BA"/>
    <w:rsid w:val="00744C80"/>
    <w:rsid w:val="00744EE6"/>
    <w:rsid w:val="00745412"/>
    <w:rsid w:val="0074574D"/>
    <w:rsid w:val="00745914"/>
    <w:rsid w:val="00745A8B"/>
    <w:rsid w:val="00745C36"/>
    <w:rsid w:val="00745D25"/>
    <w:rsid w:val="00745E0C"/>
    <w:rsid w:val="0074630A"/>
    <w:rsid w:val="007478D6"/>
    <w:rsid w:val="007507B4"/>
    <w:rsid w:val="00750883"/>
    <w:rsid w:val="00750E9D"/>
    <w:rsid w:val="00751722"/>
    <w:rsid w:val="00751949"/>
    <w:rsid w:val="00751C5B"/>
    <w:rsid w:val="00751E3C"/>
    <w:rsid w:val="00752059"/>
    <w:rsid w:val="00752433"/>
    <w:rsid w:val="007524FF"/>
    <w:rsid w:val="0075256C"/>
    <w:rsid w:val="007525E2"/>
    <w:rsid w:val="00752840"/>
    <w:rsid w:val="00752B57"/>
    <w:rsid w:val="00752DB8"/>
    <w:rsid w:val="00753764"/>
    <w:rsid w:val="00753895"/>
    <w:rsid w:val="00754194"/>
    <w:rsid w:val="00754376"/>
    <w:rsid w:val="0075493C"/>
    <w:rsid w:val="00755304"/>
    <w:rsid w:val="00755D7C"/>
    <w:rsid w:val="00756507"/>
    <w:rsid w:val="007567AA"/>
    <w:rsid w:val="00756932"/>
    <w:rsid w:val="007570E9"/>
    <w:rsid w:val="00757658"/>
    <w:rsid w:val="00757C40"/>
    <w:rsid w:val="00760189"/>
    <w:rsid w:val="00760302"/>
    <w:rsid w:val="00760C72"/>
    <w:rsid w:val="00760F23"/>
    <w:rsid w:val="0076139C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4CDC"/>
    <w:rsid w:val="00764E57"/>
    <w:rsid w:val="007657A5"/>
    <w:rsid w:val="00765D4F"/>
    <w:rsid w:val="00765D9D"/>
    <w:rsid w:val="00765E71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2C20"/>
    <w:rsid w:val="007736FB"/>
    <w:rsid w:val="00773A18"/>
    <w:rsid w:val="00773A66"/>
    <w:rsid w:val="00773F71"/>
    <w:rsid w:val="00774384"/>
    <w:rsid w:val="00774506"/>
    <w:rsid w:val="00774A5F"/>
    <w:rsid w:val="00774B12"/>
    <w:rsid w:val="0077548F"/>
    <w:rsid w:val="0077556F"/>
    <w:rsid w:val="007765A0"/>
    <w:rsid w:val="00776B72"/>
    <w:rsid w:val="00776DD4"/>
    <w:rsid w:val="007775C5"/>
    <w:rsid w:val="007775DE"/>
    <w:rsid w:val="007775F4"/>
    <w:rsid w:val="00777773"/>
    <w:rsid w:val="007777E4"/>
    <w:rsid w:val="0077781B"/>
    <w:rsid w:val="0077786C"/>
    <w:rsid w:val="00777EEF"/>
    <w:rsid w:val="00780572"/>
    <w:rsid w:val="00781749"/>
    <w:rsid w:val="00781B0E"/>
    <w:rsid w:val="00781EE0"/>
    <w:rsid w:val="00781F20"/>
    <w:rsid w:val="00781F2C"/>
    <w:rsid w:val="0078216A"/>
    <w:rsid w:val="007824FE"/>
    <w:rsid w:val="0078273E"/>
    <w:rsid w:val="007828EA"/>
    <w:rsid w:val="00782A51"/>
    <w:rsid w:val="00782DD3"/>
    <w:rsid w:val="0078307E"/>
    <w:rsid w:val="0078316A"/>
    <w:rsid w:val="00783745"/>
    <w:rsid w:val="007837C9"/>
    <w:rsid w:val="00783C5D"/>
    <w:rsid w:val="00784275"/>
    <w:rsid w:val="00784691"/>
    <w:rsid w:val="007849A4"/>
    <w:rsid w:val="007849F1"/>
    <w:rsid w:val="0078570C"/>
    <w:rsid w:val="00785A14"/>
    <w:rsid w:val="007863A9"/>
    <w:rsid w:val="007869C2"/>
    <w:rsid w:val="0078758E"/>
    <w:rsid w:val="00790807"/>
    <w:rsid w:val="00790A0B"/>
    <w:rsid w:val="007917E3"/>
    <w:rsid w:val="00791E6F"/>
    <w:rsid w:val="00791FB2"/>
    <w:rsid w:val="0079206B"/>
    <w:rsid w:val="007920A2"/>
    <w:rsid w:val="007921A1"/>
    <w:rsid w:val="0079297A"/>
    <w:rsid w:val="00792EAD"/>
    <w:rsid w:val="00793028"/>
    <w:rsid w:val="00794086"/>
    <w:rsid w:val="00794125"/>
    <w:rsid w:val="0079426E"/>
    <w:rsid w:val="00794BAD"/>
    <w:rsid w:val="00794BF1"/>
    <w:rsid w:val="00795D7E"/>
    <w:rsid w:val="00796530"/>
    <w:rsid w:val="0079676A"/>
    <w:rsid w:val="00796834"/>
    <w:rsid w:val="00796D0E"/>
    <w:rsid w:val="00796DA1"/>
    <w:rsid w:val="00796DE0"/>
    <w:rsid w:val="00796EE7"/>
    <w:rsid w:val="00797EB9"/>
    <w:rsid w:val="007A072C"/>
    <w:rsid w:val="007A0D64"/>
    <w:rsid w:val="007A1434"/>
    <w:rsid w:val="007A1502"/>
    <w:rsid w:val="007A16EC"/>
    <w:rsid w:val="007A3200"/>
    <w:rsid w:val="007A3F68"/>
    <w:rsid w:val="007A405C"/>
    <w:rsid w:val="007A433C"/>
    <w:rsid w:val="007A4745"/>
    <w:rsid w:val="007A4AF1"/>
    <w:rsid w:val="007A4DFB"/>
    <w:rsid w:val="007A50BF"/>
    <w:rsid w:val="007A52D5"/>
    <w:rsid w:val="007A5B55"/>
    <w:rsid w:val="007A6540"/>
    <w:rsid w:val="007A6736"/>
    <w:rsid w:val="007A6C77"/>
    <w:rsid w:val="007A72DB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767"/>
    <w:rsid w:val="007B3803"/>
    <w:rsid w:val="007B39FB"/>
    <w:rsid w:val="007B3B13"/>
    <w:rsid w:val="007B4A22"/>
    <w:rsid w:val="007B4E77"/>
    <w:rsid w:val="007B4E9C"/>
    <w:rsid w:val="007B5CED"/>
    <w:rsid w:val="007B5F70"/>
    <w:rsid w:val="007B5FEF"/>
    <w:rsid w:val="007B60A0"/>
    <w:rsid w:val="007B6357"/>
    <w:rsid w:val="007B6706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9B1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77A"/>
    <w:rsid w:val="007C7C2C"/>
    <w:rsid w:val="007D00EB"/>
    <w:rsid w:val="007D0253"/>
    <w:rsid w:val="007D0300"/>
    <w:rsid w:val="007D0474"/>
    <w:rsid w:val="007D0ED6"/>
    <w:rsid w:val="007D152E"/>
    <w:rsid w:val="007D206F"/>
    <w:rsid w:val="007D256A"/>
    <w:rsid w:val="007D282F"/>
    <w:rsid w:val="007D3057"/>
    <w:rsid w:val="007D31D7"/>
    <w:rsid w:val="007D32CD"/>
    <w:rsid w:val="007D3550"/>
    <w:rsid w:val="007D4140"/>
    <w:rsid w:val="007D4239"/>
    <w:rsid w:val="007D44AB"/>
    <w:rsid w:val="007D4818"/>
    <w:rsid w:val="007D4A05"/>
    <w:rsid w:val="007D5265"/>
    <w:rsid w:val="007D572C"/>
    <w:rsid w:val="007D5748"/>
    <w:rsid w:val="007D592F"/>
    <w:rsid w:val="007D5DB4"/>
    <w:rsid w:val="007D6241"/>
    <w:rsid w:val="007D66C3"/>
    <w:rsid w:val="007D6F50"/>
    <w:rsid w:val="007D7540"/>
    <w:rsid w:val="007D7B3E"/>
    <w:rsid w:val="007D7B61"/>
    <w:rsid w:val="007E0580"/>
    <w:rsid w:val="007E0A7D"/>
    <w:rsid w:val="007E0E23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4D4F"/>
    <w:rsid w:val="007E520D"/>
    <w:rsid w:val="007E534B"/>
    <w:rsid w:val="007E5845"/>
    <w:rsid w:val="007E633E"/>
    <w:rsid w:val="007E644C"/>
    <w:rsid w:val="007E732D"/>
    <w:rsid w:val="007E7A1B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348"/>
    <w:rsid w:val="007F38AC"/>
    <w:rsid w:val="007F3F8B"/>
    <w:rsid w:val="007F4617"/>
    <w:rsid w:val="007F46B6"/>
    <w:rsid w:val="007F47B7"/>
    <w:rsid w:val="007F4B73"/>
    <w:rsid w:val="007F53D3"/>
    <w:rsid w:val="007F5A87"/>
    <w:rsid w:val="007F671E"/>
    <w:rsid w:val="007F69D0"/>
    <w:rsid w:val="007F6CDA"/>
    <w:rsid w:val="007F6D15"/>
    <w:rsid w:val="007F6DD4"/>
    <w:rsid w:val="007F7184"/>
    <w:rsid w:val="007F7A19"/>
    <w:rsid w:val="008002E5"/>
    <w:rsid w:val="00800852"/>
    <w:rsid w:val="00800D28"/>
    <w:rsid w:val="00800EC3"/>
    <w:rsid w:val="008010AD"/>
    <w:rsid w:val="00801210"/>
    <w:rsid w:val="00801739"/>
    <w:rsid w:val="008019B6"/>
    <w:rsid w:val="00801B64"/>
    <w:rsid w:val="00801D5E"/>
    <w:rsid w:val="00802084"/>
    <w:rsid w:val="00803613"/>
    <w:rsid w:val="008037E4"/>
    <w:rsid w:val="00803B34"/>
    <w:rsid w:val="008043CC"/>
    <w:rsid w:val="008044EC"/>
    <w:rsid w:val="0080583E"/>
    <w:rsid w:val="00805EF0"/>
    <w:rsid w:val="00806C74"/>
    <w:rsid w:val="00806E84"/>
    <w:rsid w:val="00807805"/>
    <w:rsid w:val="00807AC1"/>
    <w:rsid w:val="008103FE"/>
    <w:rsid w:val="00810E87"/>
    <w:rsid w:val="00810F10"/>
    <w:rsid w:val="00810F8E"/>
    <w:rsid w:val="00810F91"/>
    <w:rsid w:val="0081178F"/>
    <w:rsid w:val="00811891"/>
    <w:rsid w:val="00811D0D"/>
    <w:rsid w:val="008120E5"/>
    <w:rsid w:val="00812675"/>
    <w:rsid w:val="00812B17"/>
    <w:rsid w:val="00813502"/>
    <w:rsid w:val="0081372D"/>
    <w:rsid w:val="00813803"/>
    <w:rsid w:val="00813B38"/>
    <w:rsid w:val="00813BF6"/>
    <w:rsid w:val="0081443B"/>
    <w:rsid w:val="00814505"/>
    <w:rsid w:val="0081613C"/>
    <w:rsid w:val="00816917"/>
    <w:rsid w:val="00817465"/>
    <w:rsid w:val="008175F5"/>
    <w:rsid w:val="008178A4"/>
    <w:rsid w:val="00817C15"/>
    <w:rsid w:val="0082045F"/>
    <w:rsid w:val="00820799"/>
    <w:rsid w:val="008209A1"/>
    <w:rsid w:val="00820AFD"/>
    <w:rsid w:val="00820D68"/>
    <w:rsid w:val="00820FF6"/>
    <w:rsid w:val="00821507"/>
    <w:rsid w:val="008219B6"/>
    <w:rsid w:val="00821FDB"/>
    <w:rsid w:val="008224DE"/>
    <w:rsid w:val="0082259E"/>
    <w:rsid w:val="008230FA"/>
    <w:rsid w:val="0082324F"/>
    <w:rsid w:val="00823AE9"/>
    <w:rsid w:val="00823DDF"/>
    <w:rsid w:val="00823FB2"/>
    <w:rsid w:val="00824115"/>
    <w:rsid w:val="00824B57"/>
    <w:rsid w:val="0082527B"/>
    <w:rsid w:val="008252D7"/>
    <w:rsid w:val="0082670A"/>
    <w:rsid w:val="00826964"/>
    <w:rsid w:val="00826C29"/>
    <w:rsid w:val="00827085"/>
    <w:rsid w:val="008271AB"/>
    <w:rsid w:val="00827888"/>
    <w:rsid w:val="00827B2B"/>
    <w:rsid w:val="00830834"/>
    <w:rsid w:val="008310DF"/>
    <w:rsid w:val="00831222"/>
    <w:rsid w:val="008324AE"/>
    <w:rsid w:val="00832BB7"/>
    <w:rsid w:val="00832F5F"/>
    <w:rsid w:val="008337E0"/>
    <w:rsid w:val="00833FE9"/>
    <w:rsid w:val="00834314"/>
    <w:rsid w:val="008345B3"/>
    <w:rsid w:val="008346BB"/>
    <w:rsid w:val="00835BAA"/>
    <w:rsid w:val="00836269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B76"/>
    <w:rsid w:val="00840D41"/>
    <w:rsid w:val="0084133F"/>
    <w:rsid w:val="00841835"/>
    <w:rsid w:val="0084194B"/>
    <w:rsid w:val="00842557"/>
    <w:rsid w:val="0084282B"/>
    <w:rsid w:val="00842C1E"/>
    <w:rsid w:val="0084325E"/>
    <w:rsid w:val="0084334E"/>
    <w:rsid w:val="00843415"/>
    <w:rsid w:val="00844258"/>
    <w:rsid w:val="008445E6"/>
    <w:rsid w:val="00844CAF"/>
    <w:rsid w:val="00845990"/>
    <w:rsid w:val="00845F15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C7C"/>
    <w:rsid w:val="00852310"/>
    <w:rsid w:val="00852496"/>
    <w:rsid w:val="008525E0"/>
    <w:rsid w:val="00852F7D"/>
    <w:rsid w:val="00853C09"/>
    <w:rsid w:val="00855263"/>
    <w:rsid w:val="008552E5"/>
    <w:rsid w:val="008554C5"/>
    <w:rsid w:val="00855843"/>
    <w:rsid w:val="00855D35"/>
    <w:rsid w:val="00856332"/>
    <w:rsid w:val="008566A1"/>
    <w:rsid w:val="00856FD5"/>
    <w:rsid w:val="00857030"/>
    <w:rsid w:val="00857117"/>
    <w:rsid w:val="00857D5C"/>
    <w:rsid w:val="00857F12"/>
    <w:rsid w:val="00860379"/>
    <w:rsid w:val="0086039F"/>
    <w:rsid w:val="00860E4E"/>
    <w:rsid w:val="00860E70"/>
    <w:rsid w:val="00861F53"/>
    <w:rsid w:val="00861F67"/>
    <w:rsid w:val="00861FA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5FBE"/>
    <w:rsid w:val="008667B1"/>
    <w:rsid w:val="008667E4"/>
    <w:rsid w:val="00866C5C"/>
    <w:rsid w:val="00867566"/>
    <w:rsid w:val="0086787A"/>
    <w:rsid w:val="00867B59"/>
    <w:rsid w:val="00870017"/>
    <w:rsid w:val="0087042E"/>
    <w:rsid w:val="008705D0"/>
    <w:rsid w:val="00870FF1"/>
    <w:rsid w:val="00871B47"/>
    <w:rsid w:val="00871B4D"/>
    <w:rsid w:val="00871F62"/>
    <w:rsid w:val="0087227E"/>
    <w:rsid w:val="008728CF"/>
    <w:rsid w:val="00872E94"/>
    <w:rsid w:val="00872E97"/>
    <w:rsid w:val="00873186"/>
    <w:rsid w:val="0087415F"/>
    <w:rsid w:val="0087429E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05A"/>
    <w:rsid w:val="008831F7"/>
    <w:rsid w:val="008833C1"/>
    <w:rsid w:val="00883869"/>
    <w:rsid w:val="00883D40"/>
    <w:rsid w:val="00883FBE"/>
    <w:rsid w:val="00884177"/>
    <w:rsid w:val="00884353"/>
    <w:rsid w:val="00884D49"/>
    <w:rsid w:val="00884ED9"/>
    <w:rsid w:val="008852F1"/>
    <w:rsid w:val="00885346"/>
    <w:rsid w:val="00885F68"/>
    <w:rsid w:val="00887051"/>
    <w:rsid w:val="008872B7"/>
    <w:rsid w:val="00887C4D"/>
    <w:rsid w:val="00887E14"/>
    <w:rsid w:val="00890AAD"/>
    <w:rsid w:val="008919E3"/>
    <w:rsid w:val="0089278A"/>
    <w:rsid w:val="00893080"/>
    <w:rsid w:val="00893B28"/>
    <w:rsid w:val="00893CA8"/>
    <w:rsid w:val="00893ECF"/>
    <w:rsid w:val="0089495C"/>
    <w:rsid w:val="00894E39"/>
    <w:rsid w:val="00894EE5"/>
    <w:rsid w:val="00895592"/>
    <w:rsid w:val="00895841"/>
    <w:rsid w:val="00895A32"/>
    <w:rsid w:val="00896967"/>
    <w:rsid w:val="00896972"/>
    <w:rsid w:val="0089726E"/>
    <w:rsid w:val="00897991"/>
    <w:rsid w:val="00897AC5"/>
    <w:rsid w:val="008A0509"/>
    <w:rsid w:val="008A057F"/>
    <w:rsid w:val="008A11FB"/>
    <w:rsid w:val="008A180B"/>
    <w:rsid w:val="008A1910"/>
    <w:rsid w:val="008A236D"/>
    <w:rsid w:val="008A254E"/>
    <w:rsid w:val="008A317A"/>
    <w:rsid w:val="008A33E2"/>
    <w:rsid w:val="008A377A"/>
    <w:rsid w:val="008A38C6"/>
    <w:rsid w:val="008A3C4E"/>
    <w:rsid w:val="008A3CCD"/>
    <w:rsid w:val="008A4B18"/>
    <w:rsid w:val="008A4D0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C33"/>
    <w:rsid w:val="008A6E62"/>
    <w:rsid w:val="008A760D"/>
    <w:rsid w:val="008A76B3"/>
    <w:rsid w:val="008A78E5"/>
    <w:rsid w:val="008A793A"/>
    <w:rsid w:val="008A7BD1"/>
    <w:rsid w:val="008A7DC3"/>
    <w:rsid w:val="008B00B8"/>
    <w:rsid w:val="008B06E1"/>
    <w:rsid w:val="008B08BD"/>
    <w:rsid w:val="008B1323"/>
    <w:rsid w:val="008B1824"/>
    <w:rsid w:val="008B1DE8"/>
    <w:rsid w:val="008B2AFB"/>
    <w:rsid w:val="008B3269"/>
    <w:rsid w:val="008B3DAA"/>
    <w:rsid w:val="008B429F"/>
    <w:rsid w:val="008B44E8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05A2"/>
    <w:rsid w:val="008C12D8"/>
    <w:rsid w:val="008C12ED"/>
    <w:rsid w:val="008C15AB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82B"/>
    <w:rsid w:val="008C5B9F"/>
    <w:rsid w:val="008C5ED5"/>
    <w:rsid w:val="008C5F06"/>
    <w:rsid w:val="008C60D9"/>
    <w:rsid w:val="008C612A"/>
    <w:rsid w:val="008C7520"/>
    <w:rsid w:val="008C7826"/>
    <w:rsid w:val="008D01DE"/>
    <w:rsid w:val="008D0BF4"/>
    <w:rsid w:val="008D0C4B"/>
    <w:rsid w:val="008D0E40"/>
    <w:rsid w:val="008D0E51"/>
    <w:rsid w:val="008D137D"/>
    <w:rsid w:val="008D14A6"/>
    <w:rsid w:val="008D1864"/>
    <w:rsid w:val="008D2202"/>
    <w:rsid w:val="008D265B"/>
    <w:rsid w:val="008D2804"/>
    <w:rsid w:val="008D2D09"/>
    <w:rsid w:val="008D2F4F"/>
    <w:rsid w:val="008D31CF"/>
    <w:rsid w:val="008D32C1"/>
    <w:rsid w:val="008D3353"/>
    <w:rsid w:val="008D365F"/>
    <w:rsid w:val="008D3BB3"/>
    <w:rsid w:val="008D4468"/>
    <w:rsid w:val="008D45DB"/>
    <w:rsid w:val="008D4879"/>
    <w:rsid w:val="008D48B5"/>
    <w:rsid w:val="008D4C1B"/>
    <w:rsid w:val="008D512B"/>
    <w:rsid w:val="008D5B2D"/>
    <w:rsid w:val="008D5C6C"/>
    <w:rsid w:val="008D6374"/>
    <w:rsid w:val="008D646A"/>
    <w:rsid w:val="008D6B60"/>
    <w:rsid w:val="008D6B72"/>
    <w:rsid w:val="008D742A"/>
    <w:rsid w:val="008D75A4"/>
    <w:rsid w:val="008D75B8"/>
    <w:rsid w:val="008D7719"/>
    <w:rsid w:val="008D77BB"/>
    <w:rsid w:val="008D78C5"/>
    <w:rsid w:val="008D79E1"/>
    <w:rsid w:val="008D7E66"/>
    <w:rsid w:val="008E04E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9DF"/>
    <w:rsid w:val="008E4F16"/>
    <w:rsid w:val="008E55DC"/>
    <w:rsid w:val="008E562E"/>
    <w:rsid w:val="008E5B92"/>
    <w:rsid w:val="008E6167"/>
    <w:rsid w:val="008E6496"/>
    <w:rsid w:val="008E676E"/>
    <w:rsid w:val="008E67C9"/>
    <w:rsid w:val="008E6D19"/>
    <w:rsid w:val="008E6EE6"/>
    <w:rsid w:val="008E7764"/>
    <w:rsid w:val="008E787A"/>
    <w:rsid w:val="008E7997"/>
    <w:rsid w:val="008E7B8B"/>
    <w:rsid w:val="008E7EBD"/>
    <w:rsid w:val="008E7FC1"/>
    <w:rsid w:val="008F012A"/>
    <w:rsid w:val="008F0202"/>
    <w:rsid w:val="008F0D29"/>
    <w:rsid w:val="008F1FEB"/>
    <w:rsid w:val="008F213F"/>
    <w:rsid w:val="008F2909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6F48"/>
    <w:rsid w:val="008F725C"/>
    <w:rsid w:val="008F739D"/>
    <w:rsid w:val="008F749E"/>
    <w:rsid w:val="008F75C1"/>
    <w:rsid w:val="008F7674"/>
    <w:rsid w:val="008F7F9D"/>
    <w:rsid w:val="00900118"/>
    <w:rsid w:val="00900457"/>
    <w:rsid w:val="009009A7"/>
    <w:rsid w:val="00900CFE"/>
    <w:rsid w:val="00900D21"/>
    <w:rsid w:val="0090164E"/>
    <w:rsid w:val="00901B6B"/>
    <w:rsid w:val="00901C2D"/>
    <w:rsid w:val="009023BD"/>
    <w:rsid w:val="00902483"/>
    <w:rsid w:val="00902728"/>
    <w:rsid w:val="00902993"/>
    <w:rsid w:val="00902F1C"/>
    <w:rsid w:val="00903A6C"/>
    <w:rsid w:val="00903A74"/>
    <w:rsid w:val="00903DD4"/>
    <w:rsid w:val="00903F72"/>
    <w:rsid w:val="00904316"/>
    <w:rsid w:val="009043B2"/>
    <w:rsid w:val="00904547"/>
    <w:rsid w:val="00905AAD"/>
    <w:rsid w:val="00905CED"/>
    <w:rsid w:val="00906A03"/>
    <w:rsid w:val="00906C19"/>
    <w:rsid w:val="00906FF1"/>
    <w:rsid w:val="00907667"/>
    <w:rsid w:val="0090769C"/>
    <w:rsid w:val="009077A1"/>
    <w:rsid w:val="00907AB5"/>
    <w:rsid w:val="00907FA1"/>
    <w:rsid w:val="009108F1"/>
    <w:rsid w:val="0091142B"/>
    <w:rsid w:val="00911C6A"/>
    <w:rsid w:val="00911CF9"/>
    <w:rsid w:val="00912CE0"/>
    <w:rsid w:val="009130D4"/>
    <w:rsid w:val="0091437D"/>
    <w:rsid w:val="009146CF"/>
    <w:rsid w:val="00914E22"/>
    <w:rsid w:val="0091502F"/>
    <w:rsid w:val="00915079"/>
    <w:rsid w:val="00915959"/>
    <w:rsid w:val="00915A86"/>
    <w:rsid w:val="0091756F"/>
    <w:rsid w:val="00917665"/>
    <w:rsid w:val="00917FF2"/>
    <w:rsid w:val="009203B4"/>
    <w:rsid w:val="00920BB4"/>
    <w:rsid w:val="00920C78"/>
    <w:rsid w:val="00920FD5"/>
    <w:rsid w:val="00921188"/>
    <w:rsid w:val="00921194"/>
    <w:rsid w:val="009212C8"/>
    <w:rsid w:val="009216CE"/>
    <w:rsid w:val="009217C1"/>
    <w:rsid w:val="00921CD9"/>
    <w:rsid w:val="00921D79"/>
    <w:rsid w:val="00921DC4"/>
    <w:rsid w:val="00921EB8"/>
    <w:rsid w:val="00922243"/>
    <w:rsid w:val="00922A7F"/>
    <w:rsid w:val="00922C57"/>
    <w:rsid w:val="009230DB"/>
    <w:rsid w:val="00923158"/>
    <w:rsid w:val="009234AF"/>
    <w:rsid w:val="00923FFC"/>
    <w:rsid w:val="00924956"/>
    <w:rsid w:val="00924B5F"/>
    <w:rsid w:val="00924F22"/>
    <w:rsid w:val="00925285"/>
    <w:rsid w:val="009254A3"/>
    <w:rsid w:val="00925622"/>
    <w:rsid w:val="0092569B"/>
    <w:rsid w:val="00925D2B"/>
    <w:rsid w:val="009260E6"/>
    <w:rsid w:val="00926137"/>
    <w:rsid w:val="00926AA7"/>
    <w:rsid w:val="00926B61"/>
    <w:rsid w:val="00926F2E"/>
    <w:rsid w:val="009275CA"/>
    <w:rsid w:val="009276B6"/>
    <w:rsid w:val="0093028D"/>
    <w:rsid w:val="009310AA"/>
    <w:rsid w:val="009317E0"/>
    <w:rsid w:val="009318F9"/>
    <w:rsid w:val="009320AD"/>
    <w:rsid w:val="0093239B"/>
    <w:rsid w:val="009327A6"/>
    <w:rsid w:val="00932CC9"/>
    <w:rsid w:val="00933450"/>
    <w:rsid w:val="00933640"/>
    <w:rsid w:val="00933DA6"/>
    <w:rsid w:val="00933FAC"/>
    <w:rsid w:val="00934386"/>
    <w:rsid w:val="00934433"/>
    <w:rsid w:val="00934C76"/>
    <w:rsid w:val="009350FB"/>
    <w:rsid w:val="00935BAC"/>
    <w:rsid w:val="00935FD8"/>
    <w:rsid w:val="0093613B"/>
    <w:rsid w:val="009365B8"/>
    <w:rsid w:val="0093672A"/>
    <w:rsid w:val="009368D3"/>
    <w:rsid w:val="00936C94"/>
    <w:rsid w:val="00937583"/>
    <w:rsid w:val="0094011D"/>
    <w:rsid w:val="00940242"/>
    <w:rsid w:val="009409A9"/>
    <w:rsid w:val="009409B2"/>
    <w:rsid w:val="00940DA6"/>
    <w:rsid w:val="00941182"/>
    <w:rsid w:val="00941278"/>
    <w:rsid w:val="009416C7"/>
    <w:rsid w:val="0094176B"/>
    <w:rsid w:val="00941923"/>
    <w:rsid w:val="009419BC"/>
    <w:rsid w:val="00941F99"/>
    <w:rsid w:val="00942580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6F34"/>
    <w:rsid w:val="009478B1"/>
    <w:rsid w:val="00950746"/>
    <w:rsid w:val="009510A1"/>
    <w:rsid w:val="0095119F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3AD"/>
    <w:rsid w:val="00966B64"/>
    <w:rsid w:val="00967198"/>
    <w:rsid w:val="009676DA"/>
    <w:rsid w:val="009707D2"/>
    <w:rsid w:val="0097115B"/>
    <w:rsid w:val="00971376"/>
    <w:rsid w:val="00971810"/>
    <w:rsid w:val="009719E3"/>
    <w:rsid w:val="00971DD6"/>
    <w:rsid w:val="00971FB4"/>
    <w:rsid w:val="009720A7"/>
    <w:rsid w:val="009720F3"/>
    <w:rsid w:val="009729D2"/>
    <w:rsid w:val="00973240"/>
    <w:rsid w:val="0097325D"/>
    <w:rsid w:val="0097325F"/>
    <w:rsid w:val="009733A3"/>
    <w:rsid w:val="00973BE0"/>
    <w:rsid w:val="00973C2B"/>
    <w:rsid w:val="00973D57"/>
    <w:rsid w:val="00973EB5"/>
    <w:rsid w:val="009747C8"/>
    <w:rsid w:val="0097495E"/>
    <w:rsid w:val="00974CDE"/>
    <w:rsid w:val="00975043"/>
    <w:rsid w:val="00975310"/>
    <w:rsid w:val="00976633"/>
    <w:rsid w:val="00976C2C"/>
    <w:rsid w:val="009777D8"/>
    <w:rsid w:val="00977D1C"/>
    <w:rsid w:val="00977E0B"/>
    <w:rsid w:val="00980675"/>
    <w:rsid w:val="009808DB"/>
    <w:rsid w:val="009813D5"/>
    <w:rsid w:val="00981437"/>
    <w:rsid w:val="009816DE"/>
    <w:rsid w:val="00981841"/>
    <w:rsid w:val="00981F76"/>
    <w:rsid w:val="00981FB5"/>
    <w:rsid w:val="00982018"/>
    <w:rsid w:val="00982161"/>
    <w:rsid w:val="009821F5"/>
    <w:rsid w:val="00982EB1"/>
    <w:rsid w:val="00983376"/>
    <w:rsid w:val="0098353A"/>
    <w:rsid w:val="00983560"/>
    <w:rsid w:val="0098426A"/>
    <w:rsid w:val="009843DE"/>
    <w:rsid w:val="00984948"/>
    <w:rsid w:val="00984CA3"/>
    <w:rsid w:val="00984F12"/>
    <w:rsid w:val="00985430"/>
    <w:rsid w:val="00985728"/>
    <w:rsid w:val="009858D8"/>
    <w:rsid w:val="00985CD2"/>
    <w:rsid w:val="00985D99"/>
    <w:rsid w:val="00985DFD"/>
    <w:rsid w:val="00986ECD"/>
    <w:rsid w:val="00987390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09D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388"/>
    <w:rsid w:val="009A14C9"/>
    <w:rsid w:val="009A1E9C"/>
    <w:rsid w:val="009A1F91"/>
    <w:rsid w:val="009A23BD"/>
    <w:rsid w:val="009A2968"/>
    <w:rsid w:val="009A30B1"/>
    <w:rsid w:val="009A358A"/>
    <w:rsid w:val="009A3D4B"/>
    <w:rsid w:val="009A4754"/>
    <w:rsid w:val="009A48D2"/>
    <w:rsid w:val="009A49E5"/>
    <w:rsid w:val="009A5A06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22D1"/>
    <w:rsid w:val="009B23AC"/>
    <w:rsid w:val="009B2E76"/>
    <w:rsid w:val="009B303D"/>
    <w:rsid w:val="009B3C47"/>
    <w:rsid w:val="009B412D"/>
    <w:rsid w:val="009B4832"/>
    <w:rsid w:val="009B502E"/>
    <w:rsid w:val="009B5135"/>
    <w:rsid w:val="009B580C"/>
    <w:rsid w:val="009B5B77"/>
    <w:rsid w:val="009B5C8F"/>
    <w:rsid w:val="009B602E"/>
    <w:rsid w:val="009B6A54"/>
    <w:rsid w:val="009B6AC3"/>
    <w:rsid w:val="009B6FBC"/>
    <w:rsid w:val="009B7103"/>
    <w:rsid w:val="009B747E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D95"/>
    <w:rsid w:val="009C692F"/>
    <w:rsid w:val="009C6B9E"/>
    <w:rsid w:val="009C759F"/>
    <w:rsid w:val="009C75DE"/>
    <w:rsid w:val="009C763A"/>
    <w:rsid w:val="009C77D2"/>
    <w:rsid w:val="009D030F"/>
    <w:rsid w:val="009D0C83"/>
    <w:rsid w:val="009D119D"/>
    <w:rsid w:val="009D1E67"/>
    <w:rsid w:val="009D20E5"/>
    <w:rsid w:val="009D2343"/>
    <w:rsid w:val="009D28B4"/>
    <w:rsid w:val="009D2A3A"/>
    <w:rsid w:val="009D2A63"/>
    <w:rsid w:val="009D3D6A"/>
    <w:rsid w:val="009D4B05"/>
    <w:rsid w:val="009D4DF6"/>
    <w:rsid w:val="009D5350"/>
    <w:rsid w:val="009D5372"/>
    <w:rsid w:val="009D5486"/>
    <w:rsid w:val="009D5E81"/>
    <w:rsid w:val="009D6521"/>
    <w:rsid w:val="009D661A"/>
    <w:rsid w:val="009D6C4B"/>
    <w:rsid w:val="009D6D84"/>
    <w:rsid w:val="009D7552"/>
    <w:rsid w:val="009D7AB3"/>
    <w:rsid w:val="009E08CE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3A98"/>
    <w:rsid w:val="009E5564"/>
    <w:rsid w:val="009E58FC"/>
    <w:rsid w:val="009E5AEB"/>
    <w:rsid w:val="009E5DBA"/>
    <w:rsid w:val="009E60F0"/>
    <w:rsid w:val="009E77D1"/>
    <w:rsid w:val="009E7A88"/>
    <w:rsid w:val="009F0136"/>
    <w:rsid w:val="009F09F4"/>
    <w:rsid w:val="009F0EF8"/>
    <w:rsid w:val="009F1267"/>
    <w:rsid w:val="009F143B"/>
    <w:rsid w:val="009F17E1"/>
    <w:rsid w:val="009F2A56"/>
    <w:rsid w:val="009F3AA6"/>
    <w:rsid w:val="009F49C7"/>
    <w:rsid w:val="009F4C5A"/>
    <w:rsid w:val="009F5506"/>
    <w:rsid w:val="009F5CD6"/>
    <w:rsid w:val="009F6FB2"/>
    <w:rsid w:val="009F71CA"/>
    <w:rsid w:val="009F7423"/>
    <w:rsid w:val="009F75EE"/>
    <w:rsid w:val="009F7703"/>
    <w:rsid w:val="00A000E9"/>
    <w:rsid w:val="00A00334"/>
    <w:rsid w:val="00A00349"/>
    <w:rsid w:val="00A00ACE"/>
    <w:rsid w:val="00A01B36"/>
    <w:rsid w:val="00A01CD4"/>
    <w:rsid w:val="00A01D2F"/>
    <w:rsid w:val="00A02157"/>
    <w:rsid w:val="00A02CF0"/>
    <w:rsid w:val="00A02EE7"/>
    <w:rsid w:val="00A0317A"/>
    <w:rsid w:val="00A03203"/>
    <w:rsid w:val="00A03C5C"/>
    <w:rsid w:val="00A04225"/>
    <w:rsid w:val="00A04941"/>
    <w:rsid w:val="00A04FA0"/>
    <w:rsid w:val="00A05BA3"/>
    <w:rsid w:val="00A06338"/>
    <w:rsid w:val="00A065DF"/>
    <w:rsid w:val="00A071B9"/>
    <w:rsid w:val="00A07208"/>
    <w:rsid w:val="00A07B99"/>
    <w:rsid w:val="00A100D8"/>
    <w:rsid w:val="00A1030C"/>
    <w:rsid w:val="00A10A2E"/>
    <w:rsid w:val="00A10CEB"/>
    <w:rsid w:val="00A10D0F"/>
    <w:rsid w:val="00A10E08"/>
    <w:rsid w:val="00A10FF2"/>
    <w:rsid w:val="00A11313"/>
    <w:rsid w:val="00A11392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DB3"/>
    <w:rsid w:val="00A16EEB"/>
    <w:rsid w:val="00A16F56"/>
    <w:rsid w:val="00A17BE6"/>
    <w:rsid w:val="00A2057A"/>
    <w:rsid w:val="00A206CE"/>
    <w:rsid w:val="00A21161"/>
    <w:rsid w:val="00A2183E"/>
    <w:rsid w:val="00A21BC1"/>
    <w:rsid w:val="00A221A5"/>
    <w:rsid w:val="00A222A8"/>
    <w:rsid w:val="00A225CF"/>
    <w:rsid w:val="00A229AE"/>
    <w:rsid w:val="00A23096"/>
    <w:rsid w:val="00A23366"/>
    <w:rsid w:val="00A23F86"/>
    <w:rsid w:val="00A23FF8"/>
    <w:rsid w:val="00A241C1"/>
    <w:rsid w:val="00A2434D"/>
    <w:rsid w:val="00A2445C"/>
    <w:rsid w:val="00A24486"/>
    <w:rsid w:val="00A2468B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6CD2"/>
    <w:rsid w:val="00A271B0"/>
    <w:rsid w:val="00A2739D"/>
    <w:rsid w:val="00A2768C"/>
    <w:rsid w:val="00A2786F"/>
    <w:rsid w:val="00A305BE"/>
    <w:rsid w:val="00A308DA"/>
    <w:rsid w:val="00A309C2"/>
    <w:rsid w:val="00A30FA8"/>
    <w:rsid w:val="00A315B3"/>
    <w:rsid w:val="00A3164D"/>
    <w:rsid w:val="00A317DF"/>
    <w:rsid w:val="00A31D95"/>
    <w:rsid w:val="00A32D36"/>
    <w:rsid w:val="00A3320E"/>
    <w:rsid w:val="00A3332C"/>
    <w:rsid w:val="00A33BE3"/>
    <w:rsid w:val="00A34DEB"/>
    <w:rsid w:val="00A357D0"/>
    <w:rsid w:val="00A36E15"/>
    <w:rsid w:val="00A4074B"/>
    <w:rsid w:val="00A40D55"/>
    <w:rsid w:val="00A41012"/>
    <w:rsid w:val="00A41067"/>
    <w:rsid w:val="00A42A4C"/>
    <w:rsid w:val="00A43045"/>
    <w:rsid w:val="00A43199"/>
    <w:rsid w:val="00A43368"/>
    <w:rsid w:val="00A43E73"/>
    <w:rsid w:val="00A4400A"/>
    <w:rsid w:val="00A44343"/>
    <w:rsid w:val="00A44450"/>
    <w:rsid w:val="00A44659"/>
    <w:rsid w:val="00A44791"/>
    <w:rsid w:val="00A44B5F"/>
    <w:rsid w:val="00A44C2A"/>
    <w:rsid w:val="00A4518C"/>
    <w:rsid w:val="00A453F9"/>
    <w:rsid w:val="00A4548B"/>
    <w:rsid w:val="00A45709"/>
    <w:rsid w:val="00A4581C"/>
    <w:rsid w:val="00A4620E"/>
    <w:rsid w:val="00A462EE"/>
    <w:rsid w:val="00A4698A"/>
    <w:rsid w:val="00A47590"/>
    <w:rsid w:val="00A47B25"/>
    <w:rsid w:val="00A50B77"/>
    <w:rsid w:val="00A50EAB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28"/>
    <w:rsid w:val="00A55B8E"/>
    <w:rsid w:val="00A56A77"/>
    <w:rsid w:val="00A56C23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87F"/>
    <w:rsid w:val="00A63D80"/>
    <w:rsid w:val="00A64378"/>
    <w:rsid w:val="00A648E4"/>
    <w:rsid w:val="00A64E58"/>
    <w:rsid w:val="00A64F1F"/>
    <w:rsid w:val="00A64FA7"/>
    <w:rsid w:val="00A657B6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437"/>
    <w:rsid w:val="00A766AC"/>
    <w:rsid w:val="00A766AF"/>
    <w:rsid w:val="00A76D33"/>
    <w:rsid w:val="00A773D7"/>
    <w:rsid w:val="00A77790"/>
    <w:rsid w:val="00A81384"/>
    <w:rsid w:val="00A81556"/>
    <w:rsid w:val="00A822A0"/>
    <w:rsid w:val="00A82929"/>
    <w:rsid w:val="00A838E3"/>
    <w:rsid w:val="00A847BF"/>
    <w:rsid w:val="00A85B50"/>
    <w:rsid w:val="00A863D1"/>
    <w:rsid w:val="00A865F6"/>
    <w:rsid w:val="00A8668D"/>
    <w:rsid w:val="00A868B2"/>
    <w:rsid w:val="00A86DF4"/>
    <w:rsid w:val="00A87431"/>
    <w:rsid w:val="00A8759C"/>
    <w:rsid w:val="00A87817"/>
    <w:rsid w:val="00A879FC"/>
    <w:rsid w:val="00A87A40"/>
    <w:rsid w:val="00A9011C"/>
    <w:rsid w:val="00A9045C"/>
    <w:rsid w:val="00A9072C"/>
    <w:rsid w:val="00A9116A"/>
    <w:rsid w:val="00A91298"/>
    <w:rsid w:val="00A91474"/>
    <w:rsid w:val="00A9192F"/>
    <w:rsid w:val="00A91981"/>
    <w:rsid w:val="00A91B57"/>
    <w:rsid w:val="00A930D8"/>
    <w:rsid w:val="00A93B0E"/>
    <w:rsid w:val="00A93CD8"/>
    <w:rsid w:val="00A94E35"/>
    <w:rsid w:val="00A95860"/>
    <w:rsid w:val="00A95BE5"/>
    <w:rsid w:val="00A9610D"/>
    <w:rsid w:val="00A9627C"/>
    <w:rsid w:val="00A96489"/>
    <w:rsid w:val="00A967C1"/>
    <w:rsid w:val="00A9748D"/>
    <w:rsid w:val="00A97637"/>
    <w:rsid w:val="00AA0DDF"/>
    <w:rsid w:val="00AA1071"/>
    <w:rsid w:val="00AA11A8"/>
    <w:rsid w:val="00AA17D4"/>
    <w:rsid w:val="00AA1E77"/>
    <w:rsid w:val="00AA212B"/>
    <w:rsid w:val="00AA2901"/>
    <w:rsid w:val="00AA2DAD"/>
    <w:rsid w:val="00AA2DE7"/>
    <w:rsid w:val="00AA31C9"/>
    <w:rsid w:val="00AA3967"/>
    <w:rsid w:val="00AA3D1A"/>
    <w:rsid w:val="00AA4226"/>
    <w:rsid w:val="00AA469F"/>
    <w:rsid w:val="00AA4784"/>
    <w:rsid w:val="00AA4FB3"/>
    <w:rsid w:val="00AA527F"/>
    <w:rsid w:val="00AA52AD"/>
    <w:rsid w:val="00AA5A72"/>
    <w:rsid w:val="00AA68F6"/>
    <w:rsid w:val="00AA6E6B"/>
    <w:rsid w:val="00AA6F09"/>
    <w:rsid w:val="00AA73AE"/>
    <w:rsid w:val="00AA785B"/>
    <w:rsid w:val="00AA7F5A"/>
    <w:rsid w:val="00AB0546"/>
    <w:rsid w:val="00AB08AC"/>
    <w:rsid w:val="00AB0F51"/>
    <w:rsid w:val="00AB159A"/>
    <w:rsid w:val="00AB2315"/>
    <w:rsid w:val="00AB2876"/>
    <w:rsid w:val="00AB2909"/>
    <w:rsid w:val="00AB325E"/>
    <w:rsid w:val="00AB440B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0E5"/>
    <w:rsid w:val="00AC427E"/>
    <w:rsid w:val="00AC63F0"/>
    <w:rsid w:val="00AC64AB"/>
    <w:rsid w:val="00AC705C"/>
    <w:rsid w:val="00AC76D8"/>
    <w:rsid w:val="00AC7910"/>
    <w:rsid w:val="00AD0701"/>
    <w:rsid w:val="00AD0B25"/>
    <w:rsid w:val="00AD0E98"/>
    <w:rsid w:val="00AD1170"/>
    <w:rsid w:val="00AD1BB4"/>
    <w:rsid w:val="00AD234D"/>
    <w:rsid w:val="00AD2877"/>
    <w:rsid w:val="00AD3731"/>
    <w:rsid w:val="00AD3893"/>
    <w:rsid w:val="00AD3B80"/>
    <w:rsid w:val="00AD46DF"/>
    <w:rsid w:val="00AD477B"/>
    <w:rsid w:val="00AD48F0"/>
    <w:rsid w:val="00AD5622"/>
    <w:rsid w:val="00AD567E"/>
    <w:rsid w:val="00AD580F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631"/>
    <w:rsid w:val="00AE36C7"/>
    <w:rsid w:val="00AE3979"/>
    <w:rsid w:val="00AE4063"/>
    <w:rsid w:val="00AE42F0"/>
    <w:rsid w:val="00AE434E"/>
    <w:rsid w:val="00AE4415"/>
    <w:rsid w:val="00AE4F7F"/>
    <w:rsid w:val="00AE545F"/>
    <w:rsid w:val="00AE54B8"/>
    <w:rsid w:val="00AE54E0"/>
    <w:rsid w:val="00AE5FA1"/>
    <w:rsid w:val="00AE60B2"/>
    <w:rsid w:val="00AE633F"/>
    <w:rsid w:val="00AE6886"/>
    <w:rsid w:val="00AE68C1"/>
    <w:rsid w:val="00AE6DC0"/>
    <w:rsid w:val="00AE6E4F"/>
    <w:rsid w:val="00AE727C"/>
    <w:rsid w:val="00AE7439"/>
    <w:rsid w:val="00AE75E0"/>
    <w:rsid w:val="00AE7DA4"/>
    <w:rsid w:val="00AE7F61"/>
    <w:rsid w:val="00AF035E"/>
    <w:rsid w:val="00AF06BD"/>
    <w:rsid w:val="00AF071D"/>
    <w:rsid w:val="00AF1804"/>
    <w:rsid w:val="00AF1B77"/>
    <w:rsid w:val="00AF21CE"/>
    <w:rsid w:val="00AF2A20"/>
    <w:rsid w:val="00AF2D82"/>
    <w:rsid w:val="00AF33D7"/>
    <w:rsid w:val="00AF356E"/>
    <w:rsid w:val="00AF45DA"/>
    <w:rsid w:val="00AF47EE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8A5"/>
    <w:rsid w:val="00B00B1A"/>
    <w:rsid w:val="00B00BD2"/>
    <w:rsid w:val="00B00EBE"/>
    <w:rsid w:val="00B011C2"/>
    <w:rsid w:val="00B019A4"/>
    <w:rsid w:val="00B02137"/>
    <w:rsid w:val="00B021FB"/>
    <w:rsid w:val="00B022BF"/>
    <w:rsid w:val="00B02C69"/>
    <w:rsid w:val="00B02ED0"/>
    <w:rsid w:val="00B0385D"/>
    <w:rsid w:val="00B03EC9"/>
    <w:rsid w:val="00B041B9"/>
    <w:rsid w:val="00B05006"/>
    <w:rsid w:val="00B053F9"/>
    <w:rsid w:val="00B0543C"/>
    <w:rsid w:val="00B05D75"/>
    <w:rsid w:val="00B05FB3"/>
    <w:rsid w:val="00B065CA"/>
    <w:rsid w:val="00B07088"/>
    <w:rsid w:val="00B07182"/>
    <w:rsid w:val="00B0741A"/>
    <w:rsid w:val="00B075AA"/>
    <w:rsid w:val="00B076EB"/>
    <w:rsid w:val="00B07B66"/>
    <w:rsid w:val="00B07E3E"/>
    <w:rsid w:val="00B07FF2"/>
    <w:rsid w:val="00B1009F"/>
    <w:rsid w:val="00B108FB"/>
    <w:rsid w:val="00B10A5E"/>
    <w:rsid w:val="00B11A0A"/>
    <w:rsid w:val="00B11D7E"/>
    <w:rsid w:val="00B12672"/>
    <w:rsid w:val="00B13EFC"/>
    <w:rsid w:val="00B14062"/>
    <w:rsid w:val="00B143E5"/>
    <w:rsid w:val="00B148BC"/>
    <w:rsid w:val="00B1527F"/>
    <w:rsid w:val="00B1613F"/>
    <w:rsid w:val="00B17341"/>
    <w:rsid w:val="00B17371"/>
    <w:rsid w:val="00B17570"/>
    <w:rsid w:val="00B2075C"/>
    <w:rsid w:val="00B20852"/>
    <w:rsid w:val="00B20E73"/>
    <w:rsid w:val="00B20F58"/>
    <w:rsid w:val="00B2119C"/>
    <w:rsid w:val="00B23218"/>
    <w:rsid w:val="00B23DB5"/>
    <w:rsid w:val="00B247C6"/>
    <w:rsid w:val="00B25001"/>
    <w:rsid w:val="00B2534F"/>
    <w:rsid w:val="00B254F8"/>
    <w:rsid w:val="00B25DEB"/>
    <w:rsid w:val="00B26A03"/>
    <w:rsid w:val="00B26A29"/>
    <w:rsid w:val="00B27691"/>
    <w:rsid w:val="00B276C2"/>
    <w:rsid w:val="00B278DA"/>
    <w:rsid w:val="00B30472"/>
    <w:rsid w:val="00B30F39"/>
    <w:rsid w:val="00B31272"/>
    <w:rsid w:val="00B31291"/>
    <w:rsid w:val="00B317F5"/>
    <w:rsid w:val="00B32A8A"/>
    <w:rsid w:val="00B34283"/>
    <w:rsid w:val="00B34402"/>
    <w:rsid w:val="00B34823"/>
    <w:rsid w:val="00B34CCD"/>
    <w:rsid w:val="00B3512B"/>
    <w:rsid w:val="00B35343"/>
    <w:rsid w:val="00B356C0"/>
    <w:rsid w:val="00B35FFA"/>
    <w:rsid w:val="00B360D7"/>
    <w:rsid w:val="00B36FF0"/>
    <w:rsid w:val="00B37737"/>
    <w:rsid w:val="00B40254"/>
    <w:rsid w:val="00B409B3"/>
    <w:rsid w:val="00B412FC"/>
    <w:rsid w:val="00B4152B"/>
    <w:rsid w:val="00B415CC"/>
    <w:rsid w:val="00B41B17"/>
    <w:rsid w:val="00B41CBB"/>
    <w:rsid w:val="00B42459"/>
    <w:rsid w:val="00B42796"/>
    <w:rsid w:val="00B42828"/>
    <w:rsid w:val="00B429BF"/>
    <w:rsid w:val="00B42AAC"/>
    <w:rsid w:val="00B42B0E"/>
    <w:rsid w:val="00B44234"/>
    <w:rsid w:val="00B445F3"/>
    <w:rsid w:val="00B44C59"/>
    <w:rsid w:val="00B44F99"/>
    <w:rsid w:val="00B45185"/>
    <w:rsid w:val="00B45496"/>
    <w:rsid w:val="00B4592B"/>
    <w:rsid w:val="00B46792"/>
    <w:rsid w:val="00B470C9"/>
    <w:rsid w:val="00B475F5"/>
    <w:rsid w:val="00B47CFB"/>
    <w:rsid w:val="00B47DAE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346C"/>
    <w:rsid w:val="00B53619"/>
    <w:rsid w:val="00B53C3C"/>
    <w:rsid w:val="00B53CAF"/>
    <w:rsid w:val="00B5412C"/>
    <w:rsid w:val="00B5433F"/>
    <w:rsid w:val="00B544A7"/>
    <w:rsid w:val="00B54CBF"/>
    <w:rsid w:val="00B54ECF"/>
    <w:rsid w:val="00B55CD4"/>
    <w:rsid w:val="00B55FB2"/>
    <w:rsid w:val="00B56114"/>
    <w:rsid w:val="00B5612B"/>
    <w:rsid w:val="00B5697B"/>
    <w:rsid w:val="00B57783"/>
    <w:rsid w:val="00B57833"/>
    <w:rsid w:val="00B6000F"/>
    <w:rsid w:val="00B60E12"/>
    <w:rsid w:val="00B6107F"/>
    <w:rsid w:val="00B6116D"/>
    <w:rsid w:val="00B61832"/>
    <w:rsid w:val="00B620BC"/>
    <w:rsid w:val="00B627C9"/>
    <w:rsid w:val="00B62B38"/>
    <w:rsid w:val="00B62CD7"/>
    <w:rsid w:val="00B631F1"/>
    <w:rsid w:val="00B6327A"/>
    <w:rsid w:val="00B63D53"/>
    <w:rsid w:val="00B63EBB"/>
    <w:rsid w:val="00B64100"/>
    <w:rsid w:val="00B64B1F"/>
    <w:rsid w:val="00B65433"/>
    <w:rsid w:val="00B663CB"/>
    <w:rsid w:val="00B6641F"/>
    <w:rsid w:val="00B666CD"/>
    <w:rsid w:val="00B666F7"/>
    <w:rsid w:val="00B66794"/>
    <w:rsid w:val="00B66A43"/>
    <w:rsid w:val="00B66B6A"/>
    <w:rsid w:val="00B67138"/>
    <w:rsid w:val="00B672AE"/>
    <w:rsid w:val="00B6770D"/>
    <w:rsid w:val="00B67CDC"/>
    <w:rsid w:val="00B67DFF"/>
    <w:rsid w:val="00B70026"/>
    <w:rsid w:val="00B7032E"/>
    <w:rsid w:val="00B70422"/>
    <w:rsid w:val="00B705B8"/>
    <w:rsid w:val="00B706D8"/>
    <w:rsid w:val="00B70B3C"/>
    <w:rsid w:val="00B70D74"/>
    <w:rsid w:val="00B70EDD"/>
    <w:rsid w:val="00B71A9D"/>
    <w:rsid w:val="00B71C48"/>
    <w:rsid w:val="00B71C68"/>
    <w:rsid w:val="00B7273D"/>
    <w:rsid w:val="00B7280D"/>
    <w:rsid w:val="00B72C18"/>
    <w:rsid w:val="00B72C3C"/>
    <w:rsid w:val="00B72E5A"/>
    <w:rsid w:val="00B73A4B"/>
    <w:rsid w:val="00B73A86"/>
    <w:rsid w:val="00B740E2"/>
    <w:rsid w:val="00B741F8"/>
    <w:rsid w:val="00B743E3"/>
    <w:rsid w:val="00B75F64"/>
    <w:rsid w:val="00B7612D"/>
    <w:rsid w:val="00B76179"/>
    <w:rsid w:val="00B766F9"/>
    <w:rsid w:val="00B768DA"/>
    <w:rsid w:val="00B76A39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9B7"/>
    <w:rsid w:val="00B82B5F"/>
    <w:rsid w:val="00B82E37"/>
    <w:rsid w:val="00B82EFA"/>
    <w:rsid w:val="00B82F78"/>
    <w:rsid w:val="00B83248"/>
    <w:rsid w:val="00B835AE"/>
    <w:rsid w:val="00B8386B"/>
    <w:rsid w:val="00B84426"/>
    <w:rsid w:val="00B84633"/>
    <w:rsid w:val="00B864AA"/>
    <w:rsid w:val="00B86F4B"/>
    <w:rsid w:val="00B90061"/>
    <w:rsid w:val="00B9041F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03"/>
    <w:rsid w:val="00B94FE2"/>
    <w:rsid w:val="00B95F21"/>
    <w:rsid w:val="00B960E3"/>
    <w:rsid w:val="00B96273"/>
    <w:rsid w:val="00B962C5"/>
    <w:rsid w:val="00B96453"/>
    <w:rsid w:val="00B975A5"/>
    <w:rsid w:val="00BA0100"/>
    <w:rsid w:val="00BA0708"/>
    <w:rsid w:val="00BA09FE"/>
    <w:rsid w:val="00BA0A82"/>
    <w:rsid w:val="00BA17A4"/>
    <w:rsid w:val="00BA1CB7"/>
    <w:rsid w:val="00BA278D"/>
    <w:rsid w:val="00BA2BFE"/>
    <w:rsid w:val="00BA2FF1"/>
    <w:rsid w:val="00BA30A1"/>
    <w:rsid w:val="00BA310A"/>
    <w:rsid w:val="00BA3370"/>
    <w:rsid w:val="00BA38A7"/>
    <w:rsid w:val="00BA399C"/>
    <w:rsid w:val="00BA3A6E"/>
    <w:rsid w:val="00BA3BFA"/>
    <w:rsid w:val="00BA3DD7"/>
    <w:rsid w:val="00BA3E3B"/>
    <w:rsid w:val="00BA4150"/>
    <w:rsid w:val="00BA4B57"/>
    <w:rsid w:val="00BA53E7"/>
    <w:rsid w:val="00BA5ECC"/>
    <w:rsid w:val="00BA6472"/>
    <w:rsid w:val="00BA6D3F"/>
    <w:rsid w:val="00BA6D50"/>
    <w:rsid w:val="00BA6ED6"/>
    <w:rsid w:val="00BA7331"/>
    <w:rsid w:val="00BB0B20"/>
    <w:rsid w:val="00BB0D27"/>
    <w:rsid w:val="00BB0D90"/>
    <w:rsid w:val="00BB10D5"/>
    <w:rsid w:val="00BB1CD0"/>
    <w:rsid w:val="00BB208B"/>
    <w:rsid w:val="00BB3269"/>
    <w:rsid w:val="00BB3535"/>
    <w:rsid w:val="00BB368B"/>
    <w:rsid w:val="00BB38C5"/>
    <w:rsid w:val="00BB3C07"/>
    <w:rsid w:val="00BB3E68"/>
    <w:rsid w:val="00BB4912"/>
    <w:rsid w:val="00BB4992"/>
    <w:rsid w:val="00BB51F6"/>
    <w:rsid w:val="00BB56B5"/>
    <w:rsid w:val="00BB57CA"/>
    <w:rsid w:val="00BB5DB6"/>
    <w:rsid w:val="00BB5FEA"/>
    <w:rsid w:val="00BB6022"/>
    <w:rsid w:val="00BB6A29"/>
    <w:rsid w:val="00BB6C75"/>
    <w:rsid w:val="00BB6CEF"/>
    <w:rsid w:val="00BB765F"/>
    <w:rsid w:val="00BB7916"/>
    <w:rsid w:val="00BB7C00"/>
    <w:rsid w:val="00BC0202"/>
    <w:rsid w:val="00BC0B6A"/>
    <w:rsid w:val="00BC0B9E"/>
    <w:rsid w:val="00BC0C7E"/>
    <w:rsid w:val="00BC15F2"/>
    <w:rsid w:val="00BC2015"/>
    <w:rsid w:val="00BC2060"/>
    <w:rsid w:val="00BC2506"/>
    <w:rsid w:val="00BC2526"/>
    <w:rsid w:val="00BC28C4"/>
    <w:rsid w:val="00BC346D"/>
    <w:rsid w:val="00BC370E"/>
    <w:rsid w:val="00BC373F"/>
    <w:rsid w:val="00BC42D5"/>
    <w:rsid w:val="00BC4315"/>
    <w:rsid w:val="00BC4B4B"/>
    <w:rsid w:val="00BC502D"/>
    <w:rsid w:val="00BC5043"/>
    <w:rsid w:val="00BC5647"/>
    <w:rsid w:val="00BC57B2"/>
    <w:rsid w:val="00BC5818"/>
    <w:rsid w:val="00BC5959"/>
    <w:rsid w:val="00BC65E6"/>
    <w:rsid w:val="00BC7351"/>
    <w:rsid w:val="00BC7A7C"/>
    <w:rsid w:val="00BD06D0"/>
    <w:rsid w:val="00BD09B0"/>
    <w:rsid w:val="00BD1FF4"/>
    <w:rsid w:val="00BD24A9"/>
    <w:rsid w:val="00BD2980"/>
    <w:rsid w:val="00BD314A"/>
    <w:rsid w:val="00BD3292"/>
    <w:rsid w:val="00BD373E"/>
    <w:rsid w:val="00BD3746"/>
    <w:rsid w:val="00BD3AFD"/>
    <w:rsid w:val="00BD3B72"/>
    <w:rsid w:val="00BD3EA8"/>
    <w:rsid w:val="00BD49EF"/>
    <w:rsid w:val="00BD4E81"/>
    <w:rsid w:val="00BD56C1"/>
    <w:rsid w:val="00BD5808"/>
    <w:rsid w:val="00BD5D19"/>
    <w:rsid w:val="00BD5D87"/>
    <w:rsid w:val="00BD5DFA"/>
    <w:rsid w:val="00BD6354"/>
    <w:rsid w:val="00BD65EE"/>
    <w:rsid w:val="00BD6B26"/>
    <w:rsid w:val="00BD713D"/>
    <w:rsid w:val="00BD7193"/>
    <w:rsid w:val="00BD739B"/>
    <w:rsid w:val="00BD7537"/>
    <w:rsid w:val="00BE062C"/>
    <w:rsid w:val="00BE08C8"/>
    <w:rsid w:val="00BE0E99"/>
    <w:rsid w:val="00BE170C"/>
    <w:rsid w:val="00BE1930"/>
    <w:rsid w:val="00BE1EE9"/>
    <w:rsid w:val="00BE2840"/>
    <w:rsid w:val="00BE298C"/>
    <w:rsid w:val="00BE2B0E"/>
    <w:rsid w:val="00BE2FD4"/>
    <w:rsid w:val="00BE34F0"/>
    <w:rsid w:val="00BE3AB5"/>
    <w:rsid w:val="00BE3C8F"/>
    <w:rsid w:val="00BE43A0"/>
    <w:rsid w:val="00BE4AAB"/>
    <w:rsid w:val="00BE4B62"/>
    <w:rsid w:val="00BE57BC"/>
    <w:rsid w:val="00BE58F3"/>
    <w:rsid w:val="00BE5CE0"/>
    <w:rsid w:val="00BE5EE7"/>
    <w:rsid w:val="00BE650E"/>
    <w:rsid w:val="00BE76E7"/>
    <w:rsid w:val="00BF0D31"/>
    <w:rsid w:val="00BF0D48"/>
    <w:rsid w:val="00BF1E64"/>
    <w:rsid w:val="00BF1F51"/>
    <w:rsid w:val="00BF1FAF"/>
    <w:rsid w:val="00BF2893"/>
    <w:rsid w:val="00BF3A93"/>
    <w:rsid w:val="00BF3B78"/>
    <w:rsid w:val="00BF3F2C"/>
    <w:rsid w:val="00BF47E7"/>
    <w:rsid w:val="00BF4E24"/>
    <w:rsid w:val="00BF53A9"/>
    <w:rsid w:val="00BF5490"/>
    <w:rsid w:val="00BF59B2"/>
    <w:rsid w:val="00BF63E1"/>
    <w:rsid w:val="00BF6937"/>
    <w:rsid w:val="00BF6A70"/>
    <w:rsid w:val="00BF6B84"/>
    <w:rsid w:val="00BF6F43"/>
    <w:rsid w:val="00BF7041"/>
    <w:rsid w:val="00BF73CF"/>
    <w:rsid w:val="00BF787A"/>
    <w:rsid w:val="00BF7A14"/>
    <w:rsid w:val="00C00726"/>
    <w:rsid w:val="00C00766"/>
    <w:rsid w:val="00C01242"/>
    <w:rsid w:val="00C013D8"/>
    <w:rsid w:val="00C018CE"/>
    <w:rsid w:val="00C01E0A"/>
    <w:rsid w:val="00C020F1"/>
    <w:rsid w:val="00C024B3"/>
    <w:rsid w:val="00C02BF1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8C4"/>
    <w:rsid w:val="00C1493D"/>
    <w:rsid w:val="00C14C60"/>
    <w:rsid w:val="00C15431"/>
    <w:rsid w:val="00C162CA"/>
    <w:rsid w:val="00C165AD"/>
    <w:rsid w:val="00C16BDC"/>
    <w:rsid w:val="00C17932"/>
    <w:rsid w:val="00C179C4"/>
    <w:rsid w:val="00C17A19"/>
    <w:rsid w:val="00C17D49"/>
    <w:rsid w:val="00C203EB"/>
    <w:rsid w:val="00C2054B"/>
    <w:rsid w:val="00C207C3"/>
    <w:rsid w:val="00C208EF"/>
    <w:rsid w:val="00C209DA"/>
    <w:rsid w:val="00C20A9E"/>
    <w:rsid w:val="00C20C21"/>
    <w:rsid w:val="00C219AF"/>
    <w:rsid w:val="00C221E9"/>
    <w:rsid w:val="00C22970"/>
    <w:rsid w:val="00C236B0"/>
    <w:rsid w:val="00C2394F"/>
    <w:rsid w:val="00C239AD"/>
    <w:rsid w:val="00C23CCC"/>
    <w:rsid w:val="00C23D3E"/>
    <w:rsid w:val="00C23DC8"/>
    <w:rsid w:val="00C23FEE"/>
    <w:rsid w:val="00C24099"/>
    <w:rsid w:val="00C2463E"/>
    <w:rsid w:val="00C246E1"/>
    <w:rsid w:val="00C247BD"/>
    <w:rsid w:val="00C24CC5"/>
    <w:rsid w:val="00C25075"/>
    <w:rsid w:val="00C2520D"/>
    <w:rsid w:val="00C262D7"/>
    <w:rsid w:val="00C2683C"/>
    <w:rsid w:val="00C26FBA"/>
    <w:rsid w:val="00C27567"/>
    <w:rsid w:val="00C27F0C"/>
    <w:rsid w:val="00C308C1"/>
    <w:rsid w:val="00C311BF"/>
    <w:rsid w:val="00C316EA"/>
    <w:rsid w:val="00C31854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CA0"/>
    <w:rsid w:val="00C37AB4"/>
    <w:rsid w:val="00C37BA7"/>
    <w:rsid w:val="00C37D6F"/>
    <w:rsid w:val="00C400EB"/>
    <w:rsid w:val="00C40472"/>
    <w:rsid w:val="00C40517"/>
    <w:rsid w:val="00C406CD"/>
    <w:rsid w:val="00C40E9B"/>
    <w:rsid w:val="00C40F11"/>
    <w:rsid w:val="00C40FF3"/>
    <w:rsid w:val="00C410F7"/>
    <w:rsid w:val="00C41550"/>
    <w:rsid w:val="00C4164C"/>
    <w:rsid w:val="00C4180F"/>
    <w:rsid w:val="00C41E5F"/>
    <w:rsid w:val="00C4203F"/>
    <w:rsid w:val="00C42312"/>
    <w:rsid w:val="00C429D3"/>
    <w:rsid w:val="00C42C60"/>
    <w:rsid w:val="00C42CA6"/>
    <w:rsid w:val="00C42CBB"/>
    <w:rsid w:val="00C42D4F"/>
    <w:rsid w:val="00C43282"/>
    <w:rsid w:val="00C43D09"/>
    <w:rsid w:val="00C43DC5"/>
    <w:rsid w:val="00C44317"/>
    <w:rsid w:val="00C44C0D"/>
    <w:rsid w:val="00C44CA9"/>
    <w:rsid w:val="00C46686"/>
    <w:rsid w:val="00C46759"/>
    <w:rsid w:val="00C46DDD"/>
    <w:rsid w:val="00C46E81"/>
    <w:rsid w:val="00C46EF2"/>
    <w:rsid w:val="00C474E0"/>
    <w:rsid w:val="00C511A8"/>
    <w:rsid w:val="00C51C1F"/>
    <w:rsid w:val="00C52283"/>
    <w:rsid w:val="00C52C66"/>
    <w:rsid w:val="00C52F3D"/>
    <w:rsid w:val="00C5335F"/>
    <w:rsid w:val="00C53AA6"/>
    <w:rsid w:val="00C53E88"/>
    <w:rsid w:val="00C54119"/>
    <w:rsid w:val="00C54A35"/>
    <w:rsid w:val="00C55155"/>
    <w:rsid w:val="00C5559F"/>
    <w:rsid w:val="00C55E03"/>
    <w:rsid w:val="00C560D9"/>
    <w:rsid w:val="00C56AF7"/>
    <w:rsid w:val="00C57498"/>
    <w:rsid w:val="00C57516"/>
    <w:rsid w:val="00C575EE"/>
    <w:rsid w:val="00C57B56"/>
    <w:rsid w:val="00C57CBA"/>
    <w:rsid w:val="00C6088A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3A9B"/>
    <w:rsid w:val="00C640C3"/>
    <w:rsid w:val="00C64186"/>
    <w:rsid w:val="00C645D5"/>
    <w:rsid w:val="00C65BEF"/>
    <w:rsid w:val="00C6695F"/>
    <w:rsid w:val="00C67ABF"/>
    <w:rsid w:val="00C67C45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3DA"/>
    <w:rsid w:val="00C73487"/>
    <w:rsid w:val="00C74154"/>
    <w:rsid w:val="00C74896"/>
    <w:rsid w:val="00C74B54"/>
    <w:rsid w:val="00C74ED3"/>
    <w:rsid w:val="00C74F4C"/>
    <w:rsid w:val="00C7556D"/>
    <w:rsid w:val="00C75675"/>
    <w:rsid w:val="00C7601D"/>
    <w:rsid w:val="00C761FA"/>
    <w:rsid w:val="00C76A65"/>
    <w:rsid w:val="00C7710E"/>
    <w:rsid w:val="00C77238"/>
    <w:rsid w:val="00C77341"/>
    <w:rsid w:val="00C77679"/>
    <w:rsid w:val="00C8017B"/>
    <w:rsid w:val="00C801DD"/>
    <w:rsid w:val="00C80589"/>
    <w:rsid w:val="00C81186"/>
    <w:rsid w:val="00C8208E"/>
    <w:rsid w:val="00C82129"/>
    <w:rsid w:val="00C8366B"/>
    <w:rsid w:val="00C836E1"/>
    <w:rsid w:val="00C83B15"/>
    <w:rsid w:val="00C84304"/>
    <w:rsid w:val="00C86489"/>
    <w:rsid w:val="00C86497"/>
    <w:rsid w:val="00C865A8"/>
    <w:rsid w:val="00C86685"/>
    <w:rsid w:val="00C86A0B"/>
    <w:rsid w:val="00C87141"/>
    <w:rsid w:val="00C90097"/>
    <w:rsid w:val="00C90116"/>
    <w:rsid w:val="00C903A4"/>
    <w:rsid w:val="00C90B44"/>
    <w:rsid w:val="00C91252"/>
    <w:rsid w:val="00C91DFF"/>
    <w:rsid w:val="00C92A51"/>
    <w:rsid w:val="00C92A70"/>
    <w:rsid w:val="00C92AE5"/>
    <w:rsid w:val="00C92C3D"/>
    <w:rsid w:val="00C938B0"/>
    <w:rsid w:val="00C93A85"/>
    <w:rsid w:val="00C9443A"/>
    <w:rsid w:val="00C94B58"/>
    <w:rsid w:val="00C94D8F"/>
    <w:rsid w:val="00C95BBB"/>
    <w:rsid w:val="00C95FBD"/>
    <w:rsid w:val="00C964D9"/>
    <w:rsid w:val="00C9678B"/>
    <w:rsid w:val="00C96837"/>
    <w:rsid w:val="00C96D52"/>
    <w:rsid w:val="00C972D6"/>
    <w:rsid w:val="00C979A7"/>
    <w:rsid w:val="00C97A83"/>
    <w:rsid w:val="00C97A90"/>
    <w:rsid w:val="00C97B9B"/>
    <w:rsid w:val="00CA0306"/>
    <w:rsid w:val="00CA1A55"/>
    <w:rsid w:val="00CA1ED9"/>
    <w:rsid w:val="00CA1FEB"/>
    <w:rsid w:val="00CA2195"/>
    <w:rsid w:val="00CA2F9B"/>
    <w:rsid w:val="00CA3386"/>
    <w:rsid w:val="00CA33E1"/>
    <w:rsid w:val="00CA36FA"/>
    <w:rsid w:val="00CA39A8"/>
    <w:rsid w:val="00CA3DD2"/>
    <w:rsid w:val="00CA3F3C"/>
    <w:rsid w:val="00CA40E3"/>
    <w:rsid w:val="00CA448A"/>
    <w:rsid w:val="00CA4656"/>
    <w:rsid w:val="00CA5E74"/>
    <w:rsid w:val="00CA5F8D"/>
    <w:rsid w:val="00CA6857"/>
    <w:rsid w:val="00CA6C5C"/>
    <w:rsid w:val="00CA6E14"/>
    <w:rsid w:val="00CA795B"/>
    <w:rsid w:val="00CB0978"/>
    <w:rsid w:val="00CB0B41"/>
    <w:rsid w:val="00CB14C3"/>
    <w:rsid w:val="00CB1AF8"/>
    <w:rsid w:val="00CB1B24"/>
    <w:rsid w:val="00CB1B35"/>
    <w:rsid w:val="00CB1CAD"/>
    <w:rsid w:val="00CB3025"/>
    <w:rsid w:val="00CB305B"/>
    <w:rsid w:val="00CB3C5F"/>
    <w:rsid w:val="00CB3F01"/>
    <w:rsid w:val="00CB412F"/>
    <w:rsid w:val="00CB4309"/>
    <w:rsid w:val="00CB4364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0FF3"/>
    <w:rsid w:val="00CC1138"/>
    <w:rsid w:val="00CC17F6"/>
    <w:rsid w:val="00CC1ADE"/>
    <w:rsid w:val="00CC1E01"/>
    <w:rsid w:val="00CC1E07"/>
    <w:rsid w:val="00CC245D"/>
    <w:rsid w:val="00CC2BC8"/>
    <w:rsid w:val="00CC2F28"/>
    <w:rsid w:val="00CC31EE"/>
    <w:rsid w:val="00CC3426"/>
    <w:rsid w:val="00CC3518"/>
    <w:rsid w:val="00CC41E1"/>
    <w:rsid w:val="00CC480D"/>
    <w:rsid w:val="00CC4A12"/>
    <w:rsid w:val="00CC4EE8"/>
    <w:rsid w:val="00CC539A"/>
    <w:rsid w:val="00CC5437"/>
    <w:rsid w:val="00CC55CA"/>
    <w:rsid w:val="00CC5824"/>
    <w:rsid w:val="00CC5972"/>
    <w:rsid w:val="00CC5A90"/>
    <w:rsid w:val="00CC5B01"/>
    <w:rsid w:val="00CC62F8"/>
    <w:rsid w:val="00CC64C6"/>
    <w:rsid w:val="00CC6762"/>
    <w:rsid w:val="00CC6EBB"/>
    <w:rsid w:val="00CC7072"/>
    <w:rsid w:val="00CC70AB"/>
    <w:rsid w:val="00CD0A5E"/>
    <w:rsid w:val="00CD160C"/>
    <w:rsid w:val="00CD173D"/>
    <w:rsid w:val="00CD1FEE"/>
    <w:rsid w:val="00CD25E3"/>
    <w:rsid w:val="00CD26F4"/>
    <w:rsid w:val="00CD27FF"/>
    <w:rsid w:val="00CD356F"/>
    <w:rsid w:val="00CD370D"/>
    <w:rsid w:val="00CD4B86"/>
    <w:rsid w:val="00CD4E50"/>
    <w:rsid w:val="00CD4EEC"/>
    <w:rsid w:val="00CD56C9"/>
    <w:rsid w:val="00CD5AF2"/>
    <w:rsid w:val="00CD5C5A"/>
    <w:rsid w:val="00CD5F90"/>
    <w:rsid w:val="00CD65DD"/>
    <w:rsid w:val="00CD668B"/>
    <w:rsid w:val="00CD6D85"/>
    <w:rsid w:val="00CE022A"/>
    <w:rsid w:val="00CE07D7"/>
    <w:rsid w:val="00CE16E2"/>
    <w:rsid w:val="00CE17B2"/>
    <w:rsid w:val="00CE1951"/>
    <w:rsid w:val="00CE2530"/>
    <w:rsid w:val="00CE253F"/>
    <w:rsid w:val="00CE2B82"/>
    <w:rsid w:val="00CE4586"/>
    <w:rsid w:val="00CE547F"/>
    <w:rsid w:val="00CE5954"/>
    <w:rsid w:val="00CE6015"/>
    <w:rsid w:val="00CE61F7"/>
    <w:rsid w:val="00CE6527"/>
    <w:rsid w:val="00CE6AE9"/>
    <w:rsid w:val="00CE6C0B"/>
    <w:rsid w:val="00CE6CFE"/>
    <w:rsid w:val="00CE7297"/>
    <w:rsid w:val="00CE7376"/>
    <w:rsid w:val="00CE7A26"/>
    <w:rsid w:val="00CE7C73"/>
    <w:rsid w:val="00CE7DEB"/>
    <w:rsid w:val="00CF08FB"/>
    <w:rsid w:val="00CF0927"/>
    <w:rsid w:val="00CF19DD"/>
    <w:rsid w:val="00CF1A46"/>
    <w:rsid w:val="00CF1B18"/>
    <w:rsid w:val="00CF1ECC"/>
    <w:rsid w:val="00CF2007"/>
    <w:rsid w:val="00CF21A8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656F"/>
    <w:rsid w:val="00CF7652"/>
    <w:rsid w:val="00CF76AD"/>
    <w:rsid w:val="00CF7C3A"/>
    <w:rsid w:val="00D00C84"/>
    <w:rsid w:val="00D016C5"/>
    <w:rsid w:val="00D01713"/>
    <w:rsid w:val="00D01A8D"/>
    <w:rsid w:val="00D01BB7"/>
    <w:rsid w:val="00D0209F"/>
    <w:rsid w:val="00D03757"/>
    <w:rsid w:val="00D037D2"/>
    <w:rsid w:val="00D0392C"/>
    <w:rsid w:val="00D03F2C"/>
    <w:rsid w:val="00D04606"/>
    <w:rsid w:val="00D04864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41"/>
    <w:rsid w:val="00D069BE"/>
    <w:rsid w:val="00D06F25"/>
    <w:rsid w:val="00D07895"/>
    <w:rsid w:val="00D07C90"/>
    <w:rsid w:val="00D07E0A"/>
    <w:rsid w:val="00D07EC8"/>
    <w:rsid w:val="00D102B2"/>
    <w:rsid w:val="00D11637"/>
    <w:rsid w:val="00D116EE"/>
    <w:rsid w:val="00D11D6E"/>
    <w:rsid w:val="00D12B8A"/>
    <w:rsid w:val="00D139BD"/>
    <w:rsid w:val="00D13DE2"/>
    <w:rsid w:val="00D1404E"/>
    <w:rsid w:val="00D14219"/>
    <w:rsid w:val="00D147A8"/>
    <w:rsid w:val="00D15054"/>
    <w:rsid w:val="00D153CD"/>
    <w:rsid w:val="00D15B06"/>
    <w:rsid w:val="00D16600"/>
    <w:rsid w:val="00D16900"/>
    <w:rsid w:val="00D16D3E"/>
    <w:rsid w:val="00D16DE8"/>
    <w:rsid w:val="00D174AD"/>
    <w:rsid w:val="00D177D7"/>
    <w:rsid w:val="00D17DC8"/>
    <w:rsid w:val="00D17EBC"/>
    <w:rsid w:val="00D20143"/>
    <w:rsid w:val="00D20261"/>
    <w:rsid w:val="00D203C8"/>
    <w:rsid w:val="00D20961"/>
    <w:rsid w:val="00D20A37"/>
    <w:rsid w:val="00D20C85"/>
    <w:rsid w:val="00D20D5C"/>
    <w:rsid w:val="00D2132F"/>
    <w:rsid w:val="00D21439"/>
    <w:rsid w:val="00D21966"/>
    <w:rsid w:val="00D220C1"/>
    <w:rsid w:val="00D22B4B"/>
    <w:rsid w:val="00D22DDE"/>
    <w:rsid w:val="00D22EBC"/>
    <w:rsid w:val="00D2422A"/>
    <w:rsid w:val="00D244AC"/>
    <w:rsid w:val="00D24508"/>
    <w:rsid w:val="00D249AD"/>
    <w:rsid w:val="00D24AA4"/>
    <w:rsid w:val="00D24C8C"/>
    <w:rsid w:val="00D26407"/>
    <w:rsid w:val="00D2650D"/>
    <w:rsid w:val="00D26EE7"/>
    <w:rsid w:val="00D2727E"/>
    <w:rsid w:val="00D27720"/>
    <w:rsid w:val="00D27819"/>
    <w:rsid w:val="00D30DB0"/>
    <w:rsid w:val="00D312D0"/>
    <w:rsid w:val="00D315B2"/>
    <w:rsid w:val="00D315D4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A27"/>
    <w:rsid w:val="00D32BA1"/>
    <w:rsid w:val="00D32D47"/>
    <w:rsid w:val="00D32F37"/>
    <w:rsid w:val="00D33927"/>
    <w:rsid w:val="00D33A38"/>
    <w:rsid w:val="00D341B1"/>
    <w:rsid w:val="00D34AA7"/>
    <w:rsid w:val="00D34EBF"/>
    <w:rsid w:val="00D35102"/>
    <w:rsid w:val="00D35328"/>
    <w:rsid w:val="00D359CE"/>
    <w:rsid w:val="00D36D1E"/>
    <w:rsid w:val="00D37259"/>
    <w:rsid w:val="00D374B8"/>
    <w:rsid w:val="00D378BB"/>
    <w:rsid w:val="00D37F72"/>
    <w:rsid w:val="00D408F2"/>
    <w:rsid w:val="00D40960"/>
    <w:rsid w:val="00D412F6"/>
    <w:rsid w:val="00D414DB"/>
    <w:rsid w:val="00D41571"/>
    <w:rsid w:val="00D41E17"/>
    <w:rsid w:val="00D422D3"/>
    <w:rsid w:val="00D4244F"/>
    <w:rsid w:val="00D428D8"/>
    <w:rsid w:val="00D429F5"/>
    <w:rsid w:val="00D42A7E"/>
    <w:rsid w:val="00D42B48"/>
    <w:rsid w:val="00D42D44"/>
    <w:rsid w:val="00D42ED9"/>
    <w:rsid w:val="00D436F4"/>
    <w:rsid w:val="00D43754"/>
    <w:rsid w:val="00D446CE"/>
    <w:rsid w:val="00D4483B"/>
    <w:rsid w:val="00D45129"/>
    <w:rsid w:val="00D45750"/>
    <w:rsid w:val="00D464CD"/>
    <w:rsid w:val="00D47469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A19"/>
    <w:rsid w:val="00D52BDA"/>
    <w:rsid w:val="00D52D42"/>
    <w:rsid w:val="00D53334"/>
    <w:rsid w:val="00D53559"/>
    <w:rsid w:val="00D5366F"/>
    <w:rsid w:val="00D539F6"/>
    <w:rsid w:val="00D53D70"/>
    <w:rsid w:val="00D5421B"/>
    <w:rsid w:val="00D5466F"/>
    <w:rsid w:val="00D54702"/>
    <w:rsid w:val="00D55755"/>
    <w:rsid w:val="00D5589C"/>
    <w:rsid w:val="00D56461"/>
    <w:rsid w:val="00D56692"/>
    <w:rsid w:val="00D56D8B"/>
    <w:rsid w:val="00D56DAF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4C3"/>
    <w:rsid w:val="00D628D2"/>
    <w:rsid w:val="00D62D66"/>
    <w:rsid w:val="00D62EA1"/>
    <w:rsid w:val="00D6335D"/>
    <w:rsid w:val="00D63A6D"/>
    <w:rsid w:val="00D63B2D"/>
    <w:rsid w:val="00D63DA5"/>
    <w:rsid w:val="00D647F3"/>
    <w:rsid w:val="00D64BE6"/>
    <w:rsid w:val="00D64FAB"/>
    <w:rsid w:val="00D651D0"/>
    <w:rsid w:val="00D65C83"/>
    <w:rsid w:val="00D65D02"/>
    <w:rsid w:val="00D665F0"/>
    <w:rsid w:val="00D671FE"/>
    <w:rsid w:val="00D672F5"/>
    <w:rsid w:val="00D67D5F"/>
    <w:rsid w:val="00D7004F"/>
    <w:rsid w:val="00D700B3"/>
    <w:rsid w:val="00D70700"/>
    <w:rsid w:val="00D70BA5"/>
    <w:rsid w:val="00D713F1"/>
    <w:rsid w:val="00D713FE"/>
    <w:rsid w:val="00D7177C"/>
    <w:rsid w:val="00D71A99"/>
    <w:rsid w:val="00D71D70"/>
    <w:rsid w:val="00D72D21"/>
    <w:rsid w:val="00D731B7"/>
    <w:rsid w:val="00D73AA6"/>
    <w:rsid w:val="00D7428B"/>
    <w:rsid w:val="00D74736"/>
    <w:rsid w:val="00D74B56"/>
    <w:rsid w:val="00D74CCE"/>
    <w:rsid w:val="00D74F17"/>
    <w:rsid w:val="00D75706"/>
    <w:rsid w:val="00D75B2C"/>
    <w:rsid w:val="00D76796"/>
    <w:rsid w:val="00D76986"/>
    <w:rsid w:val="00D76D18"/>
    <w:rsid w:val="00D7705F"/>
    <w:rsid w:val="00D77150"/>
    <w:rsid w:val="00D771A1"/>
    <w:rsid w:val="00D771BF"/>
    <w:rsid w:val="00D77828"/>
    <w:rsid w:val="00D77A39"/>
    <w:rsid w:val="00D77C5F"/>
    <w:rsid w:val="00D77CE0"/>
    <w:rsid w:val="00D80043"/>
    <w:rsid w:val="00D806A1"/>
    <w:rsid w:val="00D80CC0"/>
    <w:rsid w:val="00D80E72"/>
    <w:rsid w:val="00D80EB4"/>
    <w:rsid w:val="00D80F6F"/>
    <w:rsid w:val="00D813E9"/>
    <w:rsid w:val="00D81567"/>
    <w:rsid w:val="00D81A54"/>
    <w:rsid w:val="00D81BF8"/>
    <w:rsid w:val="00D81DB4"/>
    <w:rsid w:val="00D81E3E"/>
    <w:rsid w:val="00D82016"/>
    <w:rsid w:val="00D82204"/>
    <w:rsid w:val="00D82A37"/>
    <w:rsid w:val="00D82C85"/>
    <w:rsid w:val="00D82D8A"/>
    <w:rsid w:val="00D82DBC"/>
    <w:rsid w:val="00D82FD3"/>
    <w:rsid w:val="00D833B1"/>
    <w:rsid w:val="00D833E3"/>
    <w:rsid w:val="00D834C3"/>
    <w:rsid w:val="00D83E04"/>
    <w:rsid w:val="00D84449"/>
    <w:rsid w:val="00D8598B"/>
    <w:rsid w:val="00D861B1"/>
    <w:rsid w:val="00D864EB"/>
    <w:rsid w:val="00D86CFC"/>
    <w:rsid w:val="00D8749C"/>
    <w:rsid w:val="00D8768E"/>
    <w:rsid w:val="00D87A23"/>
    <w:rsid w:val="00D87D5F"/>
    <w:rsid w:val="00D87EF9"/>
    <w:rsid w:val="00D900B7"/>
    <w:rsid w:val="00D90AF8"/>
    <w:rsid w:val="00D90C5B"/>
    <w:rsid w:val="00D9132A"/>
    <w:rsid w:val="00D92025"/>
    <w:rsid w:val="00D924E3"/>
    <w:rsid w:val="00D92B73"/>
    <w:rsid w:val="00D92CD0"/>
    <w:rsid w:val="00D93FFC"/>
    <w:rsid w:val="00D94199"/>
    <w:rsid w:val="00D94214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3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6061"/>
    <w:rsid w:val="00DA6308"/>
    <w:rsid w:val="00DA7C36"/>
    <w:rsid w:val="00DA7E0B"/>
    <w:rsid w:val="00DB00C1"/>
    <w:rsid w:val="00DB1907"/>
    <w:rsid w:val="00DB3B2D"/>
    <w:rsid w:val="00DB3BE9"/>
    <w:rsid w:val="00DB4FC0"/>
    <w:rsid w:val="00DB58C3"/>
    <w:rsid w:val="00DB5CCF"/>
    <w:rsid w:val="00DB5FAF"/>
    <w:rsid w:val="00DB60E2"/>
    <w:rsid w:val="00DB6E97"/>
    <w:rsid w:val="00DB771A"/>
    <w:rsid w:val="00DB7A44"/>
    <w:rsid w:val="00DB7DF9"/>
    <w:rsid w:val="00DC0581"/>
    <w:rsid w:val="00DC0808"/>
    <w:rsid w:val="00DC0D8D"/>
    <w:rsid w:val="00DC0DF7"/>
    <w:rsid w:val="00DC1563"/>
    <w:rsid w:val="00DC15CA"/>
    <w:rsid w:val="00DC1AC3"/>
    <w:rsid w:val="00DC23E2"/>
    <w:rsid w:val="00DC2749"/>
    <w:rsid w:val="00DC2820"/>
    <w:rsid w:val="00DC2CEB"/>
    <w:rsid w:val="00DC3862"/>
    <w:rsid w:val="00DC3D71"/>
    <w:rsid w:val="00DC4640"/>
    <w:rsid w:val="00DC50B2"/>
    <w:rsid w:val="00DC562F"/>
    <w:rsid w:val="00DC5788"/>
    <w:rsid w:val="00DC59FC"/>
    <w:rsid w:val="00DC60E0"/>
    <w:rsid w:val="00DC72AE"/>
    <w:rsid w:val="00DD08DA"/>
    <w:rsid w:val="00DD0AFC"/>
    <w:rsid w:val="00DD10F1"/>
    <w:rsid w:val="00DD1987"/>
    <w:rsid w:val="00DD1A9D"/>
    <w:rsid w:val="00DD1CE3"/>
    <w:rsid w:val="00DD1E21"/>
    <w:rsid w:val="00DD2F60"/>
    <w:rsid w:val="00DD3D7A"/>
    <w:rsid w:val="00DD42A8"/>
    <w:rsid w:val="00DD4649"/>
    <w:rsid w:val="00DD4991"/>
    <w:rsid w:val="00DD6FF5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23F"/>
    <w:rsid w:val="00DE3912"/>
    <w:rsid w:val="00DE3F2D"/>
    <w:rsid w:val="00DE3F71"/>
    <w:rsid w:val="00DE513D"/>
    <w:rsid w:val="00DE52AE"/>
    <w:rsid w:val="00DE54EC"/>
    <w:rsid w:val="00DE5836"/>
    <w:rsid w:val="00DE5A85"/>
    <w:rsid w:val="00DE5D47"/>
    <w:rsid w:val="00DE5D86"/>
    <w:rsid w:val="00DE62FE"/>
    <w:rsid w:val="00DE63AC"/>
    <w:rsid w:val="00DE66A0"/>
    <w:rsid w:val="00DE6D89"/>
    <w:rsid w:val="00DE7596"/>
    <w:rsid w:val="00DE7E27"/>
    <w:rsid w:val="00DE7F0F"/>
    <w:rsid w:val="00DE7F51"/>
    <w:rsid w:val="00DF00B5"/>
    <w:rsid w:val="00DF0D3A"/>
    <w:rsid w:val="00DF10C2"/>
    <w:rsid w:val="00DF1A28"/>
    <w:rsid w:val="00DF242C"/>
    <w:rsid w:val="00DF242D"/>
    <w:rsid w:val="00DF292F"/>
    <w:rsid w:val="00DF320A"/>
    <w:rsid w:val="00DF38C6"/>
    <w:rsid w:val="00DF5558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35CB"/>
    <w:rsid w:val="00E0379E"/>
    <w:rsid w:val="00E03B98"/>
    <w:rsid w:val="00E03E5C"/>
    <w:rsid w:val="00E0424E"/>
    <w:rsid w:val="00E043E4"/>
    <w:rsid w:val="00E0447E"/>
    <w:rsid w:val="00E051DA"/>
    <w:rsid w:val="00E0660C"/>
    <w:rsid w:val="00E06C38"/>
    <w:rsid w:val="00E070E6"/>
    <w:rsid w:val="00E07F71"/>
    <w:rsid w:val="00E103FE"/>
    <w:rsid w:val="00E105E0"/>
    <w:rsid w:val="00E106ED"/>
    <w:rsid w:val="00E12532"/>
    <w:rsid w:val="00E130F4"/>
    <w:rsid w:val="00E13364"/>
    <w:rsid w:val="00E13CB6"/>
    <w:rsid w:val="00E13CEB"/>
    <w:rsid w:val="00E14386"/>
    <w:rsid w:val="00E1461A"/>
    <w:rsid w:val="00E1563E"/>
    <w:rsid w:val="00E159F8"/>
    <w:rsid w:val="00E1615F"/>
    <w:rsid w:val="00E162FA"/>
    <w:rsid w:val="00E166D2"/>
    <w:rsid w:val="00E16892"/>
    <w:rsid w:val="00E169E3"/>
    <w:rsid w:val="00E1787F"/>
    <w:rsid w:val="00E17913"/>
    <w:rsid w:val="00E17B95"/>
    <w:rsid w:val="00E20334"/>
    <w:rsid w:val="00E207DF"/>
    <w:rsid w:val="00E2147C"/>
    <w:rsid w:val="00E21BF1"/>
    <w:rsid w:val="00E21F0C"/>
    <w:rsid w:val="00E21FFC"/>
    <w:rsid w:val="00E22FD1"/>
    <w:rsid w:val="00E2392B"/>
    <w:rsid w:val="00E23996"/>
    <w:rsid w:val="00E23A7D"/>
    <w:rsid w:val="00E23B03"/>
    <w:rsid w:val="00E23DC5"/>
    <w:rsid w:val="00E241A0"/>
    <w:rsid w:val="00E242A9"/>
    <w:rsid w:val="00E24BC5"/>
    <w:rsid w:val="00E25267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CA2"/>
    <w:rsid w:val="00E30E6A"/>
    <w:rsid w:val="00E30FBE"/>
    <w:rsid w:val="00E3148A"/>
    <w:rsid w:val="00E31D1D"/>
    <w:rsid w:val="00E328A2"/>
    <w:rsid w:val="00E32E6E"/>
    <w:rsid w:val="00E32FA8"/>
    <w:rsid w:val="00E338EC"/>
    <w:rsid w:val="00E33998"/>
    <w:rsid w:val="00E33DFB"/>
    <w:rsid w:val="00E34660"/>
    <w:rsid w:val="00E347C1"/>
    <w:rsid w:val="00E34B6E"/>
    <w:rsid w:val="00E34FD2"/>
    <w:rsid w:val="00E351C8"/>
    <w:rsid w:val="00E353CE"/>
    <w:rsid w:val="00E359AA"/>
    <w:rsid w:val="00E35F9F"/>
    <w:rsid w:val="00E35FFD"/>
    <w:rsid w:val="00E3614B"/>
    <w:rsid w:val="00E36BCE"/>
    <w:rsid w:val="00E37115"/>
    <w:rsid w:val="00E37177"/>
    <w:rsid w:val="00E3734D"/>
    <w:rsid w:val="00E373C2"/>
    <w:rsid w:val="00E37752"/>
    <w:rsid w:val="00E37E07"/>
    <w:rsid w:val="00E40DA9"/>
    <w:rsid w:val="00E410C8"/>
    <w:rsid w:val="00E41224"/>
    <w:rsid w:val="00E41472"/>
    <w:rsid w:val="00E4254D"/>
    <w:rsid w:val="00E426DF"/>
    <w:rsid w:val="00E428BD"/>
    <w:rsid w:val="00E42A3A"/>
    <w:rsid w:val="00E432CD"/>
    <w:rsid w:val="00E4335A"/>
    <w:rsid w:val="00E43557"/>
    <w:rsid w:val="00E44029"/>
    <w:rsid w:val="00E4407D"/>
    <w:rsid w:val="00E44640"/>
    <w:rsid w:val="00E44966"/>
    <w:rsid w:val="00E44DF5"/>
    <w:rsid w:val="00E44F3F"/>
    <w:rsid w:val="00E45050"/>
    <w:rsid w:val="00E45594"/>
    <w:rsid w:val="00E45D33"/>
    <w:rsid w:val="00E47365"/>
    <w:rsid w:val="00E47BB0"/>
    <w:rsid w:val="00E501C6"/>
    <w:rsid w:val="00E5044B"/>
    <w:rsid w:val="00E510F5"/>
    <w:rsid w:val="00E5187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6A2F"/>
    <w:rsid w:val="00E570C0"/>
    <w:rsid w:val="00E57208"/>
    <w:rsid w:val="00E57399"/>
    <w:rsid w:val="00E5741A"/>
    <w:rsid w:val="00E578FB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1EAA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5C"/>
    <w:rsid w:val="00E67BA7"/>
    <w:rsid w:val="00E71146"/>
    <w:rsid w:val="00E714C7"/>
    <w:rsid w:val="00E717CE"/>
    <w:rsid w:val="00E7227D"/>
    <w:rsid w:val="00E72483"/>
    <w:rsid w:val="00E7295C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37C"/>
    <w:rsid w:val="00E7453D"/>
    <w:rsid w:val="00E74EF3"/>
    <w:rsid w:val="00E757D8"/>
    <w:rsid w:val="00E75D10"/>
    <w:rsid w:val="00E7659A"/>
    <w:rsid w:val="00E77200"/>
    <w:rsid w:val="00E7768C"/>
    <w:rsid w:val="00E77F8D"/>
    <w:rsid w:val="00E80023"/>
    <w:rsid w:val="00E805BB"/>
    <w:rsid w:val="00E80EC6"/>
    <w:rsid w:val="00E81044"/>
    <w:rsid w:val="00E812C9"/>
    <w:rsid w:val="00E81347"/>
    <w:rsid w:val="00E8192E"/>
    <w:rsid w:val="00E82072"/>
    <w:rsid w:val="00E82150"/>
    <w:rsid w:val="00E8232C"/>
    <w:rsid w:val="00E829ED"/>
    <w:rsid w:val="00E82D88"/>
    <w:rsid w:val="00E8365D"/>
    <w:rsid w:val="00E8376C"/>
    <w:rsid w:val="00E83A46"/>
    <w:rsid w:val="00E84510"/>
    <w:rsid w:val="00E84646"/>
    <w:rsid w:val="00E8493F"/>
    <w:rsid w:val="00E84BE7"/>
    <w:rsid w:val="00E84DE7"/>
    <w:rsid w:val="00E84F45"/>
    <w:rsid w:val="00E853C4"/>
    <w:rsid w:val="00E854FB"/>
    <w:rsid w:val="00E85842"/>
    <w:rsid w:val="00E8622F"/>
    <w:rsid w:val="00E868FB"/>
    <w:rsid w:val="00E86B15"/>
    <w:rsid w:val="00E86E14"/>
    <w:rsid w:val="00E86F97"/>
    <w:rsid w:val="00E871FB"/>
    <w:rsid w:val="00E873B9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34"/>
    <w:rsid w:val="00E91D89"/>
    <w:rsid w:val="00E91DC8"/>
    <w:rsid w:val="00E92BC4"/>
    <w:rsid w:val="00E93493"/>
    <w:rsid w:val="00E9354C"/>
    <w:rsid w:val="00E93753"/>
    <w:rsid w:val="00E941E6"/>
    <w:rsid w:val="00E943C8"/>
    <w:rsid w:val="00E94558"/>
    <w:rsid w:val="00E945AE"/>
    <w:rsid w:val="00E947BC"/>
    <w:rsid w:val="00E94D84"/>
    <w:rsid w:val="00E95107"/>
    <w:rsid w:val="00E9561C"/>
    <w:rsid w:val="00E958C2"/>
    <w:rsid w:val="00E95F5B"/>
    <w:rsid w:val="00E96513"/>
    <w:rsid w:val="00E96F95"/>
    <w:rsid w:val="00E973C7"/>
    <w:rsid w:val="00E97443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59F"/>
    <w:rsid w:val="00EA462F"/>
    <w:rsid w:val="00EA4D1D"/>
    <w:rsid w:val="00EA5966"/>
    <w:rsid w:val="00EA5EED"/>
    <w:rsid w:val="00EA61FB"/>
    <w:rsid w:val="00EA668D"/>
    <w:rsid w:val="00EA69A0"/>
    <w:rsid w:val="00EA6F7A"/>
    <w:rsid w:val="00EA7210"/>
    <w:rsid w:val="00EA7813"/>
    <w:rsid w:val="00EB0539"/>
    <w:rsid w:val="00EB0A49"/>
    <w:rsid w:val="00EB1191"/>
    <w:rsid w:val="00EB1361"/>
    <w:rsid w:val="00EB1473"/>
    <w:rsid w:val="00EB1DC6"/>
    <w:rsid w:val="00EB1E2A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236"/>
    <w:rsid w:val="00EB64F5"/>
    <w:rsid w:val="00EB6632"/>
    <w:rsid w:val="00EB75EB"/>
    <w:rsid w:val="00EB7BDF"/>
    <w:rsid w:val="00EB7D33"/>
    <w:rsid w:val="00EC0187"/>
    <w:rsid w:val="00EC024B"/>
    <w:rsid w:val="00EC0493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105"/>
    <w:rsid w:val="00EC54EB"/>
    <w:rsid w:val="00EC5721"/>
    <w:rsid w:val="00EC5E1F"/>
    <w:rsid w:val="00EC5E2C"/>
    <w:rsid w:val="00EC6CC0"/>
    <w:rsid w:val="00EC71B8"/>
    <w:rsid w:val="00EC75F8"/>
    <w:rsid w:val="00EC76E5"/>
    <w:rsid w:val="00EC770C"/>
    <w:rsid w:val="00EC78D9"/>
    <w:rsid w:val="00EC7BD0"/>
    <w:rsid w:val="00ED0742"/>
    <w:rsid w:val="00ED0CED"/>
    <w:rsid w:val="00ED0D41"/>
    <w:rsid w:val="00ED0E9D"/>
    <w:rsid w:val="00ED0EED"/>
    <w:rsid w:val="00ED0F4F"/>
    <w:rsid w:val="00ED1796"/>
    <w:rsid w:val="00ED1E39"/>
    <w:rsid w:val="00ED1F44"/>
    <w:rsid w:val="00ED1FA6"/>
    <w:rsid w:val="00ED22C3"/>
    <w:rsid w:val="00ED26F2"/>
    <w:rsid w:val="00ED2704"/>
    <w:rsid w:val="00ED3837"/>
    <w:rsid w:val="00ED42B6"/>
    <w:rsid w:val="00ED49F9"/>
    <w:rsid w:val="00ED4CAB"/>
    <w:rsid w:val="00ED5002"/>
    <w:rsid w:val="00ED5CD1"/>
    <w:rsid w:val="00ED5DF6"/>
    <w:rsid w:val="00ED5EE8"/>
    <w:rsid w:val="00ED68E0"/>
    <w:rsid w:val="00ED74A5"/>
    <w:rsid w:val="00EE0473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2D9"/>
    <w:rsid w:val="00EE3321"/>
    <w:rsid w:val="00EE3E96"/>
    <w:rsid w:val="00EE41C6"/>
    <w:rsid w:val="00EE429E"/>
    <w:rsid w:val="00EE4D33"/>
    <w:rsid w:val="00EE54D7"/>
    <w:rsid w:val="00EE6CD0"/>
    <w:rsid w:val="00EE72A9"/>
    <w:rsid w:val="00EE79BA"/>
    <w:rsid w:val="00EE7C6B"/>
    <w:rsid w:val="00EF043A"/>
    <w:rsid w:val="00EF1720"/>
    <w:rsid w:val="00EF1C82"/>
    <w:rsid w:val="00EF1EBA"/>
    <w:rsid w:val="00EF210D"/>
    <w:rsid w:val="00EF253D"/>
    <w:rsid w:val="00EF3374"/>
    <w:rsid w:val="00EF3786"/>
    <w:rsid w:val="00EF39B7"/>
    <w:rsid w:val="00EF3E1C"/>
    <w:rsid w:val="00EF41BD"/>
    <w:rsid w:val="00EF4606"/>
    <w:rsid w:val="00EF491F"/>
    <w:rsid w:val="00EF49B6"/>
    <w:rsid w:val="00EF4D2A"/>
    <w:rsid w:val="00EF4EB6"/>
    <w:rsid w:val="00EF542D"/>
    <w:rsid w:val="00EF58B3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2EB3"/>
    <w:rsid w:val="00F03416"/>
    <w:rsid w:val="00F03E04"/>
    <w:rsid w:val="00F04190"/>
    <w:rsid w:val="00F04D81"/>
    <w:rsid w:val="00F05BFF"/>
    <w:rsid w:val="00F060A2"/>
    <w:rsid w:val="00F065D2"/>
    <w:rsid w:val="00F07169"/>
    <w:rsid w:val="00F072F1"/>
    <w:rsid w:val="00F079D8"/>
    <w:rsid w:val="00F1053E"/>
    <w:rsid w:val="00F10767"/>
    <w:rsid w:val="00F107A6"/>
    <w:rsid w:val="00F1088C"/>
    <w:rsid w:val="00F115D2"/>
    <w:rsid w:val="00F1198B"/>
    <w:rsid w:val="00F12131"/>
    <w:rsid w:val="00F1272A"/>
    <w:rsid w:val="00F128C4"/>
    <w:rsid w:val="00F12D3D"/>
    <w:rsid w:val="00F13319"/>
    <w:rsid w:val="00F134EE"/>
    <w:rsid w:val="00F13935"/>
    <w:rsid w:val="00F13B30"/>
    <w:rsid w:val="00F1415D"/>
    <w:rsid w:val="00F1442A"/>
    <w:rsid w:val="00F14E28"/>
    <w:rsid w:val="00F1572D"/>
    <w:rsid w:val="00F15767"/>
    <w:rsid w:val="00F16518"/>
    <w:rsid w:val="00F1668F"/>
    <w:rsid w:val="00F166E7"/>
    <w:rsid w:val="00F167B2"/>
    <w:rsid w:val="00F16858"/>
    <w:rsid w:val="00F16B2C"/>
    <w:rsid w:val="00F170B9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092"/>
    <w:rsid w:val="00F240E9"/>
    <w:rsid w:val="00F2486F"/>
    <w:rsid w:val="00F249F2"/>
    <w:rsid w:val="00F24C90"/>
    <w:rsid w:val="00F2505B"/>
    <w:rsid w:val="00F2569C"/>
    <w:rsid w:val="00F257C6"/>
    <w:rsid w:val="00F25952"/>
    <w:rsid w:val="00F25977"/>
    <w:rsid w:val="00F26225"/>
    <w:rsid w:val="00F26230"/>
    <w:rsid w:val="00F2717F"/>
    <w:rsid w:val="00F276A8"/>
    <w:rsid w:val="00F279E6"/>
    <w:rsid w:val="00F27D01"/>
    <w:rsid w:val="00F311E4"/>
    <w:rsid w:val="00F32469"/>
    <w:rsid w:val="00F325EB"/>
    <w:rsid w:val="00F32707"/>
    <w:rsid w:val="00F32DB6"/>
    <w:rsid w:val="00F331A2"/>
    <w:rsid w:val="00F33388"/>
    <w:rsid w:val="00F33A90"/>
    <w:rsid w:val="00F33C54"/>
    <w:rsid w:val="00F33D5B"/>
    <w:rsid w:val="00F34042"/>
    <w:rsid w:val="00F344A9"/>
    <w:rsid w:val="00F34F01"/>
    <w:rsid w:val="00F35088"/>
    <w:rsid w:val="00F35374"/>
    <w:rsid w:val="00F354A7"/>
    <w:rsid w:val="00F35564"/>
    <w:rsid w:val="00F35B05"/>
    <w:rsid w:val="00F35C0D"/>
    <w:rsid w:val="00F35D03"/>
    <w:rsid w:val="00F3608D"/>
    <w:rsid w:val="00F364FE"/>
    <w:rsid w:val="00F369D1"/>
    <w:rsid w:val="00F36DD9"/>
    <w:rsid w:val="00F374C5"/>
    <w:rsid w:val="00F3792D"/>
    <w:rsid w:val="00F37D8A"/>
    <w:rsid w:val="00F37E37"/>
    <w:rsid w:val="00F4007C"/>
    <w:rsid w:val="00F4033D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3AEB"/>
    <w:rsid w:val="00F43DCF"/>
    <w:rsid w:val="00F44996"/>
    <w:rsid w:val="00F45A44"/>
    <w:rsid w:val="00F45D5C"/>
    <w:rsid w:val="00F46026"/>
    <w:rsid w:val="00F46529"/>
    <w:rsid w:val="00F46789"/>
    <w:rsid w:val="00F47A0A"/>
    <w:rsid w:val="00F505D2"/>
    <w:rsid w:val="00F50885"/>
    <w:rsid w:val="00F51050"/>
    <w:rsid w:val="00F511BE"/>
    <w:rsid w:val="00F51364"/>
    <w:rsid w:val="00F51D3C"/>
    <w:rsid w:val="00F51DFB"/>
    <w:rsid w:val="00F523E1"/>
    <w:rsid w:val="00F5261A"/>
    <w:rsid w:val="00F52DD5"/>
    <w:rsid w:val="00F534C8"/>
    <w:rsid w:val="00F53A9F"/>
    <w:rsid w:val="00F54006"/>
    <w:rsid w:val="00F5419B"/>
    <w:rsid w:val="00F542B7"/>
    <w:rsid w:val="00F54457"/>
    <w:rsid w:val="00F550B9"/>
    <w:rsid w:val="00F5545A"/>
    <w:rsid w:val="00F556F3"/>
    <w:rsid w:val="00F56280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6D28"/>
    <w:rsid w:val="00F6722D"/>
    <w:rsid w:val="00F674FC"/>
    <w:rsid w:val="00F6754E"/>
    <w:rsid w:val="00F67703"/>
    <w:rsid w:val="00F70BE1"/>
    <w:rsid w:val="00F70CF1"/>
    <w:rsid w:val="00F70F11"/>
    <w:rsid w:val="00F710E1"/>
    <w:rsid w:val="00F71CBF"/>
    <w:rsid w:val="00F7244E"/>
    <w:rsid w:val="00F72AA9"/>
    <w:rsid w:val="00F72D39"/>
    <w:rsid w:val="00F731F7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0890"/>
    <w:rsid w:val="00F81112"/>
    <w:rsid w:val="00F811AF"/>
    <w:rsid w:val="00F816C4"/>
    <w:rsid w:val="00F81BE4"/>
    <w:rsid w:val="00F81F72"/>
    <w:rsid w:val="00F82060"/>
    <w:rsid w:val="00F8272F"/>
    <w:rsid w:val="00F83817"/>
    <w:rsid w:val="00F840E1"/>
    <w:rsid w:val="00F84111"/>
    <w:rsid w:val="00F841CD"/>
    <w:rsid w:val="00F84424"/>
    <w:rsid w:val="00F848D5"/>
    <w:rsid w:val="00F849A5"/>
    <w:rsid w:val="00F84DB9"/>
    <w:rsid w:val="00F85111"/>
    <w:rsid w:val="00F851A4"/>
    <w:rsid w:val="00F85563"/>
    <w:rsid w:val="00F8561B"/>
    <w:rsid w:val="00F857F3"/>
    <w:rsid w:val="00F85D8B"/>
    <w:rsid w:val="00F85F74"/>
    <w:rsid w:val="00F86F91"/>
    <w:rsid w:val="00F87165"/>
    <w:rsid w:val="00F876A1"/>
    <w:rsid w:val="00F876E2"/>
    <w:rsid w:val="00F87DE7"/>
    <w:rsid w:val="00F900F8"/>
    <w:rsid w:val="00F90C83"/>
    <w:rsid w:val="00F90CD3"/>
    <w:rsid w:val="00F90FE3"/>
    <w:rsid w:val="00F9101E"/>
    <w:rsid w:val="00F91026"/>
    <w:rsid w:val="00F91250"/>
    <w:rsid w:val="00F9155C"/>
    <w:rsid w:val="00F91843"/>
    <w:rsid w:val="00F91BF5"/>
    <w:rsid w:val="00F92052"/>
    <w:rsid w:val="00F9279B"/>
    <w:rsid w:val="00F92B54"/>
    <w:rsid w:val="00F934F4"/>
    <w:rsid w:val="00F93800"/>
    <w:rsid w:val="00F93AFC"/>
    <w:rsid w:val="00F94318"/>
    <w:rsid w:val="00F9446E"/>
    <w:rsid w:val="00F944C1"/>
    <w:rsid w:val="00F94B97"/>
    <w:rsid w:val="00F95261"/>
    <w:rsid w:val="00F954BA"/>
    <w:rsid w:val="00F955D6"/>
    <w:rsid w:val="00F956CD"/>
    <w:rsid w:val="00F95852"/>
    <w:rsid w:val="00F95A71"/>
    <w:rsid w:val="00F95B5D"/>
    <w:rsid w:val="00F961E5"/>
    <w:rsid w:val="00F96812"/>
    <w:rsid w:val="00F96E9E"/>
    <w:rsid w:val="00F97096"/>
    <w:rsid w:val="00F97A26"/>
    <w:rsid w:val="00FA025F"/>
    <w:rsid w:val="00FA096C"/>
    <w:rsid w:val="00FA0CCB"/>
    <w:rsid w:val="00FA11E1"/>
    <w:rsid w:val="00FA1B85"/>
    <w:rsid w:val="00FA1BC0"/>
    <w:rsid w:val="00FA1F3A"/>
    <w:rsid w:val="00FA206D"/>
    <w:rsid w:val="00FA2549"/>
    <w:rsid w:val="00FA27FB"/>
    <w:rsid w:val="00FA30B1"/>
    <w:rsid w:val="00FA3398"/>
    <w:rsid w:val="00FA38F2"/>
    <w:rsid w:val="00FA3951"/>
    <w:rsid w:val="00FA4C8B"/>
    <w:rsid w:val="00FA6767"/>
    <w:rsid w:val="00FA6AF4"/>
    <w:rsid w:val="00FA6FD6"/>
    <w:rsid w:val="00FA7320"/>
    <w:rsid w:val="00FA742F"/>
    <w:rsid w:val="00FA77C3"/>
    <w:rsid w:val="00FA77EC"/>
    <w:rsid w:val="00FA7E68"/>
    <w:rsid w:val="00FB0606"/>
    <w:rsid w:val="00FB0711"/>
    <w:rsid w:val="00FB0C58"/>
    <w:rsid w:val="00FB12B3"/>
    <w:rsid w:val="00FB164F"/>
    <w:rsid w:val="00FB2051"/>
    <w:rsid w:val="00FB2066"/>
    <w:rsid w:val="00FB247A"/>
    <w:rsid w:val="00FB2C1D"/>
    <w:rsid w:val="00FB2C20"/>
    <w:rsid w:val="00FB2D60"/>
    <w:rsid w:val="00FB301E"/>
    <w:rsid w:val="00FB36EC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B7EF1"/>
    <w:rsid w:val="00FC05B3"/>
    <w:rsid w:val="00FC0753"/>
    <w:rsid w:val="00FC08A1"/>
    <w:rsid w:val="00FC0C7B"/>
    <w:rsid w:val="00FC0FA6"/>
    <w:rsid w:val="00FC1149"/>
    <w:rsid w:val="00FC1A46"/>
    <w:rsid w:val="00FC2ACD"/>
    <w:rsid w:val="00FC327D"/>
    <w:rsid w:val="00FC4143"/>
    <w:rsid w:val="00FC4670"/>
    <w:rsid w:val="00FC51B7"/>
    <w:rsid w:val="00FC51CF"/>
    <w:rsid w:val="00FC556E"/>
    <w:rsid w:val="00FC6054"/>
    <w:rsid w:val="00FC6065"/>
    <w:rsid w:val="00FC611E"/>
    <w:rsid w:val="00FC6248"/>
    <w:rsid w:val="00FC6B13"/>
    <w:rsid w:val="00FC7433"/>
    <w:rsid w:val="00FC7924"/>
    <w:rsid w:val="00FC7C1F"/>
    <w:rsid w:val="00FC7DF6"/>
    <w:rsid w:val="00FD01C9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87"/>
    <w:rsid w:val="00FD2AF2"/>
    <w:rsid w:val="00FD2F9D"/>
    <w:rsid w:val="00FD314B"/>
    <w:rsid w:val="00FD37D4"/>
    <w:rsid w:val="00FD3D32"/>
    <w:rsid w:val="00FD3D50"/>
    <w:rsid w:val="00FD4993"/>
    <w:rsid w:val="00FD4E2C"/>
    <w:rsid w:val="00FD520D"/>
    <w:rsid w:val="00FD530F"/>
    <w:rsid w:val="00FD549E"/>
    <w:rsid w:val="00FD54E0"/>
    <w:rsid w:val="00FD6169"/>
    <w:rsid w:val="00FD61AC"/>
    <w:rsid w:val="00FD6BBF"/>
    <w:rsid w:val="00FD6EB9"/>
    <w:rsid w:val="00FD6F5E"/>
    <w:rsid w:val="00FD7903"/>
    <w:rsid w:val="00FE0437"/>
    <w:rsid w:val="00FE08F5"/>
    <w:rsid w:val="00FE127F"/>
    <w:rsid w:val="00FE1397"/>
    <w:rsid w:val="00FE1A69"/>
    <w:rsid w:val="00FE27A4"/>
    <w:rsid w:val="00FE2FFD"/>
    <w:rsid w:val="00FE32BB"/>
    <w:rsid w:val="00FE38F3"/>
    <w:rsid w:val="00FE3AFA"/>
    <w:rsid w:val="00FE3FA3"/>
    <w:rsid w:val="00FE490E"/>
    <w:rsid w:val="00FE599E"/>
    <w:rsid w:val="00FE5A85"/>
    <w:rsid w:val="00FE677B"/>
    <w:rsid w:val="00FE6923"/>
    <w:rsid w:val="00FE6E5A"/>
    <w:rsid w:val="00FE6FC4"/>
    <w:rsid w:val="00FF021B"/>
    <w:rsid w:val="00FF0945"/>
    <w:rsid w:val="00FF0D96"/>
    <w:rsid w:val="00FF16D0"/>
    <w:rsid w:val="00FF1A61"/>
    <w:rsid w:val="00FF32CD"/>
    <w:rsid w:val="00FF3802"/>
    <w:rsid w:val="00FF3B1E"/>
    <w:rsid w:val="00FF3BF2"/>
    <w:rsid w:val="00FF416A"/>
    <w:rsid w:val="00FF48A6"/>
    <w:rsid w:val="00FF4EE0"/>
    <w:rsid w:val="00FF5077"/>
    <w:rsid w:val="00FF654D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45C6ED8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540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left" w:pos="540"/>
      </w:tabs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41B2C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ody Char Char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2Char">
    <w:name w:val="Body Text 2 Char"/>
    <w:link w:val="BodyText2"/>
    <w:uiPriority w:val="99"/>
    <w:rsid w:val="009F3AA6"/>
    <w:rPr>
      <w:rFonts w:ascii="Book Antiqua" w:hAnsi="Book Antiqua"/>
      <w:sz w:val="22"/>
      <w:szCs w:val="22"/>
    </w:rPr>
  </w:style>
  <w:style w:type="paragraph" w:styleId="NoSpacing">
    <w:name w:val="No Spacing"/>
    <w:uiPriority w:val="1"/>
    <w:qFormat/>
    <w:rsid w:val="00BF3F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F3F2C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CF2007"/>
    <w:rPr>
      <w:rFonts w:ascii="Arial" w:hAnsi="Arial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BB1CD0"/>
    <w:pPr>
      <w:spacing w:after="0" w:line="260" w:lineRule="atLeast"/>
      <w:ind w:left="540" w:right="-133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B1CD0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D6B8C553852F64CB53DC5C379BF6345" ma:contentTypeVersion="4" ma:contentTypeDescription="สร้างเอกสารใหม่" ma:contentTypeScope="" ma:versionID="80fc9e90b8c6f8a7c099ac714a081cb4">
  <xsd:schema xmlns:xsd="http://www.w3.org/2001/XMLSchema" xmlns:xs="http://www.w3.org/2001/XMLSchema" xmlns:p="http://schemas.microsoft.com/office/2006/metadata/properties" xmlns:ns2="ff482acb-59b3-46fc-b4d4-79d52b4a61b7" targetNamespace="http://schemas.microsoft.com/office/2006/metadata/properties" ma:root="true" ma:fieldsID="40061d256abc34becbf55449717432ac" ns2:_="">
    <xsd:import namespace="ff482acb-59b3-46fc-b4d4-79d52b4a6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82acb-59b3-46fc-b4d4-79d52b4a61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FABEC-53F5-4BF5-B502-B7D6D3D75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453983-FD8C-49C9-9FFC-C620D04621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482acb-59b3-46fc-b4d4-79d52b4a6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8DFC73-0CDE-459C-8448-87F82E0347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31D137-A841-4ED9-B11B-0A4D9595C0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86</TotalTime>
  <Pages>9</Pages>
  <Words>1587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Nattha, Suwannapratheep</cp:lastModifiedBy>
  <cp:revision>13</cp:revision>
  <cp:lastPrinted>2024-11-05T03:10:00Z</cp:lastPrinted>
  <dcterms:created xsi:type="dcterms:W3CDTF">2024-11-05T03:11:00Z</dcterms:created>
  <dcterms:modified xsi:type="dcterms:W3CDTF">2024-11-06T08:44:00Z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0x0101006D6B8C553852F64CB53DC5C379BF6345</vt:lpwstr>
  </property>
</Properties>
</file>